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C4817" w14:textId="77777777" w:rsidR="0084618B" w:rsidRPr="00A03C56" w:rsidRDefault="00A03C56" w:rsidP="00A03C56">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14:paraId="2A968E45" w14:textId="77777777" w:rsidR="007039ED" w:rsidRPr="003F28D6" w:rsidRDefault="007039ED" w:rsidP="007039ED">
      <w:pPr>
        <w:pStyle w:val="IndexHeading1"/>
        <w:spacing w:after="0" w:line="240" w:lineRule="atLeast"/>
        <w:outlineLvl w:val="0"/>
        <w:rPr>
          <w:rFonts w:cs="Times New Roman"/>
        </w:rPr>
      </w:pPr>
    </w:p>
    <w:p w14:paraId="6CDCC6D4" w14:textId="77777777" w:rsidR="007039ED" w:rsidRPr="003F28D6"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General information</w:t>
      </w:r>
    </w:p>
    <w:p w14:paraId="6CC4A414" w14:textId="77777777" w:rsidR="007039ED"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sidR="00572A75">
        <w:rPr>
          <w:rFonts w:cs="Times New Roman"/>
        </w:rPr>
        <w:t xml:space="preserve">interim </w:t>
      </w:r>
      <w:r w:rsidRPr="003F28D6">
        <w:rPr>
          <w:rFonts w:cs="Times New Roman"/>
        </w:rPr>
        <w:t>financial statements</w:t>
      </w:r>
    </w:p>
    <w:p w14:paraId="7AD2EB30" w14:textId="77777777" w:rsidR="00584B4F" w:rsidRDefault="00584B4F" w:rsidP="00B3188E">
      <w:pPr>
        <w:pStyle w:val="index"/>
        <w:numPr>
          <w:ilvl w:val="0"/>
          <w:numId w:val="2"/>
        </w:numPr>
        <w:tabs>
          <w:tab w:val="left" w:pos="900"/>
        </w:tabs>
        <w:spacing w:after="0" w:line="240" w:lineRule="atLeast"/>
        <w:ind w:left="1440" w:hanging="1440"/>
        <w:outlineLvl w:val="0"/>
        <w:rPr>
          <w:rFonts w:cs="Times New Roman"/>
        </w:rPr>
      </w:pPr>
      <w:r w:rsidRPr="00990175">
        <w:rPr>
          <w:sz w:val="20"/>
        </w:rPr>
        <w:t xml:space="preserve">Impact of COVID-19 </w:t>
      </w:r>
      <w:r w:rsidRPr="00D82772">
        <w:rPr>
          <w:sz w:val="20"/>
        </w:rPr>
        <w:t>pandemic</w:t>
      </w:r>
      <w:r w:rsidRPr="003F28D6">
        <w:rPr>
          <w:rFonts w:cs="Times New Roman"/>
        </w:rPr>
        <w:t xml:space="preserve"> </w:t>
      </w:r>
    </w:p>
    <w:p w14:paraId="3FD0EDE0" w14:textId="2CDB798D"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Related parties</w:t>
      </w:r>
    </w:p>
    <w:p w14:paraId="47DD600E" w14:textId="559D88B1" w:rsidR="00E821E8" w:rsidRDefault="00886E06" w:rsidP="00B3188E">
      <w:pPr>
        <w:pStyle w:val="index"/>
        <w:numPr>
          <w:ilvl w:val="0"/>
          <w:numId w:val="2"/>
        </w:numPr>
        <w:tabs>
          <w:tab w:val="left" w:pos="900"/>
        </w:tabs>
        <w:spacing w:after="0" w:line="240" w:lineRule="atLeast"/>
        <w:ind w:left="1440" w:hanging="1440"/>
        <w:outlineLvl w:val="0"/>
        <w:rPr>
          <w:rFonts w:cs="Times New Roman"/>
        </w:rPr>
      </w:pPr>
      <w:r>
        <w:rPr>
          <w:rFonts w:cs="Times New Roman"/>
        </w:rPr>
        <w:t>Trade a</w:t>
      </w:r>
      <w:r w:rsidR="00E821E8">
        <w:rPr>
          <w:rFonts w:cs="Times New Roman"/>
        </w:rPr>
        <w:t>ccounts receivable</w:t>
      </w:r>
    </w:p>
    <w:p w14:paraId="4D427C7F" w14:textId="776063B0"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14:paraId="0AAEF0FA" w14:textId="77777777" w:rsidR="007039ED" w:rsidRPr="003F28D6"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Investments in subsidiaries</w:t>
      </w:r>
    </w:p>
    <w:p w14:paraId="745F5C51" w14:textId="77777777"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Property, </w:t>
      </w:r>
      <w:proofErr w:type="gramStart"/>
      <w:r w:rsidRPr="003F28D6">
        <w:rPr>
          <w:rFonts w:cs="Times New Roman"/>
        </w:rPr>
        <w:t>plant</w:t>
      </w:r>
      <w:proofErr w:type="gramEnd"/>
      <w:r w:rsidRPr="003F28D6">
        <w:rPr>
          <w:rFonts w:cs="Times New Roman"/>
        </w:rPr>
        <w:t xml:space="preserve"> and equipment</w:t>
      </w:r>
    </w:p>
    <w:p w14:paraId="096583CB" w14:textId="77777777" w:rsidR="007039ED" w:rsidRP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Segment information</w:t>
      </w:r>
      <w:r w:rsidR="00AB39C8">
        <w:rPr>
          <w:rFonts w:cstheme="minorBidi" w:hint="cs"/>
          <w:shd w:val="clear" w:color="auto" w:fill="FFFFFF"/>
          <w:cs/>
          <w:lang w:bidi="th-TH"/>
        </w:rPr>
        <w:t xml:space="preserve"> </w:t>
      </w:r>
      <w:r w:rsidR="00AB39C8" w:rsidRPr="00AB39C8">
        <w:rPr>
          <w:rFonts w:cstheme="minorBidi"/>
          <w:shd w:val="clear" w:color="auto" w:fill="FFFFFF"/>
          <w:lang w:bidi="th-TH"/>
        </w:rPr>
        <w:t>and disaggregation of revenue</w:t>
      </w:r>
    </w:p>
    <w:p w14:paraId="72F366AA" w14:textId="157D9A2A" w:rsidR="009E57F8" w:rsidRPr="009E57F8" w:rsidRDefault="009D2139" w:rsidP="00B3188E">
      <w:pPr>
        <w:pStyle w:val="index"/>
        <w:numPr>
          <w:ilvl w:val="0"/>
          <w:numId w:val="2"/>
        </w:numPr>
        <w:tabs>
          <w:tab w:val="left" w:pos="900"/>
        </w:tabs>
        <w:spacing w:after="0" w:line="240" w:lineRule="atLeast"/>
        <w:ind w:left="1440" w:hanging="1440"/>
        <w:outlineLvl w:val="0"/>
        <w:rPr>
          <w:rFonts w:cs="Times New Roman"/>
        </w:rPr>
      </w:pPr>
      <w:r w:rsidRPr="009D2139">
        <w:rPr>
          <w:rFonts w:cs="Times New Roman"/>
        </w:rPr>
        <w:t>Income tax expense</w:t>
      </w:r>
    </w:p>
    <w:p w14:paraId="167DB9AC" w14:textId="07F9E289"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14:paraId="7048B46D" w14:textId="6F3A028A" w:rsid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Commitme</w:t>
      </w:r>
      <w:r w:rsidRPr="003F28D6">
        <w:rPr>
          <w:rFonts w:cs="Times New Roman"/>
        </w:rPr>
        <w:t>nts with non-related parties</w:t>
      </w:r>
    </w:p>
    <w:p w14:paraId="1F804CD7" w14:textId="76225A4B" w:rsidR="00BF6311" w:rsidRPr="003F28D6" w:rsidRDefault="00E42191" w:rsidP="00B3188E">
      <w:pPr>
        <w:pStyle w:val="index"/>
        <w:numPr>
          <w:ilvl w:val="0"/>
          <w:numId w:val="2"/>
        </w:numPr>
        <w:tabs>
          <w:tab w:val="left" w:pos="900"/>
        </w:tabs>
        <w:spacing w:after="0" w:line="240" w:lineRule="atLeast"/>
        <w:ind w:left="1440" w:hanging="1440"/>
        <w:outlineLvl w:val="0"/>
        <w:rPr>
          <w:rFonts w:cs="Times New Roman"/>
        </w:rPr>
      </w:pPr>
      <w:r>
        <w:rPr>
          <w:shd w:val="clear" w:color="auto" w:fill="FFFFFF"/>
          <w:lang w:val="en-US" w:bidi="th-TH"/>
        </w:rPr>
        <w:t>Events after the reporting period</w:t>
      </w:r>
    </w:p>
    <w:p w14:paraId="71AFBC1D" w14:textId="77777777" w:rsidR="00A50986" w:rsidRPr="003F28D6" w:rsidRDefault="00A50986" w:rsidP="00812E49">
      <w:pPr>
        <w:pStyle w:val="index"/>
        <w:spacing w:after="0" w:line="240" w:lineRule="atLeast"/>
        <w:outlineLvl w:val="0"/>
        <w:rPr>
          <w:rFonts w:cs="Times New Roman"/>
        </w:rPr>
      </w:pPr>
    </w:p>
    <w:p w14:paraId="7DD09513" w14:textId="77777777" w:rsidR="00BB5862" w:rsidRPr="003F28D6" w:rsidRDefault="00BB5862" w:rsidP="00812E49">
      <w:pPr>
        <w:pStyle w:val="index"/>
        <w:tabs>
          <w:tab w:val="clear" w:pos="1134"/>
        </w:tabs>
        <w:spacing w:after="0" w:line="240" w:lineRule="atLeast"/>
        <w:outlineLvl w:val="0"/>
        <w:rPr>
          <w:rFonts w:cs="Times New Roman"/>
        </w:rPr>
      </w:pPr>
    </w:p>
    <w:p w14:paraId="45F3F383" w14:textId="77777777" w:rsidR="00F952C4" w:rsidRPr="003F28D6" w:rsidRDefault="00F952C4" w:rsidP="003357A7">
      <w:pPr>
        <w:pStyle w:val="index"/>
        <w:tabs>
          <w:tab w:val="clear" w:pos="1134"/>
        </w:tabs>
        <w:spacing w:after="0" w:line="240" w:lineRule="atLeast"/>
        <w:ind w:right="180" w:hanging="594"/>
        <w:outlineLvl w:val="0"/>
        <w:rPr>
          <w:rFonts w:cs="Times New Roman"/>
        </w:rPr>
      </w:pPr>
    </w:p>
    <w:p w14:paraId="3AD1BAF0" w14:textId="77777777" w:rsidR="00F952C4" w:rsidRPr="003F28D6" w:rsidRDefault="00F952C4" w:rsidP="00F952C4">
      <w:pPr>
        <w:rPr>
          <w:lang w:val="en-AU"/>
        </w:rPr>
      </w:pPr>
    </w:p>
    <w:p w14:paraId="1AFD5491" w14:textId="77777777" w:rsidR="00F952C4" w:rsidRPr="003F28D6" w:rsidRDefault="00F952C4" w:rsidP="00F952C4">
      <w:pPr>
        <w:rPr>
          <w:lang w:val="en-AU"/>
        </w:rPr>
      </w:pPr>
    </w:p>
    <w:p w14:paraId="03A20E2E" w14:textId="77777777" w:rsidR="00F952C4" w:rsidRPr="003F28D6" w:rsidRDefault="00F952C4" w:rsidP="00F952C4">
      <w:pPr>
        <w:rPr>
          <w:lang w:val="en-AU"/>
        </w:rPr>
      </w:pPr>
    </w:p>
    <w:p w14:paraId="7B06A378" w14:textId="77777777" w:rsidR="00F952C4" w:rsidRPr="003F28D6" w:rsidRDefault="00F952C4" w:rsidP="00F952C4">
      <w:pPr>
        <w:rPr>
          <w:lang w:val="en-AU"/>
        </w:rPr>
      </w:pPr>
    </w:p>
    <w:p w14:paraId="48BA2B9A" w14:textId="77777777" w:rsidR="00F952C4" w:rsidRPr="003F28D6" w:rsidRDefault="00F952C4" w:rsidP="00F952C4">
      <w:pPr>
        <w:rPr>
          <w:lang w:val="en-AU"/>
        </w:rPr>
      </w:pPr>
    </w:p>
    <w:p w14:paraId="29279A46" w14:textId="77777777" w:rsidR="00F952C4" w:rsidRPr="003F28D6" w:rsidRDefault="00F952C4" w:rsidP="00F952C4">
      <w:pPr>
        <w:rPr>
          <w:lang w:val="en-AU"/>
        </w:rPr>
      </w:pPr>
    </w:p>
    <w:p w14:paraId="6F563569" w14:textId="77777777" w:rsidR="00F952C4" w:rsidRPr="003F28D6" w:rsidRDefault="00F952C4" w:rsidP="00F952C4">
      <w:pPr>
        <w:rPr>
          <w:lang w:val="en-AU"/>
        </w:rPr>
      </w:pPr>
    </w:p>
    <w:p w14:paraId="594BF002" w14:textId="77777777" w:rsidR="00F952C4" w:rsidRPr="003F28D6" w:rsidRDefault="00F952C4" w:rsidP="00F952C4">
      <w:pPr>
        <w:rPr>
          <w:lang w:val="en-AU"/>
        </w:rPr>
      </w:pPr>
    </w:p>
    <w:p w14:paraId="51436819" w14:textId="77777777" w:rsidR="00F952C4" w:rsidRPr="003F28D6" w:rsidRDefault="00F952C4" w:rsidP="00F952C4">
      <w:pPr>
        <w:rPr>
          <w:lang w:val="en-AU"/>
        </w:rPr>
      </w:pPr>
    </w:p>
    <w:p w14:paraId="21FD6C16" w14:textId="77777777" w:rsidR="00F952C4" w:rsidRPr="003F28D6" w:rsidRDefault="00F952C4" w:rsidP="00F952C4">
      <w:pPr>
        <w:rPr>
          <w:lang w:val="en-AU"/>
        </w:rPr>
      </w:pPr>
    </w:p>
    <w:p w14:paraId="12285C24" w14:textId="77777777" w:rsidR="00F952C4" w:rsidRPr="003F28D6" w:rsidRDefault="00F952C4" w:rsidP="00F952C4">
      <w:pPr>
        <w:rPr>
          <w:lang w:val="en-AU"/>
        </w:rPr>
      </w:pPr>
    </w:p>
    <w:p w14:paraId="316383E1" w14:textId="77777777" w:rsidR="00F952C4" w:rsidRPr="003F28D6" w:rsidRDefault="00F952C4" w:rsidP="00F952C4">
      <w:pPr>
        <w:rPr>
          <w:lang w:val="en-AU"/>
        </w:rPr>
      </w:pPr>
    </w:p>
    <w:p w14:paraId="51C72E6C" w14:textId="77777777" w:rsidR="00F952C4" w:rsidRPr="003F28D6" w:rsidRDefault="00F952C4" w:rsidP="00F952C4">
      <w:pPr>
        <w:rPr>
          <w:lang w:val="en-AU"/>
        </w:rPr>
      </w:pPr>
    </w:p>
    <w:p w14:paraId="614CBD59" w14:textId="77777777" w:rsidR="00F952C4" w:rsidRPr="003F28D6" w:rsidRDefault="00F952C4" w:rsidP="00F952C4">
      <w:pPr>
        <w:rPr>
          <w:lang w:val="en-AU"/>
        </w:rPr>
      </w:pPr>
    </w:p>
    <w:p w14:paraId="5808F08C" w14:textId="77777777" w:rsidR="00F952C4" w:rsidRPr="003F28D6" w:rsidRDefault="00F952C4" w:rsidP="00F952C4">
      <w:pPr>
        <w:rPr>
          <w:lang w:val="en-AU"/>
        </w:rPr>
      </w:pPr>
    </w:p>
    <w:p w14:paraId="6A01164E" w14:textId="77777777" w:rsidR="00F952C4" w:rsidRPr="003F28D6" w:rsidRDefault="00F952C4" w:rsidP="00F952C4">
      <w:pPr>
        <w:rPr>
          <w:lang w:val="en-AU"/>
        </w:rPr>
      </w:pPr>
    </w:p>
    <w:p w14:paraId="46C19A4F" w14:textId="77777777" w:rsidR="00F952C4" w:rsidRPr="003F28D6" w:rsidRDefault="00F952C4" w:rsidP="00F952C4">
      <w:pPr>
        <w:rPr>
          <w:lang w:val="en-AU"/>
        </w:rPr>
      </w:pPr>
    </w:p>
    <w:p w14:paraId="0C4998BA" w14:textId="77777777" w:rsidR="00F952C4" w:rsidRPr="003F28D6" w:rsidRDefault="00F952C4" w:rsidP="00F952C4">
      <w:pPr>
        <w:rPr>
          <w:lang w:val="en-AU"/>
        </w:rPr>
      </w:pPr>
    </w:p>
    <w:p w14:paraId="7E74CABE" w14:textId="77777777" w:rsidR="00F952C4" w:rsidRPr="003F28D6" w:rsidRDefault="00F952C4" w:rsidP="00F952C4">
      <w:pPr>
        <w:rPr>
          <w:lang w:val="en-AU"/>
        </w:rPr>
      </w:pPr>
    </w:p>
    <w:p w14:paraId="6192DD8C" w14:textId="77777777" w:rsidR="00F952C4" w:rsidRPr="003F28D6" w:rsidRDefault="00F952C4" w:rsidP="00F952C4">
      <w:pPr>
        <w:rPr>
          <w:lang w:val="en-AU"/>
        </w:rPr>
      </w:pPr>
    </w:p>
    <w:p w14:paraId="5A4A2DE2" w14:textId="77777777" w:rsidR="00F952C4" w:rsidRPr="003F28D6" w:rsidRDefault="00F952C4" w:rsidP="003357A7">
      <w:pPr>
        <w:pStyle w:val="index"/>
        <w:tabs>
          <w:tab w:val="clear" w:pos="1134"/>
        </w:tabs>
        <w:spacing w:after="0" w:line="240" w:lineRule="atLeast"/>
        <w:ind w:right="180" w:hanging="594"/>
        <w:outlineLvl w:val="0"/>
      </w:pPr>
    </w:p>
    <w:p w14:paraId="6ACF11C3" w14:textId="77777777" w:rsidR="00F952C4" w:rsidRPr="003F28D6" w:rsidRDefault="00F952C4" w:rsidP="00F952C4">
      <w:pPr>
        <w:pStyle w:val="index"/>
        <w:tabs>
          <w:tab w:val="clear" w:pos="1134"/>
        </w:tabs>
        <w:spacing w:after="0" w:line="240" w:lineRule="atLeast"/>
        <w:ind w:right="180" w:hanging="594"/>
        <w:jc w:val="center"/>
        <w:outlineLvl w:val="0"/>
      </w:pPr>
    </w:p>
    <w:p w14:paraId="24E95DCD" w14:textId="77777777" w:rsidR="00212A72" w:rsidRDefault="00212A72">
      <w:pPr>
        <w:spacing w:line="240" w:lineRule="auto"/>
        <w:rPr>
          <w:rFonts w:cs="Times New Roman"/>
          <w:lang w:val="en-AU"/>
        </w:rPr>
      </w:pPr>
      <w:r>
        <w:rPr>
          <w:rFonts w:cs="Times New Roman"/>
        </w:rPr>
        <w:br w:type="page"/>
      </w:r>
    </w:p>
    <w:p w14:paraId="27C053F8" w14:textId="77777777"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9477DE">
        <w:rPr>
          <w:rFonts w:cs="Times New Roman"/>
        </w:rPr>
        <w:t xml:space="preserve">interim </w:t>
      </w:r>
      <w:r w:rsidRPr="003F28D6">
        <w:rPr>
          <w:rFonts w:cs="Times New Roman"/>
        </w:rPr>
        <w:t>financial statements.</w:t>
      </w:r>
    </w:p>
    <w:p w14:paraId="18622A69" w14:textId="77777777" w:rsidR="003357A7" w:rsidRPr="003F28D6" w:rsidRDefault="003357A7" w:rsidP="003357A7">
      <w:pPr>
        <w:spacing w:line="240" w:lineRule="atLeast"/>
        <w:ind w:left="540" w:right="180"/>
        <w:rPr>
          <w:rFonts w:cs="Times New Roman"/>
        </w:rPr>
      </w:pPr>
    </w:p>
    <w:p w14:paraId="0901C568" w14:textId="3BF3F34C" w:rsidR="003357A7" w:rsidRPr="0061257C" w:rsidRDefault="003357A7" w:rsidP="006125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cs="Cordia New"/>
        </w:rPr>
      </w:pPr>
      <w:r w:rsidRPr="003F28D6">
        <w:rPr>
          <w:spacing w:val="-2"/>
        </w:rPr>
        <w:t>The</w:t>
      </w:r>
      <w:r w:rsidR="002E0497" w:rsidRPr="003F28D6">
        <w:rPr>
          <w:spacing w:val="-2"/>
        </w:rPr>
        <w:t xml:space="preserve"> interim</w:t>
      </w:r>
      <w:r w:rsidRPr="003F28D6">
        <w:rPr>
          <w:spacing w:val="-2"/>
        </w:rPr>
        <w:t xml:space="preserve"> financial statements issued for Thai regulatory reporting purposes are</w:t>
      </w:r>
      <w:r w:rsidR="002E0497" w:rsidRPr="003F28D6">
        <w:rPr>
          <w:spacing w:val="-2"/>
        </w:rPr>
        <w:t xml:space="preserve"> </w:t>
      </w:r>
      <w:r w:rsidR="001901C4" w:rsidRPr="003F28D6">
        <w:rPr>
          <w:spacing w:val="-2"/>
        </w:rPr>
        <w:t>prepared</w:t>
      </w:r>
      <w:r w:rsidR="001901C4" w:rsidRPr="003F28D6">
        <w:t xml:space="preserve"> in the </w:t>
      </w:r>
      <w:r w:rsidR="0049451A">
        <w:br/>
      </w:r>
      <w:r w:rsidR="001901C4" w:rsidRPr="003F28D6">
        <w:t xml:space="preserve">Thai language. </w:t>
      </w:r>
      <w:r w:rsidRPr="003F28D6">
        <w:t xml:space="preserve">These English language financial statements have been prepared from the Thai </w:t>
      </w:r>
      <w:r w:rsidRPr="004A0785">
        <w:t xml:space="preserve">language </w:t>
      </w:r>
      <w:proofErr w:type="spellStart"/>
      <w:r w:rsidR="0049451A">
        <w:t>statury</w:t>
      </w:r>
      <w:proofErr w:type="spellEnd"/>
      <w:r w:rsidR="0049451A">
        <w:t xml:space="preserve"> </w:t>
      </w:r>
      <w:r w:rsidRPr="004A0785">
        <w:t xml:space="preserve">financial </w:t>
      </w:r>
      <w:proofErr w:type="gramStart"/>
      <w:r w:rsidRPr="004A0785">
        <w:t>statements</w:t>
      </w:r>
      <w:r w:rsidR="00EA4004">
        <w:t>,</w:t>
      </w:r>
      <w:r w:rsidR="005B49F7">
        <w:t xml:space="preserve"> </w:t>
      </w:r>
      <w:r w:rsidR="001901C4" w:rsidRPr="004A0785">
        <w:t>and</w:t>
      </w:r>
      <w:proofErr w:type="gramEnd"/>
      <w:r w:rsidR="001901C4" w:rsidRPr="004A0785">
        <w:t xml:space="preserve"> were approved and </w:t>
      </w:r>
      <w:proofErr w:type="spellStart"/>
      <w:r w:rsidR="001901C4" w:rsidRPr="004A0785">
        <w:t>authoris</w:t>
      </w:r>
      <w:r w:rsidRPr="004A0785">
        <w:t>ed</w:t>
      </w:r>
      <w:proofErr w:type="spellEnd"/>
      <w:r w:rsidRPr="004A0785">
        <w:t xml:space="preserve"> for issue by the Board of Directors on</w:t>
      </w:r>
      <w:r w:rsidR="0061257C" w:rsidRPr="004A0785">
        <w:rPr>
          <w:rFonts w:cs="Cordia New"/>
        </w:rPr>
        <w:t xml:space="preserve"> </w:t>
      </w:r>
      <w:r w:rsidR="000C59D9">
        <w:rPr>
          <w:rFonts w:cs="Cordia New"/>
        </w:rPr>
        <w:br/>
      </w:r>
      <w:r w:rsidR="0061257C" w:rsidRPr="004A0785">
        <w:rPr>
          <w:rFonts w:cs="Cordia New"/>
        </w:rPr>
        <w:t xml:space="preserve">13 </w:t>
      </w:r>
      <w:r w:rsidR="00240111" w:rsidRPr="004A0785">
        <w:rPr>
          <w:rFonts w:cs="Cordia New"/>
        </w:rPr>
        <w:t>May</w:t>
      </w:r>
      <w:r w:rsidR="00C31F13" w:rsidRPr="004A0785">
        <w:rPr>
          <w:rFonts w:cs="Cordia New"/>
        </w:rPr>
        <w:t xml:space="preserve"> 20</w:t>
      </w:r>
      <w:r w:rsidR="00F17FE6">
        <w:rPr>
          <w:rFonts w:cs="Cordia New"/>
        </w:rPr>
        <w:t>2</w:t>
      </w:r>
      <w:r w:rsidR="00D54DE2">
        <w:rPr>
          <w:rFonts w:cs="Cordia New"/>
        </w:rPr>
        <w:t>1</w:t>
      </w:r>
      <w:r w:rsidRPr="004A0785">
        <w:rPr>
          <w:rFonts w:cs="Cordia New"/>
        </w:rPr>
        <w:t>.</w:t>
      </w:r>
      <w:r w:rsidRPr="003F28D6">
        <w:rPr>
          <w:rFonts w:cs="Cordia New"/>
        </w:rPr>
        <w:t xml:space="preserve"> </w:t>
      </w:r>
    </w:p>
    <w:p w14:paraId="23FED04B" w14:textId="77777777" w:rsidR="003357A7" w:rsidRPr="003F28D6" w:rsidRDefault="003357A7" w:rsidP="003357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14:paraId="018998DA" w14:textId="77777777" w:rsidR="003357A7" w:rsidRPr="00572147" w:rsidRDefault="003357A7" w:rsidP="00B3188E">
      <w:pPr>
        <w:pStyle w:val="Heading1"/>
        <w:numPr>
          <w:ilvl w:val="0"/>
          <w:numId w:val="3"/>
        </w:numPr>
        <w:tabs>
          <w:tab w:val="num" w:pos="540"/>
        </w:tabs>
        <w:spacing w:before="0" w:after="0" w:line="240" w:lineRule="atLeast"/>
        <w:ind w:right="180" w:hanging="790"/>
        <w:rPr>
          <w:rFonts w:cs="Times New Roman"/>
          <w:sz w:val="22"/>
          <w:szCs w:val="18"/>
        </w:rPr>
      </w:pPr>
      <w:r w:rsidRPr="00572147">
        <w:rPr>
          <w:rFonts w:cs="Times New Roman"/>
          <w:sz w:val="22"/>
          <w:szCs w:val="18"/>
        </w:rPr>
        <w:t>General information</w:t>
      </w:r>
    </w:p>
    <w:p w14:paraId="16B9A13D" w14:textId="77777777" w:rsidR="00E2174D" w:rsidRPr="00E2174D" w:rsidRDefault="00E2174D" w:rsidP="00E2174D">
      <w:pPr>
        <w:pStyle w:val="block"/>
        <w:shd w:val="clear" w:color="auto" w:fill="FFFFFF"/>
        <w:spacing w:after="0" w:line="240" w:lineRule="atLeast"/>
        <w:ind w:left="0"/>
        <w:jc w:val="both"/>
        <w:rPr>
          <w:szCs w:val="22"/>
          <w:lang w:val="en-US"/>
        </w:rPr>
      </w:pPr>
    </w:p>
    <w:p w14:paraId="6A6B63EC" w14:textId="470C5C43" w:rsidR="007C3DA0" w:rsidRDefault="003357A7" w:rsidP="001901C4">
      <w:pPr>
        <w:pStyle w:val="block"/>
        <w:spacing w:after="0" w:line="240" w:lineRule="atLeast"/>
        <w:ind w:left="540"/>
        <w:jc w:val="thaiDistribute"/>
        <w:rPr>
          <w:rFonts w:cs="Times New Roman"/>
          <w:spacing w:val="-4"/>
          <w:szCs w:val="22"/>
          <w:lang w:val="en-US"/>
        </w:rPr>
      </w:pPr>
      <w:r w:rsidRPr="003F28D6">
        <w:rPr>
          <w:rFonts w:cs="Times New Roman"/>
          <w:spacing w:val="-4"/>
          <w:szCs w:val="22"/>
          <w:shd w:val="clear" w:color="auto" w:fill="FFFFFF"/>
          <w:lang w:val="en-US"/>
        </w:rPr>
        <w:t xml:space="preserve">The principal </w:t>
      </w:r>
      <w:r w:rsidR="005843B6">
        <w:rPr>
          <w:rFonts w:cs="Times New Roman"/>
          <w:spacing w:val="-4"/>
          <w:szCs w:val="22"/>
          <w:shd w:val="clear" w:color="auto" w:fill="FFFFFF"/>
          <w:lang w:val="en-US"/>
        </w:rPr>
        <w:t>businesses</w:t>
      </w:r>
      <w:r w:rsidRPr="003F28D6">
        <w:rPr>
          <w:rFonts w:cs="Times New Roman"/>
          <w:spacing w:val="-4"/>
          <w:szCs w:val="22"/>
          <w:shd w:val="clear" w:color="auto" w:fill="FFFFFF"/>
          <w:lang w:val="en-US"/>
        </w:rPr>
        <w:t xml:space="preserve"> </w:t>
      </w:r>
      <w:r w:rsidRPr="003F28D6">
        <w:rPr>
          <w:rFonts w:cs="Times New Roman"/>
          <w:spacing w:val="-4"/>
          <w:szCs w:val="22"/>
          <w:lang w:val="en-US"/>
        </w:rPr>
        <w:t>of the Company</w:t>
      </w:r>
      <w:r w:rsidR="002F09B8">
        <w:rPr>
          <w:rFonts w:cs="Times New Roman"/>
          <w:spacing w:val="-4"/>
          <w:szCs w:val="22"/>
          <w:lang w:val="en-US"/>
        </w:rPr>
        <w:t xml:space="preserve"> and its </w:t>
      </w:r>
      <w:r w:rsidR="002F09B8" w:rsidRPr="004A0785">
        <w:rPr>
          <w:rFonts w:cs="Times New Roman"/>
          <w:spacing w:val="-4"/>
          <w:szCs w:val="22"/>
          <w:lang w:val="en-US"/>
        </w:rPr>
        <w:t>subsidiaries</w:t>
      </w:r>
      <w:r w:rsidRPr="004A0785">
        <w:rPr>
          <w:rFonts w:cs="Times New Roman"/>
          <w:spacing w:val="-4"/>
          <w:szCs w:val="22"/>
          <w:shd w:val="clear" w:color="auto" w:fill="FFFFFF"/>
          <w:lang w:val="en-US"/>
        </w:rPr>
        <w:t xml:space="preserve"> are </w:t>
      </w:r>
      <w:r w:rsidR="00E2174D" w:rsidRPr="004A0785">
        <w:rPr>
          <w:szCs w:val="22"/>
          <w:shd w:val="clear" w:color="auto" w:fill="FFFFFF"/>
          <w:lang w:val="en-US"/>
        </w:rPr>
        <w:t xml:space="preserve">manufacturing of </w:t>
      </w:r>
      <w:r w:rsidR="005843B6">
        <w:rPr>
          <w:szCs w:val="22"/>
          <w:shd w:val="clear" w:color="auto" w:fill="FFFFFF"/>
          <w:lang w:val="en-US"/>
        </w:rPr>
        <w:t xml:space="preserve">business forms, </w:t>
      </w:r>
      <w:r w:rsidR="00E2174D" w:rsidRPr="004A0785">
        <w:rPr>
          <w:szCs w:val="22"/>
          <w:shd w:val="clear" w:color="auto" w:fill="FFFFFF"/>
          <w:lang w:val="en-US"/>
        </w:rPr>
        <w:t>continuous paper forms, securities printing, other printing</w:t>
      </w:r>
      <w:r w:rsidR="002F09B8" w:rsidRPr="004A0785">
        <w:rPr>
          <w:szCs w:val="22"/>
          <w:shd w:val="clear" w:color="auto" w:fill="FFFFFF"/>
          <w:lang w:val="en-US"/>
        </w:rPr>
        <w:t xml:space="preserve">, </w:t>
      </w:r>
      <w:r w:rsidR="00E2174D" w:rsidRPr="004A0785">
        <w:rPr>
          <w:szCs w:val="22"/>
          <w:shd w:val="clear" w:color="auto" w:fill="FFFFFF"/>
          <w:lang w:val="en-US"/>
        </w:rPr>
        <w:t xml:space="preserve">continuous </w:t>
      </w:r>
      <w:proofErr w:type="gramStart"/>
      <w:r w:rsidR="00E2174D" w:rsidRPr="004A0785">
        <w:rPr>
          <w:szCs w:val="22"/>
          <w:shd w:val="clear" w:color="auto" w:fill="FFFFFF"/>
          <w:lang w:val="en-US"/>
        </w:rPr>
        <w:t>labels</w:t>
      </w:r>
      <w:proofErr w:type="gramEnd"/>
      <w:r w:rsidR="002F09B8" w:rsidRPr="004A0785">
        <w:rPr>
          <w:szCs w:val="22"/>
          <w:shd w:val="clear" w:color="auto" w:fill="FFFFFF"/>
          <w:lang w:val="en-US"/>
        </w:rPr>
        <w:t xml:space="preserve"> and </w:t>
      </w:r>
      <w:r w:rsidR="009477DE">
        <w:rPr>
          <w:szCs w:val="22"/>
          <w:shd w:val="clear" w:color="auto" w:fill="FFFFFF"/>
          <w:lang w:val="en-US"/>
        </w:rPr>
        <w:t xml:space="preserve">printing </w:t>
      </w:r>
      <w:r w:rsidR="002F09B8" w:rsidRPr="004A0785">
        <w:rPr>
          <w:szCs w:val="22"/>
          <w:shd w:val="clear" w:color="auto" w:fill="FFFFFF"/>
          <w:lang w:val="en-US"/>
        </w:rPr>
        <w:t xml:space="preserve">warehouse </w:t>
      </w:r>
      <w:r w:rsidR="00FB1FC0">
        <w:rPr>
          <w:szCs w:val="22"/>
          <w:shd w:val="clear" w:color="auto" w:fill="FFFFFF"/>
          <w:lang w:val="en-US"/>
        </w:rPr>
        <w:t>service</w:t>
      </w:r>
      <w:r w:rsidR="00E2174D" w:rsidRPr="004A0785">
        <w:rPr>
          <w:szCs w:val="22"/>
          <w:shd w:val="clear" w:color="auto" w:fill="FFFFFF"/>
          <w:lang w:val="en-US"/>
        </w:rPr>
        <w:t>.</w:t>
      </w:r>
    </w:p>
    <w:p w14:paraId="34E53402" w14:textId="77777777" w:rsidR="007C3DA0" w:rsidRPr="003F28D6" w:rsidRDefault="007C3DA0" w:rsidP="001901C4">
      <w:pPr>
        <w:pStyle w:val="block"/>
        <w:spacing w:after="0" w:line="240" w:lineRule="atLeast"/>
        <w:ind w:left="540"/>
        <w:jc w:val="thaiDistribute"/>
        <w:rPr>
          <w:rFonts w:cs="Times New Roman"/>
          <w:szCs w:val="22"/>
          <w:lang w:val="en-US"/>
        </w:rPr>
      </w:pPr>
    </w:p>
    <w:p w14:paraId="5808F5A9" w14:textId="77777777" w:rsidR="003357A7" w:rsidRPr="003F28D6" w:rsidRDefault="003357A7" w:rsidP="003357A7">
      <w:pPr>
        <w:spacing w:line="240" w:lineRule="auto"/>
        <w:rPr>
          <w:sz w:val="2"/>
          <w:szCs w:val="2"/>
        </w:rPr>
      </w:pPr>
    </w:p>
    <w:p w14:paraId="6AC5326D" w14:textId="77777777" w:rsidR="003357A7" w:rsidRPr="00572147" w:rsidRDefault="003357A7" w:rsidP="00B3188E">
      <w:pPr>
        <w:pStyle w:val="Heading1"/>
        <w:numPr>
          <w:ilvl w:val="0"/>
          <w:numId w:val="3"/>
        </w:numPr>
        <w:spacing w:before="0" w:after="0" w:line="240" w:lineRule="atLeast"/>
        <w:ind w:left="540" w:right="180" w:hanging="540"/>
        <w:rPr>
          <w:rFonts w:cs="Times New Roman"/>
          <w:sz w:val="22"/>
          <w:szCs w:val="18"/>
        </w:rPr>
      </w:pPr>
      <w:r w:rsidRPr="00572147">
        <w:rPr>
          <w:rFonts w:cs="Times New Roman"/>
          <w:sz w:val="22"/>
          <w:szCs w:val="18"/>
        </w:rPr>
        <w:t xml:space="preserve">Basis of preparation of the </w:t>
      </w:r>
      <w:r w:rsidR="00FA1235" w:rsidRPr="00572147">
        <w:rPr>
          <w:rFonts w:cs="Times New Roman"/>
          <w:sz w:val="22"/>
          <w:szCs w:val="18"/>
        </w:rPr>
        <w:t xml:space="preserve">interim </w:t>
      </w:r>
      <w:r w:rsidRPr="00572147">
        <w:rPr>
          <w:rFonts w:cs="Times New Roman"/>
          <w:sz w:val="22"/>
          <w:szCs w:val="18"/>
        </w:rPr>
        <w:t>financial statements</w:t>
      </w:r>
    </w:p>
    <w:p w14:paraId="2A2C7E3A" w14:textId="77777777" w:rsidR="003357A7" w:rsidRPr="003F28D6" w:rsidRDefault="003357A7" w:rsidP="003357A7">
      <w:pPr>
        <w:pStyle w:val="BodyText"/>
        <w:spacing w:after="0" w:line="240" w:lineRule="atLeast"/>
        <w:ind w:left="540" w:right="180"/>
        <w:jc w:val="both"/>
        <w:rPr>
          <w:rFonts w:cs="Times New Roman"/>
        </w:rPr>
      </w:pPr>
    </w:p>
    <w:p w14:paraId="07F35004" w14:textId="77777777" w:rsidR="003357A7" w:rsidRPr="00AB6E05" w:rsidRDefault="003357A7" w:rsidP="003357A7">
      <w:pPr>
        <w:pStyle w:val="BodyText"/>
        <w:spacing w:after="0" w:line="240" w:lineRule="atLeast"/>
        <w:ind w:left="540" w:hanging="540"/>
        <w:jc w:val="both"/>
        <w:rPr>
          <w:rFonts w:cs="Cordia New"/>
          <w:i/>
          <w:iCs/>
          <w:cs/>
          <w:lang w:bidi="th-TH"/>
        </w:rPr>
      </w:pPr>
      <w:r w:rsidRPr="00AB6E05">
        <w:rPr>
          <w:rFonts w:cs="Times New Roman"/>
          <w:i/>
          <w:iCs/>
        </w:rPr>
        <w:t xml:space="preserve">(a) </w:t>
      </w:r>
      <w:r w:rsidRPr="00AB6E05">
        <w:rPr>
          <w:rFonts w:cs="Times New Roman"/>
          <w:i/>
          <w:iCs/>
        </w:rPr>
        <w:tab/>
        <w:t>Statement of compliance</w:t>
      </w:r>
    </w:p>
    <w:p w14:paraId="1C514DDF" w14:textId="77777777" w:rsidR="003357A7" w:rsidRPr="003F28D6" w:rsidRDefault="003357A7" w:rsidP="003357A7">
      <w:pPr>
        <w:pStyle w:val="BodyText"/>
        <w:spacing w:after="0" w:line="240" w:lineRule="atLeast"/>
        <w:ind w:left="540"/>
        <w:jc w:val="both"/>
        <w:rPr>
          <w:rFonts w:cs="Times New Roman"/>
        </w:rPr>
      </w:pPr>
    </w:p>
    <w:p w14:paraId="76252220" w14:textId="359D9F9B" w:rsidR="00CE48F2" w:rsidRDefault="00567B45" w:rsidP="00CE48F2">
      <w:pPr>
        <w:pStyle w:val="BodyText"/>
        <w:spacing w:after="0" w:line="240" w:lineRule="atLeast"/>
        <w:ind w:left="540"/>
        <w:jc w:val="both"/>
      </w:pPr>
      <w:r w:rsidRPr="00567B45">
        <w:t xml:space="preserve">The condensed interim financial statements are presented in the same format as the annual financial statements </w:t>
      </w:r>
      <w:r w:rsidR="00FA4CAF">
        <w:t xml:space="preserve">together with </w:t>
      </w:r>
      <w:r w:rsidRPr="00567B45">
        <w:t xml:space="preserve">notes to the interim financial statements on a condensed basis </w:t>
      </w:r>
      <w:r w:rsidR="006C1FA3">
        <w:br/>
      </w:r>
      <w:r w:rsidRPr="00567B45">
        <w:t xml:space="preserve">(“interim financial statements”) in accordance with Thai Accounting Standard (TAS) No. 34 </w:t>
      </w:r>
      <w:r w:rsidRPr="00EA4004">
        <w:rPr>
          <w:i/>
          <w:iCs/>
        </w:rPr>
        <w:t>Interim Financial Reporting</w:t>
      </w:r>
      <w:r w:rsidRPr="00567B45">
        <w:t>, guidelines promulgated by the Federation of Accounting Professions and applicable rules and regulations of the Thai Securities and Exchange Commission.</w:t>
      </w:r>
    </w:p>
    <w:p w14:paraId="099B15B9" w14:textId="77777777" w:rsidR="00567B45" w:rsidRPr="003F28D6" w:rsidRDefault="00567B45" w:rsidP="00CE48F2">
      <w:pPr>
        <w:pStyle w:val="BodyText"/>
        <w:spacing w:after="0" w:line="240" w:lineRule="atLeast"/>
        <w:ind w:left="540"/>
        <w:jc w:val="both"/>
        <w:rPr>
          <w:lang w:bidi="th-TH"/>
        </w:rPr>
      </w:pPr>
    </w:p>
    <w:p w14:paraId="1D9D037F" w14:textId="30B5E03F" w:rsidR="00CE48F2" w:rsidRPr="003F28D6" w:rsidRDefault="00CE48F2" w:rsidP="00CE48F2">
      <w:pPr>
        <w:pStyle w:val="BodyText"/>
        <w:spacing w:after="0" w:line="240" w:lineRule="atLeast"/>
        <w:ind w:left="540"/>
        <w:jc w:val="both"/>
      </w:pPr>
      <w:r w:rsidRPr="003F28D6">
        <w:t xml:space="preserve">The interim financial statements </w:t>
      </w:r>
      <w:r w:rsidR="00310306">
        <w:t>do</w:t>
      </w:r>
      <w:r w:rsidRPr="003F28D6">
        <w:t xml:space="preserve"> not include </w:t>
      </w:r>
      <w:proofErr w:type="gramStart"/>
      <w:r w:rsidRPr="003F28D6">
        <w:t>all of</w:t>
      </w:r>
      <w:proofErr w:type="gramEnd"/>
      <w:r w:rsidRPr="003F28D6">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w:t>
      </w:r>
      <w:r w:rsidR="0085751A">
        <w:t xml:space="preserve">ed       </w:t>
      </w:r>
      <w:r w:rsidR="00AB6E05">
        <w:br/>
      </w:r>
      <w:r w:rsidR="0085751A">
        <w:t>31 December 20</w:t>
      </w:r>
      <w:r w:rsidR="004F3685">
        <w:rPr>
          <w:lang w:val="en-US" w:bidi="th-TH"/>
        </w:rPr>
        <w:t>20</w:t>
      </w:r>
      <w:r w:rsidRPr="003F28D6">
        <w:t>.</w:t>
      </w:r>
    </w:p>
    <w:p w14:paraId="2B9BD5D6" w14:textId="77777777" w:rsidR="00CE48F2" w:rsidRPr="003F28D6" w:rsidRDefault="00CE48F2" w:rsidP="00CE48F2">
      <w:pPr>
        <w:pStyle w:val="BodyText"/>
        <w:spacing w:after="0" w:line="240" w:lineRule="atLeast"/>
        <w:ind w:left="540"/>
        <w:jc w:val="both"/>
      </w:pPr>
    </w:p>
    <w:p w14:paraId="14673D26" w14:textId="220EAD4C" w:rsidR="004F6833" w:rsidRPr="00E25D15" w:rsidRDefault="00E25D15" w:rsidP="00E25D15">
      <w:pPr>
        <w:pStyle w:val="BodyText"/>
        <w:spacing w:after="0" w:line="240" w:lineRule="atLeast"/>
        <w:ind w:left="540"/>
        <w:jc w:val="both"/>
      </w:pPr>
      <w:r w:rsidRPr="00E25D15">
        <w:t>The Group has initially applied revised TFRS that are effective for annual periods beginning on or after 1 January 2021 and has not early adopted TFRS which are not yet effective. The application has no material impact on the financial statements</w:t>
      </w:r>
      <w:r w:rsidR="006745F2" w:rsidRPr="00E25D15">
        <w:t>.</w:t>
      </w:r>
    </w:p>
    <w:p w14:paraId="57A19C71" w14:textId="77777777" w:rsidR="00CE48F2" w:rsidRPr="003F28D6" w:rsidRDefault="00CE48F2" w:rsidP="00CE48F2">
      <w:pPr>
        <w:pStyle w:val="BodyText"/>
        <w:spacing w:after="0" w:line="240" w:lineRule="atLeast"/>
        <w:ind w:left="540"/>
        <w:jc w:val="both"/>
      </w:pPr>
    </w:p>
    <w:p w14:paraId="6DFB7962" w14:textId="38EF2E0D" w:rsidR="00B8537B" w:rsidRPr="00AB6E05" w:rsidRDefault="00030E3F" w:rsidP="00B8537B">
      <w:pPr>
        <w:ind w:left="540" w:hanging="540"/>
        <w:rPr>
          <w:rFonts w:cs="Times New Roman"/>
          <w:color w:val="0000FF"/>
        </w:rPr>
      </w:pPr>
      <w:r w:rsidRPr="00AB6E05">
        <w:rPr>
          <w:rFonts w:cs="Times New Roman"/>
          <w:i/>
          <w:iCs/>
        </w:rPr>
        <w:t>(</w:t>
      </w:r>
      <w:r w:rsidR="00000CC9">
        <w:rPr>
          <w:rFonts w:cs="Times New Roman"/>
          <w:i/>
          <w:iCs/>
        </w:rPr>
        <w:t>b</w:t>
      </w:r>
      <w:r w:rsidR="00B8537B" w:rsidRPr="00AB6E05">
        <w:rPr>
          <w:rFonts w:cs="Times New Roman"/>
          <w:i/>
          <w:iCs/>
        </w:rPr>
        <w:t>)</w:t>
      </w:r>
      <w:r w:rsidR="00B8537B" w:rsidRPr="00AB6E05">
        <w:rPr>
          <w:rFonts w:cs="Times New Roman"/>
          <w:i/>
          <w:iCs/>
        </w:rPr>
        <w:tab/>
      </w:r>
      <w:r w:rsidR="009B226D" w:rsidRPr="00AB6E05">
        <w:rPr>
          <w:rFonts w:cs="Times New Roman"/>
          <w:i/>
          <w:iCs/>
        </w:rPr>
        <w:t>Use of j</w:t>
      </w:r>
      <w:r w:rsidR="00B8537B" w:rsidRPr="00AB6E05">
        <w:rPr>
          <w:rFonts w:cs="Times New Roman"/>
          <w:i/>
          <w:iCs/>
        </w:rPr>
        <w:t>udgements</w:t>
      </w:r>
      <w:r w:rsidR="00381A66">
        <w:rPr>
          <w:rFonts w:cs="Times New Roman"/>
          <w:i/>
          <w:iCs/>
        </w:rPr>
        <w:t>,</w:t>
      </w:r>
      <w:r w:rsidR="00731F40" w:rsidRPr="00AB6E05">
        <w:rPr>
          <w:rFonts w:cs="Times New Roman"/>
          <w:i/>
          <w:iCs/>
        </w:rPr>
        <w:t xml:space="preserve"> estimates</w:t>
      </w:r>
      <w:r w:rsidR="00381A66">
        <w:rPr>
          <w:rFonts w:cs="Times New Roman"/>
          <w:i/>
          <w:iCs/>
        </w:rPr>
        <w:t xml:space="preserve"> and accounting policies</w:t>
      </w:r>
    </w:p>
    <w:p w14:paraId="636C98BD" w14:textId="77777777" w:rsidR="00B8537B" w:rsidRPr="00D61AD6" w:rsidRDefault="00B8537B" w:rsidP="00B8537B">
      <w:pPr>
        <w:pStyle w:val="BodyText"/>
        <w:spacing w:after="0" w:line="240" w:lineRule="atLeast"/>
        <w:ind w:left="540"/>
        <w:jc w:val="both"/>
        <w:rPr>
          <w:rFonts w:cs="Cordia New"/>
          <w:i/>
          <w:iCs/>
          <w:color w:val="0000FF"/>
          <w:lang w:bidi="th-TH"/>
        </w:rPr>
      </w:pPr>
    </w:p>
    <w:p w14:paraId="582C797A" w14:textId="6A0D7C8A" w:rsidR="005C4648" w:rsidRDefault="006274CA" w:rsidP="005C4648">
      <w:pPr>
        <w:ind w:left="504" w:right="-27"/>
        <w:jc w:val="thaiDistribute"/>
      </w:pPr>
      <w:r w:rsidRPr="006274CA">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613759" w:rsidRPr="00EF5F94">
        <w:t>.</w:t>
      </w:r>
    </w:p>
    <w:p w14:paraId="3D3D2FF6" w14:textId="77777777" w:rsidR="009B5A1D" w:rsidRDefault="009B5A1D" w:rsidP="005C4648">
      <w:pPr>
        <w:ind w:left="504" w:right="-27"/>
        <w:jc w:val="thaiDistribute"/>
      </w:pPr>
    </w:p>
    <w:p w14:paraId="701E6A89" w14:textId="5AC1FB9B" w:rsidR="009B4FBA" w:rsidRDefault="008B25B2" w:rsidP="00B3188E">
      <w:pPr>
        <w:pStyle w:val="Heading1"/>
        <w:numPr>
          <w:ilvl w:val="0"/>
          <w:numId w:val="3"/>
        </w:numPr>
        <w:tabs>
          <w:tab w:val="num" w:pos="540"/>
        </w:tabs>
        <w:spacing w:before="0" w:after="0" w:line="240" w:lineRule="atLeast"/>
        <w:ind w:left="540" w:right="180" w:hanging="540"/>
        <w:rPr>
          <w:sz w:val="22"/>
          <w:szCs w:val="22"/>
        </w:rPr>
      </w:pPr>
      <w:r>
        <w:rPr>
          <w:sz w:val="22"/>
          <w:szCs w:val="22"/>
        </w:rPr>
        <w:t>Impact of COVID-19 pandemic</w:t>
      </w:r>
    </w:p>
    <w:p w14:paraId="1F6ACF16" w14:textId="77777777" w:rsidR="0088423B" w:rsidRDefault="0088423B" w:rsidP="0088423B">
      <w:pPr>
        <w:tabs>
          <w:tab w:val="left" w:pos="630"/>
        </w:tabs>
        <w:ind w:left="540"/>
        <w:jc w:val="thaiDistribute"/>
        <w:rPr>
          <w:sz w:val="20"/>
          <w:highlight w:val="cyan"/>
        </w:rPr>
      </w:pPr>
    </w:p>
    <w:p w14:paraId="07A66793" w14:textId="05007BF1" w:rsidR="0088423B" w:rsidRPr="0066527A" w:rsidRDefault="0088423B" w:rsidP="0088423B">
      <w:pPr>
        <w:tabs>
          <w:tab w:val="left" w:pos="630"/>
        </w:tabs>
        <w:ind w:left="540"/>
        <w:jc w:val="thaiDistribute"/>
        <w:rPr>
          <w:szCs w:val="22"/>
        </w:rPr>
      </w:pPr>
      <w:r w:rsidRPr="0066527A">
        <w:rPr>
          <w:szCs w:val="22"/>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w:t>
      </w:r>
      <w:r w:rsidRPr="00E42191">
        <w:rPr>
          <w:szCs w:val="22"/>
        </w:rPr>
        <w:t xml:space="preserve">19 situation in </w:t>
      </w:r>
      <w:r w:rsidR="0066527A" w:rsidRPr="00E42191">
        <w:rPr>
          <w:szCs w:val="22"/>
        </w:rPr>
        <w:t xml:space="preserve">impairment </w:t>
      </w:r>
      <w:r w:rsidR="00E42191">
        <w:rPr>
          <w:szCs w:val="22"/>
        </w:rPr>
        <w:t>indicator for the impairment testing f</w:t>
      </w:r>
      <w:r w:rsidR="00BA1144">
        <w:rPr>
          <w:szCs w:val="22"/>
        </w:rPr>
        <w:t>actors</w:t>
      </w:r>
      <w:r w:rsidR="00E42191">
        <w:rPr>
          <w:szCs w:val="22"/>
        </w:rPr>
        <w:t xml:space="preserve"> of goodwill and </w:t>
      </w:r>
      <w:r w:rsidR="0066527A" w:rsidRPr="00E42191">
        <w:rPr>
          <w:szCs w:val="22"/>
        </w:rPr>
        <w:t xml:space="preserve">did not </w:t>
      </w:r>
      <w:r w:rsidR="0066527A" w:rsidRPr="00BA1144">
        <w:rPr>
          <w:spacing w:val="-2"/>
          <w:szCs w:val="22"/>
        </w:rPr>
        <w:t>take forward-looking information into account</w:t>
      </w:r>
      <w:r w:rsidR="00E42191" w:rsidRPr="00BA1144">
        <w:rPr>
          <w:spacing w:val="-2"/>
          <w:szCs w:val="22"/>
        </w:rPr>
        <w:t xml:space="preserve"> when considering impairment of trade account receivable</w:t>
      </w:r>
      <w:r w:rsidR="0066527A" w:rsidRPr="00BA1144">
        <w:rPr>
          <w:spacing w:val="-2"/>
          <w:szCs w:val="22"/>
        </w:rPr>
        <w:t>.</w:t>
      </w:r>
      <w:r w:rsidRPr="00E42191">
        <w:rPr>
          <w:szCs w:val="22"/>
        </w:rPr>
        <w:t xml:space="preserve"> As the accounting guidance already expired on 31 December 2020</w:t>
      </w:r>
      <w:r w:rsidR="00BA1144">
        <w:rPr>
          <w:szCs w:val="22"/>
        </w:rPr>
        <w:t>, the Group has assessed such impacts which has no material impact on the financial statement</w:t>
      </w:r>
      <w:r w:rsidR="001B13C5">
        <w:rPr>
          <w:szCs w:val="22"/>
        </w:rPr>
        <w:t>s</w:t>
      </w:r>
      <w:r w:rsidR="00BA1144">
        <w:rPr>
          <w:szCs w:val="22"/>
        </w:rPr>
        <w:t>.</w:t>
      </w:r>
    </w:p>
    <w:p w14:paraId="59E9FC09" w14:textId="77777777" w:rsidR="00F3194E" w:rsidRPr="00F3194E" w:rsidRDefault="00F3194E" w:rsidP="0088423B">
      <w:pPr>
        <w:pStyle w:val="BodyText"/>
        <w:spacing w:after="0" w:line="0" w:lineRule="atLeast"/>
        <w:ind w:left="540"/>
        <w:rPr>
          <w:lang w:val="en-GB" w:eastAsia="x-none"/>
        </w:rPr>
      </w:pPr>
    </w:p>
    <w:p w14:paraId="088674E2" w14:textId="77777777" w:rsidR="000D0F1D" w:rsidRDefault="000D0F1D">
      <w:pPr>
        <w:spacing w:line="240" w:lineRule="auto"/>
        <w:rPr>
          <w:rFonts w:cs="Times New Roman"/>
          <w:b/>
          <w:sz w:val="20"/>
          <w:lang w:eastAsia="x-none"/>
        </w:rPr>
      </w:pPr>
      <w:r>
        <w:rPr>
          <w:rFonts w:cs="Times New Roman"/>
          <w:b/>
          <w:sz w:val="20"/>
          <w:lang w:eastAsia="x-none"/>
        </w:rPr>
        <w:br w:type="page"/>
      </w:r>
    </w:p>
    <w:p w14:paraId="293EB222" w14:textId="77777777" w:rsidR="00DD7092" w:rsidRPr="001E6F53" w:rsidRDefault="00052B8E" w:rsidP="00B3188E">
      <w:pPr>
        <w:pStyle w:val="Heading1"/>
        <w:numPr>
          <w:ilvl w:val="0"/>
          <w:numId w:val="3"/>
        </w:numPr>
        <w:tabs>
          <w:tab w:val="num" w:pos="540"/>
        </w:tabs>
        <w:spacing w:before="0" w:after="0" w:line="240" w:lineRule="atLeast"/>
        <w:ind w:left="540" w:right="180" w:hanging="540"/>
        <w:rPr>
          <w:rFonts w:cs="Times New Roman"/>
        </w:rPr>
      </w:pPr>
      <w:r w:rsidRPr="001E6F53">
        <w:rPr>
          <w:rFonts w:cs="Times New Roman"/>
        </w:rPr>
        <w:lastRenderedPageBreak/>
        <w:t>Related parties</w:t>
      </w:r>
    </w:p>
    <w:p w14:paraId="65448662" w14:textId="77777777" w:rsidR="008D1249" w:rsidRPr="003F28D6" w:rsidRDefault="008D1249" w:rsidP="00812E49">
      <w:pPr>
        <w:pStyle w:val="index"/>
        <w:tabs>
          <w:tab w:val="clear" w:pos="1134"/>
        </w:tabs>
        <w:spacing w:after="0" w:line="240" w:lineRule="atLeast"/>
        <w:ind w:left="0" w:firstLine="0"/>
        <w:outlineLvl w:val="0"/>
        <w:rPr>
          <w:rFonts w:cs="Times New Roman"/>
          <w:b/>
          <w:bCs/>
        </w:rPr>
      </w:pPr>
    </w:p>
    <w:p w14:paraId="10E45B1C" w14:textId="2E2D0FB4" w:rsidR="007F34F1" w:rsidRPr="001E6F53" w:rsidRDefault="001E6F53" w:rsidP="00812E49">
      <w:pPr>
        <w:pStyle w:val="block"/>
        <w:spacing w:after="0" w:line="240" w:lineRule="atLeast"/>
        <w:ind w:left="540"/>
        <w:jc w:val="both"/>
        <w:rPr>
          <w:rFonts w:cs="Times New Roman"/>
          <w:sz w:val="24"/>
          <w:szCs w:val="24"/>
          <w:lang w:val="en-GB"/>
        </w:rPr>
      </w:pPr>
      <w:r w:rsidRPr="001E6F53">
        <w:rPr>
          <w:szCs w:val="22"/>
        </w:rPr>
        <w:t xml:space="preserve">Relationships with subsidiaries, associate and joint ventures are described in notes </w:t>
      </w:r>
      <w:r w:rsidR="00F27ACD">
        <w:rPr>
          <w:szCs w:val="22"/>
          <w:lang w:bidi="th-TH"/>
        </w:rPr>
        <w:t>6</w:t>
      </w:r>
      <w:r w:rsidRPr="001E6F53">
        <w:rPr>
          <w:szCs w:val="22"/>
        </w:rPr>
        <w:t xml:space="preserve"> and </w:t>
      </w:r>
      <w:r w:rsidR="00F27ACD">
        <w:rPr>
          <w:szCs w:val="22"/>
        </w:rPr>
        <w:t>7</w:t>
      </w:r>
      <w:r w:rsidR="00BA7E60">
        <w:rPr>
          <w:szCs w:val="22"/>
        </w:rPr>
        <w:t>.</w:t>
      </w:r>
      <w:r w:rsidRPr="001E6F53">
        <w:rPr>
          <w:szCs w:val="22"/>
        </w:rPr>
        <w:t xml:space="preserve"> </w:t>
      </w:r>
      <w:r w:rsidR="002B275A">
        <w:rPr>
          <w:szCs w:val="22"/>
        </w:rPr>
        <w:t xml:space="preserve">                  </w:t>
      </w:r>
      <w:r w:rsidR="00165F5E">
        <w:rPr>
          <w:szCs w:val="22"/>
        </w:rPr>
        <w:t>Relationship</w:t>
      </w:r>
      <w:r w:rsidR="00BA7E60">
        <w:rPr>
          <w:szCs w:val="22"/>
        </w:rPr>
        <w:t>s</w:t>
      </w:r>
      <w:r w:rsidR="00165F5E">
        <w:rPr>
          <w:szCs w:val="22"/>
        </w:rPr>
        <w:t xml:space="preserve"> </w:t>
      </w:r>
      <w:r w:rsidR="00DD2522">
        <w:rPr>
          <w:szCs w:val="22"/>
        </w:rPr>
        <w:t xml:space="preserve">with key management and </w:t>
      </w:r>
      <w:r w:rsidR="00165F5E">
        <w:rPr>
          <w:szCs w:val="22"/>
          <w:lang w:bidi="th-TH"/>
        </w:rPr>
        <w:t xml:space="preserve">other related parties </w:t>
      </w:r>
      <w:r w:rsidR="00DD2522">
        <w:rPr>
          <w:szCs w:val="22"/>
          <w:lang w:bidi="th-TH"/>
        </w:rPr>
        <w:t>had no significant change during the period.</w:t>
      </w:r>
    </w:p>
    <w:p w14:paraId="2387FE2A" w14:textId="77777777" w:rsidR="00A56FA1" w:rsidRDefault="00A56FA1" w:rsidP="00812E49">
      <w:pPr>
        <w:pStyle w:val="block"/>
        <w:spacing w:after="0" w:line="240" w:lineRule="atLeast"/>
        <w:ind w:left="540"/>
        <w:jc w:val="both"/>
        <w:rPr>
          <w:rFonts w:cs="Cordia New"/>
          <w:lang w:bidi="th-TH"/>
        </w:rPr>
      </w:pPr>
    </w:p>
    <w:p w14:paraId="332E658E" w14:textId="2BC68009" w:rsidR="005514C9" w:rsidRPr="005514C9" w:rsidRDefault="00DD2522" w:rsidP="00812E49">
      <w:pPr>
        <w:pStyle w:val="block"/>
        <w:spacing w:after="0" w:line="240" w:lineRule="atLeast"/>
        <w:ind w:left="540"/>
        <w:jc w:val="both"/>
        <w:rPr>
          <w:szCs w:val="22"/>
        </w:rPr>
      </w:pPr>
      <w:r>
        <w:rPr>
          <w:szCs w:val="22"/>
        </w:rPr>
        <w:t>No significant change</w:t>
      </w:r>
      <w:r w:rsidR="005514C9" w:rsidRPr="005514C9">
        <w:rPr>
          <w:szCs w:val="22"/>
        </w:rPr>
        <w:t xml:space="preserve"> in pricing policies during the </w:t>
      </w:r>
      <w:r w:rsidR="007F25C1">
        <w:rPr>
          <w:szCs w:val="22"/>
        </w:rPr>
        <w:t>three</w:t>
      </w:r>
      <w:r w:rsidR="005514C9" w:rsidRPr="005514C9">
        <w:rPr>
          <w:szCs w:val="22"/>
        </w:rPr>
        <w:t>-month period ended 3</w:t>
      </w:r>
      <w:r w:rsidR="005514C9">
        <w:rPr>
          <w:szCs w:val="22"/>
        </w:rPr>
        <w:t>1</w:t>
      </w:r>
      <w:r w:rsidR="005514C9" w:rsidRPr="005514C9">
        <w:rPr>
          <w:szCs w:val="22"/>
        </w:rPr>
        <w:t xml:space="preserve"> </w:t>
      </w:r>
      <w:r w:rsidR="005514C9">
        <w:rPr>
          <w:szCs w:val="22"/>
        </w:rPr>
        <w:t>March</w:t>
      </w:r>
      <w:r w:rsidR="005514C9" w:rsidRPr="005514C9">
        <w:rPr>
          <w:szCs w:val="22"/>
        </w:rPr>
        <w:t xml:space="preserve"> 202</w:t>
      </w:r>
      <w:r w:rsidR="00BF6311">
        <w:rPr>
          <w:szCs w:val="22"/>
        </w:rPr>
        <w:t>1</w:t>
      </w:r>
      <w:r w:rsidR="00BA7E60">
        <w:rPr>
          <w:szCs w:val="22"/>
        </w:rPr>
        <w:t>.</w:t>
      </w:r>
    </w:p>
    <w:p w14:paraId="174CAC16" w14:textId="77777777" w:rsidR="00FD4601" w:rsidRPr="003F28D6" w:rsidRDefault="00FD4601" w:rsidP="00BB7BBD"/>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41137D" w:rsidRPr="003F28D6" w14:paraId="05C7A2F4" w14:textId="77777777" w:rsidTr="00BA7E60">
        <w:trPr>
          <w:cantSplit/>
          <w:trHeight w:val="560"/>
          <w:tblHeader/>
        </w:trPr>
        <w:tc>
          <w:tcPr>
            <w:tcW w:w="4061" w:type="dxa"/>
            <w:shd w:val="clear" w:color="auto" w:fill="FFFFFF"/>
          </w:tcPr>
          <w:p w14:paraId="45B993DB" w14:textId="77777777" w:rsidR="0041137D" w:rsidRDefault="0041137D" w:rsidP="0041137D">
            <w:pPr>
              <w:spacing w:line="240" w:lineRule="atLeast"/>
              <w:ind w:right="-349"/>
              <w:rPr>
                <w:rFonts w:cs="Times New Roman"/>
                <w:i/>
                <w:iCs/>
              </w:rPr>
            </w:pPr>
          </w:p>
          <w:p w14:paraId="0C6A2013" w14:textId="7B6A1F6F" w:rsidR="0041137D" w:rsidRPr="003F28D6" w:rsidRDefault="0041137D" w:rsidP="0041137D">
            <w:pPr>
              <w:spacing w:line="240" w:lineRule="atLeast"/>
              <w:ind w:right="-349"/>
              <w:rPr>
                <w:rFonts w:cs="Times New Roman"/>
                <w:i/>
                <w:iCs/>
              </w:rPr>
            </w:pPr>
            <w:r w:rsidRPr="00EC523C">
              <w:rPr>
                <w:rFonts w:cs="Times New Roman"/>
                <w:b/>
                <w:bCs/>
                <w:i/>
                <w:iCs/>
              </w:rPr>
              <w:t>Significant transactions with related parties</w:t>
            </w:r>
          </w:p>
        </w:tc>
        <w:tc>
          <w:tcPr>
            <w:tcW w:w="2610" w:type="dxa"/>
            <w:gridSpan w:val="3"/>
          </w:tcPr>
          <w:p w14:paraId="5E5D4241" w14:textId="77777777" w:rsidR="0041137D" w:rsidRPr="003F28D6" w:rsidRDefault="0041137D" w:rsidP="0041137D">
            <w:pPr>
              <w:pStyle w:val="acctmergecolhdg"/>
              <w:spacing w:line="240" w:lineRule="atLeast"/>
              <w:rPr>
                <w:rFonts w:cs="Times New Roman"/>
              </w:rPr>
            </w:pPr>
            <w:r w:rsidRPr="003F28D6">
              <w:rPr>
                <w:rFonts w:cs="Times New Roman"/>
              </w:rPr>
              <w:t xml:space="preserve">Consolidated </w:t>
            </w:r>
          </w:p>
          <w:p w14:paraId="3AC3B126" w14:textId="77777777" w:rsidR="0041137D" w:rsidRPr="003F28D6" w:rsidRDefault="0041137D" w:rsidP="0041137D">
            <w:pPr>
              <w:pStyle w:val="acctmergecolhdg"/>
              <w:spacing w:line="240" w:lineRule="atLeast"/>
              <w:rPr>
                <w:rFonts w:cs="Times New Roman"/>
              </w:rPr>
            </w:pPr>
            <w:r w:rsidRPr="003F28D6">
              <w:rPr>
                <w:rFonts w:cs="Times New Roman"/>
              </w:rPr>
              <w:t>financial statements</w:t>
            </w:r>
          </w:p>
        </w:tc>
        <w:tc>
          <w:tcPr>
            <w:tcW w:w="180" w:type="dxa"/>
          </w:tcPr>
          <w:p w14:paraId="006FCA1D" w14:textId="77777777" w:rsidR="0041137D" w:rsidRPr="003F28D6" w:rsidRDefault="0041137D" w:rsidP="0041137D">
            <w:pPr>
              <w:pStyle w:val="acctmergecolhdg"/>
              <w:spacing w:line="240" w:lineRule="atLeast"/>
              <w:rPr>
                <w:rFonts w:cs="Times New Roman"/>
              </w:rPr>
            </w:pPr>
          </w:p>
        </w:tc>
        <w:tc>
          <w:tcPr>
            <w:tcW w:w="2610" w:type="dxa"/>
            <w:gridSpan w:val="3"/>
          </w:tcPr>
          <w:p w14:paraId="5BA95CB3" w14:textId="77777777" w:rsidR="0041137D" w:rsidRPr="003F28D6" w:rsidRDefault="0041137D" w:rsidP="0041137D">
            <w:pPr>
              <w:pStyle w:val="acctmergecolhdg"/>
              <w:spacing w:line="240" w:lineRule="atLeast"/>
              <w:rPr>
                <w:rFonts w:cs="Times New Roman"/>
              </w:rPr>
            </w:pPr>
            <w:r w:rsidRPr="003F28D6">
              <w:rPr>
                <w:rFonts w:cs="Times New Roman"/>
              </w:rPr>
              <w:t xml:space="preserve">Separate </w:t>
            </w:r>
          </w:p>
          <w:p w14:paraId="0B5638A4" w14:textId="77777777" w:rsidR="0041137D" w:rsidRPr="003F28D6" w:rsidRDefault="0041137D" w:rsidP="0041137D">
            <w:pPr>
              <w:pStyle w:val="acctmergecolhdg"/>
              <w:spacing w:line="240" w:lineRule="atLeast"/>
              <w:rPr>
                <w:rFonts w:cs="Times New Roman"/>
              </w:rPr>
            </w:pPr>
            <w:r w:rsidRPr="003F28D6">
              <w:rPr>
                <w:rFonts w:cs="Times New Roman"/>
              </w:rPr>
              <w:t>financial statements</w:t>
            </w:r>
          </w:p>
        </w:tc>
      </w:tr>
      <w:tr w:rsidR="0041137D" w:rsidRPr="003F28D6" w14:paraId="0DC6D750" w14:textId="77777777" w:rsidTr="00BA7E60">
        <w:trPr>
          <w:cantSplit/>
          <w:tblHeader/>
        </w:trPr>
        <w:tc>
          <w:tcPr>
            <w:tcW w:w="4061" w:type="dxa"/>
          </w:tcPr>
          <w:p w14:paraId="56C32708" w14:textId="77777777" w:rsidR="0041137D" w:rsidRPr="008A2B6A" w:rsidRDefault="0041137D" w:rsidP="0041137D">
            <w:pPr>
              <w:spacing w:line="240" w:lineRule="atLeast"/>
              <w:ind w:right="-349"/>
              <w:rPr>
                <w:rFonts w:cs="Times New Roman"/>
                <w:b/>
                <w:bCs/>
                <w:i/>
                <w:iCs/>
                <w:szCs w:val="22"/>
              </w:rPr>
            </w:pPr>
            <w:r w:rsidRPr="008A2B6A">
              <w:rPr>
                <w:rFonts w:cs="Times New Roman"/>
                <w:b/>
                <w:bCs/>
                <w:i/>
                <w:iCs/>
                <w:szCs w:val="22"/>
              </w:rPr>
              <w:t>Three-month period ended 31 March</w:t>
            </w:r>
          </w:p>
        </w:tc>
        <w:tc>
          <w:tcPr>
            <w:tcW w:w="1080" w:type="dxa"/>
            <w:vAlign w:val="bottom"/>
          </w:tcPr>
          <w:p w14:paraId="17BD472F" w14:textId="42E7EF4A" w:rsidR="0041137D" w:rsidRPr="003F28D6" w:rsidRDefault="0041137D" w:rsidP="0041137D">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5360916B" w14:textId="77777777" w:rsidR="0041137D" w:rsidRPr="003F28D6" w:rsidRDefault="0041137D" w:rsidP="0041137D">
            <w:pPr>
              <w:pStyle w:val="acctfourfigures"/>
              <w:tabs>
                <w:tab w:val="clear" w:pos="765"/>
              </w:tabs>
              <w:spacing w:line="240" w:lineRule="atLeast"/>
              <w:jc w:val="center"/>
              <w:rPr>
                <w:rFonts w:cs="Times New Roman"/>
                <w:szCs w:val="22"/>
              </w:rPr>
            </w:pPr>
          </w:p>
        </w:tc>
        <w:tc>
          <w:tcPr>
            <w:tcW w:w="1350" w:type="dxa"/>
            <w:vAlign w:val="bottom"/>
          </w:tcPr>
          <w:p w14:paraId="3AB78A51" w14:textId="2A0CF0FB" w:rsidR="0041137D" w:rsidRPr="003F28D6" w:rsidRDefault="0041137D" w:rsidP="0041137D">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tcPr>
          <w:p w14:paraId="2E42141A" w14:textId="77777777" w:rsidR="0041137D" w:rsidRPr="003F28D6" w:rsidRDefault="0041137D" w:rsidP="0041137D">
            <w:pPr>
              <w:pStyle w:val="acctfourfigures"/>
              <w:tabs>
                <w:tab w:val="clear" w:pos="765"/>
              </w:tabs>
              <w:spacing w:line="240" w:lineRule="atLeast"/>
              <w:jc w:val="center"/>
              <w:rPr>
                <w:rFonts w:cs="Times New Roman"/>
                <w:szCs w:val="22"/>
              </w:rPr>
            </w:pPr>
          </w:p>
        </w:tc>
        <w:tc>
          <w:tcPr>
            <w:tcW w:w="1080" w:type="dxa"/>
            <w:vAlign w:val="bottom"/>
          </w:tcPr>
          <w:p w14:paraId="3809F8A5" w14:textId="189C82ED" w:rsidR="0041137D" w:rsidRPr="003F28D6" w:rsidRDefault="0041137D" w:rsidP="0041137D">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7194AB8E" w14:textId="77777777" w:rsidR="0041137D" w:rsidRPr="003F28D6" w:rsidRDefault="0041137D" w:rsidP="0041137D">
            <w:pPr>
              <w:pStyle w:val="acctfourfigures"/>
              <w:tabs>
                <w:tab w:val="clear" w:pos="765"/>
              </w:tabs>
              <w:spacing w:line="240" w:lineRule="atLeast"/>
              <w:jc w:val="center"/>
              <w:rPr>
                <w:rFonts w:cs="Times New Roman"/>
                <w:szCs w:val="22"/>
              </w:rPr>
            </w:pPr>
          </w:p>
        </w:tc>
        <w:tc>
          <w:tcPr>
            <w:tcW w:w="1350" w:type="dxa"/>
            <w:vAlign w:val="bottom"/>
          </w:tcPr>
          <w:p w14:paraId="6F8649B7" w14:textId="31C32CC3" w:rsidR="0041137D" w:rsidRPr="003F28D6" w:rsidRDefault="0041137D" w:rsidP="0041137D">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r>
      <w:tr w:rsidR="0041137D" w:rsidRPr="003F28D6" w14:paraId="5475CE89" w14:textId="77777777" w:rsidTr="00BA7E60">
        <w:trPr>
          <w:cantSplit/>
          <w:tblHeader/>
        </w:trPr>
        <w:tc>
          <w:tcPr>
            <w:tcW w:w="4061" w:type="dxa"/>
          </w:tcPr>
          <w:p w14:paraId="203EC5D9" w14:textId="77777777" w:rsidR="0041137D" w:rsidRPr="003F28D6" w:rsidRDefault="0041137D" w:rsidP="0041137D">
            <w:pPr>
              <w:spacing w:line="240" w:lineRule="atLeast"/>
              <w:ind w:right="-349"/>
              <w:rPr>
                <w:rFonts w:cs="Times New Roman"/>
                <w:b/>
                <w:bCs/>
                <w:i/>
                <w:iCs/>
              </w:rPr>
            </w:pPr>
          </w:p>
        </w:tc>
        <w:tc>
          <w:tcPr>
            <w:tcW w:w="5400" w:type="dxa"/>
            <w:gridSpan w:val="7"/>
          </w:tcPr>
          <w:p w14:paraId="2338C8A3" w14:textId="77777777" w:rsidR="0041137D" w:rsidRPr="003F28D6" w:rsidRDefault="0041137D" w:rsidP="0041137D">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41137D" w:rsidRPr="003F28D6" w14:paraId="436701F2" w14:textId="77777777" w:rsidTr="00BA7E60">
        <w:trPr>
          <w:cantSplit/>
        </w:trPr>
        <w:tc>
          <w:tcPr>
            <w:tcW w:w="4061" w:type="dxa"/>
          </w:tcPr>
          <w:p w14:paraId="468135E3" w14:textId="77777777" w:rsidR="0041137D" w:rsidRPr="003F28D6" w:rsidRDefault="0041137D" w:rsidP="0041137D">
            <w:pPr>
              <w:spacing w:line="240" w:lineRule="atLeast"/>
              <w:ind w:right="-349"/>
              <w:rPr>
                <w:rFonts w:cs="Times New Roman"/>
                <w:b/>
                <w:bCs/>
                <w:szCs w:val="22"/>
              </w:rPr>
            </w:pPr>
            <w:r w:rsidRPr="0070642B">
              <w:rPr>
                <w:rFonts w:cs="Times New Roman"/>
                <w:b/>
                <w:bCs/>
                <w:szCs w:val="22"/>
              </w:rPr>
              <w:t>Subsidiaries</w:t>
            </w:r>
          </w:p>
        </w:tc>
        <w:tc>
          <w:tcPr>
            <w:tcW w:w="1080" w:type="dxa"/>
          </w:tcPr>
          <w:p w14:paraId="65FD1051" w14:textId="77777777" w:rsidR="0041137D" w:rsidRPr="003F28D6" w:rsidRDefault="0041137D" w:rsidP="0041137D">
            <w:pPr>
              <w:pStyle w:val="acctfourfigures"/>
              <w:spacing w:line="240" w:lineRule="atLeast"/>
              <w:jc w:val="right"/>
              <w:rPr>
                <w:rFonts w:cs="Times New Roman"/>
                <w:szCs w:val="22"/>
              </w:rPr>
            </w:pPr>
          </w:p>
        </w:tc>
        <w:tc>
          <w:tcPr>
            <w:tcW w:w="180" w:type="dxa"/>
          </w:tcPr>
          <w:p w14:paraId="3867DEE0" w14:textId="77777777" w:rsidR="0041137D" w:rsidRPr="003F28D6" w:rsidRDefault="0041137D" w:rsidP="0041137D">
            <w:pPr>
              <w:pStyle w:val="acctfourfigures"/>
              <w:spacing w:line="240" w:lineRule="atLeast"/>
              <w:jc w:val="right"/>
              <w:rPr>
                <w:rFonts w:cs="Times New Roman"/>
                <w:szCs w:val="22"/>
              </w:rPr>
            </w:pPr>
          </w:p>
        </w:tc>
        <w:tc>
          <w:tcPr>
            <w:tcW w:w="1350" w:type="dxa"/>
          </w:tcPr>
          <w:p w14:paraId="03DDFCFD" w14:textId="77777777" w:rsidR="0041137D" w:rsidRPr="003F28D6" w:rsidRDefault="0041137D" w:rsidP="0041137D">
            <w:pPr>
              <w:pStyle w:val="acctfourfigures"/>
              <w:spacing w:line="240" w:lineRule="atLeast"/>
              <w:jc w:val="right"/>
              <w:rPr>
                <w:rFonts w:cs="Times New Roman"/>
                <w:szCs w:val="22"/>
              </w:rPr>
            </w:pPr>
          </w:p>
        </w:tc>
        <w:tc>
          <w:tcPr>
            <w:tcW w:w="180" w:type="dxa"/>
          </w:tcPr>
          <w:p w14:paraId="763F1F91" w14:textId="77777777" w:rsidR="0041137D" w:rsidRPr="003F28D6" w:rsidRDefault="0041137D" w:rsidP="0041137D">
            <w:pPr>
              <w:pStyle w:val="acctfourfigures"/>
              <w:spacing w:line="240" w:lineRule="atLeast"/>
              <w:jc w:val="right"/>
              <w:rPr>
                <w:rFonts w:cs="Times New Roman"/>
                <w:szCs w:val="22"/>
              </w:rPr>
            </w:pPr>
          </w:p>
        </w:tc>
        <w:tc>
          <w:tcPr>
            <w:tcW w:w="1080" w:type="dxa"/>
          </w:tcPr>
          <w:p w14:paraId="6EAAFD93" w14:textId="77777777" w:rsidR="0041137D" w:rsidRPr="003F28D6" w:rsidRDefault="0041137D" w:rsidP="0041137D">
            <w:pPr>
              <w:pStyle w:val="acctfourfigures"/>
              <w:spacing w:line="240" w:lineRule="atLeast"/>
              <w:jc w:val="right"/>
              <w:rPr>
                <w:rFonts w:cs="Times New Roman"/>
                <w:szCs w:val="22"/>
              </w:rPr>
            </w:pPr>
          </w:p>
        </w:tc>
        <w:tc>
          <w:tcPr>
            <w:tcW w:w="180" w:type="dxa"/>
          </w:tcPr>
          <w:p w14:paraId="30CEF301" w14:textId="77777777" w:rsidR="0041137D" w:rsidRPr="003F28D6" w:rsidRDefault="0041137D" w:rsidP="0041137D">
            <w:pPr>
              <w:pStyle w:val="acctfourfigures"/>
              <w:spacing w:line="240" w:lineRule="atLeast"/>
              <w:jc w:val="right"/>
              <w:rPr>
                <w:rFonts w:cs="Times New Roman"/>
                <w:szCs w:val="22"/>
              </w:rPr>
            </w:pPr>
          </w:p>
        </w:tc>
        <w:tc>
          <w:tcPr>
            <w:tcW w:w="1350" w:type="dxa"/>
          </w:tcPr>
          <w:p w14:paraId="0E4D37EC" w14:textId="77777777" w:rsidR="0041137D" w:rsidRPr="003F28D6" w:rsidRDefault="0041137D" w:rsidP="0041137D">
            <w:pPr>
              <w:pStyle w:val="acctfourfigures"/>
              <w:spacing w:line="240" w:lineRule="atLeast"/>
              <w:ind w:right="101"/>
              <w:jc w:val="right"/>
              <w:rPr>
                <w:rFonts w:cs="Times New Roman"/>
                <w:szCs w:val="22"/>
              </w:rPr>
            </w:pPr>
          </w:p>
        </w:tc>
      </w:tr>
      <w:tr w:rsidR="0041137D" w:rsidRPr="003F28D6" w14:paraId="19EAE80F" w14:textId="77777777" w:rsidTr="00BA7E60">
        <w:trPr>
          <w:cantSplit/>
          <w:trHeight w:val="137"/>
        </w:trPr>
        <w:tc>
          <w:tcPr>
            <w:tcW w:w="4061" w:type="dxa"/>
          </w:tcPr>
          <w:p w14:paraId="61C27701" w14:textId="77777777" w:rsidR="0041137D" w:rsidRPr="00703119" w:rsidRDefault="0041137D" w:rsidP="0041137D">
            <w:pPr>
              <w:spacing w:line="240" w:lineRule="atLeast"/>
              <w:ind w:right="-349"/>
              <w:rPr>
                <w:rFonts w:cs="Times New Roman"/>
                <w:szCs w:val="22"/>
              </w:rPr>
            </w:pPr>
            <w:r w:rsidRPr="003F28D6">
              <w:rPr>
                <w:rFonts w:cs="Times New Roman"/>
                <w:szCs w:val="22"/>
                <w:lang w:val="en-US" w:bidi="th-TH"/>
              </w:rPr>
              <w:t>Sale</w:t>
            </w:r>
            <w:r w:rsidRPr="003F28D6">
              <w:rPr>
                <w:rFonts w:cs="Times New Roman"/>
                <w:szCs w:val="22"/>
              </w:rPr>
              <w:t xml:space="preserve"> of goods </w:t>
            </w:r>
          </w:p>
        </w:tc>
        <w:tc>
          <w:tcPr>
            <w:tcW w:w="1080" w:type="dxa"/>
          </w:tcPr>
          <w:p w14:paraId="7C5C5640"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7D65BCDF" w14:textId="77777777" w:rsidR="0041137D" w:rsidRPr="00011BD3" w:rsidRDefault="0041137D" w:rsidP="0041137D">
            <w:pPr>
              <w:jc w:val="right"/>
              <w:rPr>
                <w:rFonts w:cs="Times New Roman"/>
                <w:szCs w:val="22"/>
              </w:rPr>
            </w:pPr>
          </w:p>
        </w:tc>
        <w:tc>
          <w:tcPr>
            <w:tcW w:w="1350" w:type="dxa"/>
          </w:tcPr>
          <w:p w14:paraId="430BBF4E"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34B6FCC3" w14:textId="77777777" w:rsidR="0041137D" w:rsidRPr="00011BD3" w:rsidRDefault="0041137D" w:rsidP="0041137D">
            <w:pPr>
              <w:jc w:val="right"/>
              <w:rPr>
                <w:rFonts w:cs="Times New Roman"/>
                <w:szCs w:val="22"/>
              </w:rPr>
            </w:pPr>
          </w:p>
        </w:tc>
        <w:tc>
          <w:tcPr>
            <w:tcW w:w="1080" w:type="dxa"/>
          </w:tcPr>
          <w:p w14:paraId="6B0B8E1E" w14:textId="0320D1E7" w:rsidR="0041137D" w:rsidRPr="00011BD3" w:rsidRDefault="0041137D" w:rsidP="0041137D">
            <w:pPr>
              <w:ind w:left="-171" w:right="46"/>
              <w:jc w:val="right"/>
              <w:rPr>
                <w:rFonts w:cs="Times New Roman"/>
                <w:szCs w:val="22"/>
              </w:rPr>
            </w:pPr>
            <w:r>
              <w:rPr>
                <w:rFonts w:cs="Times New Roman"/>
                <w:szCs w:val="22"/>
              </w:rPr>
              <w:t>6,334</w:t>
            </w:r>
          </w:p>
        </w:tc>
        <w:tc>
          <w:tcPr>
            <w:tcW w:w="180" w:type="dxa"/>
          </w:tcPr>
          <w:p w14:paraId="35580777" w14:textId="77777777" w:rsidR="0041137D" w:rsidRPr="00011BD3" w:rsidRDefault="0041137D" w:rsidP="0041137D">
            <w:pPr>
              <w:jc w:val="right"/>
              <w:rPr>
                <w:rFonts w:cs="Times New Roman"/>
                <w:szCs w:val="22"/>
              </w:rPr>
            </w:pPr>
          </w:p>
        </w:tc>
        <w:tc>
          <w:tcPr>
            <w:tcW w:w="1350" w:type="dxa"/>
          </w:tcPr>
          <w:p w14:paraId="0D232FBC" w14:textId="14DF13F9" w:rsidR="0041137D" w:rsidRPr="00011BD3" w:rsidRDefault="0041137D" w:rsidP="0041137D">
            <w:pPr>
              <w:jc w:val="right"/>
              <w:rPr>
                <w:rFonts w:cs="Times New Roman"/>
                <w:szCs w:val="22"/>
              </w:rPr>
            </w:pPr>
            <w:r>
              <w:rPr>
                <w:rFonts w:cs="Times New Roman"/>
                <w:szCs w:val="22"/>
              </w:rPr>
              <w:t>7,432</w:t>
            </w:r>
          </w:p>
        </w:tc>
      </w:tr>
      <w:tr w:rsidR="0041137D" w:rsidRPr="003F28D6" w14:paraId="6737375F" w14:textId="77777777" w:rsidTr="00BA7E60">
        <w:trPr>
          <w:cantSplit/>
        </w:trPr>
        <w:tc>
          <w:tcPr>
            <w:tcW w:w="4061" w:type="dxa"/>
          </w:tcPr>
          <w:p w14:paraId="63D55A18" w14:textId="79251EA1" w:rsidR="0041137D" w:rsidRPr="003F28D6" w:rsidRDefault="0041137D" w:rsidP="0041137D">
            <w:pPr>
              <w:spacing w:line="240" w:lineRule="atLeast"/>
              <w:ind w:right="-349"/>
              <w:rPr>
                <w:rFonts w:cs="Times New Roman"/>
                <w:szCs w:val="22"/>
                <w:lang w:val="en-US" w:bidi="th-TH"/>
              </w:rPr>
            </w:pPr>
            <w:r>
              <w:rPr>
                <w:rFonts w:cs="Times New Roman"/>
                <w:szCs w:val="22"/>
              </w:rPr>
              <w:t>Management assistance</w:t>
            </w:r>
            <w:r w:rsidR="00D010F3">
              <w:rPr>
                <w:rFonts w:cs="Times New Roman"/>
                <w:szCs w:val="22"/>
              </w:rPr>
              <w:t xml:space="preserve"> income</w:t>
            </w:r>
          </w:p>
        </w:tc>
        <w:tc>
          <w:tcPr>
            <w:tcW w:w="1080" w:type="dxa"/>
          </w:tcPr>
          <w:p w14:paraId="0AEE31F9"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6EFFDC78" w14:textId="77777777" w:rsidR="0041137D" w:rsidRPr="00011BD3" w:rsidRDefault="0041137D" w:rsidP="0041137D">
            <w:pPr>
              <w:jc w:val="right"/>
              <w:rPr>
                <w:rFonts w:cs="Times New Roman"/>
                <w:szCs w:val="22"/>
              </w:rPr>
            </w:pPr>
          </w:p>
        </w:tc>
        <w:tc>
          <w:tcPr>
            <w:tcW w:w="1350" w:type="dxa"/>
          </w:tcPr>
          <w:p w14:paraId="68B9DE94"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3D9CBEB0" w14:textId="77777777" w:rsidR="0041137D" w:rsidRPr="00011BD3" w:rsidRDefault="0041137D" w:rsidP="0041137D">
            <w:pPr>
              <w:jc w:val="right"/>
              <w:rPr>
                <w:rFonts w:cs="Times New Roman"/>
                <w:szCs w:val="22"/>
              </w:rPr>
            </w:pPr>
          </w:p>
        </w:tc>
        <w:tc>
          <w:tcPr>
            <w:tcW w:w="1080" w:type="dxa"/>
          </w:tcPr>
          <w:p w14:paraId="414C477F" w14:textId="79930B35" w:rsidR="0041137D" w:rsidRPr="00011BD3" w:rsidRDefault="0041137D" w:rsidP="0041137D">
            <w:pPr>
              <w:ind w:left="-171" w:right="46"/>
              <w:jc w:val="right"/>
              <w:rPr>
                <w:rFonts w:cs="Times New Roman"/>
                <w:szCs w:val="22"/>
              </w:rPr>
            </w:pPr>
            <w:r>
              <w:rPr>
                <w:rFonts w:cs="Times New Roman"/>
                <w:szCs w:val="22"/>
              </w:rPr>
              <w:t>9,000</w:t>
            </w:r>
          </w:p>
        </w:tc>
        <w:tc>
          <w:tcPr>
            <w:tcW w:w="180" w:type="dxa"/>
          </w:tcPr>
          <w:p w14:paraId="265F99A5" w14:textId="77777777" w:rsidR="0041137D" w:rsidRPr="00011BD3" w:rsidRDefault="0041137D" w:rsidP="0041137D">
            <w:pPr>
              <w:jc w:val="right"/>
              <w:rPr>
                <w:rFonts w:cs="Times New Roman"/>
                <w:szCs w:val="22"/>
              </w:rPr>
            </w:pPr>
          </w:p>
        </w:tc>
        <w:tc>
          <w:tcPr>
            <w:tcW w:w="1350" w:type="dxa"/>
          </w:tcPr>
          <w:p w14:paraId="3C9625DC" w14:textId="2AEF1082" w:rsidR="0041137D" w:rsidRPr="00011BD3" w:rsidRDefault="0041137D" w:rsidP="0041137D">
            <w:pPr>
              <w:jc w:val="right"/>
              <w:rPr>
                <w:rFonts w:cs="Times New Roman"/>
                <w:szCs w:val="22"/>
              </w:rPr>
            </w:pPr>
            <w:r>
              <w:rPr>
                <w:rFonts w:cs="Times New Roman"/>
                <w:szCs w:val="22"/>
              </w:rPr>
              <w:t>6,753</w:t>
            </w:r>
          </w:p>
        </w:tc>
      </w:tr>
      <w:tr w:rsidR="0041137D" w:rsidRPr="003F28D6" w14:paraId="74DD4DA0" w14:textId="77777777" w:rsidTr="00BA7E60">
        <w:trPr>
          <w:cantSplit/>
        </w:trPr>
        <w:tc>
          <w:tcPr>
            <w:tcW w:w="4061" w:type="dxa"/>
          </w:tcPr>
          <w:p w14:paraId="4C54182B" w14:textId="77777777" w:rsidR="0041137D" w:rsidRPr="00703119" w:rsidRDefault="0041137D" w:rsidP="0041137D">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14:paraId="51300F99"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3BD34297" w14:textId="77777777" w:rsidR="0041137D" w:rsidRPr="00011BD3" w:rsidRDefault="0041137D" w:rsidP="0041137D">
            <w:pPr>
              <w:jc w:val="right"/>
              <w:rPr>
                <w:rFonts w:cs="Times New Roman"/>
                <w:szCs w:val="22"/>
              </w:rPr>
            </w:pPr>
          </w:p>
        </w:tc>
        <w:tc>
          <w:tcPr>
            <w:tcW w:w="1350" w:type="dxa"/>
          </w:tcPr>
          <w:p w14:paraId="32AE64D0"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675E3DC0" w14:textId="77777777" w:rsidR="0041137D" w:rsidRPr="00011BD3" w:rsidRDefault="0041137D" w:rsidP="0041137D">
            <w:pPr>
              <w:jc w:val="right"/>
              <w:rPr>
                <w:rFonts w:cs="Times New Roman"/>
                <w:szCs w:val="22"/>
              </w:rPr>
            </w:pPr>
          </w:p>
        </w:tc>
        <w:tc>
          <w:tcPr>
            <w:tcW w:w="1080" w:type="dxa"/>
          </w:tcPr>
          <w:p w14:paraId="2573E5D0" w14:textId="40EB2576" w:rsidR="0041137D" w:rsidRPr="00011BD3" w:rsidRDefault="0041137D" w:rsidP="0041137D">
            <w:pPr>
              <w:ind w:left="-171" w:right="46"/>
              <w:jc w:val="right"/>
              <w:rPr>
                <w:rFonts w:cs="Times New Roman"/>
                <w:szCs w:val="22"/>
              </w:rPr>
            </w:pPr>
            <w:r>
              <w:rPr>
                <w:rFonts w:cs="Times New Roman"/>
                <w:szCs w:val="22"/>
              </w:rPr>
              <w:t>4,657</w:t>
            </w:r>
          </w:p>
        </w:tc>
        <w:tc>
          <w:tcPr>
            <w:tcW w:w="180" w:type="dxa"/>
          </w:tcPr>
          <w:p w14:paraId="6A442817" w14:textId="77777777" w:rsidR="0041137D" w:rsidRPr="00011BD3" w:rsidRDefault="0041137D" w:rsidP="0041137D">
            <w:pPr>
              <w:jc w:val="right"/>
              <w:rPr>
                <w:rFonts w:cs="Times New Roman"/>
                <w:szCs w:val="22"/>
              </w:rPr>
            </w:pPr>
          </w:p>
        </w:tc>
        <w:tc>
          <w:tcPr>
            <w:tcW w:w="1350" w:type="dxa"/>
          </w:tcPr>
          <w:p w14:paraId="53C2D7CA" w14:textId="64C227EF" w:rsidR="0041137D" w:rsidRPr="00011BD3" w:rsidRDefault="0041137D" w:rsidP="0041137D">
            <w:pPr>
              <w:jc w:val="right"/>
              <w:rPr>
                <w:rFonts w:cs="Times New Roman"/>
                <w:szCs w:val="22"/>
              </w:rPr>
            </w:pPr>
            <w:r>
              <w:rPr>
                <w:rFonts w:cs="Times New Roman"/>
                <w:szCs w:val="22"/>
              </w:rPr>
              <w:t>3,817</w:t>
            </w:r>
          </w:p>
        </w:tc>
      </w:tr>
      <w:tr w:rsidR="0041137D" w:rsidRPr="003F28D6" w14:paraId="0DF8FDEF" w14:textId="77777777" w:rsidTr="00BA7E60">
        <w:trPr>
          <w:cantSplit/>
        </w:trPr>
        <w:tc>
          <w:tcPr>
            <w:tcW w:w="4061" w:type="dxa"/>
          </w:tcPr>
          <w:p w14:paraId="68F7ECE2" w14:textId="77777777" w:rsidR="0041137D" w:rsidRPr="00703119" w:rsidRDefault="0041137D" w:rsidP="0041137D">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14:paraId="0A477A63"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732EEB19" w14:textId="77777777" w:rsidR="0041137D" w:rsidRPr="00011BD3" w:rsidRDefault="0041137D" w:rsidP="0041137D">
            <w:pPr>
              <w:jc w:val="right"/>
              <w:rPr>
                <w:rFonts w:cs="Times New Roman"/>
                <w:szCs w:val="22"/>
              </w:rPr>
            </w:pPr>
          </w:p>
        </w:tc>
        <w:tc>
          <w:tcPr>
            <w:tcW w:w="1350" w:type="dxa"/>
          </w:tcPr>
          <w:p w14:paraId="69FE14B1"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536CB8D2" w14:textId="77777777" w:rsidR="0041137D" w:rsidRPr="00011BD3" w:rsidRDefault="0041137D" w:rsidP="0041137D">
            <w:pPr>
              <w:jc w:val="right"/>
              <w:rPr>
                <w:rFonts w:cs="Times New Roman"/>
                <w:szCs w:val="22"/>
              </w:rPr>
            </w:pPr>
          </w:p>
        </w:tc>
        <w:tc>
          <w:tcPr>
            <w:tcW w:w="1080" w:type="dxa"/>
          </w:tcPr>
          <w:p w14:paraId="0CFB270F" w14:textId="64FE1981" w:rsidR="0041137D" w:rsidRPr="00011BD3" w:rsidRDefault="0041137D" w:rsidP="0041137D">
            <w:pPr>
              <w:ind w:left="-171" w:right="46"/>
              <w:jc w:val="right"/>
              <w:rPr>
                <w:rFonts w:cs="Times New Roman"/>
                <w:szCs w:val="22"/>
              </w:rPr>
            </w:pPr>
            <w:r>
              <w:rPr>
                <w:rFonts w:cs="Times New Roman"/>
                <w:szCs w:val="22"/>
              </w:rPr>
              <w:t>1,979</w:t>
            </w:r>
          </w:p>
        </w:tc>
        <w:tc>
          <w:tcPr>
            <w:tcW w:w="180" w:type="dxa"/>
          </w:tcPr>
          <w:p w14:paraId="1A162AF7" w14:textId="77777777" w:rsidR="0041137D" w:rsidRPr="00011BD3" w:rsidRDefault="0041137D" w:rsidP="0041137D">
            <w:pPr>
              <w:jc w:val="right"/>
              <w:rPr>
                <w:rFonts w:cs="Times New Roman"/>
                <w:szCs w:val="22"/>
              </w:rPr>
            </w:pPr>
          </w:p>
        </w:tc>
        <w:tc>
          <w:tcPr>
            <w:tcW w:w="1350" w:type="dxa"/>
          </w:tcPr>
          <w:p w14:paraId="5F7B0844" w14:textId="460E7598" w:rsidR="0041137D" w:rsidRPr="00011BD3" w:rsidRDefault="0041137D" w:rsidP="0041137D">
            <w:pPr>
              <w:jc w:val="right"/>
              <w:rPr>
                <w:rFonts w:cs="Times New Roman"/>
                <w:szCs w:val="22"/>
              </w:rPr>
            </w:pPr>
            <w:r>
              <w:rPr>
                <w:rFonts w:cs="Times New Roman"/>
                <w:szCs w:val="22"/>
              </w:rPr>
              <w:t>1,067</w:t>
            </w:r>
          </w:p>
        </w:tc>
      </w:tr>
      <w:tr w:rsidR="0041137D" w:rsidRPr="003F28D6" w14:paraId="690A8A2D" w14:textId="77777777" w:rsidTr="00BA7E60">
        <w:trPr>
          <w:cantSplit/>
        </w:trPr>
        <w:tc>
          <w:tcPr>
            <w:tcW w:w="4061" w:type="dxa"/>
          </w:tcPr>
          <w:p w14:paraId="24327C83" w14:textId="77777777" w:rsidR="0041137D" w:rsidRPr="00703119" w:rsidRDefault="0041137D" w:rsidP="0041137D">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14:paraId="3FDF7A64"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7B672F22" w14:textId="77777777" w:rsidR="0041137D" w:rsidRPr="00011BD3" w:rsidRDefault="0041137D" w:rsidP="0041137D">
            <w:pPr>
              <w:jc w:val="right"/>
              <w:rPr>
                <w:rFonts w:cs="Times New Roman"/>
                <w:szCs w:val="22"/>
              </w:rPr>
            </w:pPr>
          </w:p>
        </w:tc>
        <w:tc>
          <w:tcPr>
            <w:tcW w:w="1350" w:type="dxa"/>
          </w:tcPr>
          <w:p w14:paraId="40881F44"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41244D8B" w14:textId="77777777" w:rsidR="0041137D" w:rsidRPr="00011BD3" w:rsidRDefault="0041137D" w:rsidP="0041137D">
            <w:pPr>
              <w:jc w:val="right"/>
              <w:rPr>
                <w:rFonts w:cs="Times New Roman"/>
                <w:szCs w:val="22"/>
              </w:rPr>
            </w:pPr>
          </w:p>
        </w:tc>
        <w:tc>
          <w:tcPr>
            <w:tcW w:w="1080" w:type="dxa"/>
          </w:tcPr>
          <w:p w14:paraId="28BF9F2B" w14:textId="1DBB260D" w:rsidR="0041137D" w:rsidRPr="00011BD3" w:rsidRDefault="0041137D" w:rsidP="0041137D">
            <w:pPr>
              <w:ind w:left="-171" w:right="46"/>
              <w:jc w:val="right"/>
              <w:rPr>
                <w:rFonts w:cs="Times New Roman"/>
                <w:szCs w:val="22"/>
              </w:rPr>
            </w:pPr>
            <w:r>
              <w:rPr>
                <w:rFonts w:cs="Times New Roman"/>
                <w:szCs w:val="22"/>
              </w:rPr>
              <w:t>1,823</w:t>
            </w:r>
          </w:p>
        </w:tc>
        <w:tc>
          <w:tcPr>
            <w:tcW w:w="180" w:type="dxa"/>
          </w:tcPr>
          <w:p w14:paraId="5A4A0E02" w14:textId="77777777" w:rsidR="0041137D" w:rsidRPr="00011BD3" w:rsidRDefault="0041137D" w:rsidP="0041137D">
            <w:pPr>
              <w:jc w:val="right"/>
              <w:rPr>
                <w:rFonts w:cs="Times New Roman"/>
                <w:szCs w:val="22"/>
              </w:rPr>
            </w:pPr>
          </w:p>
        </w:tc>
        <w:tc>
          <w:tcPr>
            <w:tcW w:w="1350" w:type="dxa"/>
          </w:tcPr>
          <w:p w14:paraId="66085750" w14:textId="3C2B0DE5" w:rsidR="0041137D" w:rsidRPr="00011BD3" w:rsidRDefault="0041137D" w:rsidP="0041137D">
            <w:pPr>
              <w:jc w:val="right"/>
              <w:rPr>
                <w:rFonts w:cs="Times New Roman"/>
                <w:szCs w:val="22"/>
              </w:rPr>
            </w:pPr>
            <w:r>
              <w:rPr>
                <w:rFonts w:cs="Times New Roman"/>
                <w:szCs w:val="22"/>
              </w:rPr>
              <w:t>1,770</w:t>
            </w:r>
          </w:p>
        </w:tc>
      </w:tr>
      <w:tr w:rsidR="0041137D" w:rsidRPr="003F28D6" w14:paraId="3231DCD3" w14:textId="77777777" w:rsidTr="00BA7E60">
        <w:trPr>
          <w:cantSplit/>
        </w:trPr>
        <w:tc>
          <w:tcPr>
            <w:tcW w:w="4061" w:type="dxa"/>
          </w:tcPr>
          <w:p w14:paraId="0CC704A6" w14:textId="74300156" w:rsidR="0041137D" w:rsidRPr="00FA1732" w:rsidRDefault="0041137D" w:rsidP="0041137D">
            <w:pPr>
              <w:spacing w:line="240" w:lineRule="atLeast"/>
              <w:ind w:right="-349"/>
              <w:rPr>
                <w:rFonts w:cstheme="minorBidi"/>
                <w:szCs w:val="22"/>
                <w:cs/>
                <w:lang w:val="en-US" w:bidi="th-TH"/>
              </w:rPr>
            </w:pPr>
            <w:r w:rsidRPr="00A03C56">
              <w:rPr>
                <w:rFonts w:cstheme="minorBidi"/>
                <w:szCs w:val="22"/>
                <w:lang w:val="en-US" w:bidi="th-TH"/>
              </w:rPr>
              <w:t>Share of profit</w:t>
            </w:r>
            <w:r>
              <w:rPr>
                <w:rFonts w:cstheme="minorBidi"/>
                <w:szCs w:val="22"/>
                <w:lang w:val="en-US" w:bidi="th-TH"/>
              </w:rPr>
              <w:t xml:space="preserve"> (loss)</w:t>
            </w:r>
            <w:r w:rsidR="002621EB">
              <w:rPr>
                <w:rFonts w:cstheme="minorBidi"/>
                <w:szCs w:val="22"/>
                <w:lang w:val="en-US" w:bidi="th-TH"/>
              </w:rPr>
              <w:t xml:space="preserve"> of</w:t>
            </w:r>
            <w:r w:rsidR="002621EB" w:rsidRPr="005C6D70">
              <w:rPr>
                <w:rFonts w:cstheme="minorBidi"/>
                <w:szCs w:val="22"/>
                <w:lang w:val="en-US" w:bidi="th-TH"/>
              </w:rPr>
              <w:t xml:space="preserve"> subsidiaries</w:t>
            </w:r>
          </w:p>
        </w:tc>
        <w:tc>
          <w:tcPr>
            <w:tcW w:w="1080" w:type="dxa"/>
          </w:tcPr>
          <w:p w14:paraId="4A0A1771" w14:textId="77777777" w:rsidR="0041137D" w:rsidRPr="00011BD3" w:rsidRDefault="0041137D" w:rsidP="0041137D">
            <w:pPr>
              <w:jc w:val="center"/>
              <w:rPr>
                <w:rFonts w:cs="Times New Roman"/>
                <w:szCs w:val="22"/>
              </w:rPr>
            </w:pPr>
          </w:p>
        </w:tc>
        <w:tc>
          <w:tcPr>
            <w:tcW w:w="180" w:type="dxa"/>
          </w:tcPr>
          <w:p w14:paraId="00321A4E" w14:textId="77777777" w:rsidR="0041137D" w:rsidRPr="00011BD3" w:rsidRDefault="0041137D" w:rsidP="0041137D">
            <w:pPr>
              <w:jc w:val="right"/>
              <w:rPr>
                <w:rFonts w:cs="Times New Roman"/>
                <w:szCs w:val="22"/>
              </w:rPr>
            </w:pPr>
          </w:p>
        </w:tc>
        <w:tc>
          <w:tcPr>
            <w:tcW w:w="1350" w:type="dxa"/>
          </w:tcPr>
          <w:p w14:paraId="1D27C40E" w14:textId="77777777" w:rsidR="0041137D" w:rsidRPr="00011BD3" w:rsidRDefault="0041137D" w:rsidP="0041137D">
            <w:pPr>
              <w:jc w:val="center"/>
              <w:rPr>
                <w:rFonts w:cs="Times New Roman"/>
                <w:szCs w:val="22"/>
              </w:rPr>
            </w:pPr>
          </w:p>
        </w:tc>
        <w:tc>
          <w:tcPr>
            <w:tcW w:w="180" w:type="dxa"/>
          </w:tcPr>
          <w:p w14:paraId="19991CE4" w14:textId="77777777" w:rsidR="0041137D" w:rsidRPr="00011BD3" w:rsidRDefault="0041137D" w:rsidP="0041137D">
            <w:pPr>
              <w:jc w:val="right"/>
              <w:rPr>
                <w:rFonts w:cs="Times New Roman"/>
                <w:szCs w:val="22"/>
              </w:rPr>
            </w:pPr>
          </w:p>
        </w:tc>
        <w:tc>
          <w:tcPr>
            <w:tcW w:w="1080" w:type="dxa"/>
          </w:tcPr>
          <w:p w14:paraId="21F6037D" w14:textId="77777777" w:rsidR="0041137D" w:rsidRPr="00011BD3" w:rsidRDefault="0041137D" w:rsidP="0041137D">
            <w:pPr>
              <w:ind w:right="-26"/>
              <w:jc w:val="right"/>
              <w:rPr>
                <w:rFonts w:cs="Times New Roman"/>
                <w:szCs w:val="22"/>
              </w:rPr>
            </w:pPr>
          </w:p>
        </w:tc>
        <w:tc>
          <w:tcPr>
            <w:tcW w:w="180" w:type="dxa"/>
          </w:tcPr>
          <w:p w14:paraId="75F08FC6" w14:textId="77777777" w:rsidR="0041137D" w:rsidRPr="00011BD3" w:rsidRDefault="0041137D" w:rsidP="0041137D">
            <w:pPr>
              <w:jc w:val="right"/>
              <w:rPr>
                <w:rFonts w:cs="Times New Roman"/>
                <w:szCs w:val="22"/>
              </w:rPr>
            </w:pPr>
          </w:p>
        </w:tc>
        <w:tc>
          <w:tcPr>
            <w:tcW w:w="1350" w:type="dxa"/>
          </w:tcPr>
          <w:p w14:paraId="28C89611" w14:textId="77777777" w:rsidR="0041137D" w:rsidRPr="00011BD3" w:rsidRDefault="0041137D" w:rsidP="0041137D">
            <w:pPr>
              <w:jc w:val="right"/>
              <w:rPr>
                <w:rFonts w:cs="Times New Roman"/>
                <w:szCs w:val="22"/>
              </w:rPr>
            </w:pPr>
          </w:p>
        </w:tc>
      </w:tr>
      <w:tr w:rsidR="0041137D" w:rsidRPr="003F28D6" w14:paraId="109C5CFE" w14:textId="77777777" w:rsidTr="00BA7E60">
        <w:trPr>
          <w:cantSplit/>
        </w:trPr>
        <w:tc>
          <w:tcPr>
            <w:tcW w:w="4061" w:type="dxa"/>
          </w:tcPr>
          <w:p w14:paraId="3DF14B8A" w14:textId="6FCB0964" w:rsidR="0041137D" w:rsidRPr="00A03C56" w:rsidRDefault="0041137D" w:rsidP="0041137D">
            <w:pPr>
              <w:spacing w:line="240" w:lineRule="atLeast"/>
              <w:ind w:right="-349"/>
              <w:rPr>
                <w:rFonts w:cstheme="minorBidi"/>
                <w:szCs w:val="22"/>
                <w:lang w:val="en-US" w:bidi="th-TH"/>
              </w:rPr>
            </w:pPr>
            <w:r>
              <w:rPr>
                <w:rFonts w:cstheme="minorBidi"/>
                <w:szCs w:val="22"/>
                <w:lang w:val="en-US" w:bidi="th-TH"/>
              </w:rPr>
              <w:t xml:space="preserve">  </w:t>
            </w:r>
            <w:r w:rsidR="00A12162">
              <w:rPr>
                <w:rFonts w:cstheme="minorBidi"/>
                <w:szCs w:val="22"/>
                <w:lang w:val="en-US" w:bidi="th-TH"/>
              </w:rPr>
              <w:t>a</w:t>
            </w:r>
            <w:r w:rsidR="002621EB">
              <w:rPr>
                <w:rFonts w:cstheme="minorBidi"/>
                <w:szCs w:val="22"/>
                <w:lang w:val="en-US" w:bidi="th-TH"/>
              </w:rPr>
              <w:t>ccounted for using equity method</w:t>
            </w:r>
          </w:p>
        </w:tc>
        <w:tc>
          <w:tcPr>
            <w:tcW w:w="1080" w:type="dxa"/>
          </w:tcPr>
          <w:p w14:paraId="6CEBD282"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2DF7BC37" w14:textId="77777777" w:rsidR="0041137D" w:rsidRPr="00011BD3" w:rsidRDefault="0041137D" w:rsidP="0041137D">
            <w:pPr>
              <w:jc w:val="right"/>
              <w:rPr>
                <w:rFonts w:cs="Times New Roman"/>
                <w:szCs w:val="22"/>
              </w:rPr>
            </w:pPr>
          </w:p>
        </w:tc>
        <w:tc>
          <w:tcPr>
            <w:tcW w:w="1350" w:type="dxa"/>
          </w:tcPr>
          <w:p w14:paraId="13FC4E8B"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515DE5B0" w14:textId="77777777" w:rsidR="0041137D" w:rsidRPr="00011BD3" w:rsidRDefault="0041137D" w:rsidP="0041137D">
            <w:pPr>
              <w:jc w:val="right"/>
              <w:rPr>
                <w:rFonts w:cs="Times New Roman"/>
                <w:szCs w:val="22"/>
              </w:rPr>
            </w:pPr>
          </w:p>
        </w:tc>
        <w:tc>
          <w:tcPr>
            <w:tcW w:w="1080" w:type="dxa"/>
          </w:tcPr>
          <w:p w14:paraId="1A417DD0" w14:textId="4D709960" w:rsidR="0041137D" w:rsidRPr="00011BD3" w:rsidRDefault="0041137D" w:rsidP="007A288E">
            <w:pPr>
              <w:ind w:right="52"/>
              <w:jc w:val="right"/>
              <w:rPr>
                <w:rFonts w:cs="Times New Roman"/>
                <w:szCs w:val="22"/>
              </w:rPr>
            </w:pPr>
            <w:r>
              <w:rPr>
                <w:rFonts w:cs="Times New Roman"/>
                <w:szCs w:val="22"/>
              </w:rPr>
              <w:t>31,964</w:t>
            </w:r>
          </w:p>
        </w:tc>
        <w:tc>
          <w:tcPr>
            <w:tcW w:w="180" w:type="dxa"/>
          </w:tcPr>
          <w:p w14:paraId="5D84451D" w14:textId="77777777" w:rsidR="0041137D" w:rsidRPr="00011BD3" w:rsidRDefault="0041137D" w:rsidP="0041137D">
            <w:pPr>
              <w:jc w:val="right"/>
              <w:rPr>
                <w:rFonts w:cs="Times New Roman"/>
                <w:szCs w:val="22"/>
              </w:rPr>
            </w:pPr>
          </w:p>
        </w:tc>
        <w:tc>
          <w:tcPr>
            <w:tcW w:w="1350" w:type="dxa"/>
          </w:tcPr>
          <w:p w14:paraId="365C5E59" w14:textId="334F6BB8" w:rsidR="0041137D" w:rsidRPr="00011BD3" w:rsidRDefault="0041137D" w:rsidP="0041137D">
            <w:pPr>
              <w:ind w:right="-37"/>
              <w:jc w:val="right"/>
              <w:rPr>
                <w:rFonts w:cs="Times New Roman"/>
                <w:szCs w:val="22"/>
              </w:rPr>
            </w:pPr>
            <w:r>
              <w:rPr>
                <w:rFonts w:cs="Times New Roman"/>
                <w:szCs w:val="22"/>
              </w:rPr>
              <w:t>(9,301)</w:t>
            </w:r>
          </w:p>
        </w:tc>
      </w:tr>
      <w:tr w:rsidR="0041137D" w:rsidRPr="003F28D6" w14:paraId="00F087A1" w14:textId="77777777" w:rsidTr="00BA7E60">
        <w:trPr>
          <w:cantSplit/>
        </w:trPr>
        <w:tc>
          <w:tcPr>
            <w:tcW w:w="4061" w:type="dxa"/>
          </w:tcPr>
          <w:p w14:paraId="59A83BE3" w14:textId="77777777" w:rsidR="0041137D" w:rsidRPr="0070642B" w:rsidRDefault="0041137D" w:rsidP="0041137D">
            <w:pPr>
              <w:spacing w:line="240" w:lineRule="atLeast"/>
              <w:ind w:right="-349"/>
              <w:rPr>
                <w:rFonts w:cs="Times New Roman"/>
                <w:b/>
                <w:bCs/>
                <w:szCs w:val="22"/>
              </w:rPr>
            </w:pPr>
          </w:p>
        </w:tc>
        <w:tc>
          <w:tcPr>
            <w:tcW w:w="1080" w:type="dxa"/>
          </w:tcPr>
          <w:p w14:paraId="260E5579" w14:textId="77777777" w:rsidR="0041137D" w:rsidRPr="00011BD3" w:rsidRDefault="0041137D" w:rsidP="0041137D">
            <w:pPr>
              <w:jc w:val="right"/>
              <w:rPr>
                <w:rFonts w:cs="Times New Roman"/>
                <w:szCs w:val="22"/>
              </w:rPr>
            </w:pPr>
          </w:p>
        </w:tc>
        <w:tc>
          <w:tcPr>
            <w:tcW w:w="180" w:type="dxa"/>
          </w:tcPr>
          <w:p w14:paraId="0EF1CCEA" w14:textId="77777777" w:rsidR="0041137D" w:rsidRPr="00011BD3" w:rsidRDefault="0041137D" w:rsidP="0041137D">
            <w:pPr>
              <w:jc w:val="right"/>
              <w:rPr>
                <w:rFonts w:cs="Times New Roman"/>
                <w:szCs w:val="22"/>
              </w:rPr>
            </w:pPr>
          </w:p>
        </w:tc>
        <w:tc>
          <w:tcPr>
            <w:tcW w:w="1350" w:type="dxa"/>
          </w:tcPr>
          <w:p w14:paraId="6D4EEB32" w14:textId="77777777" w:rsidR="0041137D" w:rsidRPr="00011BD3" w:rsidRDefault="0041137D" w:rsidP="0041137D">
            <w:pPr>
              <w:jc w:val="right"/>
              <w:rPr>
                <w:rFonts w:cs="Times New Roman"/>
                <w:szCs w:val="22"/>
              </w:rPr>
            </w:pPr>
          </w:p>
        </w:tc>
        <w:tc>
          <w:tcPr>
            <w:tcW w:w="180" w:type="dxa"/>
          </w:tcPr>
          <w:p w14:paraId="07A1D43B" w14:textId="77777777" w:rsidR="0041137D" w:rsidRPr="00011BD3" w:rsidRDefault="0041137D" w:rsidP="0041137D">
            <w:pPr>
              <w:jc w:val="right"/>
              <w:rPr>
                <w:rFonts w:cs="Times New Roman"/>
                <w:szCs w:val="22"/>
              </w:rPr>
            </w:pPr>
          </w:p>
        </w:tc>
        <w:tc>
          <w:tcPr>
            <w:tcW w:w="1080" w:type="dxa"/>
          </w:tcPr>
          <w:p w14:paraId="665780AC" w14:textId="77777777" w:rsidR="0041137D" w:rsidRPr="00011BD3" w:rsidRDefault="0041137D" w:rsidP="0041137D">
            <w:pPr>
              <w:jc w:val="right"/>
              <w:rPr>
                <w:rFonts w:cs="Times New Roman"/>
                <w:szCs w:val="22"/>
              </w:rPr>
            </w:pPr>
          </w:p>
        </w:tc>
        <w:tc>
          <w:tcPr>
            <w:tcW w:w="180" w:type="dxa"/>
          </w:tcPr>
          <w:p w14:paraId="45F02AE3" w14:textId="77777777" w:rsidR="0041137D" w:rsidRPr="00011BD3" w:rsidRDefault="0041137D" w:rsidP="0041137D">
            <w:pPr>
              <w:jc w:val="right"/>
              <w:rPr>
                <w:rFonts w:cs="Times New Roman"/>
                <w:szCs w:val="22"/>
              </w:rPr>
            </w:pPr>
          </w:p>
        </w:tc>
        <w:tc>
          <w:tcPr>
            <w:tcW w:w="1350" w:type="dxa"/>
          </w:tcPr>
          <w:p w14:paraId="29AA2F97" w14:textId="77777777" w:rsidR="0041137D" w:rsidRPr="00011BD3" w:rsidRDefault="0041137D" w:rsidP="0041137D">
            <w:pPr>
              <w:jc w:val="right"/>
              <w:rPr>
                <w:rFonts w:cs="Times New Roman"/>
                <w:szCs w:val="22"/>
              </w:rPr>
            </w:pPr>
          </w:p>
        </w:tc>
      </w:tr>
      <w:tr w:rsidR="0041137D" w:rsidRPr="003F28D6" w14:paraId="56DA1E27" w14:textId="77777777" w:rsidTr="00BA7E60">
        <w:trPr>
          <w:cantSplit/>
        </w:trPr>
        <w:tc>
          <w:tcPr>
            <w:tcW w:w="4061" w:type="dxa"/>
          </w:tcPr>
          <w:p w14:paraId="268FE1D0" w14:textId="77777777" w:rsidR="0041137D" w:rsidRPr="003F28D6" w:rsidRDefault="0041137D" w:rsidP="0041137D">
            <w:pPr>
              <w:spacing w:line="240" w:lineRule="atLeast"/>
              <w:ind w:right="-349"/>
              <w:rPr>
                <w:rFonts w:cs="Times New Roman"/>
                <w:szCs w:val="22"/>
              </w:rPr>
            </w:pPr>
            <w:r w:rsidRPr="0070642B">
              <w:rPr>
                <w:rFonts w:cs="Times New Roman"/>
                <w:b/>
                <w:bCs/>
                <w:szCs w:val="22"/>
              </w:rPr>
              <w:t>Associate</w:t>
            </w:r>
          </w:p>
        </w:tc>
        <w:tc>
          <w:tcPr>
            <w:tcW w:w="1080" w:type="dxa"/>
          </w:tcPr>
          <w:p w14:paraId="78D6B67C" w14:textId="77777777" w:rsidR="0041137D" w:rsidRPr="00011BD3" w:rsidRDefault="0041137D" w:rsidP="0041137D">
            <w:pPr>
              <w:jc w:val="right"/>
              <w:rPr>
                <w:rFonts w:cs="Times New Roman"/>
                <w:szCs w:val="22"/>
              </w:rPr>
            </w:pPr>
          </w:p>
        </w:tc>
        <w:tc>
          <w:tcPr>
            <w:tcW w:w="180" w:type="dxa"/>
          </w:tcPr>
          <w:p w14:paraId="6023BB27" w14:textId="77777777" w:rsidR="0041137D" w:rsidRPr="00011BD3" w:rsidRDefault="0041137D" w:rsidP="0041137D">
            <w:pPr>
              <w:jc w:val="right"/>
              <w:rPr>
                <w:rFonts w:cs="Times New Roman"/>
                <w:szCs w:val="22"/>
              </w:rPr>
            </w:pPr>
          </w:p>
        </w:tc>
        <w:tc>
          <w:tcPr>
            <w:tcW w:w="1350" w:type="dxa"/>
          </w:tcPr>
          <w:p w14:paraId="55CFB264" w14:textId="77777777" w:rsidR="0041137D" w:rsidRPr="00011BD3" w:rsidRDefault="0041137D" w:rsidP="0041137D">
            <w:pPr>
              <w:jc w:val="right"/>
              <w:rPr>
                <w:rFonts w:cs="Times New Roman"/>
                <w:szCs w:val="22"/>
              </w:rPr>
            </w:pPr>
          </w:p>
        </w:tc>
        <w:tc>
          <w:tcPr>
            <w:tcW w:w="180" w:type="dxa"/>
          </w:tcPr>
          <w:p w14:paraId="1BFB7D66" w14:textId="77777777" w:rsidR="0041137D" w:rsidRPr="00011BD3" w:rsidRDefault="0041137D" w:rsidP="0041137D">
            <w:pPr>
              <w:jc w:val="right"/>
              <w:rPr>
                <w:rFonts w:cs="Times New Roman"/>
                <w:szCs w:val="22"/>
              </w:rPr>
            </w:pPr>
          </w:p>
        </w:tc>
        <w:tc>
          <w:tcPr>
            <w:tcW w:w="1080" w:type="dxa"/>
          </w:tcPr>
          <w:p w14:paraId="1A066815" w14:textId="77777777" w:rsidR="0041137D" w:rsidRPr="00011BD3" w:rsidRDefault="0041137D" w:rsidP="0041137D">
            <w:pPr>
              <w:ind w:left="-171" w:right="46"/>
              <w:jc w:val="right"/>
              <w:rPr>
                <w:rFonts w:cs="Times New Roman"/>
                <w:szCs w:val="22"/>
              </w:rPr>
            </w:pPr>
          </w:p>
        </w:tc>
        <w:tc>
          <w:tcPr>
            <w:tcW w:w="180" w:type="dxa"/>
          </w:tcPr>
          <w:p w14:paraId="02D39FAF" w14:textId="77777777" w:rsidR="0041137D" w:rsidRPr="00011BD3" w:rsidRDefault="0041137D" w:rsidP="0041137D">
            <w:pPr>
              <w:jc w:val="right"/>
              <w:rPr>
                <w:rFonts w:cs="Times New Roman"/>
                <w:szCs w:val="22"/>
              </w:rPr>
            </w:pPr>
          </w:p>
        </w:tc>
        <w:tc>
          <w:tcPr>
            <w:tcW w:w="1350" w:type="dxa"/>
          </w:tcPr>
          <w:p w14:paraId="0BA1BCF1" w14:textId="77777777" w:rsidR="0041137D" w:rsidRPr="00011BD3" w:rsidRDefault="0041137D" w:rsidP="0041137D">
            <w:pPr>
              <w:jc w:val="right"/>
              <w:rPr>
                <w:rFonts w:cs="Times New Roman"/>
                <w:szCs w:val="22"/>
              </w:rPr>
            </w:pPr>
          </w:p>
        </w:tc>
      </w:tr>
      <w:tr w:rsidR="0041137D" w:rsidRPr="003F28D6" w14:paraId="6D7EBA96" w14:textId="77777777" w:rsidTr="00BA7E60">
        <w:trPr>
          <w:cantSplit/>
        </w:trPr>
        <w:tc>
          <w:tcPr>
            <w:tcW w:w="4061" w:type="dxa"/>
          </w:tcPr>
          <w:p w14:paraId="08C39C46" w14:textId="77777777" w:rsidR="0041137D" w:rsidRPr="003F28D6" w:rsidRDefault="0041137D" w:rsidP="0041137D">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14:paraId="534ED304" w14:textId="57F86D16" w:rsidR="0041137D" w:rsidRPr="00011BD3" w:rsidRDefault="0041137D" w:rsidP="0041137D">
            <w:pPr>
              <w:jc w:val="right"/>
              <w:rPr>
                <w:rFonts w:cs="Times New Roman"/>
                <w:szCs w:val="22"/>
              </w:rPr>
            </w:pPr>
            <w:r>
              <w:rPr>
                <w:rFonts w:cs="Times New Roman"/>
                <w:szCs w:val="22"/>
              </w:rPr>
              <w:t>56,362</w:t>
            </w:r>
          </w:p>
        </w:tc>
        <w:tc>
          <w:tcPr>
            <w:tcW w:w="180" w:type="dxa"/>
          </w:tcPr>
          <w:p w14:paraId="12021307" w14:textId="77777777" w:rsidR="0041137D" w:rsidRPr="00011BD3" w:rsidRDefault="0041137D" w:rsidP="0041137D">
            <w:pPr>
              <w:pStyle w:val="acctfourfigures"/>
              <w:tabs>
                <w:tab w:val="clear" w:pos="765"/>
                <w:tab w:val="decimal" w:pos="877"/>
              </w:tabs>
              <w:spacing w:line="240" w:lineRule="atLeast"/>
              <w:ind w:left="-169" w:right="-90"/>
              <w:jc w:val="right"/>
              <w:rPr>
                <w:rFonts w:cs="Times New Roman"/>
                <w:szCs w:val="22"/>
              </w:rPr>
            </w:pPr>
          </w:p>
        </w:tc>
        <w:tc>
          <w:tcPr>
            <w:tcW w:w="1350" w:type="dxa"/>
          </w:tcPr>
          <w:p w14:paraId="74A0AD76" w14:textId="3675A605" w:rsidR="0041137D" w:rsidRPr="00011BD3" w:rsidRDefault="0041137D" w:rsidP="0041137D">
            <w:pPr>
              <w:jc w:val="right"/>
              <w:rPr>
                <w:rFonts w:cs="Times New Roman"/>
                <w:szCs w:val="22"/>
              </w:rPr>
            </w:pPr>
            <w:r>
              <w:rPr>
                <w:rFonts w:cs="Times New Roman"/>
                <w:szCs w:val="22"/>
              </w:rPr>
              <w:t>56,445</w:t>
            </w:r>
          </w:p>
        </w:tc>
        <w:tc>
          <w:tcPr>
            <w:tcW w:w="180" w:type="dxa"/>
          </w:tcPr>
          <w:p w14:paraId="532B715E" w14:textId="77777777" w:rsidR="0041137D" w:rsidRPr="00011BD3" w:rsidRDefault="0041137D" w:rsidP="0041137D">
            <w:pPr>
              <w:pStyle w:val="acctfourfigures"/>
              <w:tabs>
                <w:tab w:val="clear" w:pos="765"/>
                <w:tab w:val="decimal" w:pos="877"/>
              </w:tabs>
              <w:spacing w:line="240" w:lineRule="atLeast"/>
              <w:ind w:right="-90"/>
              <w:jc w:val="right"/>
              <w:rPr>
                <w:rFonts w:cs="Times New Roman"/>
                <w:szCs w:val="22"/>
              </w:rPr>
            </w:pPr>
          </w:p>
        </w:tc>
        <w:tc>
          <w:tcPr>
            <w:tcW w:w="1080" w:type="dxa"/>
          </w:tcPr>
          <w:p w14:paraId="44A8F366" w14:textId="6EF2FA02" w:rsidR="0041137D" w:rsidRPr="00011BD3" w:rsidRDefault="0041137D" w:rsidP="0041137D">
            <w:pPr>
              <w:ind w:left="-171" w:right="46"/>
              <w:jc w:val="right"/>
              <w:rPr>
                <w:rFonts w:cs="Times New Roman"/>
                <w:szCs w:val="22"/>
              </w:rPr>
            </w:pPr>
            <w:r>
              <w:rPr>
                <w:rFonts w:cs="Times New Roman"/>
                <w:szCs w:val="22"/>
              </w:rPr>
              <w:t>42,672</w:t>
            </w:r>
          </w:p>
        </w:tc>
        <w:tc>
          <w:tcPr>
            <w:tcW w:w="180" w:type="dxa"/>
          </w:tcPr>
          <w:p w14:paraId="208E5823" w14:textId="77777777" w:rsidR="0041137D" w:rsidRPr="00011BD3" w:rsidRDefault="0041137D" w:rsidP="0041137D">
            <w:pPr>
              <w:tabs>
                <w:tab w:val="decimal" w:pos="900"/>
              </w:tabs>
              <w:ind w:left="-115" w:right="-72"/>
              <w:jc w:val="right"/>
              <w:rPr>
                <w:rFonts w:cs="Times New Roman"/>
                <w:szCs w:val="22"/>
                <w:cs/>
                <w:lang w:bidi="th-TH"/>
              </w:rPr>
            </w:pPr>
          </w:p>
        </w:tc>
        <w:tc>
          <w:tcPr>
            <w:tcW w:w="1350" w:type="dxa"/>
          </w:tcPr>
          <w:p w14:paraId="0FD80684" w14:textId="6DB5DB11" w:rsidR="0041137D" w:rsidRPr="00011BD3" w:rsidRDefault="0041137D" w:rsidP="0041137D">
            <w:pPr>
              <w:jc w:val="right"/>
              <w:rPr>
                <w:rFonts w:cs="Times New Roman"/>
                <w:szCs w:val="22"/>
              </w:rPr>
            </w:pPr>
            <w:r>
              <w:rPr>
                <w:rFonts w:cs="Times New Roman"/>
                <w:szCs w:val="22"/>
              </w:rPr>
              <w:t>45,566</w:t>
            </w:r>
          </w:p>
        </w:tc>
      </w:tr>
      <w:tr w:rsidR="0041137D" w:rsidRPr="003F28D6" w14:paraId="1077F52F" w14:textId="77777777" w:rsidTr="00BA7E60">
        <w:trPr>
          <w:cantSplit/>
        </w:trPr>
        <w:tc>
          <w:tcPr>
            <w:tcW w:w="4061" w:type="dxa"/>
          </w:tcPr>
          <w:p w14:paraId="31C8F505" w14:textId="77777777" w:rsidR="0041137D" w:rsidRPr="003F28D6" w:rsidRDefault="0041137D" w:rsidP="0041137D">
            <w:pPr>
              <w:spacing w:line="240" w:lineRule="atLeast"/>
              <w:ind w:right="-349"/>
              <w:rPr>
                <w:rFonts w:cs="Times New Roman"/>
                <w:szCs w:val="22"/>
              </w:rPr>
            </w:pPr>
            <w:r>
              <w:rPr>
                <w:rFonts w:cs="Times New Roman"/>
                <w:szCs w:val="22"/>
              </w:rPr>
              <w:t>Rental and service income</w:t>
            </w:r>
          </w:p>
        </w:tc>
        <w:tc>
          <w:tcPr>
            <w:tcW w:w="1080" w:type="dxa"/>
          </w:tcPr>
          <w:p w14:paraId="056C8348" w14:textId="764E9E37" w:rsidR="0041137D" w:rsidRPr="00011BD3" w:rsidRDefault="0041137D" w:rsidP="0041137D">
            <w:pPr>
              <w:jc w:val="right"/>
              <w:rPr>
                <w:rFonts w:cs="Times New Roman"/>
                <w:szCs w:val="22"/>
              </w:rPr>
            </w:pPr>
            <w:r>
              <w:rPr>
                <w:rFonts w:cs="Times New Roman"/>
                <w:szCs w:val="22"/>
              </w:rPr>
              <w:t>2,104</w:t>
            </w:r>
          </w:p>
        </w:tc>
        <w:tc>
          <w:tcPr>
            <w:tcW w:w="180" w:type="dxa"/>
          </w:tcPr>
          <w:p w14:paraId="2EF5190E" w14:textId="77777777" w:rsidR="0041137D" w:rsidRPr="00011BD3" w:rsidRDefault="0041137D" w:rsidP="0041137D">
            <w:pPr>
              <w:pStyle w:val="acctfourfigures"/>
              <w:tabs>
                <w:tab w:val="clear" w:pos="765"/>
                <w:tab w:val="decimal" w:pos="877"/>
              </w:tabs>
              <w:spacing w:line="240" w:lineRule="atLeast"/>
              <w:ind w:left="-169" w:right="-90"/>
              <w:jc w:val="right"/>
              <w:rPr>
                <w:rFonts w:cs="Times New Roman"/>
                <w:szCs w:val="22"/>
              </w:rPr>
            </w:pPr>
          </w:p>
        </w:tc>
        <w:tc>
          <w:tcPr>
            <w:tcW w:w="1350" w:type="dxa"/>
          </w:tcPr>
          <w:p w14:paraId="0BCEF4E6" w14:textId="68B78C5C" w:rsidR="0041137D" w:rsidRPr="00011BD3" w:rsidRDefault="0041137D" w:rsidP="0041137D">
            <w:pPr>
              <w:ind w:right="-705"/>
              <w:jc w:val="center"/>
              <w:rPr>
                <w:rFonts w:cs="Times New Roman"/>
                <w:szCs w:val="22"/>
              </w:rPr>
            </w:pPr>
            <w:r>
              <w:rPr>
                <w:rFonts w:cs="Times New Roman"/>
                <w:szCs w:val="22"/>
              </w:rPr>
              <w:t>3,245</w:t>
            </w:r>
          </w:p>
        </w:tc>
        <w:tc>
          <w:tcPr>
            <w:tcW w:w="180" w:type="dxa"/>
          </w:tcPr>
          <w:p w14:paraId="1D95C19F" w14:textId="77777777" w:rsidR="0041137D" w:rsidRPr="00011BD3" w:rsidRDefault="0041137D" w:rsidP="0041137D">
            <w:pPr>
              <w:pStyle w:val="acctfourfigures"/>
              <w:tabs>
                <w:tab w:val="clear" w:pos="765"/>
                <w:tab w:val="decimal" w:pos="877"/>
              </w:tabs>
              <w:spacing w:line="240" w:lineRule="atLeast"/>
              <w:ind w:right="-90"/>
              <w:jc w:val="right"/>
              <w:rPr>
                <w:rFonts w:cs="Times New Roman"/>
                <w:szCs w:val="22"/>
              </w:rPr>
            </w:pPr>
          </w:p>
        </w:tc>
        <w:tc>
          <w:tcPr>
            <w:tcW w:w="1080" w:type="dxa"/>
          </w:tcPr>
          <w:p w14:paraId="1531AEBB" w14:textId="7A6E1CD4" w:rsidR="0041137D" w:rsidRPr="00011BD3" w:rsidRDefault="0041137D" w:rsidP="0041137D">
            <w:pPr>
              <w:jc w:val="center"/>
              <w:rPr>
                <w:rFonts w:cs="Times New Roman"/>
                <w:szCs w:val="22"/>
              </w:rPr>
            </w:pPr>
            <w:r>
              <w:rPr>
                <w:rFonts w:cs="Times New Roman"/>
                <w:szCs w:val="22"/>
              </w:rPr>
              <w:t>-</w:t>
            </w:r>
          </w:p>
        </w:tc>
        <w:tc>
          <w:tcPr>
            <w:tcW w:w="180" w:type="dxa"/>
          </w:tcPr>
          <w:p w14:paraId="2E08F7BA" w14:textId="77777777" w:rsidR="0041137D" w:rsidRPr="00011BD3" w:rsidRDefault="0041137D" w:rsidP="0041137D">
            <w:pPr>
              <w:tabs>
                <w:tab w:val="decimal" w:pos="900"/>
              </w:tabs>
              <w:ind w:left="-115" w:right="-72"/>
              <w:jc w:val="right"/>
              <w:rPr>
                <w:rFonts w:cs="Times New Roman"/>
                <w:szCs w:val="22"/>
                <w:cs/>
                <w:lang w:bidi="th-TH"/>
              </w:rPr>
            </w:pPr>
          </w:p>
        </w:tc>
        <w:tc>
          <w:tcPr>
            <w:tcW w:w="1350" w:type="dxa"/>
          </w:tcPr>
          <w:p w14:paraId="29147277" w14:textId="0788C671" w:rsidR="0041137D" w:rsidRPr="00011BD3" w:rsidRDefault="0041137D" w:rsidP="0041137D">
            <w:pPr>
              <w:jc w:val="center"/>
              <w:rPr>
                <w:rFonts w:cs="Times New Roman"/>
                <w:szCs w:val="22"/>
              </w:rPr>
            </w:pPr>
            <w:r>
              <w:rPr>
                <w:rFonts w:cs="Times New Roman"/>
                <w:szCs w:val="22"/>
              </w:rPr>
              <w:t>-</w:t>
            </w:r>
          </w:p>
        </w:tc>
      </w:tr>
      <w:tr w:rsidR="0041137D" w:rsidRPr="003F28D6" w14:paraId="2F375E66" w14:textId="77777777" w:rsidTr="00BA7E60">
        <w:trPr>
          <w:cantSplit/>
          <w:trHeight w:val="245"/>
        </w:trPr>
        <w:tc>
          <w:tcPr>
            <w:tcW w:w="4061" w:type="dxa"/>
          </w:tcPr>
          <w:p w14:paraId="6505B728" w14:textId="77777777" w:rsidR="0041137D" w:rsidRPr="003F28D6" w:rsidRDefault="0041137D" w:rsidP="0041137D">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14:paraId="27506461" w14:textId="3360D973" w:rsidR="0041137D" w:rsidRPr="00011BD3" w:rsidRDefault="0041137D" w:rsidP="0041137D">
            <w:pPr>
              <w:jc w:val="right"/>
              <w:rPr>
                <w:rFonts w:cs="Times New Roman"/>
                <w:szCs w:val="22"/>
              </w:rPr>
            </w:pPr>
            <w:r>
              <w:rPr>
                <w:rFonts w:cs="Times New Roman"/>
                <w:szCs w:val="22"/>
              </w:rPr>
              <w:t>2,336</w:t>
            </w:r>
          </w:p>
        </w:tc>
        <w:tc>
          <w:tcPr>
            <w:tcW w:w="180" w:type="dxa"/>
          </w:tcPr>
          <w:p w14:paraId="5227B7D3" w14:textId="77777777" w:rsidR="0041137D" w:rsidRPr="00011BD3" w:rsidRDefault="0041137D" w:rsidP="0041137D">
            <w:pPr>
              <w:pStyle w:val="acctfourfigures"/>
              <w:tabs>
                <w:tab w:val="clear" w:pos="765"/>
                <w:tab w:val="decimal" w:pos="877"/>
              </w:tabs>
              <w:spacing w:line="240" w:lineRule="atLeast"/>
              <w:ind w:left="-169" w:right="-90"/>
              <w:jc w:val="right"/>
              <w:rPr>
                <w:rFonts w:cs="Times New Roman"/>
                <w:szCs w:val="22"/>
              </w:rPr>
            </w:pPr>
          </w:p>
        </w:tc>
        <w:tc>
          <w:tcPr>
            <w:tcW w:w="1350" w:type="dxa"/>
          </w:tcPr>
          <w:p w14:paraId="58C40AA5" w14:textId="1AE70B8B" w:rsidR="0041137D" w:rsidRPr="00011BD3" w:rsidRDefault="0041137D" w:rsidP="0041137D">
            <w:pPr>
              <w:jc w:val="right"/>
              <w:rPr>
                <w:rFonts w:cs="Times New Roman"/>
                <w:szCs w:val="22"/>
              </w:rPr>
            </w:pPr>
            <w:r>
              <w:rPr>
                <w:rFonts w:cs="Times New Roman"/>
                <w:szCs w:val="22"/>
              </w:rPr>
              <w:t>3,920</w:t>
            </w:r>
          </w:p>
        </w:tc>
        <w:tc>
          <w:tcPr>
            <w:tcW w:w="180" w:type="dxa"/>
          </w:tcPr>
          <w:p w14:paraId="73D9327B" w14:textId="77777777" w:rsidR="0041137D" w:rsidRPr="00011BD3" w:rsidRDefault="0041137D" w:rsidP="0041137D">
            <w:pPr>
              <w:pStyle w:val="acctfourfigures"/>
              <w:tabs>
                <w:tab w:val="clear" w:pos="765"/>
                <w:tab w:val="decimal" w:pos="877"/>
              </w:tabs>
              <w:spacing w:line="240" w:lineRule="atLeast"/>
              <w:ind w:right="-90"/>
              <w:jc w:val="right"/>
              <w:rPr>
                <w:rFonts w:cs="Times New Roman"/>
                <w:szCs w:val="22"/>
              </w:rPr>
            </w:pPr>
          </w:p>
        </w:tc>
        <w:tc>
          <w:tcPr>
            <w:tcW w:w="1080" w:type="dxa"/>
          </w:tcPr>
          <w:p w14:paraId="6E729104" w14:textId="6D54E5D4" w:rsidR="0041137D" w:rsidRPr="00011BD3" w:rsidRDefault="0041137D" w:rsidP="0041137D">
            <w:pPr>
              <w:jc w:val="center"/>
              <w:rPr>
                <w:rFonts w:cs="Times New Roman"/>
                <w:szCs w:val="22"/>
              </w:rPr>
            </w:pPr>
            <w:r>
              <w:rPr>
                <w:rFonts w:cs="Times New Roman"/>
                <w:szCs w:val="22"/>
              </w:rPr>
              <w:t>-</w:t>
            </w:r>
          </w:p>
        </w:tc>
        <w:tc>
          <w:tcPr>
            <w:tcW w:w="180" w:type="dxa"/>
          </w:tcPr>
          <w:p w14:paraId="3C323BDE" w14:textId="77777777" w:rsidR="0041137D" w:rsidRPr="00011BD3" w:rsidRDefault="0041137D" w:rsidP="0041137D">
            <w:pPr>
              <w:tabs>
                <w:tab w:val="decimal" w:pos="900"/>
              </w:tabs>
              <w:ind w:left="-115" w:right="-72"/>
              <w:rPr>
                <w:rFonts w:cs="Times New Roman"/>
                <w:szCs w:val="22"/>
                <w:cs/>
                <w:lang w:bidi="th-TH"/>
              </w:rPr>
            </w:pPr>
          </w:p>
        </w:tc>
        <w:tc>
          <w:tcPr>
            <w:tcW w:w="1350" w:type="dxa"/>
          </w:tcPr>
          <w:p w14:paraId="6E2F7F66" w14:textId="7862E9A5" w:rsidR="0041137D" w:rsidRPr="00011BD3" w:rsidRDefault="0041137D" w:rsidP="0041137D">
            <w:pPr>
              <w:jc w:val="center"/>
              <w:rPr>
                <w:rFonts w:cs="Times New Roman"/>
                <w:szCs w:val="22"/>
              </w:rPr>
            </w:pPr>
            <w:r>
              <w:rPr>
                <w:rFonts w:cs="Times New Roman"/>
                <w:szCs w:val="22"/>
              </w:rPr>
              <w:t>-</w:t>
            </w:r>
          </w:p>
        </w:tc>
      </w:tr>
      <w:tr w:rsidR="0041137D" w:rsidRPr="003F28D6" w14:paraId="797B34CD" w14:textId="77777777" w:rsidTr="00BA7E60">
        <w:trPr>
          <w:cantSplit/>
        </w:trPr>
        <w:tc>
          <w:tcPr>
            <w:tcW w:w="4061" w:type="dxa"/>
          </w:tcPr>
          <w:p w14:paraId="550CF891" w14:textId="5548F485" w:rsidR="0041137D" w:rsidRDefault="0041137D" w:rsidP="0041137D">
            <w:pPr>
              <w:spacing w:line="240" w:lineRule="atLeast"/>
              <w:ind w:right="-349"/>
              <w:rPr>
                <w:rFonts w:cs="Times New Roman"/>
                <w:szCs w:val="22"/>
                <w:lang w:val="en-US" w:bidi="th-TH"/>
              </w:rPr>
            </w:pPr>
            <w:r w:rsidRPr="00AB018C">
              <w:rPr>
                <w:rFonts w:cstheme="minorBidi"/>
                <w:szCs w:val="22"/>
                <w:lang w:val="en-US" w:bidi="th-TH"/>
              </w:rPr>
              <w:t xml:space="preserve">Share of profit </w:t>
            </w:r>
            <w:r w:rsidR="00F630E2">
              <w:rPr>
                <w:rFonts w:cstheme="minorBidi"/>
                <w:szCs w:val="22"/>
                <w:lang w:val="en-US" w:bidi="th-TH"/>
              </w:rPr>
              <w:t>of ass</w:t>
            </w:r>
            <w:r w:rsidR="001A7C32">
              <w:rPr>
                <w:rFonts w:cstheme="minorBidi"/>
                <w:szCs w:val="22"/>
                <w:lang w:val="en-US" w:bidi="th-TH"/>
              </w:rPr>
              <w:t>oci</w:t>
            </w:r>
            <w:r w:rsidR="00F630E2">
              <w:rPr>
                <w:rFonts w:cstheme="minorBidi"/>
                <w:szCs w:val="22"/>
                <w:lang w:val="en-US" w:bidi="th-TH"/>
              </w:rPr>
              <w:t>ate</w:t>
            </w:r>
          </w:p>
        </w:tc>
        <w:tc>
          <w:tcPr>
            <w:tcW w:w="1080" w:type="dxa"/>
          </w:tcPr>
          <w:p w14:paraId="6DA8B8CD" w14:textId="77777777" w:rsidR="0041137D" w:rsidRDefault="0041137D" w:rsidP="0041137D">
            <w:pPr>
              <w:jc w:val="right"/>
              <w:rPr>
                <w:rFonts w:cs="Times New Roman"/>
                <w:szCs w:val="22"/>
              </w:rPr>
            </w:pPr>
          </w:p>
        </w:tc>
        <w:tc>
          <w:tcPr>
            <w:tcW w:w="180" w:type="dxa"/>
          </w:tcPr>
          <w:p w14:paraId="7CC6806A" w14:textId="77777777" w:rsidR="0041137D" w:rsidRPr="00011BD3" w:rsidRDefault="0041137D" w:rsidP="0041137D">
            <w:pPr>
              <w:jc w:val="right"/>
              <w:rPr>
                <w:rFonts w:cs="Times New Roman"/>
                <w:szCs w:val="22"/>
              </w:rPr>
            </w:pPr>
          </w:p>
        </w:tc>
        <w:tc>
          <w:tcPr>
            <w:tcW w:w="1350" w:type="dxa"/>
          </w:tcPr>
          <w:p w14:paraId="66394ABB" w14:textId="77777777" w:rsidR="0041137D" w:rsidRPr="00011BD3" w:rsidRDefault="0041137D" w:rsidP="0041137D">
            <w:pPr>
              <w:jc w:val="right"/>
              <w:rPr>
                <w:rFonts w:cs="Times New Roman"/>
                <w:szCs w:val="22"/>
              </w:rPr>
            </w:pPr>
          </w:p>
        </w:tc>
        <w:tc>
          <w:tcPr>
            <w:tcW w:w="180" w:type="dxa"/>
          </w:tcPr>
          <w:p w14:paraId="3EF4DB40" w14:textId="77777777" w:rsidR="0041137D" w:rsidRPr="00011BD3" w:rsidRDefault="0041137D" w:rsidP="0041137D">
            <w:pPr>
              <w:jc w:val="right"/>
              <w:rPr>
                <w:rFonts w:cs="Times New Roman"/>
                <w:szCs w:val="22"/>
              </w:rPr>
            </w:pPr>
          </w:p>
        </w:tc>
        <w:tc>
          <w:tcPr>
            <w:tcW w:w="1080" w:type="dxa"/>
          </w:tcPr>
          <w:p w14:paraId="528BEEA1" w14:textId="1E78CEBA" w:rsidR="0041137D" w:rsidRDefault="0041137D" w:rsidP="0041137D">
            <w:pPr>
              <w:ind w:left="-171" w:right="46"/>
              <w:jc w:val="right"/>
              <w:rPr>
                <w:rFonts w:cs="Times New Roman"/>
                <w:szCs w:val="22"/>
              </w:rPr>
            </w:pPr>
          </w:p>
        </w:tc>
        <w:tc>
          <w:tcPr>
            <w:tcW w:w="180" w:type="dxa"/>
          </w:tcPr>
          <w:p w14:paraId="5D4E8229" w14:textId="77777777" w:rsidR="0041137D" w:rsidRPr="00011BD3" w:rsidRDefault="0041137D" w:rsidP="0041137D">
            <w:pPr>
              <w:tabs>
                <w:tab w:val="decimal" w:pos="900"/>
              </w:tabs>
              <w:ind w:left="-115" w:right="-72"/>
              <w:rPr>
                <w:rFonts w:cs="Times New Roman"/>
                <w:szCs w:val="22"/>
              </w:rPr>
            </w:pPr>
          </w:p>
        </w:tc>
        <w:tc>
          <w:tcPr>
            <w:tcW w:w="1350" w:type="dxa"/>
          </w:tcPr>
          <w:p w14:paraId="27E43969" w14:textId="77777777" w:rsidR="0041137D" w:rsidRPr="00011BD3" w:rsidRDefault="0041137D" w:rsidP="0041137D">
            <w:pPr>
              <w:jc w:val="right"/>
              <w:rPr>
                <w:rFonts w:cs="Times New Roman"/>
                <w:szCs w:val="22"/>
              </w:rPr>
            </w:pPr>
          </w:p>
        </w:tc>
      </w:tr>
      <w:tr w:rsidR="00303BD0" w:rsidRPr="003F28D6" w14:paraId="65A67EEC" w14:textId="77777777" w:rsidTr="00BA7E60">
        <w:trPr>
          <w:cantSplit/>
        </w:trPr>
        <w:tc>
          <w:tcPr>
            <w:tcW w:w="4061" w:type="dxa"/>
          </w:tcPr>
          <w:p w14:paraId="06A59D81" w14:textId="616C5F85" w:rsidR="00303BD0" w:rsidRPr="00055A00" w:rsidRDefault="00303BD0" w:rsidP="00303BD0">
            <w:pPr>
              <w:spacing w:line="240" w:lineRule="atLeast"/>
              <w:ind w:right="-349"/>
              <w:rPr>
                <w:rFonts w:cstheme="minorBidi"/>
                <w:szCs w:val="22"/>
                <w:cs/>
                <w:lang w:val="en-US" w:bidi="th-TH"/>
              </w:rPr>
            </w:pPr>
            <w:r>
              <w:rPr>
                <w:rFonts w:cstheme="minorBidi"/>
                <w:szCs w:val="22"/>
                <w:lang w:val="en-US" w:bidi="th-TH"/>
              </w:rPr>
              <w:t xml:space="preserve">  accounted for using equity method</w:t>
            </w:r>
          </w:p>
        </w:tc>
        <w:tc>
          <w:tcPr>
            <w:tcW w:w="1080" w:type="dxa"/>
          </w:tcPr>
          <w:p w14:paraId="1A980940" w14:textId="2D462008" w:rsidR="00303BD0" w:rsidRPr="00011BD3" w:rsidRDefault="00303BD0" w:rsidP="00303BD0">
            <w:pPr>
              <w:jc w:val="right"/>
              <w:rPr>
                <w:rFonts w:cs="Times New Roman"/>
                <w:szCs w:val="22"/>
              </w:rPr>
            </w:pPr>
            <w:r>
              <w:rPr>
                <w:rFonts w:cs="Times New Roman"/>
                <w:szCs w:val="22"/>
              </w:rPr>
              <w:t>71,778</w:t>
            </w:r>
          </w:p>
        </w:tc>
        <w:tc>
          <w:tcPr>
            <w:tcW w:w="180" w:type="dxa"/>
          </w:tcPr>
          <w:p w14:paraId="55A7963E" w14:textId="77777777" w:rsidR="00303BD0" w:rsidRPr="00011BD3" w:rsidRDefault="00303BD0" w:rsidP="00303BD0">
            <w:pPr>
              <w:jc w:val="right"/>
              <w:rPr>
                <w:rFonts w:cs="Times New Roman"/>
                <w:szCs w:val="22"/>
              </w:rPr>
            </w:pPr>
          </w:p>
        </w:tc>
        <w:tc>
          <w:tcPr>
            <w:tcW w:w="1350" w:type="dxa"/>
          </w:tcPr>
          <w:p w14:paraId="193BB8FE" w14:textId="261CFECC" w:rsidR="00303BD0" w:rsidRPr="00011BD3" w:rsidRDefault="00303BD0" w:rsidP="00303BD0">
            <w:pPr>
              <w:jc w:val="right"/>
              <w:rPr>
                <w:rFonts w:cs="Times New Roman"/>
                <w:szCs w:val="22"/>
              </w:rPr>
            </w:pPr>
            <w:r>
              <w:rPr>
                <w:rFonts w:cs="Times New Roman"/>
                <w:szCs w:val="22"/>
              </w:rPr>
              <w:t>51,141</w:t>
            </w:r>
          </w:p>
        </w:tc>
        <w:tc>
          <w:tcPr>
            <w:tcW w:w="180" w:type="dxa"/>
          </w:tcPr>
          <w:p w14:paraId="2334B467" w14:textId="77777777" w:rsidR="00303BD0" w:rsidRPr="00011BD3" w:rsidRDefault="00303BD0" w:rsidP="00303BD0">
            <w:pPr>
              <w:jc w:val="right"/>
              <w:rPr>
                <w:rFonts w:cs="Times New Roman"/>
                <w:szCs w:val="22"/>
              </w:rPr>
            </w:pPr>
          </w:p>
        </w:tc>
        <w:tc>
          <w:tcPr>
            <w:tcW w:w="1080" w:type="dxa"/>
          </w:tcPr>
          <w:p w14:paraId="37F99BE0" w14:textId="1B9F8A8B" w:rsidR="00303BD0" w:rsidRPr="00011BD3" w:rsidRDefault="00303BD0" w:rsidP="00303BD0">
            <w:pPr>
              <w:ind w:left="-171" w:right="46"/>
              <w:jc w:val="right"/>
              <w:rPr>
                <w:rFonts w:cs="Times New Roman"/>
                <w:szCs w:val="22"/>
              </w:rPr>
            </w:pPr>
            <w:r>
              <w:rPr>
                <w:rFonts w:cs="Times New Roman"/>
                <w:szCs w:val="22"/>
              </w:rPr>
              <w:t>71,778</w:t>
            </w:r>
          </w:p>
        </w:tc>
        <w:tc>
          <w:tcPr>
            <w:tcW w:w="180" w:type="dxa"/>
          </w:tcPr>
          <w:p w14:paraId="7DDDACA6" w14:textId="77777777" w:rsidR="00303BD0" w:rsidRPr="00011BD3" w:rsidRDefault="00303BD0" w:rsidP="00303BD0">
            <w:pPr>
              <w:tabs>
                <w:tab w:val="decimal" w:pos="900"/>
              </w:tabs>
              <w:ind w:left="-115" w:right="-72"/>
              <w:rPr>
                <w:rFonts w:cs="Times New Roman"/>
                <w:szCs w:val="22"/>
              </w:rPr>
            </w:pPr>
          </w:p>
        </w:tc>
        <w:tc>
          <w:tcPr>
            <w:tcW w:w="1350" w:type="dxa"/>
          </w:tcPr>
          <w:p w14:paraId="3C355910" w14:textId="5B782D3B" w:rsidR="00303BD0" w:rsidRPr="00011BD3" w:rsidRDefault="00303BD0" w:rsidP="00303BD0">
            <w:pPr>
              <w:jc w:val="right"/>
              <w:rPr>
                <w:rFonts w:cs="Times New Roman"/>
                <w:szCs w:val="22"/>
              </w:rPr>
            </w:pPr>
            <w:r>
              <w:rPr>
                <w:rFonts w:cs="Times New Roman"/>
                <w:szCs w:val="22"/>
              </w:rPr>
              <w:t>51,141</w:t>
            </w:r>
          </w:p>
        </w:tc>
      </w:tr>
      <w:tr w:rsidR="0041137D" w:rsidRPr="003F28D6" w14:paraId="2927705A" w14:textId="77777777" w:rsidTr="00BA7E60">
        <w:trPr>
          <w:cantSplit/>
        </w:trPr>
        <w:tc>
          <w:tcPr>
            <w:tcW w:w="4061" w:type="dxa"/>
          </w:tcPr>
          <w:p w14:paraId="3F6001D8" w14:textId="77777777" w:rsidR="0041137D" w:rsidRPr="003F28D6" w:rsidRDefault="0041137D" w:rsidP="0041137D">
            <w:pPr>
              <w:spacing w:line="240" w:lineRule="atLeast"/>
              <w:ind w:right="-349"/>
              <w:rPr>
                <w:rFonts w:cs="Times New Roman"/>
                <w:szCs w:val="22"/>
                <w:lang w:val="en-US" w:bidi="th-TH"/>
              </w:rPr>
            </w:pPr>
          </w:p>
        </w:tc>
        <w:tc>
          <w:tcPr>
            <w:tcW w:w="1080" w:type="dxa"/>
          </w:tcPr>
          <w:p w14:paraId="61339AB3" w14:textId="77777777" w:rsidR="0041137D" w:rsidRPr="00011BD3" w:rsidRDefault="0041137D" w:rsidP="0041137D">
            <w:pPr>
              <w:jc w:val="right"/>
              <w:rPr>
                <w:rFonts w:cs="Times New Roman"/>
                <w:szCs w:val="22"/>
              </w:rPr>
            </w:pPr>
          </w:p>
        </w:tc>
        <w:tc>
          <w:tcPr>
            <w:tcW w:w="180" w:type="dxa"/>
          </w:tcPr>
          <w:p w14:paraId="13C2C010" w14:textId="77777777" w:rsidR="0041137D" w:rsidRPr="00011BD3" w:rsidRDefault="0041137D" w:rsidP="0041137D">
            <w:pPr>
              <w:jc w:val="right"/>
              <w:rPr>
                <w:rFonts w:cs="Times New Roman"/>
                <w:szCs w:val="22"/>
              </w:rPr>
            </w:pPr>
          </w:p>
        </w:tc>
        <w:tc>
          <w:tcPr>
            <w:tcW w:w="1350" w:type="dxa"/>
          </w:tcPr>
          <w:p w14:paraId="314EE308" w14:textId="77777777" w:rsidR="0041137D" w:rsidRPr="00011BD3" w:rsidRDefault="0041137D" w:rsidP="0041137D">
            <w:pPr>
              <w:jc w:val="right"/>
              <w:rPr>
                <w:rFonts w:cs="Times New Roman"/>
                <w:szCs w:val="22"/>
              </w:rPr>
            </w:pPr>
          </w:p>
        </w:tc>
        <w:tc>
          <w:tcPr>
            <w:tcW w:w="180" w:type="dxa"/>
          </w:tcPr>
          <w:p w14:paraId="3A686CBE" w14:textId="77777777" w:rsidR="0041137D" w:rsidRPr="00011BD3" w:rsidRDefault="0041137D" w:rsidP="0041137D">
            <w:pPr>
              <w:jc w:val="right"/>
              <w:rPr>
                <w:rFonts w:cs="Times New Roman"/>
                <w:szCs w:val="22"/>
              </w:rPr>
            </w:pPr>
          </w:p>
        </w:tc>
        <w:tc>
          <w:tcPr>
            <w:tcW w:w="1080" w:type="dxa"/>
          </w:tcPr>
          <w:p w14:paraId="53208FC3" w14:textId="77777777" w:rsidR="0041137D" w:rsidRPr="00011BD3" w:rsidRDefault="0041137D" w:rsidP="0041137D">
            <w:pPr>
              <w:jc w:val="right"/>
              <w:rPr>
                <w:rFonts w:cs="Times New Roman"/>
                <w:szCs w:val="22"/>
              </w:rPr>
            </w:pPr>
          </w:p>
        </w:tc>
        <w:tc>
          <w:tcPr>
            <w:tcW w:w="180" w:type="dxa"/>
          </w:tcPr>
          <w:p w14:paraId="23380468" w14:textId="77777777" w:rsidR="0041137D" w:rsidRPr="00011BD3" w:rsidRDefault="0041137D" w:rsidP="0041137D">
            <w:pPr>
              <w:tabs>
                <w:tab w:val="decimal" w:pos="900"/>
              </w:tabs>
              <w:ind w:left="-115" w:right="-72"/>
              <w:rPr>
                <w:rFonts w:cs="Times New Roman"/>
                <w:szCs w:val="22"/>
              </w:rPr>
            </w:pPr>
          </w:p>
        </w:tc>
        <w:tc>
          <w:tcPr>
            <w:tcW w:w="1350" w:type="dxa"/>
          </w:tcPr>
          <w:p w14:paraId="370DD815" w14:textId="77777777" w:rsidR="0041137D" w:rsidRPr="00011BD3" w:rsidRDefault="0041137D" w:rsidP="0041137D">
            <w:pPr>
              <w:jc w:val="right"/>
              <w:rPr>
                <w:rFonts w:cs="Times New Roman"/>
                <w:szCs w:val="22"/>
              </w:rPr>
            </w:pPr>
          </w:p>
        </w:tc>
      </w:tr>
      <w:tr w:rsidR="0041137D" w:rsidRPr="003F28D6" w14:paraId="5AEA091B" w14:textId="77777777" w:rsidTr="00BA7E60">
        <w:trPr>
          <w:cantSplit/>
        </w:trPr>
        <w:tc>
          <w:tcPr>
            <w:tcW w:w="4061" w:type="dxa"/>
          </w:tcPr>
          <w:p w14:paraId="690DF48D" w14:textId="77777777" w:rsidR="0041137D" w:rsidRPr="003F28D6" w:rsidRDefault="0041137D" w:rsidP="0041137D">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14:paraId="576BA67A" w14:textId="77777777" w:rsidR="0041137D" w:rsidRPr="00011BD3" w:rsidRDefault="0041137D" w:rsidP="0041137D">
            <w:pPr>
              <w:jc w:val="right"/>
              <w:rPr>
                <w:rFonts w:cs="Times New Roman"/>
                <w:szCs w:val="22"/>
              </w:rPr>
            </w:pPr>
          </w:p>
        </w:tc>
        <w:tc>
          <w:tcPr>
            <w:tcW w:w="180" w:type="dxa"/>
          </w:tcPr>
          <w:p w14:paraId="57DE8DAE" w14:textId="77777777" w:rsidR="0041137D" w:rsidRPr="00011BD3" w:rsidRDefault="0041137D" w:rsidP="0041137D">
            <w:pPr>
              <w:jc w:val="right"/>
              <w:rPr>
                <w:rFonts w:cs="Times New Roman"/>
                <w:szCs w:val="22"/>
              </w:rPr>
            </w:pPr>
          </w:p>
        </w:tc>
        <w:tc>
          <w:tcPr>
            <w:tcW w:w="1350" w:type="dxa"/>
          </w:tcPr>
          <w:p w14:paraId="0FEE339E" w14:textId="77777777" w:rsidR="0041137D" w:rsidRPr="00011BD3" w:rsidRDefault="0041137D" w:rsidP="0041137D">
            <w:pPr>
              <w:jc w:val="right"/>
              <w:rPr>
                <w:rFonts w:cs="Times New Roman"/>
                <w:szCs w:val="22"/>
              </w:rPr>
            </w:pPr>
          </w:p>
        </w:tc>
        <w:tc>
          <w:tcPr>
            <w:tcW w:w="180" w:type="dxa"/>
          </w:tcPr>
          <w:p w14:paraId="403EDAFD" w14:textId="77777777" w:rsidR="0041137D" w:rsidRPr="00011BD3" w:rsidRDefault="0041137D" w:rsidP="0041137D">
            <w:pPr>
              <w:jc w:val="right"/>
              <w:rPr>
                <w:rFonts w:cs="Times New Roman"/>
                <w:szCs w:val="22"/>
              </w:rPr>
            </w:pPr>
          </w:p>
        </w:tc>
        <w:tc>
          <w:tcPr>
            <w:tcW w:w="1080" w:type="dxa"/>
          </w:tcPr>
          <w:p w14:paraId="4663E44A" w14:textId="77777777" w:rsidR="0041137D" w:rsidRPr="00011BD3" w:rsidRDefault="0041137D" w:rsidP="0041137D">
            <w:pPr>
              <w:jc w:val="right"/>
              <w:rPr>
                <w:rFonts w:cs="Times New Roman"/>
                <w:szCs w:val="22"/>
              </w:rPr>
            </w:pPr>
          </w:p>
        </w:tc>
        <w:tc>
          <w:tcPr>
            <w:tcW w:w="180" w:type="dxa"/>
          </w:tcPr>
          <w:p w14:paraId="0139D68F" w14:textId="77777777" w:rsidR="0041137D" w:rsidRPr="00011BD3" w:rsidRDefault="0041137D" w:rsidP="0041137D">
            <w:pPr>
              <w:tabs>
                <w:tab w:val="decimal" w:pos="900"/>
              </w:tabs>
              <w:ind w:left="-115" w:right="-72"/>
              <w:rPr>
                <w:rFonts w:cs="Times New Roman"/>
                <w:szCs w:val="22"/>
              </w:rPr>
            </w:pPr>
          </w:p>
        </w:tc>
        <w:tc>
          <w:tcPr>
            <w:tcW w:w="1350" w:type="dxa"/>
          </w:tcPr>
          <w:p w14:paraId="22E8E01A" w14:textId="77777777" w:rsidR="0041137D" w:rsidRPr="00011BD3" w:rsidRDefault="0041137D" w:rsidP="0041137D">
            <w:pPr>
              <w:jc w:val="right"/>
              <w:rPr>
                <w:rFonts w:cs="Times New Roman"/>
                <w:szCs w:val="22"/>
              </w:rPr>
            </w:pPr>
          </w:p>
        </w:tc>
      </w:tr>
      <w:tr w:rsidR="0041137D" w:rsidRPr="003F28D6" w14:paraId="165F09E0" w14:textId="77777777" w:rsidTr="00BA7E60">
        <w:trPr>
          <w:cantSplit/>
        </w:trPr>
        <w:tc>
          <w:tcPr>
            <w:tcW w:w="4061" w:type="dxa"/>
          </w:tcPr>
          <w:p w14:paraId="10E8AA25" w14:textId="39455712" w:rsidR="0041137D" w:rsidRDefault="00BF6311" w:rsidP="0041137D">
            <w:pPr>
              <w:spacing w:line="240" w:lineRule="atLeast"/>
              <w:ind w:right="-349"/>
              <w:rPr>
                <w:rFonts w:cs="Times New Roman"/>
                <w:szCs w:val="22"/>
              </w:rPr>
            </w:pPr>
            <w:r>
              <w:rPr>
                <w:rFonts w:cs="Times New Roman"/>
                <w:szCs w:val="22"/>
              </w:rPr>
              <w:t>Interest income</w:t>
            </w:r>
          </w:p>
        </w:tc>
        <w:tc>
          <w:tcPr>
            <w:tcW w:w="1080" w:type="dxa"/>
          </w:tcPr>
          <w:p w14:paraId="48D41AEB" w14:textId="2388ED07" w:rsidR="0041137D" w:rsidRPr="00011BD3" w:rsidRDefault="0041137D" w:rsidP="0041137D">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2</w:t>
            </w:r>
            <w:r w:rsidR="00BF6311">
              <w:rPr>
                <w:rFonts w:cs="Times New Roman"/>
                <w:szCs w:val="22"/>
                <w:lang w:val="en-US" w:bidi="th-TH"/>
              </w:rPr>
              <w:t>06</w:t>
            </w:r>
          </w:p>
        </w:tc>
        <w:tc>
          <w:tcPr>
            <w:tcW w:w="180" w:type="dxa"/>
          </w:tcPr>
          <w:p w14:paraId="0C197C2C"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14:paraId="48BD4C72" w14:textId="35B4C56A" w:rsidR="0041137D" w:rsidRPr="00011BD3" w:rsidRDefault="0041137D" w:rsidP="0041137D">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211</w:t>
            </w:r>
          </w:p>
        </w:tc>
        <w:tc>
          <w:tcPr>
            <w:tcW w:w="180" w:type="dxa"/>
          </w:tcPr>
          <w:p w14:paraId="212A8E8D" w14:textId="77777777" w:rsidR="0041137D" w:rsidRPr="00011BD3" w:rsidRDefault="0041137D" w:rsidP="0041137D">
            <w:pPr>
              <w:jc w:val="right"/>
              <w:rPr>
                <w:rFonts w:cs="Times New Roman"/>
                <w:szCs w:val="22"/>
              </w:rPr>
            </w:pPr>
          </w:p>
        </w:tc>
        <w:tc>
          <w:tcPr>
            <w:tcW w:w="1080" w:type="dxa"/>
          </w:tcPr>
          <w:p w14:paraId="78AB8897"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67A41319" w14:textId="77777777" w:rsidR="0041137D" w:rsidRPr="00011BD3" w:rsidRDefault="0041137D" w:rsidP="0041137D">
            <w:pPr>
              <w:jc w:val="right"/>
              <w:rPr>
                <w:rFonts w:cs="Times New Roman"/>
                <w:szCs w:val="22"/>
              </w:rPr>
            </w:pPr>
          </w:p>
        </w:tc>
        <w:tc>
          <w:tcPr>
            <w:tcW w:w="1350" w:type="dxa"/>
          </w:tcPr>
          <w:p w14:paraId="1C7D84DE" w14:textId="77777777" w:rsidR="0041137D" w:rsidRPr="00011BD3" w:rsidRDefault="0041137D" w:rsidP="0041137D">
            <w:pPr>
              <w:jc w:val="center"/>
              <w:rPr>
                <w:rFonts w:cs="Times New Roman"/>
                <w:szCs w:val="22"/>
              </w:rPr>
            </w:pPr>
            <w:r w:rsidRPr="00011BD3">
              <w:rPr>
                <w:rFonts w:cs="Times New Roman"/>
                <w:szCs w:val="22"/>
              </w:rPr>
              <w:t>-</w:t>
            </w:r>
          </w:p>
        </w:tc>
      </w:tr>
      <w:tr w:rsidR="0041137D" w:rsidRPr="003F28D6" w14:paraId="285F2EB4" w14:textId="77777777" w:rsidTr="00BA7E60">
        <w:trPr>
          <w:cantSplit/>
        </w:trPr>
        <w:tc>
          <w:tcPr>
            <w:tcW w:w="4061" w:type="dxa"/>
          </w:tcPr>
          <w:p w14:paraId="07F662C6" w14:textId="5EA3235A" w:rsidR="0041137D" w:rsidRPr="004F60C2" w:rsidRDefault="0041137D" w:rsidP="0041137D">
            <w:pPr>
              <w:spacing w:line="240" w:lineRule="atLeast"/>
              <w:ind w:right="-349"/>
              <w:rPr>
                <w:rFonts w:cs="Times New Roman"/>
                <w:szCs w:val="22"/>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w:t>
            </w:r>
            <w:r w:rsidR="00EF2EF2">
              <w:rPr>
                <w:rFonts w:cstheme="minorBidi"/>
                <w:szCs w:val="22"/>
                <w:lang w:val="en-US" w:bidi="th-TH"/>
              </w:rPr>
              <w:t>of joint ventures</w:t>
            </w:r>
          </w:p>
        </w:tc>
        <w:tc>
          <w:tcPr>
            <w:tcW w:w="1080" w:type="dxa"/>
          </w:tcPr>
          <w:p w14:paraId="1237F1EA" w14:textId="77777777" w:rsidR="0041137D" w:rsidRPr="00011BD3" w:rsidRDefault="0041137D" w:rsidP="0041137D">
            <w:pPr>
              <w:jc w:val="center"/>
              <w:rPr>
                <w:rFonts w:cs="Times New Roman"/>
                <w:szCs w:val="22"/>
              </w:rPr>
            </w:pPr>
          </w:p>
        </w:tc>
        <w:tc>
          <w:tcPr>
            <w:tcW w:w="180" w:type="dxa"/>
          </w:tcPr>
          <w:p w14:paraId="07486964"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14:paraId="7FFFCA76" w14:textId="77777777" w:rsidR="0041137D" w:rsidRPr="00011BD3" w:rsidRDefault="0041137D" w:rsidP="0041137D">
            <w:pPr>
              <w:pStyle w:val="acctfourfigures"/>
              <w:tabs>
                <w:tab w:val="clear" w:pos="765"/>
                <w:tab w:val="decimal" w:pos="864"/>
              </w:tabs>
              <w:spacing w:line="240" w:lineRule="atLeast"/>
              <w:ind w:left="-108"/>
              <w:jc w:val="right"/>
              <w:rPr>
                <w:rFonts w:cs="Times New Roman"/>
                <w:szCs w:val="22"/>
                <w:lang w:val="en-US" w:bidi="th-TH"/>
              </w:rPr>
            </w:pPr>
          </w:p>
        </w:tc>
        <w:tc>
          <w:tcPr>
            <w:tcW w:w="180" w:type="dxa"/>
          </w:tcPr>
          <w:p w14:paraId="1307065C" w14:textId="77777777" w:rsidR="0041137D" w:rsidRPr="00011BD3" w:rsidRDefault="0041137D" w:rsidP="0041137D">
            <w:pPr>
              <w:jc w:val="right"/>
              <w:rPr>
                <w:rFonts w:cs="Times New Roman"/>
                <w:szCs w:val="22"/>
              </w:rPr>
            </w:pPr>
          </w:p>
        </w:tc>
        <w:tc>
          <w:tcPr>
            <w:tcW w:w="1080" w:type="dxa"/>
          </w:tcPr>
          <w:p w14:paraId="0F8BA3B5" w14:textId="77777777" w:rsidR="0041137D" w:rsidRPr="00011BD3" w:rsidRDefault="0041137D" w:rsidP="0041137D">
            <w:pPr>
              <w:jc w:val="center"/>
              <w:rPr>
                <w:rFonts w:cs="Times New Roman"/>
                <w:szCs w:val="22"/>
              </w:rPr>
            </w:pPr>
          </w:p>
        </w:tc>
        <w:tc>
          <w:tcPr>
            <w:tcW w:w="180" w:type="dxa"/>
          </w:tcPr>
          <w:p w14:paraId="7B1417A3" w14:textId="77777777" w:rsidR="0041137D" w:rsidRPr="00011BD3" w:rsidRDefault="0041137D" w:rsidP="0041137D">
            <w:pPr>
              <w:jc w:val="right"/>
              <w:rPr>
                <w:rFonts w:cs="Times New Roman"/>
                <w:szCs w:val="22"/>
              </w:rPr>
            </w:pPr>
          </w:p>
        </w:tc>
        <w:tc>
          <w:tcPr>
            <w:tcW w:w="1350" w:type="dxa"/>
          </w:tcPr>
          <w:p w14:paraId="4CDBD3F5" w14:textId="77777777" w:rsidR="0041137D" w:rsidRPr="00011BD3" w:rsidRDefault="0041137D" w:rsidP="0041137D">
            <w:pPr>
              <w:pStyle w:val="acctfourfigures"/>
              <w:tabs>
                <w:tab w:val="clear" w:pos="765"/>
                <w:tab w:val="decimal" w:pos="406"/>
              </w:tabs>
              <w:spacing w:line="240" w:lineRule="atLeast"/>
              <w:rPr>
                <w:rFonts w:cs="Times New Roman"/>
                <w:szCs w:val="22"/>
              </w:rPr>
            </w:pPr>
          </w:p>
        </w:tc>
      </w:tr>
      <w:tr w:rsidR="00EF2EF2" w:rsidRPr="003F28D6" w14:paraId="2596B0E8" w14:textId="77777777" w:rsidTr="00BA7E60">
        <w:trPr>
          <w:cantSplit/>
        </w:trPr>
        <w:tc>
          <w:tcPr>
            <w:tcW w:w="4061" w:type="dxa"/>
          </w:tcPr>
          <w:p w14:paraId="668F7AEB" w14:textId="75970DF7" w:rsidR="00EF2EF2" w:rsidRPr="006E1A9A" w:rsidRDefault="00EF2EF2" w:rsidP="00EF2EF2">
            <w:pPr>
              <w:spacing w:line="240" w:lineRule="atLeast"/>
              <w:ind w:right="-349"/>
              <w:rPr>
                <w:rFonts w:cstheme="minorBidi"/>
                <w:szCs w:val="22"/>
                <w:highlight w:val="yellow"/>
                <w:lang w:val="en-US" w:bidi="th-TH"/>
              </w:rPr>
            </w:pPr>
            <w:r>
              <w:rPr>
                <w:rFonts w:cstheme="minorBidi"/>
                <w:szCs w:val="22"/>
                <w:lang w:val="en-US" w:bidi="th-TH"/>
              </w:rPr>
              <w:t xml:space="preserve">  accounted for using equity method</w:t>
            </w:r>
          </w:p>
        </w:tc>
        <w:tc>
          <w:tcPr>
            <w:tcW w:w="1080" w:type="dxa"/>
          </w:tcPr>
          <w:p w14:paraId="296B66CF" w14:textId="54006003" w:rsidR="00EF2EF2" w:rsidRPr="00011BD3" w:rsidRDefault="00EF2EF2" w:rsidP="00EF2EF2">
            <w:pPr>
              <w:ind w:right="-259"/>
              <w:jc w:val="center"/>
              <w:rPr>
                <w:rFonts w:cs="Times New Roman"/>
                <w:szCs w:val="22"/>
              </w:rPr>
            </w:pPr>
            <w:r>
              <w:rPr>
                <w:rFonts w:cs="Times New Roman"/>
                <w:szCs w:val="22"/>
              </w:rPr>
              <w:t>-</w:t>
            </w:r>
          </w:p>
        </w:tc>
        <w:tc>
          <w:tcPr>
            <w:tcW w:w="180" w:type="dxa"/>
          </w:tcPr>
          <w:p w14:paraId="1853DA16" w14:textId="77777777" w:rsidR="00EF2EF2" w:rsidRPr="00011BD3" w:rsidRDefault="00EF2EF2" w:rsidP="00EF2EF2">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14:paraId="63E22B06" w14:textId="50376A84" w:rsidR="00EF2EF2" w:rsidRPr="00011BD3" w:rsidRDefault="00EF2EF2" w:rsidP="00EF2EF2">
            <w:pPr>
              <w:pStyle w:val="acctfourfigures"/>
              <w:tabs>
                <w:tab w:val="clear" w:pos="765"/>
              </w:tabs>
              <w:spacing w:line="240" w:lineRule="atLeast"/>
              <w:ind w:left="-108" w:right="-85"/>
              <w:jc w:val="right"/>
              <w:rPr>
                <w:rFonts w:cs="Times New Roman"/>
                <w:szCs w:val="22"/>
                <w:lang w:val="en-US" w:bidi="th-TH"/>
              </w:rPr>
            </w:pPr>
            <w:r>
              <w:rPr>
                <w:rFonts w:cs="Times New Roman"/>
                <w:szCs w:val="22"/>
              </w:rPr>
              <w:t>(1,715)</w:t>
            </w:r>
          </w:p>
        </w:tc>
        <w:tc>
          <w:tcPr>
            <w:tcW w:w="180" w:type="dxa"/>
          </w:tcPr>
          <w:p w14:paraId="76996562" w14:textId="77777777" w:rsidR="00EF2EF2" w:rsidRPr="00011BD3" w:rsidRDefault="00EF2EF2" w:rsidP="00EF2EF2">
            <w:pPr>
              <w:jc w:val="right"/>
              <w:rPr>
                <w:rFonts w:cs="Times New Roman"/>
                <w:szCs w:val="22"/>
              </w:rPr>
            </w:pPr>
          </w:p>
        </w:tc>
        <w:tc>
          <w:tcPr>
            <w:tcW w:w="1080" w:type="dxa"/>
          </w:tcPr>
          <w:p w14:paraId="75D3697E" w14:textId="77777777" w:rsidR="00EF2EF2" w:rsidRPr="00011BD3" w:rsidRDefault="00EF2EF2" w:rsidP="00EF2EF2">
            <w:pPr>
              <w:jc w:val="center"/>
              <w:rPr>
                <w:rFonts w:cs="Times New Roman"/>
                <w:szCs w:val="22"/>
              </w:rPr>
            </w:pPr>
            <w:r w:rsidRPr="00011BD3">
              <w:rPr>
                <w:rFonts w:cs="Times New Roman"/>
                <w:szCs w:val="22"/>
              </w:rPr>
              <w:t>-</w:t>
            </w:r>
          </w:p>
        </w:tc>
        <w:tc>
          <w:tcPr>
            <w:tcW w:w="180" w:type="dxa"/>
          </w:tcPr>
          <w:p w14:paraId="4A830195" w14:textId="77777777" w:rsidR="00EF2EF2" w:rsidRPr="00011BD3" w:rsidRDefault="00EF2EF2" w:rsidP="00EF2EF2">
            <w:pPr>
              <w:jc w:val="right"/>
              <w:rPr>
                <w:rFonts w:cs="Times New Roman"/>
                <w:szCs w:val="22"/>
              </w:rPr>
            </w:pPr>
          </w:p>
        </w:tc>
        <w:tc>
          <w:tcPr>
            <w:tcW w:w="1350" w:type="dxa"/>
          </w:tcPr>
          <w:p w14:paraId="1EE07FE2" w14:textId="77777777" w:rsidR="00EF2EF2" w:rsidRPr="00011BD3" w:rsidRDefault="00EF2EF2" w:rsidP="00EF2EF2">
            <w:pPr>
              <w:jc w:val="center"/>
              <w:rPr>
                <w:rFonts w:cs="Times New Roman"/>
                <w:szCs w:val="22"/>
              </w:rPr>
            </w:pPr>
            <w:r w:rsidRPr="00011BD3">
              <w:rPr>
                <w:rFonts w:cs="Times New Roman"/>
                <w:szCs w:val="22"/>
              </w:rPr>
              <w:t>-</w:t>
            </w:r>
          </w:p>
        </w:tc>
      </w:tr>
      <w:tr w:rsidR="0041137D" w:rsidRPr="003F28D6" w14:paraId="597ACC54" w14:textId="77777777" w:rsidTr="00BA7E60">
        <w:trPr>
          <w:cantSplit/>
        </w:trPr>
        <w:tc>
          <w:tcPr>
            <w:tcW w:w="4061" w:type="dxa"/>
          </w:tcPr>
          <w:p w14:paraId="210D89C7" w14:textId="77777777" w:rsidR="0041137D" w:rsidRPr="0070642B" w:rsidRDefault="0041137D" w:rsidP="0041137D">
            <w:pPr>
              <w:spacing w:line="240" w:lineRule="atLeast"/>
              <w:ind w:right="-349"/>
              <w:rPr>
                <w:rFonts w:cs="Times New Roman"/>
                <w:b/>
                <w:bCs/>
                <w:szCs w:val="22"/>
              </w:rPr>
            </w:pPr>
          </w:p>
        </w:tc>
        <w:tc>
          <w:tcPr>
            <w:tcW w:w="1080" w:type="dxa"/>
          </w:tcPr>
          <w:p w14:paraId="1F6B5470" w14:textId="77777777" w:rsidR="0041137D" w:rsidRPr="00011BD3" w:rsidRDefault="0041137D" w:rsidP="0041137D">
            <w:pPr>
              <w:jc w:val="right"/>
              <w:rPr>
                <w:rFonts w:cs="Times New Roman"/>
                <w:szCs w:val="22"/>
              </w:rPr>
            </w:pPr>
          </w:p>
        </w:tc>
        <w:tc>
          <w:tcPr>
            <w:tcW w:w="180" w:type="dxa"/>
          </w:tcPr>
          <w:p w14:paraId="7393088D" w14:textId="77777777" w:rsidR="0041137D" w:rsidRPr="00011BD3" w:rsidRDefault="0041137D" w:rsidP="0041137D">
            <w:pPr>
              <w:jc w:val="right"/>
              <w:rPr>
                <w:rFonts w:cs="Times New Roman"/>
                <w:szCs w:val="22"/>
              </w:rPr>
            </w:pPr>
          </w:p>
        </w:tc>
        <w:tc>
          <w:tcPr>
            <w:tcW w:w="1350" w:type="dxa"/>
          </w:tcPr>
          <w:p w14:paraId="6ABC0E71" w14:textId="77777777" w:rsidR="0041137D" w:rsidRPr="00011BD3" w:rsidRDefault="0041137D" w:rsidP="0041137D">
            <w:pPr>
              <w:jc w:val="right"/>
              <w:rPr>
                <w:rFonts w:cs="Times New Roman"/>
                <w:szCs w:val="22"/>
              </w:rPr>
            </w:pPr>
          </w:p>
        </w:tc>
        <w:tc>
          <w:tcPr>
            <w:tcW w:w="180" w:type="dxa"/>
          </w:tcPr>
          <w:p w14:paraId="4B8303C1" w14:textId="77777777" w:rsidR="0041137D" w:rsidRPr="00011BD3" w:rsidRDefault="0041137D" w:rsidP="0041137D">
            <w:pPr>
              <w:jc w:val="right"/>
              <w:rPr>
                <w:rFonts w:cs="Times New Roman"/>
                <w:szCs w:val="22"/>
              </w:rPr>
            </w:pPr>
          </w:p>
        </w:tc>
        <w:tc>
          <w:tcPr>
            <w:tcW w:w="1080" w:type="dxa"/>
          </w:tcPr>
          <w:p w14:paraId="7C33E2DE" w14:textId="77777777" w:rsidR="0041137D" w:rsidRPr="00011BD3" w:rsidRDefault="0041137D" w:rsidP="0041137D">
            <w:pPr>
              <w:jc w:val="right"/>
              <w:rPr>
                <w:rFonts w:cs="Times New Roman"/>
                <w:szCs w:val="22"/>
              </w:rPr>
            </w:pPr>
          </w:p>
        </w:tc>
        <w:tc>
          <w:tcPr>
            <w:tcW w:w="180" w:type="dxa"/>
          </w:tcPr>
          <w:p w14:paraId="6D936418" w14:textId="77777777" w:rsidR="0041137D" w:rsidRPr="00011BD3" w:rsidRDefault="0041137D" w:rsidP="0041137D">
            <w:pPr>
              <w:jc w:val="right"/>
              <w:rPr>
                <w:rFonts w:cs="Times New Roman"/>
                <w:szCs w:val="22"/>
              </w:rPr>
            </w:pPr>
          </w:p>
        </w:tc>
        <w:tc>
          <w:tcPr>
            <w:tcW w:w="1350" w:type="dxa"/>
          </w:tcPr>
          <w:p w14:paraId="4A73D9E4" w14:textId="77777777" w:rsidR="0041137D" w:rsidRPr="00011BD3" w:rsidRDefault="0041137D" w:rsidP="0041137D">
            <w:pPr>
              <w:pStyle w:val="acctfourfigures"/>
              <w:tabs>
                <w:tab w:val="clear" w:pos="765"/>
                <w:tab w:val="decimal" w:pos="406"/>
              </w:tabs>
              <w:spacing w:line="240" w:lineRule="atLeast"/>
              <w:rPr>
                <w:rFonts w:cs="Times New Roman"/>
                <w:szCs w:val="22"/>
              </w:rPr>
            </w:pPr>
          </w:p>
        </w:tc>
      </w:tr>
      <w:tr w:rsidR="0041137D" w:rsidRPr="003F28D6" w14:paraId="7D66424F" w14:textId="77777777" w:rsidTr="00BA7E60">
        <w:trPr>
          <w:cantSplit/>
        </w:trPr>
        <w:tc>
          <w:tcPr>
            <w:tcW w:w="4061" w:type="dxa"/>
          </w:tcPr>
          <w:p w14:paraId="56FD9DD0" w14:textId="77777777" w:rsidR="0041137D" w:rsidRPr="003F28D6" w:rsidRDefault="0041137D" w:rsidP="0041137D">
            <w:pPr>
              <w:spacing w:line="240" w:lineRule="atLeast"/>
              <w:ind w:right="-349"/>
              <w:rPr>
                <w:rFonts w:cs="Times New Roman"/>
                <w:szCs w:val="22"/>
              </w:rPr>
            </w:pPr>
            <w:r w:rsidRPr="00FD590D">
              <w:rPr>
                <w:b/>
                <w:bCs/>
              </w:rPr>
              <w:t>Other related parties</w:t>
            </w:r>
          </w:p>
        </w:tc>
        <w:tc>
          <w:tcPr>
            <w:tcW w:w="1080" w:type="dxa"/>
          </w:tcPr>
          <w:p w14:paraId="5A9C1299" w14:textId="77777777" w:rsidR="0041137D" w:rsidRPr="00011BD3" w:rsidRDefault="0041137D" w:rsidP="0041137D">
            <w:pPr>
              <w:jc w:val="right"/>
              <w:rPr>
                <w:rFonts w:cs="Times New Roman"/>
                <w:szCs w:val="22"/>
              </w:rPr>
            </w:pPr>
          </w:p>
        </w:tc>
        <w:tc>
          <w:tcPr>
            <w:tcW w:w="180" w:type="dxa"/>
          </w:tcPr>
          <w:p w14:paraId="30824FD9"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350" w:type="dxa"/>
          </w:tcPr>
          <w:p w14:paraId="123E10A0" w14:textId="77777777" w:rsidR="0041137D" w:rsidRPr="00011BD3" w:rsidRDefault="0041137D" w:rsidP="0041137D">
            <w:pPr>
              <w:jc w:val="right"/>
              <w:rPr>
                <w:rFonts w:cs="Times New Roman"/>
                <w:szCs w:val="22"/>
              </w:rPr>
            </w:pPr>
          </w:p>
        </w:tc>
        <w:tc>
          <w:tcPr>
            <w:tcW w:w="180" w:type="dxa"/>
          </w:tcPr>
          <w:p w14:paraId="721086F7" w14:textId="77777777" w:rsidR="0041137D" w:rsidRPr="00011BD3" w:rsidRDefault="0041137D" w:rsidP="0041137D">
            <w:pPr>
              <w:jc w:val="right"/>
              <w:rPr>
                <w:rFonts w:cs="Times New Roman"/>
                <w:szCs w:val="22"/>
              </w:rPr>
            </w:pPr>
          </w:p>
        </w:tc>
        <w:tc>
          <w:tcPr>
            <w:tcW w:w="1080" w:type="dxa"/>
          </w:tcPr>
          <w:p w14:paraId="7F169E73" w14:textId="77777777" w:rsidR="0041137D" w:rsidRPr="00011BD3" w:rsidRDefault="0041137D" w:rsidP="0041137D">
            <w:pPr>
              <w:jc w:val="right"/>
              <w:rPr>
                <w:rFonts w:cs="Times New Roman"/>
                <w:szCs w:val="22"/>
              </w:rPr>
            </w:pPr>
          </w:p>
        </w:tc>
        <w:tc>
          <w:tcPr>
            <w:tcW w:w="180" w:type="dxa"/>
          </w:tcPr>
          <w:p w14:paraId="21C99133" w14:textId="77777777" w:rsidR="0041137D" w:rsidRPr="00011BD3" w:rsidRDefault="0041137D" w:rsidP="0041137D">
            <w:pPr>
              <w:jc w:val="right"/>
              <w:rPr>
                <w:rFonts w:cs="Times New Roman"/>
                <w:szCs w:val="22"/>
              </w:rPr>
            </w:pPr>
          </w:p>
        </w:tc>
        <w:tc>
          <w:tcPr>
            <w:tcW w:w="1350" w:type="dxa"/>
          </w:tcPr>
          <w:p w14:paraId="4CD408E6" w14:textId="77777777" w:rsidR="0041137D" w:rsidRPr="00011BD3" w:rsidRDefault="0041137D" w:rsidP="0041137D">
            <w:pPr>
              <w:pStyle w:val="acctfourfigures"/>
              <w:tabs>
                <w:tab w:val="clear" w:pos="765"/>
                <w:tab w:val="decimal" w:pos="406"/>
              </w:tabs>
              <w:spacing w:line="240" w:lineRule="atLeast"/>
              <w:rPr>
                <w:rFonts w:cs="Times New Roman"/>
                <w:szCs w:val="22"/>
              </w:rPr>
            </w:pPr>
          </w:p>
        </w:tc>
      </w:tr>
      <w:tr w:rsidR="00BF6311" w:rsidRPr="003F28D6" w14:paraId="7732A2D9" w14:textId="77777777" w:rsidTr="00BA7E60">
        <w:trPr>
          <w:cantSplit/>
        </w:trPr>
        <w:tc>
          <w:tcPr>
            <w:tcW w:w="4061" w:type="dxa"/>
          </w:tcPr>
          <w:p w14:paraId="227B6F10" w14:textId="79854976" w:rsidR="00BF6311" w:rsidRPr="00FD590D" w:rsidRDefault="00BF6311" w:rsidP="0041137D">
            <w:pPr>
              <w:spacing w:line="240" w:lineRule="atLeast"/>
              <w:ind w:right="-349"/>
              <w:rPr>
                <w:b/>
                <w:bCs/>
              </w:rPr>
            </w:pPr>
            <w:r w:rsidRPr="00BF6311">
              <w:rPr>
                <w:rFonts w:cs="Times New Roman"/>
                <w:szCs w:val="22"/>
              </w:rPr>
              <w:t>Sale of goods</w:t>
            </w:r>
          </w:p>
        </w:tc>
        <w:tc>
          <w:tcPr>
            <w:tcW w:w="1080" w:type="dxa"/>
          </w:tcPr>
          <w:p w14:paraId="74608430" w14:textId="4D75D196" w:rsidR="00BF6311" w:rsidRPr="00011BD3" w:rsidRDefault="00BF6311" w:rsidP="0041137D">
            <w:pPr>
              <w:jc w:val="right"/>
              <w:rPr>
                <w:rFonts w:cs="Times New Roman"/>
                <w:szCs w:val="22"/>
              </w:rPr>
            </w:pPr>
            <w:r>
              <w:rPr>
                <w:rFonts w:cs="Times New Roman"/>
                <w:szCs w:val="22"/>
              </w:rPr>
              <w:t>3,941</w:t>
            </w:r>
          </w:p>
        </w:tc>
        <w:tc>
          <w:tcPr>
            <w:tcW w:w="180" w:type="dxa"/>
          </w:tcPr>
          <w:p w14:paraId="35BC1B4D" w14:textId="77777777" w:rsidR="00BF6311" w:rsidRPr="00011BD3" w:rsidRDefault="00BF6311" w:rsidP="0041137D">
            <w:pPr>
              <w:pStyle w:val="acctfourfigures"/>
              <w:tabs>
                <w:tab w:val="clear" w:pos="765"/>
                <w:tab w:val="decimal" w:pos="877"/>
              </w:tabs>
              <w:spacing w:line="240" w:lineRule="atLeast"/>
              <w:ind w:right="-90"/>
              <w:rPr>
                <w:rFonts w:cs="Times New Roman"/>
                <w:szCs w:val="22"/>
              </w:rPr>
            </w:pPr>
          </w:p>
        </w:tc>
        <w:tc>
          <w:tcPr>
            <w:tcW w:w="1350" w:type="dxa"/>
          </w:tcPr>
          <w:p w14:paraId="0C70282D" w14:textId="3BF63771" w:rsidR="00BF6311" w:rsidRPr="00011BD3" w:rsidRDefault="00BF6311" w:rsidP="00BF6311">
            <w:pPr>
              <w:jc w:val="center"/>
              <w:rPr>
                <w:rFonts w:cs="Times New Roman"/>
                <w:szCs w:val="22"/>
              </w:rPr>
            </w:pPr>
            <w:r>
              <w:rPr>
                <w:rFonts w:cs="Times New Roman"/>
                <w:szCs w:val="22"/>
              </w:rPr>
              <w:t>-</w:t>
            </w:r>
          </w:p>
        </w:tc>
        <w:tc>
          <w:tcPr>
            <w:tcW w:w="180" w:type="dxa"/>
          </w:tcPr>
          <w:p w14:paraId="45C1F999" w14:textId="77777777" w:rsidR="00BF6311" w:rsidRPr="00011BD3" w:rsidRDefault="00BF6311" w:rsidP="0041137D">
            <w:pPr>
              <w:jc w:val="right"/>
              <w:rPr>
                <w:rFonts w:cs="Times New Roman"/>
                <w:szCs w:val="22"/>
              </w:rPr>
            </w:pPr>
          </w:p>
        </w:tc>
        <w:tc>
          <w:tcPr>
            <w:tcW w:w="1080" w:type="dxa"/>
          </w:tcPr>
          <w:p w14:paraId="3D9145B6" w14:textId="06BC8F93" w:rsidR="00BF6311" w:rsidRPr="00011BD3" w:rsidRDefault="00BF6311" w:rsidP="00BF6311">
            <w:pPr>
              <w:jc w:val="center"/>
              <w:rPr>
                <w:rFonts w:cs="Times New Roman"/>
                <w:szCs w:val="22"/>
              </w:rPr>
            </w:pPr>
            <w:r>
              <w:rPr>
                <w:rFonts w:cs="Times New Roman"/>
                <w:szCs w:val="22"/>
              </w:rPr>
              <w:t>-</w:t>
            </w:r>
          </w:p>
        </w:tc>
        <w:tc>
          <w:tcPr>
            <w:tcW w:w="180" w:type="dxa"/>
          </w:tcPr>
          <w:p w14:paraId="092C3CE0" w14:textId="77777777" w:rsidR="00BF6311" w:rsidRPr="00011BD3" w:rsidRDefault="00BF6311" w:rsidP="0041137D">
            <w:pPr>
              <w:jc w:val="right"/>
              <w:rPr>
                <w:rFonts w:cs="Times New Roman"/>
                <w:szCs w:val="22"/>
              </w:rPr>
            </w:pPr>
          </w:p>
        </w:tc>
        <w:tc>
          <w:tcPr>
            <w:tcW w:w="1350" w:type="dxa"/>
          </w:tcPr>
          <w:p w14:paraId="0128041E" w14:textId="55B6B55C" w:rsidR="00BF6311" w:rsidRPr="00011BD3" w:rsidRDefault="00BF6311" w:rsidP="00BF6311">
            <w:pPr>
              <w:jc w:val="center"/>
              <w:rPr>
                <w:rFonts w:cs="Times New Roman"/>
                <w:szCs w:val="22"/>
              </w:rPr>
            </w:pPr>
            <w:r>
              <w:rPr>
                <w:rFonts w:cs="Times New Roman"/>
                <w:szCs w:val="22"/>
              </w:rPr>
              <w:t>-</w:t>
            </w:r>
          </w:p>
        </w:tc>
      </w:tr>
      <w:tr w:rsidR="0041137D" w:rsidRPr="003F28D6" w14:paraId="5855B19E" w14:textId="77777777" w:rsidTr="00BA7E60">
        <w:trPr>
          <w:cantSplit/>
        </w:trPr>
        <w:tc>
          <w:tcPr>
            <w:tcW w:w="4061" w:type="dxa"/>
          </w:tcPr>
          <w:p w14:paraId="03BFF6F1" w14:textId="77777777" w:rsidR="0041137D" w:rsidRPr="003F28D6" w:rsidRDefault="0041137D" w:rsidP="0041137D">
            <w:pPr>
              <w:spacing w:line="240" w:lineRule="atLeast"/>
              <w:ind w:right="-349"/>
              <w:rPr>
                <w:rFonts w:cs="Times New Roman"/>
                <w:szCs w:val="22"/>
                <w:lang w:val="en-US" w:bidi="th-TH"/>
              </w:rPr>
            </w:pPr>
            <w:r w:rsidRPr="0034434D">
              <w:rPr>
                <w:rFonts w:cs="Times New Roman"/>
                <w:szCs w:val="22"/>
              </w:rPr>
              <w:t>Service expense</w:t>
            </w:r>
          </w:p>
        </w:tc>
        <w:tc>
          <w:tcPr>
            <w:tcW w:w="1080" w:type="dxa"/>
          </w:tcPr>
          <w:p w14:paraId="767124D5" w14:textId="121C47BA" w:rsidR="0041137D" w:rsidRPr="00011BD3" w:rsidRDefault="0041137D" w:rsidP="0041137D">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380</w:t>
            </w:r>
          </w:p>
        </w:tc>
        <w:tc>
          <w:tcPr>
            <w:tcW w:w="180" w:type="dxa"/>
          </w:tcPr>
          <w:p w14:paraId="6D9F02CD"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350" w:type="dxa"/>
          </w:tcPr>
          <w:p w14:paraId="083B6365" w14:textId="7BE58140" w:rsidR="0041137D" w:rsidRPr="00011BD3" w:rsidRDefault="0041137D" w:rsidP="0041137D">
            <w:pPr>
              <w:jc w:val="right"/>
              <w:rPr>
                <w:rFonts w:cs="Times New Roman"/>
                <w:szCs w:val="22"/>
              </w:rPr>
            </w:pPr>
            <w:r>
              <w:rPr>
                <w:rFonts w:cs="Times New Roman"/>
                <w:szCs w:val="22"/>
                <w:lang w:val="en-US" w:bidi="th-TH"/>
              </w:rPr>
              <w:t>319</w:t>
            </w:r>
          </w:p>
        </w:tc>
        <w:tc>
          <w:tcPr>
            <w:tcW w:w="180" w:type="dxa"/>
          </w:tcPr>
          <w:p w14:paraId="6960C2FA"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080" w:type="dxa"/>
          </w:tcPr>
          <w:p w14:paraId="4024CDE2" w14:textId="77777777" w:rsidR="0041137D" w:rsidRPr="00011BD3" w:rsidRDefault="0041137D" w:rsidP="0041137D">
            <w:pPr>
              <w:jc w:val="center"/>
              <w:rPr>
                <w:rFonts w:cs="Times New Roman"/>
                <w:szCs w:val="22"/>
              </w:rPr>
            </w:pPr>
            <w:r w:rsidRPr="00011BD3">
              <w:rPr>
                <w:rFonts w:cs="Times New Roman"/>
                <w:szCs w:val="22"/>
              </w:rPr>
              <w:t>-</w:t>
            </w:r>
          </w:p>
        </w:tc>
        <w:tc>
          <w:tcPr>
            <w:tcW w:w="180" w:type="dxa"/>
          </w:tcPr>
          <w:p w14:paraId="5EFB2181" w14:textId="77777777" w:rsidR="0041137D" w:rsidRPr="00011BD3" w:rsidRDefault="0041137D" w:rsidP="0041137D">
            <w:pPr>
              <w:tabs>
                <w:tab w:val="decimal" w:pos="900"/>
              </w:tabs>
              <w:ind w:left="-115" w:right="-72"/>
              <w:rPr>
                <w:rFonts w:cs="Times New Roman"/>
                <w:szCs w:val="22"/>
              </w:rPr>
            </w:pPr>
          </w:p>
        </w:tc>
        <w:tc>
          <w:tcPr>
            <w:tcW w:w="1350" w:type="dxa"/>
          </w:tcPr>
          <w:p w14:paraId="634139DD" w14:textId="77777777" w:rsidR="0041137D" w:rsidRPr="00011BD3" w:rsidRDefault="0041137D" w:rsidP="0041137D">
            <w:pPr>
              <w:jc w:val="center"/>
              <w:rPr>
                <w:rFonts w:cs="Times New Roman"/>
                <w:szCs w:val="22"/>
              </w:rPr>
            </w:pPr>
            <w:r w:rsidRPr="00011BD3">
              <w:rPr>
                <w:rFonts w:cs="Times New Roman"/>
                <w:szCs w:val="22"/>
              </w:rPr>
              <w:t>-</w:t>
            </w:r>
          </w:p>
        </w:tc>
      </w:tr>
      <w:tr w:rsidR="0041137D" w:rsidRPr="003F28D6" w14:paraId="41C9DF55" w14:textId="77777777" w:rsidTr="00BA7E60">
        <w:trPr>
          <w:cantSplit/>
        </w:trPr>
        <w:tc>
          <w:tcPr>
            <w:tcW w:w="4061" w:type="dxa"/>
          </w:tcPr>
          <w:p w14:paraId="67D46641" w14:textId="77777777" w:rsidR="0041137D" w:rsidRPr="0034434D" w:rsidRDefault="0041137D" w:rsidP="0041137D">
            <w:pPr>
              <w:spacing w:line="240" w:lineRule="atLeast"/>
              <w:ind w:right="-349"/>
              <w:rPr>
                <w:rFonts w:cs="Times New Roman"/>
                <w:szCs w:val="22"/>
              </w:rPr>
            </w:pPr>
          </w:p>
        </w:tc>
        <w:tc>
          <w:tcPr>
            <w:tcW w:w="1080" w:type="dxa"/>
          </w:tcPr>
          <w:p w14:paraId="5A63CC7D" w14:textId="77777777" w:rsidR="0041137D" w:rsidRPr="00011BD3" w:rsidRDefault="0041137D" w:rsidP="0041137D">
            <w:pPr>
              <w:jc w:val="right"/>
              <w:rPr>
                <w:rFonts w:cs="Times New Roman"/>
                <w:szCs w:val="22"/>
              </w:rPr>
            </w:pPr>
          </w:p>
        </w:tc>
        <w:tc>
          <w:tcPr>
            <w:tcW w:w="180" w:type="dxa"/>
          </w:tcPr>
          <w:p w14:paraId="41A8C16F"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350" w:type="dxa"/>
          </w:tcPr>
          <w:p w14:paraId="021199FE" w14:textId="77777777" w:rsidR="0041137D" w:rsidRPr="00011BD3" w:rsidRDefault="0041137D" w:rsidP="0041137D">
            <w:pPr>
              <w:jc w:val="right"/>
              <w:rPr>
                <w:rFonts w:cs="Times New Roman"/>
                <w:szCs w:val="22"/>
              </w:rPr>
            </w:pPr>
          </w:p>
        </w:tc>
        <w:tc>
          <w:tcPr>
            <w:tcW w:w="180" w:type="dxa"/>
          </w:tcPr>
          <w:p w14:paraId="784D5081"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080" w:type="dxa"/>
          </w:tcPr>
          <w:p w14:paraId="49165DA6" w14:textId="77777777" w:rsidR="0041137D" w:rsidRPr="00011BD3" w:rsidRDefault="0041137D" w:rsidP="0041137D">
            <w:pPr>
              <w:jc w:val="center"/>
              <w:rPr>
                <w:rFonts w:cs="Times New Roman"/>
                <w:szCs w:val="22"/>
              </w:rPr>
            </w:pPr>
          </w:p>
        </w:tc>
        <w:tc>
          <w:tcPr>
            <w:tcW w:w="180" w:type="dxa"/>
          </w:tcPr>
          <w:p w14:paraId="7A1392BA" w14:textId="77777777" w:rsidR="0041137D" w:rsidRPr="00011BD3" w:rsidRDefault="0041137D" w:rsidP="0041137D">
            <w:pPr>
              <w:tabs>
                <w:tab w:val="decimal" w:pos="900"/>
              </w:tabs>
              <w:ind w:left="-115" w:right="-72"/>
              <w:rPr>
                <w:rFonts w:cs="Times New Roman"/>
                <w:szCs w:val="22"/>
              </w:rPr>
            </w:pPr>
          </w:p>
        </w:tc>
        <w:tc>
          <w:tcPr>
            <w:tcW w:w="1350" w:type="dxa"/>
          </w:tcPr>
          <w:p w14:paraId="5BF0D936" w14:textId="77777777" w:rsidR="0041137D" w:rsidRPr="00011BD3" w:rsidRDefault="0041137D" w:rsidP="0041137D">
            <w:pPr>
              <w:jc w:val="center"/>
              <w:rPr>
                <w:rFonts w:cs="Times New Roman"/>
                <w:szCs w:val="22"/>
              </w:rPr>
            </w:pPr>
          </w:p>
        </w:tc>
      </w:tr>
      <w:tr w:rsidR="0041137D" w:rsidRPr="003F28D6" w14:paraId="0362B8CD" w14:textId="77777777" w:rsidTr="00BA7E60">
        <w:trPr>
          <w:cantSplit/>
        </w:trPr>
        <w:tc>
          <w:tcPr>
            <w:tcW w:w="4061" w:type="dxa"/>
          </w:tcPr>
          <w:p w14:paraId="78899D3D" w14:textId="77777777" w:rsidR="0041137D" w:rsidRPr="003F28D6" w:rsidRDefault="0041137D" w:rsidP="0041137D">
            <w:pPr>
              <w:spacing w:line="240" w:lineRule="atLeast"/>
              <w:ind w:right="-349"/>
              <w:rPr>
                <w:rFonts w:cs="Times New Roman"/>
                <w:szCs w:val="22"/>
              </w:rPr>
            </w:pPr>
            <w:r w:rsidRPr="003F28D6">
              <w:rPr>
                <w:rFonts w:cs="Times New Roman"/>
                <w:b/>
                <w:bCs/>
                <w:szCs w:val="22"/>
              </w:rPr>
              <w:t>Key management personnel</w:t>
            </w:r>
          </w:p>
        </w:tc>
        <w:tc>
          <w:tcPr>
            <w:tcW w:w="1080" w:type="dxa"/>
          </w:tcPr>
          <w:p w14:paraId="52621370" w14:textId="77777777" w:rsidR="0041137D" w:rsidRPr="00011BD3" w:rsidRDefault="0041137D" w:rsidP="0041137D">
            <w:pPr>
              <w:jc w:val="right"/>
              <w:rPr>
                <w:rFonts w:cs="Times New Roman"/>
                <w:szCs w:val="22"/>
              </w:rPr>
            </w:pPr>
          </w:p>
        </w:tc>
        <w:tc>
          <w:tcPr>
            <w:tcW w:w="180" w:type="dxa"/>
          </w:tcPr>
          <w:p w14:paraId="17908748"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350" w:type="dxa"/>
          </w:tcPr>
          <w:p w14:paraId="1EA29599" w14:textId="77777777" w:rsidR="0041137D" w:rsidRPr="00011BD3" w:rsidRDefault="0041137D" w:rsidP="0041137D">
            <w:pPr>
              <w:jc w:val="right"/>
              <w:rPr>
                <w:rFonts w:cs="Times New Roman"/>
                <w:szCs w:val="22"/>
              </w:rPr>
            </w:pPr>
          </w:p>
        </w:tc>
        <w:tc>
          <w:tcPr>
            <w:tcW w:w="180" w:type="dxa"/>
          </w:tcPr>
          <w:p w14:paraId="5E51CA26"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080" w:type="dxa"/>
          </w:tcPr>
          <w:p w14:paraId="02C4FD28" w14:textId="77777777" w:rsidR="0041137D" w:rsidRPr="00011BD3" w:rsidRDefault="0041137D" w:rsidP="0041137D">
            <w:pPr>
              <w:jc w:val="center"/>
              <w:rPr>
                <w:rFonts w:cs="Times New Roman"/>
                <w:szCs w:val="22"/>
              </w:rPr>
            </w:pPr>
          </w:p>
        </w:tc>
        <w:tc>
          <w:tcPr>
            <w:tcW w:w="180" w:type="dxa"/>
          </w:tcPr>
          <w:p w14:paraId="5A30A9D7" w14:textId="77777777" w:rsidR="0041137D" w:rsidRPr="00011BD3" w:rsidRDefault="0041137D" w:rsidP="0041137D">
            <w:pPr>
              <w:tabs>
                <w:tab w:val="decimal" w:pos="900"/>
              </w:tabs>
              <w:ind w:left="-115" w:right="-72"/>
              <w:rPr>
                <w:rFonts w:cs="Times New Roman"/>
                <w:szCs w:val="22"/>
              </w:rPr>
            </w:pPr>
          </w:p>
        </w:tc>
        <w:tc>
          <w:tcPr>
            <w:tcW w:w="1350" w:type="dxa"/>
          </w:tcPr>
          <w:p w14:paraId="17F093CC" w14:textId="77777777" w:rsidR="0041137D" w:rsidRPr="00011BD3" w:rsidRDefault="0041137D" w:rsidP="0041137D">
            <w:pPr>
              <w:jc w:val="center"/>
              <w:rPr>
                <w:rFonts w:cs="Times New Roman"/>
                <w:szCs w:val="22"/>
              </w:rPr>
            </w:pPr>
          </w:p>
        </w:tc>
      </w:tr>
      <w:tr w:rsidR="0041137D" w:rsidRPr="00E1174F" w14:paraId="01AADB6A" w14:textId="77777777" w:rsidTr="00BA7E60">
        <w:trPr>
          <w:cantSplit/>
          <w:trHeight w:val="208"/>
        </w:trPr>
        <w:tc>
          <w:tcPr>
            <w:tcW w:w="4061" w:type="dxa"/>
          </w:tcPr>
          <w:p w14:paraId="7D585315" w14:textId="77777777" w:rsidR="0041137D" w:rsidRPr="003F28D6" w:rsidRDefault="0041137D" w:rsidP="0041137D">
            <w:pPr>
              <w:spacing w:line="240" w:lineRule="atLeast"/>
              <w:ind w:right="-349"/>
              <w:rPr>
                <w:rFonts w:cs="Times New Roman"/>
                <w:szCs w:val="22"/>
              </w:rPr>
            </w:pPr>
            <w:r>
              <w:rPr>
                <w:rFonts w:cs="Times New Roman"/>
                <w:szCs w:val="22"/>
              </w:rPr>
              <w:t>Consultant fee</w:t>
            </w:r>
          </w:p>
        </w:tc>
        <w:tc>
          <w:tcPr>
            <w:tcW w:w="1080" w:type="dxa"/>
            <w:tcBorders>
              <w:bottom w:val="single" w:sz="4" w:space="0" w:color="auto"/>
            </w:tcBorders>
          </w:tcPr>
          <w:p w14:paraId="407838D3" w14:textId="152B0DEE" w:rsidR="0041137D" w:rsidRPr="00E1174F" w:rsidRDefault="0041137D" w:rsidP="0041137D">
            <w:pPr>
              <w:pStyle w:val="acctfourfigures"/>
              <w:tabs>
                <w:tab w:val="clear" w:pos="765"/>
                <w:tab w:val="decimal" w:pos="855"/>
              </w:tabs>
              <w:spacing w:line="240" w:lineRule="atLeast"/>
              <w:ind w:left="-108" w:right="-349"/>
              <w:jc w:val="both"/>
              <w:rPr>
                <w:rFonts w:cs="Times New Roman"/>
                <w:szCs w:val="22"/>
              </w:rPr>
            </w:pPr>
            <w:r>
              <w:rPr>
                <w:rFonts w:cs="Times New Roman"/>
                <w:szCs w:val="22"/>
              </w:rPr>
              <w:t>450</w:t>
            </w:r>
          </w:p>
        </w:tc>
        <w:tc>
          <w:tcPr>
            <w:tcW w:w="180" w:type="dxa"/>
          </w:tcPr>
          <w:p w14:paraId="5F28DB94" w14:textId="77777777" w:rsidR="0041137D" w:rsidRPr="00E1174F" w:rsidRDefault="0041137D" w:rsidP="0041137D">
            <w:pPr>
              <w:pStyle w:val="acctfourfigures"/>
              <w:tabs>
                <w:tab w:val="clear" w:pos="765"/>
                <w:tab w:val="decimal" w:pos="855"/>
              </w:tabs>
              <w:spacing w:line="240" w:lineRule="atLeast"/>
              <w:ind w:left="-108" w:right="-349"/>
              <w:jc w:val="both"/>
              <w:rPr>
                <w:rFonts w:cs="Times New Roman"/>
                <w:szCs w:val="22"/>
              </w:rPr>
            </w:pPr>
          </w:p>
        </w:tc>
        <w:tc>
          <w:tcPr>
            <w:tcW w:w="1350" w:type="dxa"/>
            <w:tcBorders>
              <w:bottom w:val="single" w:sz="4" w:space="0" w:color="auto"/>
            </w:tcBorders>
          </w:tcPr>
          <w:p w14:paraId="3D7CB04E" w14:textId="08497972" w:rsidR="0041137D" w:rsidRPr="00E1174F" w:rsidRDefault="0041137D" w:rsidP="0041137D">
            <w:pPr>
              <w:pStyle w:val="acctfourfigures"/>
              <w:tabs>
                <w:tab w:val="clear" w:pos="765"/>
                <w:tab w:val="decimal" w:pos="855"/>
              </w:tabs>
              <w:spacing w:line="240" w:lineRule="atLeast"/>
              <w:ind w:left="-108"/>
              <w:jc w:val="right"/>
              <w:rPr>
                <w:rFonts w:cs="Times New Roman"/>
                <w:szCs w:val="22"/>
              </w:rPr>
            </w:pPr>
            <w:r w:rsidRPr="000A319F">
              <w:rPr>
                <w:rFonts w:cs="Times New Roman"/>
                <w:szCs w:val="22"/>
                <w:lang w:val="en-US" w:bidi="th-TH"/>
              </w:rPr>
              <w:t>450</w:t>
            </w:r>
          </w:p>
        </w:tc>
        <w:tc>
          <w:tcPr>
            <w:tcW w:w="180" w:type="dxa"/>
          </w:tcPr>
          <w:p w14:paraId="73847D9E" w14:textId="77777777" w:rsidR="0041137D" w:rsidRPr="00E1174F" w:rsidRDefault="0041137D" w:rsidP="0041137D">
            <w:pPr>
              <w:pStyle w:val="acctfourfigures"/>
              <w:tabs>
                <w:tab w:val="clear" w:pos="765"/>
                <w:tab w:val="decimal" w:pos="855"/>
              </w:tabs>
              <w:spacing w:line="240" w:lineRule="atLeast"/>
              <w:ind w:left="-108" w:right="-349"/>
              <w:jc w:val="both"/>
              <w:rPr>
                <w:rFonts w:cs="Times New Roman"/>
                <w:szCs w:val="22"/>
              </w:rPr>
            </w:pPr>
          </w:p>
        </w:tc>
        <w:tc>
          <w:tcPr>
            <w:tcW w:w="1080" w:type="dxa"/>
            <w:tcBorders>
              <w:bottom w:val="single" w:sz="4" w:space="0" w:color="auto"/>
            </w:tcBorders>
          </w:tcPr>
          <w:p w14:paraId="3CD41C12" w14:textId="2FC21118" w:rsidR="0041137D" w:rsidRPr="00E1174F" w:rsidRDefault="0041137D" w:rsidP="0041137D">
            <w:pPr>
              <w:pStyle w:val="acctfourfigures"/>
              <w:tabs>
                <w:tab w:val="clear" w:pos="765"/>
                <w:tab w:val="decimal" w:pos="523"/>
              </w:tabs>
              <w:spacing w:line="240" w:lineRule="atLeast"/>
              <w:ind w:left="-108" w:right="-349"/>
              <w:jc w:val="both"/>
              <w:rPr>
                <w:rFonts w:cs="Times New Roman"/>
                <w:szCs w:val="22"/>
              </w:rPr>
            </w:pPr>
            <w:r>
              <w:rPr>
                <w:rFonts w:cs="Times New Roman"/>
                <w:szCs w:val="22"/>
              </w:rPr>
              <w:t>-</w:t>
            </w:r>
          </w:p>
        </w:tc>
        <w:tc>
          <w:tcPr>
            <w:tcW w:w="180" w:type="dxa"/>
          </w:tcPr>
          <w:p w14:paraId="3045BA2D" w14:textId="77777777" w:rsidR="0041137D" w:rsidRPr="00E1174F" w:rsidRDefault="0041137D" w:rsidP="0041137D">
            <w:pPr>
              <w:pStyle w:val="acctfourfigures"/>
              <w:tabs>
                <w:tab w:val="clear" w:pos="765"/>
                <w:tab w:val="decimal" w:pos="855"/>
              </w:tabs>
              <w:spacing w:line="240" w:lineRule="atLeast"/>
              <w:ind w:left="-108" w:right="-349"/>
              <w:jc w:val="both"/>
              <w:rPr>
                <w:rFonts w:cs="Times New Roman"/>
                <w:szCs w:val="22"/>
              </w:rPr>
            </w:pPr>
          </w:p>
        </w:tc>
        <w:tc>
          <w:tcPr>
            <w:tcW w:w="1350" w:type="dxa"/>
            <w:tcBorders>
              <w:bottom w:val="single" w:sz="4" w:space="0" w:color="auto"/>
            </w:tcBorders>
          </w:tcPr>
          <w:p w14:paraId="7E042FCE" w14:textId="3093D2A0" w:rsidR="0041137D" w:rsidRPr="00E1174F" w:rsidRDefault="00826FE3" w:rsidP="00826FE3">
            <w:pPr>
              <w:jc w:val="center"/>
              <w:rPr>
                <w:rFonts w:cs="Times New Roman"/>
                <w:szCs w:val="22"/>
              </w:rPr>
            </w:pPr>
            <w:r>
              <w:rPr>
                <w:rFonts w:cs="Times New Roman"/>
                <w:szCs w:val="22"/>
              </w:rPr>
              <w:t>-</w:t>
            </w:r>
          </w:p>
        </w:tc>
      </w:tr>
      <w:tr w:rsidR="0041137D" w:rsidRPr="003F28D6" w14:paraId="11D24872" w14:textId="77777777" w:rsidTr="00BA7E60">
        <w:trPr>
          <w:cantSplit/>
        </w:trPr>
        <w:tc>
          <w:tcPr>
            <w:tcW w:w="4061" w:type="dxa"/>
          </w:tcPr>
          <w:p w14:paraId="12B02270" w14:textId="77777777" w:rsidR="0041137D" w:rsidRPr="003F28D6" w:rsidRDefault="0041137D" w:rsidP="0041137D">
            <w:pPr>
              <w:spacing w:line="240" w:lineRule="atLeast"/>
              <w:ind w:right="-349"/>
              <w:rPr>
                <w:rFonts w:cs="Times New Roman"/>
                <w:szCs w:val="22"/>
              </w:rPr>
            </w:pPr>
            <w:r w:rsidRPr="003F28D6">
              <w:rPr>
                <w:rFonts w:cs="Times New Roman"/>
                <w:szCs w:val="22"/>
              </w:rPr>
              <w:t>Key management personnel compensation</w:t>
            </w:r>
          </w:p>
        </w:tc>
        <w:tc>
          <w:tcPr>
            <w:tcW w:w="1080" w:type="dxa"/>
            <w:tcBorders>
              <w:top w:val="single" w:sz="4" w:space="0" w:color="auto"/>
            </w:tcBorders>
          </w:tcPr>
          <w:p w14:paraId="0A25ED9F" w14:textId="77777777" w:rsidR="0041137D" w:rsidRPr="00011BD3" w:rsidRDefault="0041137D" w:rsidP="0041137D">
            <w:pPr>
              <w:jc w:val="right"/>
              <w:rPr>
                <w:rFonts w:cs="Times New Roman"/>
                <w:szCs w:val="22"/>
              </w:rPr>
            </w:pPr>
          </w:p>
        </w:tc>
        <w:tc>
          <w:tcPr>
            <w:tcW w:w="180" w:type="dxa"/>
          </w:tcPr>
          <w:p w14:paraId="6C19A974"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350" w:type="dxa"/>
            <w:tcBorders>
              <w:top w:val="single" w:sz="4" w:space="0" w:color="auto"/>
            </w:tcBorders>
          </w:tcPr>
          <w:p w14:paraId="2F86A5ED" w14:textId="77777777" w:rsidR="0041137D" w:rsidRPr="00011BD3" w:rsidRDefault="0041137D" w:rsidP="0041137D">
            <w:pPr>
              <w:jc w:val="right"/>
              <w:rPr>
                <w:rFonts w:cs="Times New Roman"/>
                <w:szCs w:val="22"/>
              </w:rPr>
            </w:pPr>
          </w:p>
        </w:tc>
        <w:tc>
          <w:tcPr>
            <w:tcW w:w="180" w:type="dxa"/>
          </w:tcPr>
          <w:p w14:paraId="5B984665" w14:textId="77777777" w:rsidR="0041137D" w:rsidRPr="00011BD3" w:rsidRDefault="0041137D" w:rsidP="0041137D">
            <w:pPr>
              <w:pStyle w:val="acctfourfigures"/>
              <w:tabs>
                <w:tab w:val="clear" w:pos="765"/>
                <w:tab w:val="decimal" w:pos="877"/>
              </w:tabs>
              <w:spacing w:line="240" w:lineRule="atLeast"/>
              <w:ind w:right="-90"/>
              <w:rPr>
                <w:rFonts w:cs="Times New Roman"/>
                <w:szCs w:val="22"/>
              </w:rPr>
            </w:pPr>
          </w:p>
        </w:tc>
        <w:tc>
          <w:tcPr>
            <w:tcW w:w="1080" w:type="dxa"/>
            <w:tcBorders>
              <w:top w:val="single" w:sz="4" w:space="0" w:color="auto"/>
            </w:tcBorders>
          </w:tcPr>
          <w:p w14:paraId="7BD16D99" w14:textId="77777777" w:rsidR="0041137D" w:rsidRPr="00011BD3" w:rsidRDefault="0041137D" w:rsidP="0041137D">
            <w:pPr>
              <w:jc w:val="center"/>
              <w:rPr>
                <w:rFonts w:cs="Times New Roman"/>
                <w:szCs w:val="22"/>
              </w:rPr>
            </w:pPr>
          </w:p>
        </w:tc>
        <w:tc>
          <w:tcPr>
            <w:tcW w:w="180" w:type="dxa"/>
          </w:tcPr>
          <w:p w14:paraId="2C668FC7" w14:textId="77777777" w:rsidR="0041137D" w:rsidRPr="00011BD3" w:rsidRDefault="0041137D" w:rsidP="0041137D">
            <w:pPr>
              <w:tabs>
                <w:tab w:val="decimal" w:pos="900"/>
              </w:tabs>
              <w:ind w:left="-115" w:right="-72"/>
              <w:rPr>
                <w:rFonts w:cs="Times New Roman"/>
                <w:szCs w:val="22"/>
              </w:rPr>
            </w:pPr>
          </w:p>
        </w:tc>
        <w:tc>
          <w:tcPr>
            <w:tcW w:w="1350" w:type="dxa"/>
            <w:tcBorders>
              <w:top w:val="single" w:sz="4" w:space="0" w:color="auto"/>
            </w:tcBorders>
          </w:tcPr>
          <w:p w14:paraId="75A68F3F" w14:textId="77777777" w:rsidR="0041137D" w:rsidRPr="00011BD3" w:rsidRDefault="0041137D" w:rsidP="0041137D">
            <w:pPr>
              <w:jc w:val="center"/>
              <w:rPr>
                <w:rFonts w:cs="Times New Roman"/>
                <w:szCs w:val="22"/>
              </w:rPr>
            </w:pPr>
          </w:p>
        </w:tc>
      </w:tr>
      <w:tr w:rsidR="0041137D" w:rsidRPr="003F28D6" w14:paraId="78235266" w14:textId="77777777" w:rsidTr="00BA7E60">
        <w:trPr>
          <w:cantSplit/>
        </w:trPr>
        <w:tc>
          <w:tcPr>
            <w:tcW w:w="4061" w:type="dxa"/>
          </w:tcPr>
          <w:p w14:paraId="4B31E7E6" w14:textId="77777777" w:rsidR="0041137D" w:rsidRPr="003F28D6" w:rsidRDefault="0041137D" w:rsidP="0041137D">
            <w:pPr>
              <w:spacing w:line="240" w:lineRule="atLeast"/>
              <w:ind w:right="-349"/>
              <w:rPr>
                <w:rFonts w:cs="Times New Roman"/>
                <w:szCs w:val="22"/>
              </w:rPr>
            </w:pPr>
            <w:r w:rsidRPr="003F28D6">
              <w:rPr>
                <w:rFonts w:cs="Times New Roman"/>
                <w:szCs w:val="22"/>
              </w:rPr>
              <w:t xml:space="preserve">     Short-term benefits</w:t>
            </w:r>
          </w:p>
        </w:tc>
        <w:tc>
          <w:tcPr>
            <w:tcW w:w="1080" w:type="dxa"/>
          </w:tcPr>
          <w:p w14:paraId="549A3C05" w14:textId="09628168"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12,703</w:t>
            </w:r>
          </w:p>
        </w:tc>
        <w:tc>
          <w:tcPr>
            <w:tcW w:w="180" w:type="dxa"/>
          </w:tcPr>
          <w:p w14:paraId="3BFD6103"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350" w:type="dxa"/>
          </w:tcPr>
          <w:p w14:paraId="027F77BA" w14:textId="2B386BBC"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26,159</w:t>
            </w:r>
          </w:p>
        </w:tc>
        <w:tc>
          <w:tcPr>
            <w:tcW w:w="180" w:type="dxa"/>
          </w:tcPr>
          <w:p w14:paraId="6F20C08E"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080" w:type="dxa"/>
          </w:tcPr>
          <w:p w14:paraId="56880B50" w14:textId="60F97B79"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4,444</w:t>
            </w:r>
          </w:p>
        </w:tc>
        <w:tc>
          <w:tcPr>
            <w:tcW w:w="180" w:type="dxa"/>
          </w:tcPr>
          <w:p w14:paraId="3C26D30E"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350" w:type="dxa"/>
          </w:tcPr>
          <w:p w14:paraId="387B9581" w14:textId="6680A5EA"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4,186</w:t>
            </w:r>
          </w:p>
        </w:tc>
      </w:tr>
      <w:tr w:rsidR="0041137D" w:rsidRPr="003F28D6" w14:paraId="3287FAD5" w14:textId="77777777" w:rsidTr="00BA7E60">
        <w:trPr>
          <w:cantSplit/>
          <w:trHeight w:val="252"/>
        </w:trPr>
        <w:tc>
          <w:tcPr>
            <w:tcW w:w="4061" w:type="dxa"/>
          </w:tcPr>
          <w:p w14:paraId="7E1CF967" w14:textId="77777777" w:rsidR="0041137D" w:rsidRPr="003F28D6" w:rsidRDefault="0041137D" w:rsidP="0041137D">
            <w:pPr>
              <w:spacing w:line="240" w:lineRule="atLeast"/>
              <w:rPr>
                <w:rFonts w:cs="Times New Roman"/>
                <w:szCs w:val="22"/>
              </w:rPr>
            </w:pPr>
            <w:r w:rsidRPr="003F28D6">
              <w:rPr>
                <w:rFonts w:cs="Times New Roman"/>
                <w:szCs w:val="22"/>
              </w:rPr>
              <w:t xml:space="preserve">     Post-employment benefits</w:t>
            </w:r>
          </w:p>
        </w:tc>
        <w:tc>
          <w:tcPr>
            <w:tcW w:w="1080" w:type="dxa"/>
          </w:tcPr>
          <w:p w14:paraId="3898E96B" w14:textId="7394C503"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839</w:t>
            </w:r>
          </w:p>
        </w:tc>
        <w:tc>
          <w:tcPr>
            <w:tcW w:w="180" w:type="dxa"/>
          </w:tcPr>
          <w:p w14:paraId="5D3F713B"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350" w:type="dxa"/>
          </w:tcPr>
          <w:p w14:paraId="65E7C996" w14:textId="7A116DEE"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1,354</w:t>
            </w:r>
          </w:p>
        </w:tc>
        <w:tc>
          <w:tcPr>
            <w:tcW w:w="180" w:type="dxa"/>
          </w:tcPr>
          <w:p w14:paraId="082D6194" w14:textId="77777777" w:rsidR="0041137D" w:rsidRPr="00011BD3" w:rsidRDefault="0041137D" w:rsidP="0041137D">
            <w:pPr>
              <w:pStyle w:val="acctfourfigures"/>
              <w:tabs>
                <w:tab w:val="clear" w:pos="765"/>
                <w:tab w:val="decimal" w:pos="846"/>
              </w:tabs>
              <w:spacing w:line="240" w:lineRule="atLeast"/>
              <w:ind w:left="-108"/>
              <w:jc w:val="right"/>
              <w:rPr>
                <w:rFonts w:cs="Times New Roman"/>
                <w:szCs w:val="22"/>
                <w:lang w:val="en-US" w:bidi="th-TH"/>
              </w:rPr>
            </w:pPr>
          </w:p>
        </w:tc>
        <w:tc>
          <w:tcPr>
            <w:tcW w:w="1080" w:type="dxa"/>
          </w:tcPr>
          <w:p w14:paraId="50051553" w14:textId="73FD3756"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137</w:t>
            </w:r>
          </w:p>
        </w:tc>
        <w:tc>
          <w:tcPr>
            <w:tcW w:w="180" w:type="dxa"/>
          </w:tcPr>
          <w:p w14:paraId="6E0FF195" w14:textId="77777777" w:rsidR="0041137D" w:rsidRPr="00011BD3" w:rsidRDefault="0041137D" w:rsidP="0041137D">
            <w:pPr>
              <w:pStyle w:val="acctfourfigures"/>
              <w:tabs>
                <w:tab w:val="clear" w:pos="765"/>
                <w:tab w:val="decimal" w:pos="846"/>
              </w:tabs>
              <w:spacing w:line="240" w:lineRule="atLeast"/>
              <w:ind w:left="-108"/>
              <w:jc w:val="right"/>
              <w:rPr>
                <w:rFonts w:cs="Times New Roman"/>
                <w:szCs w:val="22"/>
                <w:lang w:val="en-US" w:bidi="th-TH"/>
              </w:rPr>
            </w:pPr>
          </w:p>
        </w:tc>
        <w:tc>
          <w:tcPr>
            <w:tcW w:w="1350" w:type="dxa"/>
          </w:tcPr>
          <w:p w14:paraId="74B3D890" w14:textId="2BA4BD28"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311</w:t>
            </w:r>
          </w:p>
        </w:tc>
      </w:tr>
      <w:tr w:rsidR="0041137D" w:rsidRPr="003F28D6" w14:paraId="74FF25C0" w14:textId="77777777" w:rsidTr="00BA7E60">
        <w:trPr>
          <w:cantSplit/>
          <w:trHeight w:val="252"/>
        </w:trPr>
        <w:tc>
          <w:tcPr>
            <w:tcW w:w="4061" w:type="dxa"/>
          </w:tcPr>
          <w:p w14:paraId="25AE9439" w14:textId="77777777" w:rsidR="0041137D" w:rsidRPr="00156634" w:rsidRDefault="0041137D" w:rsidP="0041137D">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14:paraId="35791631" w14:textId="2D56EF77" w:rsidR="0041137D" w:rsidRPr="00011BD3" w:rsidRDefault="0041137D" w:rsidP="0041137D">
            <w:pPr>
              <w:pStyle w:val="acctfourfigures"/>
              <w:tabs>
                <w:tab w:val="clear" w:pos="765"/>
              </w:tabs>
              <w:spacing w:line="240" w:lineRule="atLeast"/>
              <w:ind w:left="-712" w:right="264"/>
              <w:jc w:val="right"/>
              <w:rPr>
                <w:rFonts w:cs="Times New Roman"/>
                <w:szCs w:val="22"/>
                <w:lang w:val="en-US" w:bidi="th-TH"/>
              </w:rPr>
            </w:pPr>
            <w:r>
              <w:rPr>
                <w:rFonts w:cs="Times New Roman"/>
                <w:szCs w:val="22"/>
                <w:lang w:val="en-US" w:bidi="th-TH"/>
              </w:rPr>
              <w:t>-</w:t>
            </w:r>
          </w:p>
        </w:tc>
        <w:tc>
          <w:tcPr>
            <w:tcW w:w="180" w:type="dxa"/>
          </w:tcPr>
          <w:p w14:paraId="01551438"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350" w:type="dxa"/>
            <w:tcBorders>
              <w:bottom w:val="single" w:sz="4" w:space="0" w:color="auto"/>
            </w:tcBorders>
          </w:tcPr>
          <w:p w14:paraId="37F56796" w14:textId="39D0A99E"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w:t>
            </w:r>
          </w:p>
        </w:tc>
        <w:tc>
          <w:tcPr>
            <w:tcW w:w="180" w:type="dxa"/>
          </w:tcPr>
          <w:p w14:paraId="5C93A4A8" w14:textId="77777777" w:rsidR="0041137D" w:rsidRPr="00011BD3" w:rsidRDefault="0041137D" w:rsidP="0041137D">
            <w:pPr>
              <w:pStyle w:val="acctfourfigures"/>
              <w:tabs>
                <w:tab w:val="clear" w:pos="765"/>
                <w:tab w:val="decimal" w:pos="846"/>
              </w:tabs>
              <w:spacing w:line="240" w:lineRule="atLeast"/>
              <w:ind w:left="-108"/>
              <w:jc w:val="right"/>
              <w:rPr>
                <w:rFonts w:cs="Times New Roman"/>
                <w:szCs w:val="22"/>
                <w:lang w:val="en-US" w:bidi="th-TH"/>
              </w:rPr>
            </w:pPr>
          </w:p>
        </w:tc>
        <w:tc>
          <w:tcPr>
            <w:tcW w:w="1080" w:type="dxa"/>
            <w:tcBorders>
              <w:bottom w:val="single" w:sz="4" w:space="0" w:color="auto"/>
            </w:tcBorders>
          </w:tcPr>
          <w:p w14:paraId="2720AB0E" w14:textId="5440CC63" w:rsidR="0041137D" w:rsidRPr="00E1174F" w:rsidRDefault="0041137D" w:rsidP="0041137D">
            <w:pPr>
              <w:pStyle w:val="acctfourfigures"/>
              <w:tabs>
                <w:tab w:val="clear" w:pos="765"/>
                <w:tab w:val="decimal" w:pos="640"/>
              </w:tabs>
              <w:spacing w:line="240" w:lineRule="atLeast"/>
              <w:rPr>
                <w:rFonts w:cs="Times New Roman"/>
                <w:szCs w:val="22"/>
              </w:rPr>
            </w:pPr>
            <w:r>
              <w:rPr>
                <w:rFonts w:cs="Times New Roman"/>
                <w:szCs w:val="22"/>
              </w:rPr>
              <w:t>-</w:t>
            </w:r>
          </w:p>
        </w:tc>
        <w:tc>
          <w:tcPr>
            <w:tcW w:w="180" w:type="dxa"/>
          </w:tcPr>
          <w:p w14:paraId="2B4F12C0" w14:textId="77777777" w:rsidR="0041137D" w:rsidRPr="00011BD3" w:rsidRDefault="0041137D" w:rsidP="0041137D">
            <w:pPr>
              <w:pStyle w:val="acctfourfigures"/>
              <w:tabs>
                <w:tab w:val="clear" w:pos="765"/>
                <w:tab w:val="decimal" w:pos="846"/>
              </w:tabs>
              <w:spacing w:line="240" w:lineRule="atLeast"/>
              <w:ind w:left="-108"/>
              <w:jc w:val="right"/>
              <w:rPr>
                <w:rFonts w:cs="Times New Roman"/>
                <w:szCs w:val="22"/>
                <w:lang w:val="en-US" w:bidi="th-TH"/>
              </w:rPr>
            </w:pPr>
          </w:p>
        </w:tc>
        <w:tc>
          <w:tcPr>
            <w:tcW w:w="1350" w:type="dxa"/>
            <w:tcBorders>
              <w:bottom w:val="single" w:sz="4" w:space="0" w:color="auto"/>
            </w:tcBorders>
          </w:tcPr>
          <w:p w14:paraId="138F215A" w14:textId="20E28DD8" w:rsidR="0041137D" w:rsidRPr="00011BD3" w:rsidRDefault="0041137D" w:rsidP="00B641EF">
            <w:pPr>
              <w:pStyle w:val="acctfourfigures"/>
              <w:tabs>
                <w:tab w:val="clear" w:pos="765"/>
              </w:tabs>
              <w:spacing w:line="240" w:lineRule="atLeast"/>
              <w:ind w:left="-795" w:right="557"/>
              <w:jc w:val="right"/>
              <w:rPr>
                <w:rFonts w:cs="Times New Roman"/>
                <w:szCs w:val="22"/>
                <w:lang w:val="en-US" w:bidi="th-TH"/>
              </w:rPr>
            </w:pPr>
            <w:r w:rsidRPr="00E1174F">
              <w:rPr>
                <w:rFonts w:cs="Times New Roman"/>
                <w:szCs w:val="22"/>
              </w:rPr>
              <w:t>-</w:t>
            </w:r>
          </w:p>
        </w:tc>
      </w:tr>
      <w:tr w:rsidR="0041137D" w:rsidRPr="003F28D6" w14:paraId="54536BFF" w14:textId="77777777" w:rsidTr="00BA7E60">
        <w:trPr>
          <w:cantSplit/>
          <w:trHeight w:val="252"/>
        </w:trPr>
        <w:tc>
          <w:tcPr>
            <w:tcW w:w="4061" w:type="dxa"/>
          </w:tcPr>
          <w:p w14:paraId="7B582F75" w14:textId="77777777" w:rsidR="0041137D" w:rsidRPr="00156634" w:rsidRDefault="0041137D" w:rsidP="0041137D">
            <w:pPr>
              <w:spacing w:line="240" w:lineRule="atLeast"/>
              <w:ind w:right="-349"/>
              <w:rPr>
                <w:rFonts w:cs="Times New Roman"/>
                <w:szCs w:val="22"/>
              </w:rPr>
            </w:pPr>
            <w:r w:rsidRPr="003F28D6">
              <w:rPr>
                <w:rFonts w:cs="Times New Roman"/>
                <w:b/>
                <w:bCs/>
                <w:szCs w:val="22"/>
              </w:rPr>
              <w:t>Total key management personnel</w:t>
            </w:r>
          </w:p>
        </w:tc>
        <w:tc>
          <w:tcPr>
            <w:tcW w:w="1080" w:type="dxa"/>
            <w:tcBorders>
              <w:top w:val="single" w:sz="4" w:space="0" w:color="auto"/>
            </w:tcBorders>
          </w:tcPr>
          <w:p w14:paraId="01218D53" w14:textId="77777777" w:rsidR="0041137D"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14:paraId="7F375954"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350" w:type="dxa"/>
            <w:tcBorders>
              <w:top w:val="single" w:sz="4" w:space="0" w:color="auto"/>
            </w:tcBorders>
          </w:tcPr>
          <w:p w14:paraId="096AE3DB"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14:paraId="64B3FCA2" w14:textId="77777777" w:rsidR="0041137D" w:rsidRPr="00011BD3" w:rsidRDefault="0041137D" w:rsidP="0041137D">
            <w:pPr>
              <w:pStyle w:val="acctfourfigures"/>
              <w:tabs>
                <w:tab w:val="clear" w:pos="765"/>
                <w:tab w:val="decimal" w:pos="846"/>
              </w:tabs>
              <w:spacing w:line="240" w:lineRule="atLeast"/>
              <w:ind w:left="-108"/>
              <w:jc w:val="right"/>
              <w:rPr>
                <w:rFonts w:cs="Times New Roman"/>
                <w:szCs w:val="22"/>
                <w:lang w:val="en-US" w:bidi="th-TH"/>
              </w:rPr>
            </w:pPr>
          </w:p>
        </w:tc>
        <w:tc>
          <w:tcPr>
            <w:tcW w:w="1080" w:type="dxa"/>
            <w:tcBorders>
              <w:top w:val="single" w:sz="4" w:space="0" w:color="auto"/>
            </w:tcBorders>
          </w:tcPr>
          <w:p w14:paraId="67EFB5E8" w14:textId="77777777" w:rsidR="0041137D" w:rsidRPr="00E1174F" w:rsidRDefault="0041137D" w:rsidP="0041137D">
            <w:pPr>
              <w:pStyle w:val="acctfourfigures"/>
              <w:tabs>
                <w:tab w:val="clear" w:pos="765"/>
                <w:tab w:val="decimal" w:pos="640"/>
              </w:tabs>
              <w:spacing w:line="240" w:lineRule="atLeast"/>
              <w:rPr>
                <w:rFonts w:cs="Times New Roman"/>
                <w:szCs w:val="22"/>
              </w:rPr>
            </w:pPr>
          </w:p>
        </w:tc>
        <w:tc>
          <w:tcPr>
            <w:tcW w:w="180" w:type="dxa"/>
          </w:tcPr>
          <w:p w14:paraId="72226410" w14:textId="77777777" w:rsidR="0041137D" w:rsidRPr="00011BD3" w:rsidRDefault="0041137D" w:rsidP="0041137D">
            <w:pPr>
              <w:pStyle w:val="acctfourfigures"/>
              <w:tabs>
                <w:tab w:val="clear" w:pos="765"/>
                <w:tab w:val="decimal" w:pos="846"/>
              </w:tabs>
              <w:spacing w:line="240" w:lineRule="atLeast"/>
              <w:ind w:left="-108"/>
              <w:jc w:val="right"/>
              <w:rPr>
                <w:rFonts w:cs="Times New Roman"/>
                <w:szCs w:val="22"/>
                <w:lang w:val="en-US" w:bidi="th-TH"/>
              </w:rPr>
            </w:pPr>
          </w:p>
        </w:tc>
        <w:tc>
          <w:tcPr>
            <w:tcW w:w="1350" w:type="dxa"/>
            <w:tcBorders>
              <w:top w:val="single" w:sz="4" w:space="0" w:color="auto"/>
            </w:tcBorders>
          </w:tcPr>
          <w:p w14:paraId="2C65B166" w14:textId="77777777" w:rsidR="0041137D" w:rsidRPr="00011BD3" w:rsidRDefault="0041137D" w:rsidP="0041137D">
            <w:pPr>
              <w:pStyle w:val="acctfourfigures"/>
              <w:tabs>
                <w:tab w:val="clear" w:pos="765"/>
                <w:tab w:val="decimal" w:pos="855"/>
              </w:tabs>
              <w:spacing w:line="240" w:lineRule="atLeast"/>
              <w:ind w:left="-108"/>
              <w:jc w:val="right"/>
              <w:rPr>
                <w:rFonts w:cs="Times New Roman"/>
                <w:szCs w:val="22"/>
                <w:lang w:val="en-US" w:bidi="th-TH"/>
              </w:rPr>
            </w:pPr>
          </w:p>
        </w:tc>
      </w:tr>
      <w:tr w:rsidR="0041137D" w:rsidRPr="003F28D6" w14:paraId="5ADE3E23" w14:textId="77777777" w:rsidTr="00BA7E60">
        <w:trPr>
          <w:cantSplit/>
        </w:trPr>
        <w:tc>
          <w:tcPr>
            <w:tcW w:w="4061" w:type="dxa"/>
          </w:tcPr>
          <w:p w14:paraId="1F62FC97" w14:textId="77777777" w:rsidR="0041137D" w:rsidRPr="00A03C56" w:rsidRDefault="0041137D" w:rsidP="0041137D">
            <w:pPr>
              <w:pStyle w:val="acctfourfigures"/>
              <w:tabs>
                <w:tab w:val="clear" w:pos="765"/>
                <w:tab w:val="decimal" w:pos="877"/>
              </w:tabs>
              <w:spacing w:line="240" w:lineRule="atLeast"/>
              <w:ind w:right="-90"/>
              <w:rPr>
                <w:rFonts w:cs="Times New Roman"/>
                <w:b/>
                <w:bCs/>
                <w:szCs w:val="22"/>
              </w:rPr>
            </w:pPr>
            <w:r>
              <w:rPr>
                <w:rFonts w:cs="Times New Roman"/>
                <w:b/>
                <w:bCs/>
                <w:szCs w:val="22"/>
              </w:rPr>
              <w:t xml:space="preserve">     </w:t>
            </w:r>
            <w:r w:rsidRPr="00A03C56">
              <w:rPr>
                <w:rFonts w:cs="Times New Roman"/>
                <w:b/>
                <w:bCs/>
                <w:szCs w:val="22"/>
              </w:rPr>
              <w:t>compensation</w:t>
            </w:r>
          </w:p>
        </w:tc>
        <w:tc>
          <w:tcPr>
            <w:tcW w:w="1080" w:type="dxa"/>
            <w:tcBorders>
              <w:bottom w:val="double" w:sz="4" w:space="0" w:color="auto"/>
            </w:tcBorders>
          </w:tcPr>
          <w:p w14:paraId="3380F65C" w14:textId="7D600073" w:rsidR="0041137D" w:rsidRPr="00011BD3" w:rsidRDefault="0041137D" w:rsidP="0041137D">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13,542</w:t>
            </w:r>
          </w:p>
        </w:tc>
        <w:tc>
          <w:tcPr>
            <w:tcW w:w="180" w:type="dxa"/>
          </w:tcPr>
          <w:p w14:paraId="75780887" w14:textId="77777777" w:rsidR="0041137D" w:rsidRPr="00011BD3" w:rsidRDefault="0041137D" w:rsidP="0041137D">
            <w:pPr>
              <w:pStyle w:val="acctfourfigures"/>
              <w:tabs>
                <w:tab w:val="clear" w:pos="765"/>
                <w:tab w:val="decimal" w:pos="846"/>
              </w:tabs>
              <w:spacing w:line="240" w:lineRule="atLeast"/>
              <w:ind w:left="-108"/>
              <w:jc w:val="right"/>
              <w:rPr>
                <w:rFonts w:cs="Times New Roman"/>
                <w:b/>
                <w:bCs/>
                <w:szCs w:val="22"/>
                <w:lang w:val="en-US" w:bidi="th-TH"/>
              </w:rPr>
            </w:pPr>
          </w:p>
        </w:tc>
        <w:tc>
          <w:tcPr>
            <w:tcW w:w="1350" w:type="dxa"/>
            <w:tcBorders>
              <w:bottom w:val="double" w:sz="4" w:space="0" w:color="auto"/>
            </w:tcBorders>
          </w:tcPr>
          <w:p w14:paraId="18EC0C78" w14:textId="6955707B" w:rsidR="0041137D" w:rsidRPr="00011BD3" w:rsidRDefault="0041137D" w:rsidP="0041137D">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27,514</w:t>
            </w:r>
          </w:p>
        </w:tc>
        <w:tc>
          <w:tcPr>
            <w:tcW w:w="180" w:type="dxa"/>
          </w:tcPr>
          <w:p w14:paraId="32A720F3" w14:textId="77777777" w:rsidR="0041137D" w:rsidRPr="00011BD3" w:rsidRDefault="0041137D" w:rsidP="0041137D">
            <w:pPr>
              <w:pStyle w:val="acctfourfigures"/>
              <w:tabs>
                <w:tab w:val="clear" w:pos="765"/>
                <w:tab w:val="decimal" w:pos="846"/>
              </w:tabs>
              <w:spacing w:line="240" w:lineRule="atLeast"/>
              <w:ind w:left="-108"/>
              <w:jc w:val="right"/>
              <w:rPr>
                <w:rFonts w:cs="Times New Roman"/>
                <w:b/>
                <w:bCs/>
                <w:szCs w:val="22"/>
                <w:lang w:val="en-US" w:bidi="th-TH"/>
              </w:rPr>
            </w:pPr>
          </w:p>
        </w:tc>
        <w:tc>
          <w:tcPr>
            <w:tcW w:w="1080" w:type="dxa"/>
            <w:tcBorders>
              <w:bottom w:val="double" w:sz="4" w:space="0" w:color="auto"/>
            </w:tcBorders>
          </w:tcPr>
          <w:p w14:paraId="50A7DD72" w14:textId="093E4ED5" w:rsidR="0041137D" w:rsidRPr="00011BD3" w:rsidRDefault="0041137D" w:rsidP="0041137D">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4,581</w:t>
            </w:r>
          </w:p>
        </w:tc>
        <w:tc>
          <w:tcPr>
            <w:tcW w:w="180" w:type="dxa"/>
          </w:tcPr>
          <w:p w14:paraId="52E75014" w14:textId="77777777" w:rsidR="0041137D" w:rsidRPr="00011BD3" w:rsidRDefault="0041137D" w:rsidP="0041137D">
            <w:pPr>
              <w:pStyle w:val="acctfourfigures"/>
              <w:tabs>
                <w:tab w:val="clear" w:pos="765"/>
                <w:tab w:val="decimal" w:pos="846"/>
              </w:tabs>
              <w:spacing w:line="240" w:lineRule="atLeast"/>
              <w:ind w:left="-108"/>
              <w:jc w:val="right"/>
              <w:rPr>
                <w:rFonts w:cs="Times New Roman"/>
                <w:b/>
                <w:bCs/>
                <w:szCs w:val="22"/>
                <w:lang w:val="en-US" w:bidi="th-TH"/>
              </w:rPr>
            </w:pPr>
          </w:p>
        </w:tc>
        <w:tc>
          <w:tcPr>
            <w:tcW w:w="1350" w:type="dxa"/>
            <w:tcBorders>
              <w:bottom w:val="double" w:sz="4" w:space="0" w:color="auto"/>
            </w:tcBorders>
          </w:tcPr>
          <w:p w14:paraId="0EF7FE2A" w14:textId="7688041C" w:rsidR="0041137D" w:rsidRPr="00011BD3" w:rsidRDefault="0041137D" w:rsidP="0041137D">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4,497</w:t>
            </w:r>
          </w:p>
        </w:tc>
      </w:tr>
    </w:tbl>
    <w:p w14:paraId="1B02BD5A" w14:textId="77777777" w:rsidR="005A7F90" w:rsidRDefault="005A7F90" w:rsidP="005A7F90">
      <w:pPr>
        <w:spacing w:line="240" w:lineRule="atLeast"/>
        <w:ind w:left="540"/>
        <w:jc w:val="both"/>
        <w:rPr>
          <w:rFonts w:cs="Times New Roman"/>
          <w:szCs w:val="22"/>
        </w:rPr>
      </w:pPr>
    </w:p>
    <w:p w14:paraId="018325FE" w14:textId="77777777" w:rsidR="00A8390A" w:rsidRDefault="00A8390A">
      <w:pPr>
        <w:spacing w:line="240" w:lineRule="auto"/>
        <w:rPr>
          <w:rFonts w:cs="Times New Roman"/>
          <w:szCs w:val="22"/>
        </w:rPr>
      </w:pPr>
      <w:r>
        <w:rPr>
          <w:rFonts w:cs="Times New Roman"/>
          <w:szCs w:val="22"/>
        </w:rPr>
        <w:br w:type="page"/>
      </w:r>
    </w:p>
    <w:p w14:paraId="5326EA1B" w14:textId="181526DD" w:rsidR="00392217" w:rsidRPr="003F28D6" w:rsidRDefault="00392217" w:rsidP="00392217">
      <w:pPr>
        <w:spacing w:line="240" w:lineRule="atLeast"/>
        <w:ind w:left="540"/>
        <w:jc w:val="both"/>
        <w:rPr>
          <w:rFonts w:cs="Times New Roman"/>
          <w:szCs w:val="22"/>
        </w:rPr>
      </w:pPr>
      <w:r w:rsidRPr="003F28D6">
        <w:rPr>
          <w:rFonts w:cs="Times New Roman"/>
          <w:szCs w:val="22"/>
        </w:rPr>
        <w:lastRenderedPageBreak/>
        <w:t xml:space="preserve">Balances as at </w:t>
      </w:r>
      <w:r w:rsidR="00811147">
        <w:rPr>
          <w:rFonts w:cs="Times New Roman"/>
          <w:szCs w:val="22"/>
        </w:rPr>
        <w:t>31 March 20</w:t>
      </w:r>
      <w:r w:rsidR="00D062B0">
        <w:rPr>
          <w:rFonts w:cs="Times New Roman"/>
          <w:szCs w:val="22"/>
        </w:rPr>
        <w:t>2</w:t>
      </w:r>
      <w:r w:rsidR="00A8390A">
        <w:rPr>
          <w:rFonts w:cs="Times New Roman"/>
          <w:szCs w:val="22"/>
        </w:rPr>
        <w:t>1</w:t>
      </w:r>
      <w:r w:rsidR="00811147">
        <w:rPr>
          <w:rFonts w:cs="Times New Roman"/>
          <w:szCs w:val="22"/>
        </w:rPr>
        <w:t xml:space="preserve"> and 31 December 20</w:t>
      </w:r>
      <w:r w:rsidR="00A8390A">
        <w:rPr>
          <w:rFonts w:cs="Times New Roman"/>
          <w:szCs w:val="22"/>
        </w:rPr>
        <w:t>20</w:t>
      </w:r>
      <w:r w:rsidRPr="003F28D6">
        <w:rPr>
          <w:rFonts w:cs="Times New Roman"/>
          <w:szCs w:val="22"/>
        </w:rPr>
        <w:t xml:space="preserve"> with related parties were as follows:</w:t>
      </w:r>
    </w:p>
    <w:p w14:paraId="16EFE16E" w14:textId="77777777" w:rsidR="00392217" w:rsidRPr="003F28D6" w:rsidRDefault="00392217" w:rsidP="00392217">
      <w:pPr>
        <w:spacing w:line="240" w:lineRule="atLeast"/>
        <w:ind w:left="540"/>
        <w:jc w:val="both"/>
        <w:rPr>
          <w:rFonts w:cs="Times New Roman"/>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590756" w:rsidRPr="003F28D6" w14:paraId="673FA073" w14:textId="77777777" w:rsidTr="002C4E6D">
        <w:trPr>
          <w:cantSplit/>
        </w:trPr>
        <w:tc>
          <w:tcPr>
            <w:tcW w:w="4061" w:type="dxa"/>
            <w:shd w:val="clear" w:color="auto" w:fill="FFFFFF"/>
          </w:tcPr>
          <w:p w14:paraId="0BA807B7" w14:textId="77777777" w:rsidR="00590756" w:rsidRPr="003F28D6" w:rsidRDefault="00590756" w:rsidP="00D35C36">
            <w:pPr>
              <w:spacing w:line="240" w:lineRule="atLeast"/>
              <w:rPr>
                <w:rFonts w:cs="Times New Roman"/>
                <w:b/>
                <w:bCs/>
                <w:i/>
                <w:iCs/>
                <w:szCs w:val="22"/>
              </w:rPr>
            </w:pPr>
          </w:p>
        </w:tc>
        <w:tc>
          <w:tcPr>
            <w:tcW w:w="2610" w:type="dxa"/>
            <w:gridSpan w:val="3"/>
          </w:tcPr>
          <w:p w14:paraId="483CA749"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14:paraId="59EA7103" w14:textId="77777777" w:rsidR="00590756" w:rsidRPr="003F28D6" w:rsidRDefault="00590756" w:rsidP="00D35C36">
            <w:pPr>
              <w:pStyle w:val="acctmergecolhdg"/>
              <w:spacing w:line="240" w:lineRule="atLeast"/>
              <w:rPr>
                <w:rFonts w:cs="Times New Roman"/>
                <w:szCs w:val="22"/>
              </w:rPr>
            </w:pPr>
          </w:p>
        </w:tc>
        <w:tc>
          <w:tcPr>
            <w:tcW w:w="2610" w:type="dxa"/>
            <w:gridSpan w:val="3"/>
          </w:tcPr>
          <w:p w14:paraId="11FE6399"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14:paraId="7CD60469" w14:textId="77777777" w:rsidTr="002C4E6D">
        <w:trPr>
          <w:cantSplit/>
        </w:trPr>
        <w:tc>
          <w:tcPr>
            <w:tcW w:w="4061" w:type="dxa"/>
            <w:shd w:val="clear" w:color="auto" w:fill="FFFFFF"/>
          </w:tcPr>
          <w:p w14:paraId="0EFB3AA4" w14:textId="77777777" w:rsidR="00590756" w:rsidRPr="003F28D6" w:rsidRDefault="00590756" w:rsidP="00D35C36">
            <w:pPr>
              <w:tabs>
                <w:tab w:val="left" w:pos="176"/>
              </w:tabs>
              <w:spacing w:line="240" w:lineRule="atLeast"/>
              <w:rPr>
                <w:rFonts w:cs="Times New Roman"/>
                <w:b/>
                <w:bCs/>
                <w:i/>
                <w:iCs/>
                <w:szCs w:val="22"/>
              </w:rPr>
            </w:pPr>
          </w:p>
        </w:tc>
        <w:tc>
          <w:tcPr>
            <w:tcW w:w="2610" w:type="dxa"/>
            <w:gridSpan w:val="3"/>
          </w:tcPr>
          <w:p w14:paraId="57055768"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14:paraId="02F7029B" w14:textId="77777777" w:rsidR="00590756" w:rsidRPr="003F28D6" w:rsidRDefault="00590756" w:rsidP="00D35C36">
            <w:pPr>
              <w:pStyle w:val="acctmergecolhdg"/>
              <w:spacing w:line="240" w:lineRule="atLeast"/>
              <w:rPr>
                <w:rFonts w:cs="Times New Roman"/>
                <w:szCs w:val="22"/>
              </w:rPr>
            </w:pPr>
          </w:p>
        </w:tc>
        <w:tc>
          <w:tcPr>
            <w:tcW w:w="2610" w:type="dxa"/>
            <w:gridSpan w:val="3"/>
          </w:tcPr>
          <w:p w14:paraId="592BB545"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90756" w:rsidRPr="003F28D6" w14:paraId="75A91050" w14:textId="77777777" w:rsidTr="002C4E6D">
        <w:trPr>
          <w:cantSplit/>
        </w:trPr>
        <w:tc>
          <w:tcPr>
            <w:tcW w:w="4061" w:type="dxa"/>
          </w:tcPr>
          <w:p w14:paraId="39743A03" w14:textId="77777777" w:rsidR="00590756" w:rsidRPr="003F28D6" w:rsidRDefault="00590756" w:rsidP="009F0F82">
            <w:pPr>
              <w:spacing w:line="240" w:lineRule="atLeast"/>
              <w:rPr>
                <w:rFonts w:cs="Times New Roman"/>
                <w:szCs w:val="22"/>
              </w:rPr>
            </w:pPr>
          </w:p>
        </w:tc>
        <w:tc>
          <w:tcPr>
            <w:tcW w:w="1080" w:type="dxa"/>
            <w:vAlign w:val="bottom"/>
          </w:tcPr>
          <w:p w14:paraId="3AE26752" w14:textId="77777777" w:rsidR="00590756" w:rsidRPr="003F28D6" w:rsidRDefault="002C4E6D" w:rsidP="009F0F82">
            <w:pPr>
              <w:pStyle w:val="acctfourfigures"/>
              <w:tabs>
                <w:tab w:val="clear" w:pos="765"/>
              </w:tabs>
              <w:spacing w:line="240" w:lineRule="atLeast"/>
              <w:jc w:val="center"/>
              <w:rPr>
                <w:rFonts w:cs="Times New Roman"/>
                <w:szCs w:val="22"/>
              </w:rPr>
            </w:pPr>
            <w:r w:rsidRPr="003F28D6">
              <w:rPr>
                <w:rFonts w:cs="Times New Roman"/>
                <w:szCs w:val="22"/>
              </w:rPr>
              <w:t>31</w:t>
            </w:r>
            <w:r>
              <w:rPr>
                <w:rFonts w:cs="Times New Roman"/>
                <w:szCs w:val="22"/>
              </w:rPr>
              <w:t xml:space="preserve"> </w:t>
            </w:r>
            <w:r w:rsidR="00590756" w:rsidRPr="003F28D6">
              <w:rPr>
                <w:rFonts w:cs="Times New Roman"/>
                <w:szCs w:val="22"/>
              </w:rPr>
              <w:t>March</w:t>
            </w:r>
          </w:p>
        </w:tc>
        <w:tc>
          <w:tcPr>
            <w:tcW w:w="180" w:type="dxa"/>
            <w:vAlign w:val="bottom"/>
          </w:tcPr>
          <w:p w14:paraId="1AA293A7" w14:textId="77777777" w:rsidR="00590756" w:rsidRPr="003F28D6" w:rsidRDefault="00590756" w:rsidP="009F0F82">
            <w:pPr>
              <w:pStyle w:val="acctfourfigures"/>
              <w:tabs>
                <w:tab w:val="clear" w:pos="765"/>
              </w:tabs>
              <w:spacing w:line="240" w:lineRule="atLeast"/>
              <w:jc w:val="center"/>
              <w:rPr>
                <w:rFonts w:cs="Times New Roman"/>
                <w:szCs w:val="22"/>
              </w:rPr>
            </w:pPr>
          </w:p>
        </w:tc>
        <w:tc>
          <w:tcPr>
            <w:tcW w:w="1350" w:type="dxa"/>
            <w:vAlign w:val="bottom"/>
          </w:tcPr>
          <w:p w14:paraId="6A071F7E" w14:textId="77777777" w:rsidR="00590756" w:rsidRPr="003F28D6" w:rsidRDefault="002C4E6D" w:rsidP="009F0F82">
            <w:pPr>
              <w:pStyle w:val="acctfourfigures"/>
              <w:tabs>
                <w:tab w:val="clear" w:pos="765"/>
              </w:tabs>
              <w:spacing w:line="240" w:lineRule="atLeast"/>
              <w:jc w:val="center"/>
              <w:rPr>
                <w:rFonts w:cs="Times New Roman"/>
                <w:szCs w:val="22"/>
              </w:rPr>
            </w:pPr>
            <w:r>
              <w:rPr>
                <w:rFonts w:cs="Times New Roman"/>
                <w:szCs w:val="22"/>
              </w:rPr>
              <w:t xml:space="preserve">31 </w:t>
            </w:r>
            <w:r w:rsidR="00590756" w:rsidRPr="003F28D6">
              <w:rPr>
                <w:rFonts w:cs="Times New Roman"/>
                <w:szCs w:val="22"/>
              </w:rPr>
              <w:t>December</w:t>
            </w:r>
          </w:p>
        </w:tc>
        <w:tc>
          <w:tcPr>
            <w:tcW w:w="180" w:type="dxa"/>
            <w:vAlign w:val="center"/>
          </w:tcPr>
          <w:p w14:paraId="2E501CF6" w14:textId="77777777" w:rsidR="00590756" w:rsidRPr="003F28D6" w:rsidRDefault="00590756" w:rsidP="009F0F82">
            <w:pPr>
              <w:pStyle w:val="NormalIndent"/>
              <w:jc w:val="center"/>
              <w:rPr>
                <w:rFonts w:ascii="Times New Roman" w:hAnsi="Times New Roman" w:cs="Times New Roman"/>
                <w:bCs/>
                <w:sz w:val="22"/>
                <w:szCs w:val="22"/>
              </w:rPr>
            </w:pPr>
          </w:p>
        </w:tc>
        <w:tc>
          <w:tcPr>
            <w:tcW w:w="1080" w:type="dxa"/>
            <w:vAlign w:val="bottom"/>
          </w:tcPr>
          <w:p w14:paraId="5273CA54" w14:textId="77777777" w:rsidR="00590756" w:rsidRPr="003F28D6" w:rsidRDefault="002C4E6D" w:rsidP="009F0F82">
            <w:pPr>
              <w:pStyle w:val="acctfourfigures"/>
              <w:tabs>
                <w:tab w:val="clear" w:pos="765"/>
              </w:tabs>
              <w:spacing w:line="240" w:lineRule="atLeast"/>
              <w:jc w:val="center"/>
              <w:rPr>
                <w:rFonts w:cs="Times New Roman"/>
                <w:szCs w:val="22"/>
              </w:rPr>
            </w:pPr>
            <w:r w:rsidRPr="003F28D6">
              <w:rPr>
                <w:rFonts w:cs="Times New Roman"/>
                <w:szCs w:val="22"/>
              </w:rPr>
              <w:t>31</w:t>
            </w:r>
            <w:r>
              <w:rPr>
                <w:rFonts w:cs="Times New Roman"/>
                <w:szCs w:val="22"/>
              </w:rPr>
              <w:t xml:space="preserve"> </w:t>
            </w:r>
            <w:r w:rsidRPr="003F28D6">
              <w:rPr>
                <w:rFonts w:cs="Times New Roman"/>
                <w:szCs w:val="22"/>
              </w:rPr>
              <w:t>March</w:t>
            </w:r>
          </w:p>
        </w:tc>
        <w:tc>
          <w:tcPr>
            <w:tcW w:w="180" w:type="dxa"/>
            <w:vAlign w:val="bottom"/>
          </w:tcPr>
          <w:p w14:paraId="3F25E4DD" w14:textId="77777777" w:rsidR="00590756" w:rsidRPr="003F28D6" w:rsidRDefault="00590756" w:rsidP="009F0F82">
            <w:pPr>
              <w:pStyle w:val="acctfourfigures"/>
              <w:tabs>
                <w:tab w:val="clear" w:pos="765"/>
              </w:tabs>
              <w:spacing w:line="240" w:lineRule="atLeast"/>
              <w:jc w:val="center"/>
              <w:rPr>
                <w:rFonts w:cs="Times New Roman"/>
                <w:szCs w:val="22"/>
              </w:rPr>
            </w:pPr>
          </w:p>
        </w:tc>
        <w:tc>
          <w:tcPr>
            <w:tcW w:w="1350" w:type="dxa"/>
            <w:vAlign w:val="bottom"/>
          </w:tcPr>
          <w:p w14:paraId="2BC9BECA" w14:textId="77777777" w:rsidR="00590756" w:rsidRPr="003F28D6" w:rsidRDefault="002C4E6D" w:rsidP="009F0F82">
            <w:pPr>
              <w:pStyle w:val="acctfourfigures"/>
              <w:tabs>
                <w:tab w:val="clear" w:pos="765"/>
              </w:tabs>
              <w:spacing w:line="240" w:lineRule="atLeast"/>
              <w:jc w:val="center"/>
              <w:rPr>
                <w:rFonts w:cs="Times New Roman"/>
                <w:szCs w:val="22"/>
              </w:rPr>
            </w:pPr>
            <w:r>
              <w:rPr>
                <w:rFonts w:cs="Times New Roman"/>
                <w:szCs w:val="22"/>
              </w:rPr>
              <w:t xml:space="preserve">31 </w:t>
            </w:r>
            <w:r w:rsidRPr="003F28D6">
              <w:rPr>
                <w:rFonts w:cs="Times New Roman"/>
                <w:szCs w:val="22"/>
              </w:rPr>
              <w:t>December</w:t>
            </w:r>
          </w:p>
        </w:tc>
      </w:tr>
      <w:tr w:rsidR="00590756" w:rsidRPr="003F28D6" w14:paraId="769AEE18" w14:textId="77777777" w:rsidTr="002C4E6D">
        <w:trPr>
          <w:cantSplit/>
        </w:trPr>
        <w:tc>
          <w:tcPr>
            <w:tcW w:w="4061" w:type="dxa"/>
          </w:tcPr>
          <w:p w14:paraId="71E3D175" w14:textId="77777777" w:rsidR="00590756" w:rsidRPr="003F28D6" w:rsidRDefault="00590756" w:rsidP="00FA29B0">
            <w:pPr>
              <w:spacing w:line="240" w:lineRule="atLeast"/>
              <w:rPr>
                <w:rFonts w:cs="Times New Roman"/>
                <w:szCs w:val="22"/>
              </w:rPr>
            </w:pPr>
          </w:p>
        </w:tc>
        <w:tc>
          <w:tcPr>
            <w:tcW w:w="1080" w:type="dxa"/>
            <w:vAlign w:val="bottom"/>
          </w:tcPr>
          <w:p w14:paraId="4BE77435" w14:textId="0B904C98"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F83688">
              <w:rPr>
                <w:rFonts w:cs="Times New Roman"/>
                <w:szCs w:val="22"/>
              </w:rPr>
              <w:t>2</w:t>
            </w:r>
            <w:r w:rsidR="0032652B">
              <w:rPr>
                <w:rFonts w:cs="Times New Roman"/>
                <w:szCs w:val="22"/>
              </w:rPr>
              <w:t>1</w:t>
            </w:r>
          </w:p>
        </w:tc>
        <w:tc>
          <w:tcPr>
            <w:tcW w:w="180" w:type="dxa"/>
            <w:vAlign w:val="bottom"/>
          </w:tcPr>
          <w:p w14:paraId="0961F517"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0E04330C" w14:textId="230746C6"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w:t>
            </w:r>
            <w:r w:rsidR="0032652B">
              <w:rPr>
                <w:rFonts w:cs="Times New Roman"/>
                <w:szCs w:val="22"/>
              </w:rPr>
              <w:t>20</w:t>
            </w:r>
          </w:p>
        </w:tc>
        <w:tc>
          <w:tcPr>
            <w:tcW w:w="180" w:type="dxa"/>
            <w:vAlign w:val="center"/>
          </w:tcPr>
          <w:p w14:paraId="522715F8" w14:textId="77777777" w:rsidR="00590756" w:rsidRPr="003F28D6" w:rsidRDefault="00590756" w:rsidP="00FA29B0">
            <w:pPr>
              <w:pStyle w:val="NormalIndent"/>
              <w:jc w:val="center"/>
              <w:rPr>
                <w:rFonts w:ascii="Times New Roman" w:hAnsi="Times New Roman" w:cs="Times New Roman"/>
                <w:bCs/>
                <w:sz w:val="22"/>
                <w:szCs w:val="22"/>
              </w:rPr>
            </w:pPr>
          </w:p>
        </w:tc>
        <w:tc>
          <w:tcPr>
            <w:tcW w:w="1080" w:type="dxa"/>
            <w:vAlign w:val="bottom"/>
          </w:tcPr>
          <w:p w14:paraId="4082B74A" w14:textId="6131F015"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F83688">
              <w:rPr>
                <w:rFonts w:cs="Times New Roman"/>
                <w:szCs w:val="22"/>
              </w:rPr>
              <w:t>2</w:t>
            </w:r>
            <w:r w:rsidR="0032652B">
              <w:rPr>
                <w:rFonts w:cs="Times New Roman"/>
                <w:szCs w:val="22"/>
              </w:rPr>
              <w:t>1</w:t>
            </w:r>
          </w:p>
        </w:tc>
        <w:tc>
          <w:tcPr>
            <w:tcW w:w="180" w:type="dxa"/>
            <w:vAlign w:val="bottom"/>
          </w:tcPr>
          <w:p w14:paraId="71BE76CF"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32E0D6BD" w14:textId="5A523D4B"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w:t>
            </w:r>
            <w:r w:rsidR="0032652B">
              <w:rPr>
                <w:rFonts w:cs="Times New Roman"/>
                <w:szCs w:val="22"/>
              </w:rPr>
              <w:t>20</w:t>
            </w:r>
          </w:p>
        </w:tc>
      </w:tr>
      <w:tr w:rsidR="00590756" w:rsidRPr="003F28D6" w14:paraId="143C9994" w14:textId="77777777" w:rsidTr="002C4E6D">
        <w:trPr>
          <w:cantSplit/>
        </w:trPr>
        <w:tc>
          <w:tcPr>
            <w:tcW w:w="4061" w:type="dxa"/>
          </w:tcPr>
          <w:p w14:paraId="30ACFBF7" w14:textId="77777777" w:rsidR="00590756" w:rsidRPr="003F28D6" w:rsidRDefault="00590756" w:rsidP="009F0F82">
            <w:pPr>
              <w:spacing w:line="240" w:lineRule="atLeast"/>
              <w:rPr>
                <w:rFonts w:cs="Times New Roman"/>
                <w:b/>
                <w:bCs/>
                <w:i/>
                <w:iCs/>
                <w:szCs w:val="22"/>
              </w:rPr>
            </w:pPr>
          </w:p>
        </w:tc>
        <w:tc>
          <w:tcPr>
            <w:tcW w:w="5400" w:type="dxa"/>
            <w:gridSpan w:val="7"/>
          </w:tcPr>
          <w:p w14:paraId="774B0646" w14:textId="77777777" w:rsidR="00590756" w:rsidRPr="003F28D6" w:rsidRDefault="00590756" w:rsidP="009F0F8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A7E60" w:rsidRPr="003F28D6" w14:paraId="71AE78D3" w14:textId="77777777" w:rsidTr="002C4E6D">
        <w:trPr>
          <w:cantSplit/>
        </w:trPr>
        <w:tc>
          <w:tcPr>
            <w:tcW w:w="4061" w:type="dxa"/>
          </w:tcPr>
          <w:p w14:paraId="73DC76D7" w14:textId="77777777" w:rsidR="00BA7E60" w:rsidRPr="00BA7E60" w:rsidRDefault="00BA7E60" w:rsidP="009F0F82">
            <w:pPr>
              <w:spacing w:line="240" w:lineRule="atLeast"/>
              <w:rPr>
                <w:rFonts w:cstheme="minorBidi"/>
                <w:b/>
                <w:bCs/>
                <w:i/>
                <w:iCs/>
                <w:szCs w:val="28"/>
                <w:cs/>
                <w:lang w:val="en-US" w:bidi="th-TH"/>
              </w:rPr>
            </w:pPr>
            <w:r w:rsidRPr="003F28D6">
              <w:rPr>
                <w:rFonts w:cs="Times New Roman"/>
                <w:b/>
                <w:bCs/>
                <w:i/>
                <w:iCs/>
                <w:szCs w:val="22"/>
                <w:lang w:val="en-US"/>
              </w:rPr>
              <w:t>Trade accounts receivable</w:t>
            </w:r>
          </w:p>
        </w:tc>
        <w:tc>
          <w:tcPr>
            <w:tcW w:w="5400" w:type="dxa"/>
            <w:gridSpan w:val="7"/>
          </w:tcPr>
          <w:p w14:paraId="6BC7F929" w14:textId="77777777" w:rsidR="00BA7E60" w:rsidRPr="003F28D6" w:rsidRDefault="00BA7E60" w:rsidP="009F0F82">
            <w:pPr>
              <w:pStyle w:val="acctfourfigures"/>
              <w:spacing w:line="240" w:lineRule="atLeast"/>
              <w:jc w:val="center"/>
              <w:rPr>
                <w:rFonts w:cs="Times New Roman"/>
                <w:i/>
                <w:iCs/>
              </w:rPr>
            </w:pPr>
          </w:p>
        </w:tc>
      </w:tr>
      <w:tr w:rsidR="005141D8" w:rsidRPr="003F28D6" w14:paraId="50ED1A43" w14:textId="77777777" w:rsidTr="002C4E6D">
        <w:trPr>
          <w:cantSplit/>
        </w:trPr>
        <w:tc>
          <w:tcPr>
            <w:tcW w:w="4061" w:type="dxa"/>
          </w:tcPr>
          <w:p w14:paraId="4D5E3C40" w14:textId="77777777" w:rsidR="005141D8" w:rsidRPr="003F28D6" w:rsidRDefault="005141D8" w:rsidP="005141D8">
            <w:pPr>
              <w:spacing w:line="240" w:lineRule="atLeast"/>
              <w:rPr>
                <w:rFonts w:cs="Times New Roman"/>
                <w:szCs w:val="22"/>
              </w:rPr>
            </w:pPr>
            <w:r w:rsidRPr="003F28D6">
              <w:rPr>
                <w:rFonts w:cs="Times New Roman"/>
                <w:szCs w:val="22"/>
              </w:rPr>
              <w:t>Subsidiaries</w:t>
            </w:r>
          </w:p>
        </w:tc>
        <w:tc>
          <w:tcPr>
            <w:tcW w:w="1080" w:type="dxa"/>
          </w:tcPr>
          <w:p w14:paraId="333A37FF" w14:textId="54997CDF" w:rsidR="005141D8" w:rsidRPr="003F28D6" w:rsidRDefault="00733DD2" w:rsidP="0098181B">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14:paraId="5B82F5D2" w14:textId="77777777" w:rsidR="005141D8" w:rsidRPr="003F28D6" w:rsidRDefault="005141D8" w:rsidP="005141D8">
            <w:pPr>
              <w:pStyle w:val="acctfourfigures"/>
              <w:tabs>
                <w:tab w:val="clear" w:pos="765"/>
              </w:tabs>
              <w:spacing w:line="240" w:lineRule="atLeast"/>
              <w:jc w:val="center"/>
              <w:rPr>
                <w:rFonts w:cs="Times New Roman"/>
                <w:szCs w:val="22"/>
              </w:rPr>
            </w:pPr>
          </w:p>
        </w:tc>
        <w:tc>
          <w:tcPr>
            <w:tcW w:w="1350" w:type="dxa"/>
          </w:tcPr>
          <w:p w14:paraId="4A1D5E5E" w14:textId="258AE2C2" w:rsidR="005141D8" w:rsidRPr="003F28D6" w:rsidRDefault="00955FC4" w:rsidP="00963477">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14:paraId="63BA1742" w14:textId="77777777" w:rsidR="005141D8" w:rsidRPr="003F28D6" w:rsidRDefault="005141D8" w:rsidP="005141D8">
            <w:pPr>
              <w:pStyle w:val="NormalIndent"/>
              <w:jc w:val="center"/>
              <w:rPr>
                <w:rFonts w:ascii="Times New Roman" w:hAnsi="Times New Roman" w:cs="Times New Roman"/>
                <w:bCs/>
                <w:sz w:val="22"/>
                <w:szCs w:val="22"/>
              </w:rPr>
            </w:pPr>
          </w:p>
        </w:tc>
        <w:tc>
          <w:tcPr>
            <w:tcW w:w="1080" w:type="dxa"/>
          </w:tcPr>
          <w:p w14:paraId="751B3A61" w14:textId="2FD241C2" w:rsidR="005141D8" w:rsidRPr="003F28D6" w:rsidRDefault="008B2F7D" w:rsidP="00A03C56">
            <w:pPr>
              <w:pStyle w:val="acctfourfigures"/>
              <w:tabs>
                <w:tab w:val="clear" w:pos="765"/>
              </w:tabs>
              <w:spacing w:line="240" w:lineRule="atLeast"/>
              <w:jc w:val="right"/>
              <w:rPr>
                <w:rFonts w:cs="Times New Roman"/>
                <w:szCs w:val="22"/>
              </w:rPr>
            </w:pPr>
            <w:r>
              <w:rPr>
                <w:rFonts w:cs="Times New Roman"/>
                <w:szCs w:val="22"/>
              </w:rPr>
              <w:t>2,219</w:t>
            </w:r>
          </w:p>
        </w:tc>
        <w:tc>
          <w:tcPr>
            <w:tcW w:w="180" w:type="dxa"/>
          </w:tcPr>
          <w:p w14:paraId="309BA1A9"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14:paraId="5D95A523" w14:textId="28FB42C7" w:rsidR="005141D8" w:rsidRPr="003F28D6" w:rsidRDefault="000239CC" w:rsidP="00A03C56">
            <w:pPr>
              <w:pStyle w:val="acctfourfigures"/>
              <w:tabs>
                <w:tab w:val="clear" w:pos="765"/>
              </w:tabs>
              <w:spacing w:line="240" w:lineRule="atLeast"/>
              <w:jc w:val="right"/>
              <w:rPr>
                <w:rFonts w:cs="Times New Roman"/>
                <w:szCs w:val="22"/>
              </w:rPr>
            </w:pPr>
            <w:r>
              <w:rPr>
                <w:rFonts w:cs="Times New Roman"/>
                <w:szCs w:val="22"/>
              </w:rPr>
              <w:t>1,565</w:t>
            </w:r>
          </w:p>
        </w:tc>
      </w:tr>
      <w:tr w:rsidR="005141D8" w:rsidRPr="003F28D6" w14:paraId="406410AC" w14:textId="77777777" w:rsidTr="002C4E6D">
        <w:trPr>
          <w:cantSplit/>
        </w:trPr>
        <w:tc>
          <w:tcPr>
            <w:tcW w:w="4061" w:type="dxa"/>
          </w:tcPr>
          <w:p w14:paraId="3315616B" w14:textId="77777777" w:rsidR="005141D8" w:rsidRPr="003F28D6" w:rsidRDefault="005141D8" w:rsidP="005141D8">
            <w:pPr>
              <w:spacing w:line="240" w:lineRule="atLeast"/>
              <w:rPr>
                <w:rFonts w:cs="Times New Roman"/>
                <w:szCs w:val="22"/>
              </w:rPr>
            </w:pPr>
            <w:r w:rsidRPr="006D69C3">
              <w:rPr>
                <w:rFonts w:cs="Times New Roman"/>
                <w:szCs w:val="22"/>
              </w:rPr>
              <w:t>Associate</w:t>
            </w:r>
          </w:p>
        </w:tc>
        <w:tc>
          <w:tcPr>
            <w:tcW w:w="1080" w:type="dxa"/>
          </w:tcPr>
          <w:p w14:paraId="564720FC" w14:textId="04D577EF" w:rsidR="005141D8" w:rsidRPr="003F28D6" w:rsidRDefault="00733DD2" w:rsidP="00A03C56">
            <w:pPr>
              <w:pStyle w:val="acctfourfigures"/>
              <w:tabs>
                <w:tab w:val="clear" w:pos="765"/>
              </w:tabs>
              <w:spacing w:line="240" w:lineRule="atLeast"/>
              <w:jc w:val="right"/>
              <w:rPr>
                <w:rFonts w:cs="Times New Roman"/>
                <w:szCs w:val="22"/>
              </w:rPr>
            </w:pPr>
            <w:r>
              <w:rPr>
                <w:rFonts w:cs="Times New Roman"/>
                <w:szCs w:val="22"/>
              </w:rPr>
              <w:t>29,556</w:t>
            </w:r>
          </w:p>
        </w:tc>
        <w:tc>
          <w:tcPr>
            <w:tcW w:w="180" w:type="dxa"/>
          </w:tcPr>
          <w:p w14:paraId="01C93898"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14:paraId="1F8CD8EA" w14:textId="51C495AD" w:rsidR="005141D8" w:rsidRPr="003F28D6" w:rsidRDefault="00955FC4" w:rsidP="00A03C56">
            <w:pPr>
              <w:pStyle w:val="acctfourfigures"/>
              <w:tabs>
                <w:tab w:val="clear" w:pos="765"/>
              </w:tabs>
              <w:spacing w:line="240" w:lineRule="atLeast"/>
              <w:jc w:val="right"/>
              <w:rPr>
                <w:rFonts w:cs="Times New Roman"/>
                <w:szCs w:val="22"/>
              </w:rPr>
            </w:pPr>
            <w:r>
              <w:rPr>
                <w:rFonts w:cs="Times New Roman"/>
                <w:szCs w:val="22"/>
              </w:rPr>
              <w:t>25,253</w:t>
            </w:r>
          </w:p>
        </w:tc>
        <w:tc>
          <w:tcPr>
            <w:tcW w:w="180" w:type="dxa"/>
          </w:tcPr>
          <w:p w14:paraId="796A5D9A" w14:textId="77777777" w:rsidR="005141D8" w:rsidRPr="003F28D6" w:rsidRDefault="005141D8" w:rsidP="00A03C56">
            <w:pPr>
              <w:pStyle w:val="NormalIndent"/>
              <w:jc w:val="right"/>
              <w:rPr>
                <w:rFonts w:ascii="Times New Roman" w:hAnsi="Times New Roman" w:cs="Times New Roman"/>
                <w:bCs/>
                <w:sz w:val="22"/>
                <w:szCs w:val="22"/>
              </w:rPr>
            </w:pPr>
          </w:p>
        </w:tc>
        <w:tc>
          <w:tcPr>
            <w:tcW w:w="1080" w:type="dxa"/>
          </w:tcPr>
          <w:p w14:paraId="0095D090" w14:textId="2D8B0528" w:rsidR="005141D8" w:rsidRPr="003F28D6" w:rsidRDefault="008B2F7D" w:rsidP="00A03C56">
            <w:pPr>
              <w:pStyle w:val="acctfourfigures"/>
              <w:tabs>
                <w:tab w:val="clear" w:pos="765"/>
              </w:tabs>
              <w:spacing w:line="240" w:lineRule="atLeast"/>
              <w:jc w:val="right"/>
              <w:rPr>
                <w:rFonts w:cs="Times New Roman"/>
                <w:szCs w:val="22"/>
              </w:rPr>
            </w:pPr>
            <w:r>
              <w:rPr>
                <w:rFonts w:cs="Times New Roman"/>
                <w:szCs w:val="22"/>
              </w:rPr>
              <w:t>16,622</w:t>
            </w:r>
          </w:p>
        </w:tc>
        <w:tc>
          <w:tcPr>
            <w:tcW w:w="180" w:type="dxa"/>
          </w:tcPr>
          <w:p w14:paraId="0E6EE248"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14:paraId="4EEB9FF3" w14:textId="1F956F08" w:rsidR="005141D8" w:rsidRPr="003F28D6" w:rsidRDefault="000239CC" w:rsidP="00A03C56">
            <w:pPr>
              <w:pStyle w:val="acctfourfigures"/>
              <w:tabs>
                <w:tab w:val="clear" w:pos="765"/>
              </w:tabs>
              <w:spacing w:line="240" w:lineRule="atLeast"/>
              <w:jc w:val="right"/>
              <w:rPr>
                <w:rFonts w:cs="Times New Roman"/>
                <w:szCs w:val="22"/>
              </w:rPr>
            </w:pPr>
            <w:r>
              <w:rPr>
                <w:rFonts w:cs="Times New Roman"/>
                <w:szCs w:val="22"/>
              </w:rPr>
              <w:t>13,339</w:t>
            </w:r>
          </w:p>
        </w:tc>
      </w:tr>
      <w:tr w:rsidR="005141D8" w:rsidRPr="003F28D6" w14:paraId="6C66D1BA" w14:textId="77777777" w:rsidTr="002C4E6D">
        <w:trPr>
          <w:cantSplit/>
          <w:trHeight w:val="20"/>
        </w:trPr>
        <w:tc>
          <w:tcPr>
            <w:tcW w:w="4061" w:type="dxa"/>
          </w:tcPr>
          <w:p w14:paraId="59E05B1E" w14:textId="77777777" w:rsidR="005141D8" w:rsidRPr="003F28D6" w:rsidRDefault="002D0F3D" w:rsidP="005141D8">
            <w:pPr>
              <w:spacing w:line="240" w:lineRule="atLeast"/>
              <w:rPr>
                <w:rFonts w:cs="Times New Roman"/>
                <w:szCs w:val="22"/>
              </w:rPr>
            </w:pPr>
            <w:r w:rsidRPr="002D0F3D">
              <w:rPr>
                <w:szCs w:val="22"/>
              </w:rPr>
              <w:t>Joint ventures</w:t>
            </w:r>
          </w:p>
        </w:tc>
        <w:tc>
          <w:tcPr>
            <w:tcW w:w="1080" w:type="dxa"/>
            <w:tcBorders>
              <w:bottom w:val="single" w:sz="4" w:space="0" w:color="auto"/>
            </w:tcBorders>
          </w:tcPr>
          <w:p w14:paraId="0F14766D" w14:textId="14C5FDEB" w:rsidR="005141D8" w:rsidRPr="003F28D6" w:rsidRDefault="00733DD2" w:rsidP="0040543D">
            <w:pPr>
              <w:pStyle w:val="acctfourfigures"/>
              <w:tabs>
                <w:tab w:val="clear" w:pos="765"/>
                <w:tab w:val="decimal" w:pos="910"/>
              </w:tabs>
              <w:spacing w:line="240" w:lineRule="atLeast"/>
              <w:rPr>
                <w:rFonts w:cs="Times New Roman"/>
                <w:szCs w:val="22"/>
              </w:rPr>
            </w:pPr>
            <w:r>
              <w:rPr>
                <w:rFonts w:cs="Times New Roman"/>
                <w:szCs w:val="22"/>
              </w:rPr>
              <w:t>1,736</w:t>
            </w:r>
          </w:p>
        </w:tc>
        <w:tc>
          <w:tcPr>
            <w:tcW w:w="180" w:type="dxa"/>
          </w:tcPr>
          <w:p w14:paraId="1F0FF5FD"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14:paraId="425C9BD7" w14:textId="4FE756BB" w:rsidR="005141D8" w:rsidRPr="003F28D6" w:rsidRDefault="00955FC4" w:rsidP="00A03C56">
            <w:pPr>
              <w:pStyle w:val="acctfourfigures"/>
              <w:tabs>
                <w:tab w:val="clear" w:pos="765"/>
              </w:tabs>
              <w:spacing w:line="240" w:lineRule="atLeast"/>
              <w:jc w:val="right"/>
              <w:rPr>
                <w:rFonts w:cs="Times New Roman"/>
                <w:szCs w:val="22"/>
              </w:rPr>
            </w:pPr>
            <w:r>
              <w:rPr>
                <w:rFonts w:cs="Times New Roman"/>
                <w:szCs w:val="22"/>
              </w:rPr>
              <w:t>1,045</w:t>
            </w:r>
          </w:p>
        </w:tc>
        <w:tc>
          <w:tcPr>
            <w:tcW w:w="180" w:type="dxa"/>
          </w:tcPr>
          <w:p w14:paraId="75D35208" w14:textId="77777777" w:rsidR="005141D8" w:rsidRPr="003F28D6" w:rsidRDefault="005141D8" w:rsidP="005141D8">
            <w:pPr>
              <w:pStyle w:val="NormalIndent"/>
              <w:jc w:val="center"/>
              <w:rPr>
                <w:rFonts w:ascii="Times New Roman" w:hAnsi="Times New Roman" w:cs="Times New Roman"/>
                <w:bCs/>
                <w:sz w:val="22"/>
                <w:szCs w:val="22"/>
              </w:rPr>
            </w:pPr>
          </w:p>
        </w:tc>
        <w:tc>
          <w:tcPr>
            <w:tcW w:w="1080" w:type="dxa"/>
            <w:tcBorders>
              <w:bottom w:val="single" w:sz="4" w:space="0" w:color="auto"/>
            </w:tcBorders>
          </w:tcPr>
          <w:p w14:paraId="46FEEF52" w14:textId="49518B79" w:rsidR="005141D8" w:rsidRPr="008C1E51" w:rsidRDefault="008B2F7D" w:rsidP="0098181B">
            <w:pPr>
              <w:pStyle w:val="acctfourfigures"/>
              <w:tabs>
                <w:tab w:val="clear" w:pos="765"/>
                <w:tab w:val="decimal" w:pos="666"/>
              </w:tabs>
              <w:spacing w:line="240" w:lineRule="atLeast"/>
              <w:rPr>
                <w:rFonts w:cs="Times New Roman"/>
                <w:szCs w:val="22"/>
              </w:rPr>
            </w:pPr>
            <w:r>
              <w:rPr>
                <w:rFonts w:cs="Times New Roman"/>
                <w:szCs w:val="22"/>
              </w:rPr>
              <w:t>-</w:t>
            </w:r>
          </w:p>
        </w:tc>
        <w:tc>
          <w:tcPr>
            <w:tcW w:w="180" w:type="dxa"/>
          </w:tcPr>
          <w:p w14:paraId="3D3004B7" w14:textId="77777777" w:rsidR="005141D8" w:rsidRPr="003F28D6" w:rsidRDefault="005141D8" w:rsidP="005141D8">
            <w:pPr>
              <w:pStyle w:val="acctfourfigures"/>
              <w:tabs>
                <w:tab w:val="clear" w:pos="765"/>
              </w:tabs>
              <w:spacing w:line="240" w:lineRule="atLeast"/>
              <w:jc w:val="center"/>
              <w:rPr>
                <w:rFonts w:cs="Times New Roman"/>
                <w:szCs w:val="22"/>
              </w:rPr>
            </w:pPr>
          </w:p>
        </w:tc>
        <w:tc>
          <w:tcPr>
            <w:tcW w:w="1350" w:type="dxa"/>
            <w:tcBorders>
              <w:bottom w:val="single" w:sz="4" w:space="0" w:color="auto"/>
            </w:tcBorders>
          </w:tcPr>
          <w:p w14:paraId="7631B7D8" w14:textId="42D156C1" w:rsidR="005141D8" w:rsidRPr="003F28D6" w:rsidRDefault="000239CC" w:rsidP="00C64DED">
            <w:pPr>
              <w:pStyle w:val="acctfourfigures"/>
              <w:tabs>
                <w:tab w:val="clear" w:pos="765"/>
                <w:tab w:val="decimal" w:pos="666"/>
              </w:tabs>
              <w:spacing w:line="240" w:lineRule="atLeast"/>
              <w:rPr>
                <w:rFonts w:cs="Times New Roman"/>
                <w:szCs w:val="22"/>
              </w:rPr>
            </w:pPr>
            <w:r>
              <w:rPr>
                <w:rFonts w:cs="Times New Roman"/>
                <w:szCs w:val="22"/>
              </w:rPr>
              <w:t>-</w:t>
            </w:r>
          </w:p>
        </w:tc>
      </w:tr>
      <w:tr w:rsidR="0089040F" w:rsidRPr="003F28D6" w14:paraId="0DA90FE2" w14:textId="77777777" w:rsidTr="002C4E6D">
        <w:trPr>
          <w:cantSplit/>
          <w:trHeight w:val="20"/>
        </w:trPr>
        <w:tc>
          <w:tcPr>
            <w:tcW w:w="4061" w:type="dxa"/>
          </w:tcPr>
          <w:p w14:paraId="3F88BAF1" w14:textId="77777777" w:rsidR="0089040F" w:rsidRPr="007F25C1" w:rsidRDefault="007F25C1" w:rsidP="0089040F">
            <w:pPr>
              <w:spacing w:line="240" w:lineRule="atLeast"/>
              <w:rPr>
                <w:b/>
                <w:bCs/>
                <w:szCs w:val="22"/>
              </w:rPr>
            </w:pPr>
            <w:r w:rsidRPr="007F25C1">
              <w:rPr>
                <w:b/>
                <w:bCs/>
                <w:szCs w:val="22"/>
              </w:rPr>
              <w:t>Total</w:t>
            </w:r>
          </w:p>
        </w:tc>
        <w:tc>
          <w:tcPr>
            <w:tcW w:w="1080" w:type="dxa"/>
            <w:tcBorders>
              <w:top w:val="single" w:sz="4" w:space="0" w:color="auto"/>
              <w:bottom w:val="double" w:sz="4" w:space="0" w:color="auto"/>
            </w:tcBorders>
          </w:tcPr>
          <w:p w14:paraId="7B787874" w14:textId="098E15CF" w:rsidR="0089040F" w:rsidRPr="00774CF6" w:rsidRDefault="00CA19B9" w:rsidP="0089040F">
            <w:pPr>
              <w:pStyle w:val="acctfourfigures"/>
              <w:tabs>
                <w:tab w:val="clear" w:pos="765"/>
              </w:tabs>
              <w:spacing w:line="240" w:lineRule="atLeast"/>
              <w:jc w:val="right"/>
              <w:rPr>
                <w:rFonts w:cs="Times New Roman"/>
                <w:b/>
                <w:bCs/>
                <w:szCs w:val="22"/>
              </w:rPr>
            </w:pPr>
            <w:r>
              <w:rPr>
                <w:rFonts w:cs="Times New Roman"/>
                <w:b/>
                <w:bCs/>
                <w:szCs w:val="22"/>
              </w:rPr>
              <w:t>31,292</w:t>
            </w:r>
          </w:p>
        </w:tc>
        <w:tc>
          <w:tcPr>
            <w:tcW w:w="180" w:type="dxa"/>
          </w:tcPr>
          <w:p w14:paraId="57B1F03A" w14:textId="77777777" w:rsidR="0089040F" w:rsidRPr="003F28D6" w:rsidRDefault="0089040F" w:rsidP="0089040F">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6059C519" w14:textId="1192F2EC" w:rsidR="0089040F" w:rsidRPr="00EA0D04" w:rsidRDefault="00EA0D04" w:rsidP="0089040F">
            <w:pPr>
              <w:pStyle w:val="acctfourfigures"/>
              <w:tabs>
                <w:tab w:val="clear" w:pos="765"/>
              </w:tabs>
              <w:spacing w:line="240" w:lineRule="atLeast"/>
              <w:jc w:val="right"/>
              <w:rPr>
                <w:rFonts w:cs="Times New Roman"/>
                <w:b/>
                <w:bCs/>
                <w:szCs w:val="22"/>
              </w:rPr>
            </w:pPr>
            <w:r w:rsidRPr="00EA0D04">
              <w:rPr>
                <w:rFonts w:cs="Times New Roman"/>
                <w:b/>
                <w:bCs/>
                <w:szCs w:val="22"/>
              </w:rPr>
              <w:t>26,298</w:t>
            </w:r>
          </w:p>
        </w:tc>
        <w:tc>
          <w:tcPr>
            <w:tcW w:w="180" w:type="dxa"/>
          </w:tcPr>
          <w:p w14:paraId="6EEB3CBA" w14:textId="77777777" w:rsidR="0089040F" w:rsidRPr="003F28D6" w:rsidRDefault="0089040F" w:rsidP="0089040F">
            <w:pPr>
              <w:pStyle w:val="NormalIndent"/>
              <w:jc w:val="right"/>
              <w:rPr>
                <w:rFonts w:ascii="Times New Roman" w:hAnsi="Times New Roman" w:cs="Times New Roman"/>
                <w:bCs/>
                <w:sz w:val="22"/>
                <w:szCs w:val="22"/>
              </w:rPr>
            </w:pPr>
          </w:p>
        </w:tc>
        <w:tc>
          <w:tcPr>
            <w:tcW w:w="1080" w:type="dxa"/>
            <w:tcBorders>
              <w:top w:val="single" w:sz="4" w:space="0" w:color="auto"/>
              <w:bottom w:val="double" w:sz="4" w:space="0" w:color="auto"/>
            </w:tcBorders>
          </w:tcPr>
          <w:p w14:paraId="518593F2" w14:textId="5B8B47D6" w:rsidR="0089040F" w:rsidRPr="007E2F23" w:rsidRDefault="008B2F7D" w:rsidP="0089040F">
            <w:pPr>
              <w:pStyle w:val="acctfourfigures"/>
              <w:tabs>
                <w:tab w:val="clear" w:pos="765"/>
              </w:tabs>
              <w:spacing w:line="240" w:lineRule="atLeast"/>
              <w:jc w:val="right"/>
              <w:rPr>
                <w:rFonts w:cs="Times New Roman"/>
                <w:b/>
                <w:bCs/>
                <w:szCs w:val="22"/>
              </w:rPr>
            </w:pPr>
            <w:r>
              <w:rPr>
                <w:rFonts w:cs="Times New Roman"/>
                <w:b/>
                <w:bCs/>
                <w:szCs w:val="22"/>
              </w:rPr>
              <w:t>18,841</w:t>
            </w:r>
          </w:p>
        </w:tc>
        <w:tc>
          <w:tcPr>
            <w:tcW w:w="180" w:type="dxa"/>
          </w:tcPr>
          <w:p w14:paraId="0C8985CE" w14:textId="77777777" w:rsidR="0089040F" w:rsidRPr="003F28D6" w:rsidRDefault="0089040F" w:rsidP="0089040F">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12DEEFFA" w14:textId="63C2AEB6" w:rsidR="0089040F" w:rsidRPr="00D118BA" w:rsidRDefault="000239CC" w:rsidP="0089040F">
            <w:pPr>
              <w:pStyle w:val="acctfourfigures"/>
              <w:tabs>
                <w:tab w:val="clear" w:pos="765"/>
              </w:tabs>
              <w:spacing w:line="240" w:lineRule="atLeast"/>
              <w:jc w:val="right"/>
              <w:rPr>
                <w:rFonts w:cs="Times New Roman"/>
                <w:b/>
                <w:bCs/>
                <w:szCs w:val="22"/>
              </w:rPr>
            </w:pPr>
            <w:r w:rsidRPr="00D118BA">
              <w:rPr>
                <w:rFonts w:cs="Times New Roman"/>
                <w:b/>
                <w:bCs/>
                <w:szCs w:val="22"/>
              </w:rPr>
              <w:t>14,904</w:t>
            </w:r>
          </w:p>
        </w:tc>
      </w:tr>
    </w:tbl>
    <w:p w14:paraId="29D2FE36" w14:textId="77777777" w:rsidR="004D5F62" w:rsidRDefault="004D5F62">
      <w:pPr>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590756" w:rsidRPr="003F28D6" w14:paraId="12408CAF" w14:textId="77777777" w:rsidTr="002C4E6D">
        <w:trPr>
          <w:cantSplit/>
        </w:trPr>
        <w:tc>
          <w:tcPr>
            <w:tcW w:w="4061" w:type="dxa"/>
          </w:tcPr>
          <w:p w14:paraId="1E6F1E6F" w14:textId="77777777" w:rsidR="00590756" w:rsidRPr="003F28D6" w:rsidRDefault="007F25C1" w:rsidP="00FA29B0">
            <w:pPr>
              <w:spacing w:line="240" w:lineRule="atLeast"/>
              <w:rPr>
                <w:rFonts w:cs="Times New Roman"/>
                <w:szCs w:val="22"/>
              </w:rPr>
            </w:pPr>
            <w:r w:rsidRPr="003F28D6">
              <w:rPr>
                <w:rFonts w:cs="Times New Roman"/>
                <w:b/>
                <w:bCs/>
                <w:i/>
                <w:iCs/>
                <w:szCs w:val="22"/>
                <w:lang w:val="en-US"/>
              </w:rPr>
              <w:t>Other</w:t>
            </w:r>
            <w:r w:rsidR="00E84829">
              <w:rPr>
                <w:rFonts w:cs="Times New Roman"/>
                <w:b/>
                <w:bCs/>
                <w:i/>
                <w:iCs/>
                <w:szCs w:val="22"/>
                <w:lang w:val="en-US"/>
              </w:rPr>
              <w:t xml:space="preserve"> current</w:t>
            </w:r>
            <w:r w:rsidRPr="003F28D6">
              <w:rPr>
                <w:rFonts w:cs="Times New Roman"/>
                <w:b/>
                <w:bCs/>
                <w:i/>
                <w:iCs/>
                <w:szCs w:val="22"/>
                <w:lang w:val="en-US"/>
              </w:rPr>
              <w:t xml:space="preserve"> receivables </w:t>
            </w:r>
          </w:p>
        </w:tc>
        <w:tc>
          <w:tcPr>
            <w:tcW w:w="1080" w:type="dxa"/>
            <w:vAlign w:val="bottom"/>
          </w:tcPr>
          <w:p w14:paraId="27EF405F"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14:paraId="20855142"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358B152A"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center"/>
          </w:tcPr>
          <w:p w14:paraId="33B7AAF9" w14:textId="77777777" w:rsidR="00590756" w:rsidRPr="003F28D6" w:rsidRDefault="00590756" w:rsidP="00FA29B0">
            <w:pPr>
              <w:pStyle w:val="NormalIndent"/>
              <w:jc w:val="center"/>
              <w:rPr>
                <w:rFonts w:ascii="Times New Roman" w:hAnsi="Times New Roman" w:cs="Times New Roman"/>
                <w:bCs/>
                <w:sz w:val="22"/>
                <w:szCs w:val="22"/>
              </w:rPr>
            </w:pPr>
          </w:p>
        </w:tc>
        <w:tc>
          <w:tcPr>
            <w:tcW w:w="1080" w:type="dxa"/>
            <w:vAlign w:val="bottom"/>
          </w:tcPr>
          <w:p w14:paraId="2826ED92"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14:paraId="7874CF14"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343938B0" w14:textId="77777777" w:rsidR="00590756" w:rsidRPr="003F28D6" w:rsidRDefault="00590756" w:rsidP="00FA29B0">
            <w:pPr>
              <w:pStyle w:val="acctfourfigures"/>
              <w:tabs>
                <w:tab w:val="clear" w:pos="765"/>
              </w:tabs>
              <w:spacing w:line="240" w:lineRule="atLeast"/>
              <w:jc w:val="center"/>
              <w:rPr>
                <w:rFonts w:cs="Times New Roman"/>
                <w:szCs w:val="22"/>
              </w:rPr>
            </w:pPr>
          </w:p>
        </w:tc>
      </w:tr>
      <w:tr w:rsidR="00EE7276" w:rsidRPr="003F28D6" w14:paraId="4F9E5A84" w14:textId="77777777" w:rsidTr="002C4E6D">
        <w:trPr>
          <w:cantSplit/>
        </w:trPr>
        <w:tc>
          <w:tcPr>
            <w:tcW w:w="4061" w:type="dxa"/>
          </w:tcPr>
          <w:p w14:paraId="5161D9C2" w14:textId="77777777" w:rsidR="00EE7276" w:rsidRPr="003F28D6" w:rsidRDefault="00EE7276" w:rsidP="00EE7276">
            <w:pPr>
              <w:spacing w:line="240" w:lineRule="atLeast"/>
              <w:rPr>
                <w:rFonts w:cs="Times New Roman"/>
                <w:szCs w:val="22"/>
              </w:rPr>
            </w:pPr>
            <w:r w:rsidRPr="003F28D6">
              <w:rPr>
                <w:rFonts w:cs="Times New Roman"/>
                <w:szCs w:val="22"/>
              </w:rPr>
              <w:t>Subsidiaries</w:t>
            </w:r>
          </w:p>
        </w:tc>
        <w:tc>
          <w:tcPr>
            <w:tcW w:w="1080" w:type="dxa"/>
          </w:tcPr>
          <w:p w14:paraId="31EBCC8E" w14:textId="77777777" w:rsidR="00EE7276" w:rsidRPr="003F28D6" w:rsidRDefault="000C4BBA" w:rsidP="00BF6311">
            <w:pPr>
              <w:pStyle w:val="acctfourfigures"/>
              <w:tabs>
                <w:tab w:val="clear" w:pos="765"/>
              </w:tabs>
              <w:spacing w:line="240" w:lineRule="atLeast"/>
              <w:ind w:left="-712" w:right="264"/>
              <w:jc w:val="right"/>
              <w:rPr>
                <w:rFonts w:cs="Times New Roman"/>
                <w:szCs w:val="22"/>
              </w:rPr>
            </w:pPr>
            <w:r>
              <w:rPr>
                <w:rFonts w:cs="Times New Roman"/>
                <w:szCs w:val="22"/>
              </w:rPr>
              <w:t>-</w:t>
            </w:r>
          </w:p>
        </w:tc>
        <w:tc>
          <w:tcPr>
            <w:tcW w:w="180" w:type="dxa"/>
          </w:tcPr>
          <w:p w14:paraId="3E133EB3" w14:textId="77777777" w:rsidR="00EE7276" w:rsidRPr="003F28D6" w:rsidRDefault="00EE7276" w:rsidP="00EE7276">
            <w:pPr>
              <w:pStyle w:val="acctfourfigures"/>
              <w:tabs>
                <w:tab w:val="clear" w:pos="765"/>
              </w:tabs>
              <w:spacing w:line="240" w:lineRule="atLeast"/>
              <w:jc w:val="center"/>
              <w:rPr>
                <w:rFonts w:cs="Times New Roman"/>
                <w:szCs w:val="22"/>
              </w:rPr>
            </w:pPr>
          </w:p>
        </w:tc>
        <w:tc>
          <w:tcPr>
            <w:tcW w:w="1350" w:type="dxa"/>
          </w:tcPr>
          <w:p w14:paraId="03592E13" w14:textId="77777777" w:rsidR="00EE7276" w:rsidRPr="003F28D6" w:rsidRDefault="00EE7276" w:rsidP="00EE7276">
            <w:pPr>
              <w:pStyle w:val="acctfourfigures"/>
              <w:tabs>
                <w:tab w:val="clear" w:pos="765"/>
                <w:tab w:val="decimal" w:pos="767"/>
              </w:tabs>
              <w:spacing w:line="240" w:lineRule="atLeast"/>
              <w:rPr>
                <w:rFonts w:cs="Times New Roman"/>
                <w:szCs w:val="22"/>
              </w:rPr>
            </w:pPr>
            <w:r w:rsidRPr="00B83ED5">
              <w:t>-</w:t>
            </w:r>
          </w:p>
        </w:tc>
        <w:tc>
          <w:tcPr>
            <w:tcW w:w="180" w:type="dxa"/>
          </w:tcPr>
          <w:p w14:paraId="0F49489A" w14:textId="77777777" w:rsidR="00EE7276" w:rsidRPr="003F28D6" w:rsidRDefault="00EE7276" w:rsidP="00EE7276">
            <w:pPr>
              <w:pStyle w:val="NormalIndent"/>
              <w:jc w:val="center"/>
              <w:rPr>
                <w:rFonts w:ascii="Times New Roman" w:hAnsi="Times New Roman" w:cs="Times New Roman"/>
                <w:bCs/>
                <w:sz w:val="22"/>
                <w:szCs w:val="22"/>
              </w:rPr>
            </w:pPr>
          </w:p>
        </w:tc>
        <w:tc>
          <w:tcPr>
            <w:tcW w:w="1080" w:type="dxa"/>
          </w:tcPr>
          <w:p w14:paraId="0972EA2E" w14:textId="3AD0F82B" w:rsidR="00EE7276" w:rsidRPr="003F28D6" w:rsidRDefault="001E0BB0" w:rsidP="00EE7276">
            <w:pPr>
              <w:pStyle w:val="acctfourfigures"/>
              <w:tabs>
                <w:tab w:val="clear" w:pos="765"/>
              </w:tabs>
              <w:spacing w:line="240" w:lineRule="atLeast"/>
              <w:jc w:val="right"/>
              <w:rPr>
                <w:rFonts w:cs="Times New Roman"/>
                <w:szCs w:val="22"/>
              </w:rPr>
            </w:pPr>
            <w:r>
              <w:rPr>
                <w:rFonts w:cs="Times New Roman"/>
                <w:szCs w:val="22"/>
              </w:rPr>
              <w:t>11</w:t>
            </w:r>
            <w:r w:rsidR="002C4E6D">
              <w:rPr>
                <w:rFonts w:cs="Times New Roman"/>
                <w:szCs w:val="22"/>
              </w:rPr>
              <w:t>,</w:t>
            </w:r>
            <w:r>
              <w:rPr>
                <w:rFonts w:cs="Times New Roman"/>
                <w:szCs w:val="22"/>
              </w:rPr>
              <w:t>267</w:t>
            </w:r>
          </w:p>
        </w:tc>
        <w:tc>
          <w:tcPr>
            <w:tcW w:w="180" w:type="dxa"/>
          </w:tcPr>
          <w:p w14:paraId="188E9CF6" w14:textId="77777777" w:rsidR="00EE7276" w:rsidRPr="003F28D6" w:rsidRDefault="00EE7276" w:rsidP="00EE7276">
            <w:pPr>
              <w:pStyle w:val="acctfourfigures"/>
              <w:tabs>
                <w:tab w:val="clear" w:pos="765"/>
              </w:tabs>
              <w:spacing w:line="240" w:lineRule="atLeast"/>
              <w:jc w:val="right"/>
              <w:rPr>
                <w:rFonts w:cs="Times New Roman"/>
                <w:szCs w:val="22"/>
              </w:rPr>
            </w:pPr>
          </w:p>
        </w:tc>
        <w:tc>
          <w:tcPr>
            <w:tcW w:w="1350" w:type="dxa"/>
          </w:tcPr>
          <w:p w14:paraId="32285053" w14:textId="5911C7E6" w:rsidR="00EE7276" w:rsidRPr="003F28D6" w:rsidRDefault="001E0BB0" w:rsidP="00EE7276">
            <w:pPr>
              <w:pStyle w:val="acctfourfigures"/>
              <w:tabs>
                <w:tab w:val="clear" w:pos="765"/>
              </w:tabs>
              <w:spacing w:line="240" w:lineRule="atLeast"/>
              <w:jc w:val="right"/>
              <w:rPr>
                <w:rFonts w:cs="Times New Roman"/>
                <w:szCs w:val="22"/>
              </w:rPr>
            </w:pPr>
            <w:r>
              <w:rPr>
                <w:rFonts w:cs="Times New Roman"/>
                <w:szCs w:val="22"/>
                <w:lang w:bidi="th-TH"/>
              </w:rPr>
              <w:t>8</w:t>
            </w:r>
            <w:r w:rsidR="002C4E6D">
              <w:rPr>
                <w:rFonts w:cs="Times New Roman"/>
                <w:szCs w:val="22"/>
                <w:lang w:bidi="th-TH"/>
              </w:rPr>
              <w:t>,</w:t>
            </w:r>
            <w:r>
              <w:rPr>
                <w:rFonts w:cs="Times New Roman"/>
                <w:szCs w:val="22"/>
                <w:lang w:bidi="th-TH"/>
              </w:rPr>
              <w:t>801</w:t>
            </w:r>
          </w:p>
        </w:tc>
      </w:tr>
      <w:tr w:rsidR="00EE7276" w:rsidRPr="003F28D6" w14:paraId="7B04E936" w14:textId="77777777" w:rsidTr="002C4E6D">
        <w:trPr>
          <w:cantSplit/>
        </w:trPr>
        <w:tc>
          <w:tcPr>
            <w:tcW w:w="4061" w:type="dxa"/>
          </w:tcPr>
          <w:p w14:paraId="0903560B" w14:textId="77777777" w:rsidR="00EE7276" w:rsidRPr="003F28D6" w:rsidRDefault="00EE7276" w:rsidP="00EE7276">
            <w:pPr>
              <w:spacing w:line="240" w:lineRule="atLeast"/>
              <w:rPr>
                <w:rFonts w:cs="Times New Roman"/>
                <w:szCs w:val="22"/>
              </w:rPr>
            </w:pPr>
            <w:r w:rsidRPr="006D69C3">
              <w:rPr>
                <w:rFonts w:cs="Times New Roman"/>
                <w:szCs w:val="22"/>
              </w:rPr>
              <w:t>Associate</w:t>
            </w:r>
          </w:p>
        </w:tc>
        <w:tc>
          <w:tcPr>
            <w:tcW w:w="1080" w:type="dxa"/>
          </w:tcPr>
          <w:p w14:paraId="6008A089" w14:textId="3F941A1C" w:rsidR="00EE7276" w:rsidRPr="00BF6311" w:rsidRDefault="00BE378D" w:rsidP="00BF6311">
            <w:pPr>
              <w:pStyle w:val="acctfourfigures"/>
              <w:tabs>
                <w:tab w:val="clear" w:pos="765"/>
              </w:tabs>
              <w:spacing w:line="240" w:lineRule="atLeast"/>
              <w:ind w:left="-712" w:right="264"/>
              <w:jc w:val="right"/>
              <w:rPr>
                <w:rFonts w:cs="Times New Roman"/>
                <w:szCs w:val="22"/>
              </w:rPr>
            </w:pPr>
            <w:r w:rsidRPr="00BF6311">
              <w:rPr>
                <w:rFonts w:cs="Times New Roman"/>
                <w:szCs w:val="22"/>
              </w:rPr>
              <w:t>-</w:t>
            </w:r>
          </w:p>
        </w:tc>
        <w:tc>
          <w:tcPr>
            <w:tcW w:w="180" w:type="dxa"/>
          </w:tcPr>
          <w:p w14:paraId="46039EFB" w14:textId="77777777" w:rsidR="00EE7276" w:rsidRPr="003F28D6" w:rsidRDefault="00EE7276" w:rsidP="00EE7276">
            <w:pPr>
              <w:pStyle w:val="acctfourfigures"/>
              <w:tabs>
                <w:tab w:val="clear" w:pos="765"/>
              </w:tabs>
              <w:spacing w:line="240" w:lineRule="atLeast"/>
              <w:jc w:val="center"/>
              <w:rPr>
                <w:rFonts w:cs="Times New Roman"/>
                <w:szCs w:val="22"/>
              </w:rPr>
            </w:pPr>
          </w:p>
        </w:tc>
        <w:tc>
          <w:tcPr>
            <w:tcW w:w="1350" w:type="dxa"/>
          </w:tcPr>
          <w:p w14:paraId="13F6DCA7" w14:textId="1C71DD8E" w:rsidR="00EE7276" w:rsidRPr="00B83ED5" w:rsidRDefault="001277E7" w:rsidP="00EE7276">
            <w:pPr>
              <w:pStyle w:val="acctfourfigures"/>
              <w:tabs>
                <w:tab w:val="clear" w:pos="765"/>
              </w:tabs>
              <w:spacing w:line="240" w:lineRule="atLeast"/>
              <w:jc w:val="right"/>
            </w:pPr>
            <w:r>
              <w:t>1,</w:t>
            </w:r>
            <w:r w:rsidR="002C4E6D">
              <w:t>4</w:t>
            </w:r>
            <w:r>
              <w:t>10</w:t>
            </w:r>
          </w:p>
        </w:tc>
        <w:tc>
          <w:tcPr>
            <w:tcW w:w="180" w:type="dxa"/>
          </w:tcPr>
          <w:p w14:paraId="007BA181" w14:textId="77777777" w:rsidR="00EE7276" w:rsidRPr="003F28D6" w:rsidRDefault="00EE7276" w:rsidP="00EE7276">
            <w:pPr>
              <w:pStyle w:val="NormalIndent"/>
              <w:jc w:val="center"/>
              <w:rPr>
                <w:rFonts w:ascii="Times New Roman" w:hAnsi="Times New Roman" w:cs="Times New Roman"/>
                <w:bCs/>
                <w:sz w:val="22"/>
                <w:szCs w:val="22"/>
              </w:rPr>
            </w:pPr>
          </w:p>
        </w:tc>
        <w:tc>
          <w:tcPr>
            <w:tcW w:w="1080" w:type="dxa"/>
          </w:tcPr>
          <w:p w14:paraId="21EF7322" w14:textId="77777777" w:rsidR="00EE7276" w:rsidRPr="008970FC" w:rsidRDefault="00BC00F6" w:rsidP="00EE7276">
            <w:pPr>
              <w:pStyle w:val="acctfourfigures"/>
              <w:tabs>
                <w:tab w:val="clear" w:pos="765"/>
                <w:tab w:val="decimal" w:pos="666"/>
              </w:tabs>
              <w:spacing w:line="240" w:lineRule="atLeast"/>
              <w:rPr>
                <w:rFonts w:cs="Times New Roman"/>
                <w:szCs w:val="22"/>
                <w:lang w:bidi="th-TH"/>
              </w:rPr>
            </w:pPr>
            <w:r>
              <w:rPr>
                <w:rFonts w:cs="Times New Roman"/>
                <w:szCs w:val="22"/>
                <w:lang w:bidi="th-TH"/>
              </w:rPr>
              <w:t>-</w:t>
            </w:r>
          </w:p>
        </w:tc>
        <w:tc>
          <w:tcPr>
            <w:tcW w:w="180" w:type="dxa"/>
          </w:tcPr>
          <w:p w14:paraId="7A20ABB4" w14:textId="77777777" w:rsidR="00EE7276" w:rsidRPr="003F28D6" w:rsidRDefault="00EE7276" w:rsidP="00EE7276">
            <w:pPr>
              <w:pStyle w:val="acctfourfigures"/>
              <w:tabs>
                <w:tab w:val="clear" w:pos="765"/>
              </w:tabs>
              <w:spacing w:line="240" w:lineRule="atLeast"/>
              <w:jc w:val="right"/>
              <w:rPr>
                <w:rFonts w:cs="Times New Roman"/>
                <w:szCs w:val="22"/>
              </w:rPr>
            </w:pPr>
          </w:p>
        </w:tc>
        <w:tc>
          <w:tcPr>
            <w:tcW w:w="1350" w:type="dxa"/>
          </w:tcPr>
          <w:p w14:paraId="52680141" w14:textId="77777777" w:rsidR="00EE7276" w:rsidRPr="008970FC" w:rsidRDefault="00EE7276" w:rsidP="00EE7276">
            <w:pPr>
              <w:pStyle w:val="acctfourfigures"/>
              <w:tabs>
                <w:tab w:val="clear" w:pos="765"/>
                <w:tab w:val="decimal" w:pos="666"/>
              </w:tabs>
              <w:spacing w:line="240" w:lineRule="atLeast"/>
              <w:rPr>
                <w:rFonts w:cs="Times New Roman"/>
                <w:szCs w:val="22"/>
                <w:lang w:bidi="th-TH"/>
              </w:rPr>
            </w:pPr>
            <w:r>
              <w:rPr>
                <w:rFonts w:cs="Times New Roman"/>
                <w:szCs w:val="22"/>
                <w:lang w:bidi="th-TH"/>
              </w:rPr>
              <w:t>-</w:t>
            </w:r>
          </w:p>
        </w:tc>
      </w:tr>
      <w:tr w:rsidR="00321959" w:rsidRPr="003F28D6" w14:paraId="18A6D2F7" w14:textId="77777777" w:rsidTr="002C4E6D">
        <w:trPr>
          <w:cantSplit/>
        </w:trPr>
        <w:tc>
          <w:tcPr>
            <w:tcW w:w="4061" w:type="dxa"/>
          </w:tcPr>
          <w:p w14:paraId="1E7F837F" w14:textId="77777777" w:rsidR="00321959" w:rsidRPr="003F28D6" w:rsidRDefault="00321959" w:rsidP="00321959">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1CE45E87" w14:textId="1D6D6E33" w:rsidR="00321959" w:rsidRPr="00A03C56" w:rsidRDefault="00BE378D" w:rsidP="00BF6311">
            <w:pPr>
              <w:pStyle w:val="acctfourfigures"/>
              <w:tabs>
                <w:tab w:val="clear" w:pos="765"/>
              </w:tabs>
              <w:spacing w:line="240" w:lineRule="atLeast"/>
              <w:ind w:left="-712" w:right="264"/>
              <w:jc w:val="right"/>
              <w:rPr>
                <w:rFonts w:cs="Times New Roman"/>
                <w:b/>
                <w:bCs/>
                <w:szCs w:val="22"/>
              </w:rPr>
            </w:pPr>
            <w:r>
              <w:rPr>
                <w:rFonts w:cs="Times New Roman"/>
                <w:b/>
                <w:bCs/>
                <w:szCs w:val="22"/>
              </w:rPr>
              <w:t>-</w:t>
            </w:r>
          </w:p>
        </w:tc>
        <w:tc>
          <w:tcPr>
            <w:tcW w:w="180" w:type="dxa"/>
          </w:tcPr>
          <w:p w14:paraId="000B2E26" w14:textId="77777777" w:rsidR="00321959" w:rsidRPr="00A03C56" w:rsidRDefault="00321959" w:rsidP="00321959">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47F617C2" w14:textId="1208121C" w:rsidR="00321959" w:rsidRPr="00A03C56" w:rsidRDefault="002C4E6D" w:rsidP="00321959">
            <w:pPr>
              <w:pStyle w:val="acctfourfigures"/>
              <w:tabs>
                <w:tab w:val="clear" w:pos="765"/>
              </w:tabs>
              <w:spacing w:line="240" w:lineRule="atLeast"/>
              <w:jc w:val="right"/>
              <w:rPr>
                <w:rFonts w:cs="Times New Roman"/>
                <w:b/>
                <w:bCs/>
                <w:szCs w:val="22"/>
              </w:rPr>
            </w:pPr>
            <w:r>
              <w:rPr>
                <w:rFonts w:cs="Times New Roman"/>
                <w:b/>
                <w:bCs/>
                <w:szCs w:val="22"/>
              </w:rPr>
              <w:t>1,4</w:t>
            </w:r>
            <w:r w:rsidR="001277E7">
              <w:rPr>
                <w:rFonts w:cs="Times New Roman"/>
                <w:b/>
                <w:bCs/>
                <w:szCs w:val="22"/>
              </w:rPr>
              <w:t>10</w:t>
            </w:r>
          </w:p>
        </w:tc>
        <w:tc>
          <w:tcPr>
            <w:tcW w:w="180" w:type="dxa"/>
          </w:tcPr>
          <w:p w14:paraId="46FA50E8" w14:textId="77777777" w:rsidR="00321959" w:rsidRPr="00A03C56" w:rsidRDefault="00321959" w:rsidP="00321959">
            <w:pPr>
              <w:pStyle w:val="NormalInden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BFEBD2F" w14:textId="2A4934CC" w:rsidR="00321959" w:rsidRPr="00A03C56" w:rsidRDefault="001E0BB0" w:rsidP="00321959">
            <w:pPr>
              <w:pStyle w:val="acctfourfigures"/>
              <w:tabs>
                <w:tab w:val="clear" w:pos="765"/>
              </w:tabs>
              <w:spacing w:line="240" w:lineRule="atLeast"/>
              <w:jc w:val="right"/>
              <w:rPr>
                <w:rFonts w:cs="Times New Roman"/>
                <w:b/>
                <w:bCs/>
                <w:szCs w:val="22"/>
              </w:rPr>
            </w:pPr>
            <w:r>
              <w:rPr>
                <w:rFonts w:cs="Times New Roman"/>
                <w:b/>
                <w:bCs/>
                <w:szCs w:val="22"/>
              </w:rPr>
              <w:t>11,267</w:t>
            </w:r>
          </w:p>
        </w:tc>
        <w:tc>
          <w:tcPr>
            <w:tcW w:w="180" w:type="dxa"/>
          </w:tcPr>
          <w:p w14:paraId="46AC72F0" w14:textId="77777777" w:rsidR="00321959" w:rsidRPr="00A03C56" w:rsidRDefault="00321959" w:rsidP="00321959">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60C24A3C" w14:textId="7077E9CE" w:rsidR="00321959" w:rsidRPr="00A03C56" w:rsidRDefault="001E0BB0" w:rsidP="00321959">
            <w:pPr>
              <w:pStyle w:val="acctfourfigures"/>
              <w:tabs>
                <w:tab w:val="clear" w:pos="765"/>
              </w:tabs>
              <w:spacing w:line="240" w:lineRule="atLeast"/>
              <w:jc w:val="right"/>
              <w:rPr>
                <w:rFonts w:cs="Times New Roman"/>
                <w:b/>
                <w:bCs/>
                <w:szCs w:val="22"/>
              </w:rPr>
            </w:pPr>
            <w:r>
              <w:rPr>
                <w:b/>
                <w:bCs/>
              </w:rPr>
              <w:t>8,801</w:t>
            </w:r>
          </w:p>
        </w:tc>
      </w:tr>
    </w:tbl>
    <w:p w14:paraId="52F8082C" w14:textId="77777777" w:rsidR="00A959D2" w:rsidRDefault="00A959D2" w:rsidP="00392217">
      <w:pPr>
        <w:spacing w:line="240" w:lineRule="auto"/>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1721"/>
        <w:gridCol w:w="1035"/>
        <w:gridCol w:w="45"/>
        <w:gridCol w:w="133"/>
        <w:gridCol w:w="47"/>
        <w:gridCol w:w="966"/>
        <w:gridCol w:w="198"/>
        <w:gridCol w:w="1269"/>
        <w:gridCol w:w="180"/>
        <w:gridCol w:w="1152"/>
        <w:gridCol w:w="181"/>
        <w:gridCol w:w="1187"/>
        <w:gridCol w:w="180"/>
        <w:gridCol w:w="1167"/>
      </w:tblGrid>
      <w:tr w:rsidR="002C4E6D" w:rsidRPr="003F28D6" w14:paraId="5A1904C9" w14:textId="77777777" w:rsidTr="00BA7E60">
        <w:trPr>
          <w:cantSplit/>
          <w:trHeight w:val="407"/>
        </w:trPr>
        <w:tc>
          <w:tcPr>
            <w:tcW w:w="1721" w:type="dxa"/>
            <w:shd w:val="clear" w:color="auto" w:fill="FFFFFF"/>
            <w:vAlign w:val="bottom"/>
          </w:tcPr>
          <w:p w14:paraId="105E73E7" w14:textId="77777777" w:rsidR="002C4E6D" w:rsidRPr="003F28D6" w:rsidRDefault="002C4E6D" w:rsidP="005A7E39">
            <w:pPr>
              <w:spacing w:line="240" w:lineRule="atLeast"/>
              <w:ind w:left="191" w:hanging="180"/>
              <w:rPr>
                <w:rFonts w:cs="Times New Roman"/>
                <w:b/>
                <w:bCs/>
                <w:i/>
                <w:iCs/>
                <w:szCs w:val="22"/>
              </w:rPr>
            </w:pPr>
            <w:r w:rsidRPr="003F28D6">
              <w:br w:type="page"/>
            </w:r>
          </w:p>
        </w:tc>
        <w:tc>
          <w:tcPr>
            <w:tcW w:w="2226" w:type="dxa"/>
            <w:gridSpan w:val="5"/>
            <w:shd w:val="clear" w:color="auto" w:fill="FFFFFF"/>
            <w:vAlign w:val="bottom"/>
          </w:tcPr>
          <w:p w14:paraId="12911852" w14:textId="77777777" w:rsidR="002C4E6D" w:rsidRPr="002C4E6D" w:rsidRDefault="002C4E6D" w:rsidP="002C4E6D">
            <w:pPr>
              <w:pStyle w:val="acctmergecolhdg"/>
              <w:spacing w:line="240" w:lineRule="atLeast"/>
              <w:rPr>
                <w:rFonts w:cs="Times New Roman"/>
                <w:szCs w:val="22"/>
              </w:rPr>
            </w:pPr>
            <w:r w:rsidRPr="002C4E6D">
              <w:rPr>
                <w:rFonts w:cs="Times New Roman"/>
                <w:szCs w:val="22"/>
              </w:rPr>
              <w:t>Interest rate</w:t>
            </w:r>
          </w:p>
        </w:tc>
        <w:tc>
          <w:tcPr>
            <w:tcW w:w="198" w:type="dxa"/>
          </w:tcPr>
          <w:p w14:paraId="635ECC7E" w14:textId="77777777" w:rsidR="002C4E6D" w:rsidRPr="003F28D6" w:rsidRDefault="002C4E6D" w:rsidP="005A7E39">
            <w:pPr>
              <w:pStyle w:val="acctmergecolhdg"/>
              <w:spacing w:line="240" w:lineRule="atLeast"/>
              <w:ind w:right="191"/>
              <w:jc w:val="right"/>
              <w:rPr>
                <w:rFonts w:cs="Times New Roman"/>
                <w:szCs w:val="22"/>
              </w:rPr>
            </w:pPr>
          </w:p>
        </w:tc>
        <w:tc>
          <w:tcPr>
            <w:tcW w:w="5316" w:type="dxa"/>
            <w:gridSpan w:val="7"/>
            <w:vAlign w:val="center"/>
          </w:tcPr>
          <w:p w14:paraId="46D7DB49" w14:textId="77777777" w:rsidR="002C4E6D" w:rsidRDefault="002C4E6D" w:rsidP="005A7E39">
            <w:pPr>
              <w:pStyle w:val="acctmergecolhdg"/>
              <w:spacing w:line="240" w:lineRule="atLeast"/>
              <w:rPr>
                <w:rFonts w:cs="Times New Roman"/>
                <w:szCs w:val="22"/>
              </w:rPr>
            </w:pPr>
            <w:r w:rsidRPr="003F28D6">
              <w:rPr>
                <w:rFonts w:cs="Times New Roman"/>
                <w:szCs w:val="22"/>
              </w:rPr>
              <w:t xml:space="preserve">Consolidated </w:t>
            </w:r>
          </w:p>
          <w:p w14:paraId="62044D5E" w14:textId="77777777" w:rsidR="002C4E6D" w:rsidRPr="003F28D6" w:rsidRDefault="002C4E6D" w:rsidP="005A7E39">
            <w:pPr>
              <w:pStyle w:val="acctmergecolhdg"/>
              <w:spacing w:line="240" w:lineRule="atLeast"/>
              <w:ind w:right="191"/>
              <w:rPr>
                <w:rFonts w:cs="Times New Roman"/>
                <w:szCs w:val="22"/>
              </w:rPr>
            </w:pPr>
            <w:r w:rsidRPr="003F28D6">
              <w:rPr>
                <w:rFonts w:cs="Times New Roman"/>
                <w:szCs w:val="22"/>
              </w:rPr>
              <w:t>financial statements</w:t>
            </w:r>
          </w:p>
        </w:tc>
      </w:tr>
      <w:tr w:rsidR="002C4E6D" w:rsidRPr="003F28D6" w14:paraId="57B45A2A" w14:textId="77777777" w:rsidTr="00BA7E60">
        <w:trPr>
          <w:cantSplit/>
          <w:trHeight w:val="267"/>
        </w:trPr>
        <w:tc>
          <w:tcPr>
            <w:tcW w:w="1721" w:type="dxa"/>
            <w:shd w:val="clear" w:color="auto" w:fill="FFFFFF"/>
          </w:tcPr>
          <w:p w14:paraId="0CD9739B" w14:textId="77777777" w:rsidR="002C4E6D" w:rsidRPr="003F28D6" w:rsidRDefault="002C4E6D" w:rsidP="002C4E6D">
            <w:pPr>
              <w:spacing w:line="240" w:lineRule="atLeast"/>
              <w:ind w:left="191"/>
              <w:jc w:val="center"/>
              <w:rPr>
                <w:rFonts w:cs="Times New Roman"/>
                <w:szCs w:val="22"/>
              </w:rPr>
            </w:pPr>
          </w:p>
        </w:tc>
        <w:tc>
          <w:tcPr>
            <w:tcW w:w="1035" w:type="dxa"/>
            <w:vAlign w:val="bottom"/>
          </w:tcPr>
          <w:p w14:paraId="0D34B9F5" w14:textId="77777777" w:rsidR="002C4E6D" w:rsidRPr="003F28D6" w:rsidRDefault="002C4E6D" w:rsidP="002C4E6D">
            <w:pPr>
              <w:pStyle w:val="acctfourfigures"/>
              <w:tabs>
                <w:tab w:val="clear" w:pos="765"/>
              </w:tabs>
              <w:spacing w:line="240" w:lineRule="atLeast"/>
              <w:jc w:val="center"/>
              <w:rPr>
                <w:rFonts w:cs="Times New Roman"/>
                <w:szCs w:val="22"/>
              </w:rPr>
            </w:pPr>
            <w:r>
              <w:rPr>
                <w:rFonts w:cs="Times New Roman"/>
                <w:szCs w:val="22"/>
              </w:rPr>
              <w:t>31</w:t>
            </w:r>
          </w:p>
        </w:tc>
        <w:tc>
          <w:tcPr>
            <w:tcW w:w="178" w:type="dxa"/>
            <w:gridSpan w:val="2"/>
            <w:vAlign w:val="bottom"/>
          </w:tcPr>
          <w:p w14:paraId="3ACEABC5"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013" w:type="dxa"/>
            <w:gridSpan w:val="2"/>
            <w:vAlign w:val="bottom"/>
          </w:tcPr>
          <w:p w14:paraId="25A06E26" w14:textId="77777777"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31</w:t>
            </w:r>
          </w:p>
        </w:tc>
        <w:tc>
          <w:tcPr>
            <w:tcW w:w="198" w:type="dxa"/>
          </w:tcPr>
          <w:p w14:paraId="16AE6985" w14:textId="77777777" w:rsidR="002C4E6D" w:rsidRPr="003F28D6" w:rsidRDefault="002C4E6D" w:rsidP="002C4E6D">
            <w:pPr>
              <w:pStyle w:val="acctfourfigures"/>
              <w:spacing w:line="240" w:lineRule="atLeast"/>
              <w:jc w:val="center"/>
              <w:rPr>
                <w:rFonts w:cs="Times New Roman"/>
                <w:szCs w:val="22"/>
              </w:rPr>
            </w:pPr>
          </w:p>
        </w:tc>
        <w:tc>
          <w:tcPr>
            <w:tcW w:w="1269" w:type="dxa"/>
            <w:vAlign w:val="bottom"/>
          </w:tcPr>
          <w:p w14:paraId="3C12D242" w14:textId="77777777"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31</w:t>
            </w:r>
          </w:p>
        </w:tc>
        <w:tc>
          <w:tcPr>
            <w:tcW w:w="180" w:type="dxa"/>
            <w:vAlign w:val="bottom"/>
          </w:tcPr>
          <w:p w14:paraId="3918F7A2"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152" w:type="dxa"/>
            <w:vAlign w:val="bottom"/>
          </w:tcPr>
          <w:p w14:paraId="0DE0CA89"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81" w:type="dxa"/>
            <w:vAlign w:val="center"/>
          </w:tcPr>
          <w:p w14:paraId="03C6A498" w14:textId="77777777" w:rsidR="002C4E6D" w:rsidRPr="003F28D6" w:rsidRDefault="002C4E6D" w:rsidP="002C4E6D">
            <w:pPr>
              <w:pStyle w:val="NormalIndent"/>
              <w:jc w:val="center"/>
              <w:rPr>
                <w:rFonts w:ascii="Times New Roman" w:hAnsi="Times New Roman" w:cs="Times New Roman"/>
                <w:bCs/>
                <w:sz w:val="22"/>
                <w:szCs w:val="22"/>
              </w:rPr>
            </w:pPr>
          </w:p>
        </w:tc>
        <w:tc>
          <w:tcPr>
            <w:tcW w:w="1187" w:type="dxa"/>
            <w:vAlign w:val="bottom"/>
          </w:tcPr>
          <w:p w14:paraId="76A4FEE2"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80" w:type="dxa"/>
            <w:vAlign w:val="bottom"/>
          </w:tcPr>
          <w:p w14:paraId="32D30FA0"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167" w:type="dxa"/>
            <w:vAlign w:val="bottom"/>
          </w:tcPr>
          <w:p w14:paraId="660B39C6" w14:textId="77777777"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31</w:t>
            </w:r>
          </w:p>
        </w:tc>
      </w:tr>
      <w:tr w:rsidR="002C4E6D" w:rsidRPr="003F28D6" w14:paraId="058A7EBB" w14:textId="77777777" w:rsidTr="00BA7E60">
        <w:trPr>
          <w:cantSplit/>
          <w:trHeight w:val="267"/>
        </w:trPr>
        <w:tc>
          <w:tcPr>
            <w:tcW w:w="1721" w:type="dxa"/>
            <w:shd w:val="clear" w:color="auto" w:fill="FFFFFF"/>
          </w:tcPr>
          <w:p w14:paraId="3CF3D30D" w14:textId="77777777" w:rsidR="002C4E6D" w:rsidRPr="003F28D6" w:rsidRDefault="002C4E6D" w:rsidP="002C4E6D">
            <w:pPr>
              <w:spacing w:line="240" w:lineRule="atLeast"/>
              <w:ind w:left="191"/>
              <w:jc w:val="center"/>
              <w:rPr>
                <w:rFonts w:cs="Times New Roman"/>
                <w:szCs w:val="22"/>
              </w:rPr>
            </w:pPr>
          </w:p>
        </w:tc>
        <w:tc>
          <w:tcPr>
            <w:tcW w:w="1080" w:type="dxa"/>
            <w:gridSpan w:val="2"/>
            <w:vAlign w:val="bottom"/>
          </w:tcPr>
          <w:p w14:paraId="70F472BC" w14:textId="77777777" w:rsidR="002C4E6D" w:rsidRPr="002C4E6D" w:rsidRDefault="002C4E6D" w:rsidP="002C4E6D">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0" w:type="dxa"/>
            <w:gridSpan w:val="2"/>
            <w:vAlign w:val="bottom"/>
          </w:tcPr>
          <w:p w14:paraId="6CE28E68" w14:textId="77777777" w:rsidR="002C4E6D" w:rsidRPr="00FE7AA6" w:rsidRDefault="002C4E6D" w:rsidP="002C4E6D">
            <w:pPr>
              <w:pStyle w:val="acctfourfigures"/>
              <w:tabs>
                <w:tab w:val="clear" w:pos="765"/>
              </w:tabs>
              <w:spacing w:line="240" w:lineRule="atLeast"/>
              <w:jc w:val="center"/>
              <w:rPr>
                <w:rFonts w:cs="Times New Roman"/>
                <w:b/>
                <w:bCs/>
                <w:szCs w:val="22"/>
              </w:rPr>
            </w:pPr>
          </w:p>
        </w:tc>
        <w:tc>
          <w:tcPr>
            <w:tcW w:w="966" w:type="dxa"/>
            <w:vAlign w:val="bottom"/>
          </w:tcPr>
          <w:p w14:paraId="4A7E0C37" w14:textId="77777777"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98" w:type="dxa"/>
          </w:tcPr>
          <w:p w14:paraId="60A76B20" w14:textId="77777777" w:rsidR="002C4E6D" w:rsidRPr="003F28D6" w:rsidRDefault="002C4E6D" w:rsidP="002C4E6D">
            <w:pPr>
              <w:pStyle w:val="acctfourfigures"/>
              <w:spacing w:line="240" w:lineRule="atLeast"/>
              <w:jc w:val="center"/>
              <w:rPr>
                <w:rFonts w:cs="Times New Roman"/>
                <w:szCs w:val="22"/>
              </w:rPr>
            </w:pPr>
          </w:p>
        </w:tc>
        <w:tc>
          <w:tcPr>
            <w:tcW w:w="1269" w:type="dxa"/>
            <w:vAlign w:val="bottom"/>
          </w:tcPr>
          <w:p w14:paraId="11C59FF7" w14:textId="77777777" w:rsidR="002C4E6D" w:rsidRPr="003F28D6" w:rsidRDefault="002C4E6D" w:rsidP="002C4E6D">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0" w:type="dxa"/>
            <w:vAlign w:val="bottom"/>
          </w:tcPr>
          <w:p w14:paraId="65968B70"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152" w:type="dxa"/>
            <w:vAlign w:val="bottom"/>
          </w:tcPr>
          <w:p w14:paraId="5B70372E"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81" w:type="dxa"/>
            <w:vAlign w:val="center"/>
          </w:tcPr>
          <w:p w14:paraId="7B01C456" w14:textId="77777777" w:rsidR="002C4E6D" w:rsidRPr="003F28D6" w:rsidRDefault="002C4E6D" w:rsidP="002C4E6D">
            <w:pPr>
              <w:pStyle w:val="NormalIndent"/>
              <w:jc w:val="center"/>
              <w:rPr>
                <w:rFonts w:ascii="Times New Roman" w:hAnsi="Times New Roman" w:cs="Times New Roman"/>
                <w:bCs/>
                <w:sz w:val="22"/>
                <w:szCs w:val="22"/>
              </w:rPr>
            </w:pPr>
          </w:p>
        </w:tc>
        <w:tc>
          <w:tcPr>
            <w:tcW w:w="1187" w:type="dxa"/>
            <w:vAlign w:val="bottom"/>
          </w:tcPr>
          <w:p w14:paraId="0DD61546"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80" w:type="dxa"/>
            <w:vAlign w:val="bottom"/>
          </w:tcPr>
          <w:p w14:paraId="68FAE5FC" w14:textId="77777777" w:rsidR="002C4E6D" w:rsidRPr="003F28D6" w:rsidRDefault="002C4E6D" w:rsidP="002C4E6D">
            <w:pPr>
              <w:pStyle w:val="acctfourfigures"/>
              <w:tabs>
                <w:tab w:val="clear" w:pos="765"/>
              </w:tabs>
              <w:spacing w:line="240" w:lineRule="atLeast"/>
              <w:jc w:val="center"/>
              <w:rPr>
                <w:rFonts w:cs="Times New Roman"/>
                <w:szCs w:val="22"/>
              </w:rPr>
            </w:pPr>
          </w:p>
        </w:tc>
        <w:tc>
          <w:tcPr>
            <w:tcW w:w="1167" w:type="dxa"/>
            <w:vAlign w:val="bottom"/>
          </w:tcPr>
          <w:p w14:paraId="7C55E04A" w14:textId="77777777" w:rsidR="002C4E6D" w:rsidRPr="00BA7E60" w:rsidRDefault="00BA7E60" w:rsidP="002C4E6D">
            <w:pPr>
              <w:pStyle w:val="acctfourfigures"/>
              <w:tabs>
                <w:tab w:val="clear" w:pos="765"/>
              </w:tabs>
              <w:spacing w:line="240" w:lineRule="atLeast"/>
              <w:jc w:val="center"/>
              <w:rPr>
                <w:rFonts w:cstheme="minorBidi"/>
                <w:szCs w:val="28"/>
                <w:lang w:val="en-US" w:bidi="th-TH"/>
              </w:rPr>
            </w:pPr>
            <w:r>
              <w:rPr>
                <w:rFonts w:cstheme="minorBidi"/>
                <w:szCs w:val="28"/>
                <w:lang w:val="en-US" w:bidi="th-TH"/>
              </w:rPr>
              <w:t>March</w:t>
            </w:r>
          </w:p>
        </w:tc>
      </w:tr>
      <w:tr w:rsidR="00E5107A" w:rsidRPr="003F28D6" w14:paraId="45012C06" w14:textId="77777777" w:rsidTr="00BA7E60">
        <w:trPr>
          <w:cantSplit/>
          <w:trHeight w:val="267"/>
        </w:trPr>
        <w:tc>
          <w:tcPr>
            <w:tcW w:w="1721" w:type="dxa"/>
            <w:shd w:val="clear" w:color="auto" w:fill="FFFFFF"/>
          </w:tcPr>
          <w:p w14:paraId="2D2C8B8D" w14:textId="77777777" w:rsidR="00E5107A" w:rsidRPr="002C4E6D" w:rsidRDefault="002C4E6D" w:rsidP="002C4E6D">
            <w:pPr>
              <w:spacing w:line="240" w:lineRule="atLeast"/>
              <w:ind w:left="20"/>
              <w:rPr>
                <w:rFonts w:cs="Times New Roman"/>
                <w:b/>
                <w:bCs/>
                <w:szCs w:val="22"/>
              </w:rPr>
            </w:pPr>
            <w:r w:rsidRPr="002C4E6D">
              <w:rPr>
                <w:rFonts w:cs="Times New Roman"/>
                <w:b/>
                <w:bCs/>
                <w:i/>
                <w:iCs/>
                <w:szCs w:val="22"/>
              </w:rPr>
              <w:t>Loans</w:t>
            </w:r>
            <w:r w:rsidR="008A2B6A">
              <w:rPr>
                <w:rFonts w:cs="Times New Roman"/>
                <w:b/>
                <w:bCs/>
                <w:i/>
                <w:iCs/>
                <w:szCs w:val="22"/>
              </w:rPr>
              <w:t xml:space="preserve"> to</w:t>
            </w:r>
          </w:p>
        </w:tc>
        <w:tc>
          <w:tcPr>
            <w:tcW w:w="1035" w:type="dxa"/>
            <w:vAlign w:val="bottom"/>
          </w:tcPr>
          <w:p w14:paraId="20F25BDE" w14:textId="1F11D380" w:rsidR="00E5107A" w:rsidRPr="003F28D6" w:rsidRDefault="00E5107A" w:rsidP="005A7E39">
            <w:pPr>
              <w:pStyle w:val="acctfourfigures"/>
              <w:tabs>
                <w:tab w:val="clear" w:pos="765"/>
              </w:tabs>
              <w:spacing w:line="240" w:lineRule="atLeast"/>
              <w:jc w:val="center"/>
              <w:rPr>
                <w:rFonts w:cs="Times New Roman"/>
                <w:szCs w:val="22"/>
              </w:rPr>
            </w:pPr>
            <w:r w:rsidRPr="003F28D6">
              <w:rPr>
                <w:rFonts w:cs="Times New Roman"/>
                <w:szCs w:val="22"/>
              </w:rPr>
              <w:t>20</w:t>
            </w:r>
            <w:r w:rsidR="00971176">
              <w:rPr>
                <w:rFonts w:cs="Times New Roman"/>
                <w:szCs w:val="22"/>
              </w:rPr>
              <w:t>20</w:t>
            </w:r>
          </w:p>
        </w:tc>
        <w:tc>
          <w:tcPr>
            <w:tcW w:w="178" w:type="dxa"/>
            <w:gridSpan w:val="2"/>
            <w:vAlign w:val="bottom"/>
          </w:tcPr>
          <w:p w14:paraId="0CBB1D9B" w14:textId="77777777" w:rsidR="00E5107A" w:rsidRPr="003F28D6" w:rsidRDefault="00E5107A" w:rsidP="005A7E39">
            <w:pPr>
              <w:pStyle w:val="acctfourfigures"/>
              <w:tabs>
                <w:tab w:val="clear" w:pos="765"/>
              </w:tabs>
              <w:spacing w:line="240" w:lineRule="atLeast"/>
              <w:jc w:val="center"/>
              <w:rPr>
                <w:rFonts w:cs="Times New Roman"/>
                <w:szCs w:val="22"/>
              </w:rPr>
            </w:pPr>
          </w:p>
        </w:tc>
        <w:tc>
          <w:tcPr>
            <w:tcW w:w="1013" w:type="dxa"/>
            <w:gridSpan w:val="2"/>
            <w:vAlign w:val="bottom"/>
          </w:tcPr>
          <w:p w14:paraId="016B8181" w14:textId="4D5A9C41" w:rsidR="00E5107A" w:rsidRPr="003F28D6" w:rsidRDefault="00E5107A" w:rsidP="005A7E39">
            <w:pPr>
              <w:pStyle w:val="acctfourfigures"/>
              <w:tabs>
                <w:tab w:val="clear" w:pos="765"/>
              </w:tabs>
              <w:spacing w:line="240" w:lineRule="atLeast"/>
              <w:jc w:val="center"/>
              <w:rPr>
                <w:rFonts w:cs="Times New Roman"/>
                <w:szCs w:val="22"/>
              </w:rPr>
            </w:pPr>
            <w:r>
              <w:rPr>
                <w:rFonts w:cs="Times New Roman"/>
                <w:szCs w:val="22"/>
              </w:rPr>
              <w:t>20</w:t>
            </w:r>
            <w:r w:rsidR="00CF5159">
              <w:rPr>
                <w:rFonts w:cs="Times New Roman"/>
                <w:szCs w:val="22"/>
              </w:rPr>
              <w:t>2</w:t>
            </w:r>
            <w:r w:rsidR="000A5A72">
              <w:rPr>
                <w:rFonts w:cs="Times New Roman"/>
                <w:szCs w:val="22"/>
              </w:rPr>
              <w:t>1</w:t>
            </w:r>
          </w:p>
        </w:tc>
        <w:tc>
          <w:tcPr>
            <w:tcW w:w="198" w:type="dxa"/>
          </w:tcPr>
          <w:p w14:paraId="1453DC33" w14:textId="77777777" w:rsidR="00E5107A" w:rsidRPr="003F28D6" w:rsidRDefault="00E5107A" w:rsidP="005A7E39">
            <w:pPr>
              <w:pStyle w:val="acctfourfigures"/>
              <w:spacing w:line="240" w:lineRule="atLeast"/>
              <w:jc w:val="center"/>
              <w:rPr>
                <w:rFonts w:cs="Times New Roman"/>
                <w:szCs w:val="22"/>
              </w:rPr>
            </w:pPr>
          </w:p>
        </w:tc>
        <w:tc>
          <w:tcPr>
            <w:tcW w:w="1269" w:type="dxa"/>
            <w:vAlign w:val="bottom"/>
          </w:tcPr>
          <w:p w14:paraId="70335C0E" w14:textId="193A68C7" w:rsidR="00E5107A" w:rsidRPr="003F28D6" w:rsidRDefault="00E5107A" w:rsidP="005A7E39">
            <w:pPr>
              <w:pStyle w:val="acctfourfigures"/>
              <w:tabs>
                <w:tab w:val="clear" w:pos="765"/>
              </w:tabs>
              <w:spacing w:line="240" w:lineRule="atLeast"/>
              <w:jc w:val="center"/>
              <w:rPr>
                <w:rFonts w:cs="Times New Roman"/>
                <w:szCs w:val="22"/>
              </w:rPr>
            </w:pPr>
            <w:r w:rsidRPr="003F28D6">
              <w:rPr>
                <w:rFonts w:cs="Times New Roman"/>
                <w:szCs w:val="22"/>
              </w:rPr>
              <w:t>20</w:t>
            </w:r>
            <w:r w:rsidR="000A5A72">
              <w:rPr>
                <w:rFonts w:cs="Times New Roman"/>
                <w:szCs w:val="22"/>
              </w:rPr>
              <w:t>20</w:t>
            </w:r>
          </w:p>
        </w:tc>
        <w:tc>
          <w:tcPr>
            <w:tcW w:w="180" w:type="dxa"/>
            <w:vAlign w:val="bottom"/>
          </w:tcPr>
          <w:p w14:paraId="7D5F6E05" w14:textId="77777777" w:rsidR="00E5107A" w:rsidRPr="003F28D6" w:rsidRDefault="00E5107A" w:rsidP="005A7E39">
            <w:pPr>
              <w:pStyle w:val="acctfourfigures"/>
              <w:tabs>
                <w:tab w:val="clear" w:pos="765"/>
              </w:tabs>
              <w:spacing w:line="240" w:lineRule="atLeast"/>
              <w:jc w:val="center"/>
              <w:rPr>
                <w:rFonts w:cs="Times New Roman"/>
                <w:szCs w:val="22"/>
              </w:rPr>
            </w:pPr>
          </w:p>
        </w:tc>
        <w:tc>
          <w:tcPr>
            <w:tcW w:w="1152" w:type="dxa"/>
            <w:vAlign w:val="bottom"/>
          </w:tcPr>
          <w:p w14:paraId="510CB1D2" w14:textId="77777777" w:rsidR="00E5107A" w:rsidRPr="003F28D6" w:rsidRDefault="00483253" w:rsidP="005A7E39">
            <w:pPr>
              <w:pStyle w:val="acctfourfigures"/>
              <w:tabs>
                <w:tab w:val="clear" w:pos="765"/>
              </w:tabs>
              <w:spacing w:line="240" w:lineRule="atLeast"/>
              <w:jc w:val="center"/>
              <w:rPr>
                <w:rFonts w:cs="Times New Roman"/>
                <w:szCs w:val="22"/>
              </w:rPr>
            </w:pPr>
            <w:r>
              <w:rPr>
                <w:rFonts w:cs="Times New Roman"/>
                <w:szCs w:val="22"/>
              </w:rPr>
              <w:t>Increas</w:t>
            </w:r>
            <w:r w:rsidR="00EC6F8C">
              <w:rPr>
                <w:rFonts w:cs="Times New Roman"/>
                <w:szCs w:val="22"/>
              </w:rPr>
              <w:t>e</w:t>
            </w:r>
          </w:p>
        </w:tc>
        <w:tc>
          <w:tcPr>
            <w:tcW w:w="181" w:type="dxa"/>
            <w:vAlign w:val="center"/>
          </w:tcPr>
          <w:p w14:paraId="6F0EB6CE" w14:textId="77777777" w:rsidR="00E5107A" w:rsidRPr="003F28D6" w:rsidRDefault="00E5107A" w:rsidP="005A7E39">
            <w:pPr>
              <w:pStyle w:val="NormalIndent"/>
              <w:jc w:val="center"/>
              <w:rPr>
                <w:rFonts w:ascii="Times New Roman" w:hAnsi="Times New Roman" w:cs="Times New Roman"/>
                <w:bCs/>
                <w:sz w:val="22"/>
                <w:szCs w:val="22"/>
              </w:rPr>
            </w:pPr>
          </w:p>
        </w:tc>
        <w:tc>
          <w:tcPr>
            <w:tcW w:w="1187" w:type="dxa"/>
            <w:vAlign w:val="bottom"/>
          </w:tcPr>
          <w:p w14:paraId="2287DDCC" w14:textId="77777777" w:rsidR="00E5107A" w:rsidRPr="003F28D6" w:rsidRDefault="00483253" w:rsidP="005A7E39">
            <w:pPr>
              <w:pStyle w:val="acctfourfigures"/>
              <w:tabs>
                <w:tab w:val="clear" w:pos="765"/>
              </w:tabs>
              <w:spacing w:line="240" w:lineRule="atLeast"/>
              <w:jc w:val="center"/>
              <w:rPr>
                <w:rFonts w:cs="Times New Roman"/>
                <w:szCs w:val="22"/>
              </w:rPr>
            </w:pPr>
            <w:r>
              <w:rPr>
                <w:rFonts w:cs="Times New Roman"/>
                <w:szCs w:val="22"/>
              </w:rPr>
              <w:t>Decrease</w:t>
            </w:r>
          </w:p>
        </w:tc>
        <w:tc>
          <w:tcPr>
            <w:tcW w:w="180" w:type="dxa"/>
            <w:vAlign w:val="bottom"/>
          </w:tcPr>
          <w:p w14:paraId="51549062" w14:textId="77777777" w:rsidR="00E5107A" w:rsidRPr="003F28D6" w:rsidRDefault="00E5107A" w:rsidP="005A7E39">
            <w:pPr>
              <w:pStyle w:val="acctfourfigures"/>
              <w:tabs>
                <w:tab w:val="clear" w:pos="765"/>
              </w:tabs>
              <w:spacing w:line="240" w:lineRule="atLeast"/>
              <w:jc w:val="center"/>
              <w:rPr>
                <w:rFonts w:cs="Times New Roman"/>
                <w:szCs w:val="22"/>
              </w:rPr>
            </w:pPr>
          </w:p>
        </w:tc>
        <w:tc>
          <w:tcPr>
            <w:tcW w:w="1167" w:type="dxa"/>
            <w:vAlign w:val="bottom"/>
          </w:tcPr>
          <w:p w14:paraId="3433DF10" w14:textId="4ED6120C" w:rsidR="00E5107A" w:rsidRPr="003F28D6" w:rsidRDefault="00E5107A" w:rsidP="005A7E39">
            <w:pPr>
              <w:pStyle w:val="acctfourfigures"/>
              <w:tabs>
                <w:tab w:val="clear" w:pos="765"/>
              </w:tabs>
              <w:spacing w:line="240" w:lineRule="atLeast"/>
              <w:jc w:val="center"/>
              <w:rPr>
                <w:rFonts w:cs="Times New Roman"/>
                <w:szCs w:val="22"/>
              </w:rPr>
            </w:pPr>
            <w:r>
              <w:rPr>
                <w:rFonts w:cs="Times New Roman"/>
                <w:szCs w:val="22"/>
              </w:rPr>
              <w:t>20</w:t>
            </w:r>
            <w:r w:rsidR="004818E5">
              <w:rPr>
                <w:rFonts w:cs="Times New Roman"/>
                <w:szCs w:val="22"/>
              </w:rPr>
              <w:t>2</w:t>
            </w:r>
            <w:r w:rsidR="000A5A72">
              <w:rPr>
                <w:rFonts w:cs="Times New Roman"/>
                <w:szCs w:val="22"/>
              </w:rPr>
              <w:t>1</w:t>
            </w:r>
          </w:p>
        </w:tc>
      </w:tr>
      <w:tr w:rsidR="00E5107A" w:rsidRPr="003F28D6" w14:paraId="78585FDD" w14:textId="77777777" w:rsidTr="00BA7E60">
        <w:trPr>
          <w:cantSplit/>
          <w:trHeight w:val="267"/>
        </w:trPr>
        <w:tc>
          <w:tcPr>
            <w:tcW w:w="1721" w:type="dxa"/>
            <w:shd w:val="clear" w:color="auto" w:fill="FFFFFF"/>
          </w:tcPr>
          <w:p w14:paraId="5902B965" w14:textId="77777777" w:rsidR="00E5107A" w:rsidRPr="003F28D6" w:rsidRDefault="00E5107A" w:rsidP="005A7E39">
            <w:pPr>
              <w:spacing w:line="240" w:lineRule="atLeast"/>
              <w:ind w:left="191"/>
              <w:jc w:val="center"/>
              <w:rPr>
                <w:rFonts w:cs="Times New Roman"/>
                <w:szCs w:val="22"/>
              </w:rPr>
            </w:pPr>
          </w:p>
        </w:tc>
        <w:tc>
          <w:tcPr>
            <w:tcW w:w="2226" w:type="dxa"/>
            <w:gridSpan w:val="5"/>
            <w:vAlign w:val="bottom"/>
          </w:tcPr>
          <w:p w14:paraId="588F4203" w14:textId="77777777" w:rsidR="00E5107A" w:rsidRDefault="00E5107A" w:rsidP="005A7E39">
            <w:pPr>
              <w:pStyle w:val="acctfourfigures"/>
              <w:tabs>
                <w:tab w:val="clear" w:pos="765"/>
              </w:tabs>
              <w:spacing w:line="240" w:lineRule="atLeast"/>
              <w:jc w:val="center"/>
              <w:rPr>
                <w:rFonts w:cs="Times New Roman"/>
                <w:szCs w:val="22"/>
              </w:rPr>
            </w:pPr>
            <w:r w:rsidRPr="00454F4A">
              <w:rPr>
                <w:rFonts w:cs="Times New Roman"/>
                <w:szCs w:val="22"/>
              </w:rPr>
              <w:t>(% per annum)</w:t>
            </w:r>
          </w:p>
        </w:tc>
        <w:tc>
          <w:tcPr>
            <w:tcW w:w="198" w:type="dxa"/>
          </w:tcPr>
          <w:p w14:paraId="0AE463A1" w14:textId="77777777" w:rsidR="00E5107A" w:rsidRPr="003F28D6" w:rsidRDefault="00E5107A" w:rsidP="005A7E39">
            <w:pPr>
              <w:pStyle w:val="acctfourfigures"/>
              <w:spacing w:line="240" w:lineRule="atLeast"/>
              <w:jc w:val="center"/>
              <w:rPr>
                <w:rFonts w:cs="Times New Roman"/>
                <w:szCs w:val="22"/>
              </w:rPr>
            </w:pPr>
          </w:p>
        </w:tc>
        <w:tc>
          <w:tcPr>
            <w:tcW w:w="5316" w:type="dxa"/>
            <w:gridSpan w:val="7"/>
            <w:vAlign w:val="bottom"/>
          </w:tcPr>
          <w:p w14:paraId="76CED899" w14:textId="77777777" w:rsidR="00E5107A" w:rsidRPr="00E85521" w:rsidRDefault="00E5107A" w:rsidP="005A7E39">
            <w:pPr>
              <w:pStyle w:val="acctfourfigures"/>
              <w:tabs>
                <w:tab w:val="clear" w:pos="765"/>
              </w:tabs>
              <w:spacing w:line="240" w:lineRule="atLeast"/>
              <w:jc w:val="center"/>
              <w:rPr>
                <w:rFonts w:cs="Times New Roman"/>
                <w:i/>
                <w:iCs/>
                <w:szCs w:val="22"/>
              </w:rPr>
            </w:pPr>
            <w:r w:rsidRPr="00E85521">
              <w:rPr>
                <w:rFonts w:cs="Times New Roman"/>
                <w:i/>
                <w:iCs/>
                <w:szCs w:val="22"/>
              </w:rPr>
              <w:t>(in thousand Baht)</w:t>
            </w:r>
          </w:p>
        </w:tc>
      </w:tr>
      <w:tr w:rsidR="00CD7D28" w:rsidRPr="003F28D6" w14:paraId="74780CB9" w14:textId="77777777" w:rsidTr="000A5A72">
        <w:trPr>
          <w:cantSplit/>
          <w:trHeight w:val="267"/>
        </w:trPr>
        <w:tc>
          <w:tcPr>
            <w:tcW w:w="1721" w:type="dxa"/>
            <w:shd w:val="clear" w:color="auto" w:fill="FFFFFF"/>
          </w:tcPr>
          <w:p w14:paraId="71628BE8" w14:textId="77777777" w:rsidR="00CD7D28" w:rsidRPr="003F28D6" w:rsidRDefault="00CD7D28" w:rsidP="00CD7D28">
            <w:pPr>
              <w:spacing w:line="240" w:lineRule="atLeast"/>
              <w:rPr>
                <w:rFonts w:cs="Times New Roman"/>
                <w:szCs w:val="22"/>
              </w:rPr>
            </w:pPr>
            <w:r>
              <w:rPr>
                <w:rFonts w:cs="Times New Roman"/>
                <w:szCs w:val="22"/>
              </w:rPr>
              <w:t>Joint venture</w:t>
            </w:r>
          </w:p>
        </w:tc>
        <w:tc>
          <w:tcPr>
            <w:tcW w:w="1035" w:type="dxa"/>
            <w:vAlign w:val="bottom"/>
          </w:tcPr>
          <w:p w14:paraId="6C9E2F66" w14:textId="77777777" w:rsidR="00CD7D28" w:rsidRPr="003F28D6" w:rsidRDefault="00CD7D28" w:rsidP="00CD7D28">
            <w:pPr>
              <w:pStyle w:val="acctfourfigures"/>
              <w:tabs>
                <w:tab w:val="clear" w:pos="765"/>
              </w:tabs>
              <w:spacing w:line="240" w:lineRule="atLeast"/>
              <w:jc w:val="center"/>
              <w:rPr>
                <w:rFonts w:cs="Times New Roman"/>
                <w:szCs w:val="22"/>
              </w:rPr>
            </w:pPr>
            <w:r>
              <w:rPr>
                <w:rFonts w:cs="Times New Roman"/>
                <w:szCs w:val="22"/>
              </w:rPr>
              <w:t>5.5</w:t>
            </w:r>
          </w:p>
        </w:tc>
        <w:tc>
          <w:tcPr>
            <w:tcW w:w="178" w:type="dxa"/>
            <w:gridSpan w:val="2"/>
            <w:vAlign w:val="bottom"/>
          </w:tcPr>
          <w:p w14:paraId="0B8D6075" w14:textId="77777777" w:rsidR="00CD7D28" w:rsidRPr="003F28D6" w:rsidRDefault="00CD7D28" w:rsidP="00CD7D28">
            <w:pPr>
              <w:pStyle w:val="acctfourfigures"/>
              <w:tabs>
                <w:tab w:val="clear" w:pos="765"/>
              </w:tabs>
              <w:spacing w:line="240" w:lineRule="atLeast"/>
              <w:jc w:val="center"/>
              <w:rPr>
                <w:rFonts w:cs="Times New Roman"/>
                <w:szCs w:val="22"/>
              </w:rPr>
            </w:pPr>
          </w:p>
        </w:tc>
        <w:tc>
          <w:tcPr>
            <w:tcW w:w="1013" w:type="dxa"/>
            <w:gridSpan w:val="2"/>
            <w:vAlign w:val="bottom"/>
          </w:tcPr>
          <w:p w14:paraId="49BA1A7B" w14:textId="77777777" w:rsidR="00CD7D28" w:rsidRPr="00E25171" w:rsidRDefault="00E25171" w:rsidP="00CD7D28">
            <w:pPr>
              <w:pStyle w:val="acctfourfigures"/>
              <w:tabs>
                <w:tab w:val="clear" w:pos="765"/>
              </w:tabs>
              <w:spacing w:line="240" w:lineRule="atLeast"/>
              <w:jc w:val="center"/>
              <w:rPr>
                <w:rFonts w:cstheme="minorBidi"/>
                <w:szCs w:val="28"/>
                <w:lang w:val="en-US" w:bidi="th-TH"/>
              </w:rPr>
            </w:pPr>
            <w:r>
              <w:rPr>
                <w:rFonts w:cstheme="minorBidi"/>
                <w:szCs w:val="28"/>
                <w:lang w:val="en-US" w:bidi="th-TH"/>
              </w:rPr>
              <w:t>5.5</w:t>
            </w:r>
          </w:p>
        </w:tc>
        <w:tc>
          <w:tcPr>
            <w:tcW w:w="198" w:type="dxa"/>
          </w:tcPr>
          <w:p w14:paraId="0396C072" w14:textId="77777777" w:rsidR="00CD7D28" w:rsidRPr="003F28D6" w:rsidRDefault="00CD7D28" w:rsidP="00CD7D28">
            <w:pPr>
              <w:pStyle w:val="acctfourfigures"/>
              <w:spacing w:line="240" w:lineRule="atLeast"/>
              <w:jc w:val="center"/>
              <w:rPr>
                <w:rFonts w:cs="Times New Roman"/>
                <w:szCs w:val="22"/>
              </w:rPr>
            </w:pPr>
          </w:p>
        </w:tc>
        <w:tc>
          <w:tcPr>
            <w:tcW w:w="1269" w:type="dxa"/>
            <w:vAlign w:val="bottom"/>
          </w:tcPr>
          <w:p w14:paraId="49618E22" w14:textId="4D7FD001" w:rsidR="00CD7D28" w:rsidRPr="003F28D6" w:rsidRDefault="00CD7D28" w:rsidP="005D14F4">
            <w:pPr>
              <w:pStyle w:val="acctfourfigures"/>
              <w:tabs>
                <w:tab w:val="clear" w:pos="765"/>
                <w:tab w:val="decimal" w:pos="1037"/>
              </w:tabs>
              <w:spacing w:line="240" w:lineRule="atLeast"/>
              <w:rPr>
                <w:rFonts w:cs="Times New Roman"/>
                <w:szCs w:val="22"/>
              </w:rPr>
            </w:pPr>
            <w:r>
              <w:rPr>
                <w:rFonts w:cs="Times New Roman"/>
                <w:szCs w:val="22"/>
              </w:rPr>
              <w:t>1</w:t>
            </w:r>
            <w:r w:rsidR="003D0772">
              <w:rPr>
                <w:rFonts w:cs="Times New Roman"/>
                <w:szCs w:val="22"/>
              </w:rPr>
              <w:t>5</w:t>
            </w:r>
            <w:r>
              <w:rPr>
                <w:rFonts w:cs="Times New Roman"/>
                <w:szCs w:val="22"/>
              </w:rPr>
              <w:t>,</w:t>
            </w:r>
            <w:r w:rsidR="003D0772">
              <w:rPr>
                <w:rFonts w:cs="Times New Roman"/>
                <w:szCs w:val="22"/>
              </w:rPr>
              <w:t>560</w:t>
            </w:r>
          </w:p>
        </w:tc>
        <w:tc>
          <w:tcPr>
            <w:tcW w:w="180" w:type="dxa"/>
            <w:vAlign w:val="bottom"/>
          </w:tcPr>
          <w:p w14:paraId="3E969B73" w14:textId="77777777" w:rsidR="00CD7D28" w:rsidRPr="003F28D6" w:rsidRDefault="00CD7D28" w:rsidP="00CD7D28">
            <w:pPr>
              <w:pStyle w:val="acctfourfigures"/>
              <w:tabs>
                <w:tab w:val="clear" w:pos="765"/>
              </w:tabs>
              <w:spacing w:line="240" w:lineRule="atLeast"/>
              <w:jc w:val="center"/>
              <w:rPr>
                <w:rFonts w:cs="Times New Roman"/>
                <w:szCs w:val="22"/>
              </w:rPr>
            </w:pPr>
          </w:p>
        </w:tc>
        <w:tc>
          <w:tcPr>
            <w:tcW w:w="1152" w:type="dxa"/>
            <w:vAlign w:val="bottom"/>
          </w:tcPr>
          <w:p w14:paraId="32D6503D" w14:textId="79A254D3" w:rsidR="00CD7D28" w:rsidRPr="00634188" w:rsidRDefault="00D03852" w:rsidP="00CD7D28">
            <w:pPr>
              <w:pStyle w:val="acctfourfigures"/>
              <w:tabs>
                <w:tab w:val="clear" w:pos="765"/>
                <w:tab w:val="decimal" w:pos="675"/>
              </w:tabs>
              <w:spacing w:line="240" w:lineRule="atLeast"/>
            </w:pPr>
            <w:r>
              <w:t>-</w:t>
            </w:r>
          </w:p>
        </w:tc>
        <w:tc>
          <w:tcPr>
            <w:tcW w:w="181" w:type="dxa"/>
            <w:vAlign w:val="center"/>
          </w:tcPr>
          <w:p w14:paraId="62D0F63F" w14:textId="77777777" w:rsidR="00CD7D28" w:rsidRPr="003F28D6" w:rsidRDefault="00CD7D28" w:rsidP="00CD7D28">
            <w:pPr>
              <w:pStyle w:val="NormalIndent"/>
              <w:jc w:val="center"/>
              <w:rPr>
                <w:rFonts w:ascii="Times New Roman" w:hAnsi="Times New Roman" w:cs="Times New Roman"/>
                <w:bCs/>
                <w:sz w:val="22"/>
                <w:szCs w:val="22"/>
              </w:rPr>
            </w:pPr>
          </w:p>
        </w:tc>
        <w:tc>
          <w:tcPr>
            <w:tcW w:w="1187" w:type="dxa"/>
          </w:tcPr>
          <w:p w14:paraId="0583B0AC" w14:textId="77777777" w:rsidR="00CD7D28" w:rsidRPr="008970FC" w:rsidRDefault="008C1DB1" w:rsidP="00CD7D28">
            <w:pPr>
              <w:pStyle w:val="acctfourfigures"/>
              <w:tabs>
                <w:tab w:val="clear" w:pos="765"/>
                <w:tab w:val="decimal" w:pos="666"/>
              </w:tabs>
              <w:spacing w:line="240" w:lineRule="atLeast"/>
              <w:rPr>
                <w:rFonts w:cs="Times New Roman"/>
                <w:szCs w:val="22"/>
                <w:lang w:bidi="th-TH"/>
              </w:rPr>
            </w:pPr>
            <w:r>
              <w:rPr>
                <w:rFonts w:cs="Times New Roman"/>
                <w:szCs w:val="22"/>
                <w:lang w:bidi="th-TH"/>
              </w:rPr>
              <w:t>-</w:t>
            </w:r>
          </w:p>
        </w:tc>
        <w:tc>
          <w:tcPr>
            <w:tcW w:w="180" w:type="dxa"/>
            <w:vAlign w:val="bottom"/>
          </w:tcPr>
          <w:p w14:paraId="281D6B89" w14:textId="77777777" w:rsidR="00CD7D28" w:rsidRPr="003F28D6" w:rsidRDefault="00CD7D28" w:rsidP="00CD7D28">
            <w:pPr>
              <w:pStyle w:val="acctfourfigures"/>
              <w:tabs>
                <w:tab w:val="clear" w:pos="765"/>
              </w:tabs>
              <w:spacing w:line="240" w:lineRule="atLeast"/>
              <w:jc w:val="center"/>
              <w:rPr>
                <w:rFonts w:cs="Times New Roman"/>
                <w:szCs w:val="22"/>
              </w:rPr>
            </w:pPr>
          </w:p>
        </w:tc>
        <w:tc>
          <w:tcPr>
            <w:tcW w:w="1167" w:type="dxa"/>
            <w:vAlign w:val="bottom"/>
          </w:tcPr>
          <w:p w14:paraId="0BB33154" w14:textId="25BC35F5" w:rsidR="00CD7D28" w:rsidRDefault="00B56530" w:rsidP="004B4986">
            <w:pPr>
              <w:pStyle w:val="acctfourfigures"/>
              <w:tabs>
                <w:tab w:val="clear" w:pos="765"/>
              </w:tabs>
              <w:spacing w:line="240" w:lineRule="atLeast"/>
              <w:ind w:right="71"/>
              <w:jc w:val="right"/>
              <w:rPr>
                <w:rFonts w:cs="Times New Roman"/>
                <w:szCs w:val="22"/>
              </w:rPr>
            </w:pPr>
            <w:r>
              <w:rPr>
                <w:rFonts w:cs="Times New Roman"/>
                <w:szCs w:val="22"/>
              </w:rPr>
              <w:t>15,560</w:t>
            </w:r>
          </w:p>
        </w:tc>
      </w:tr>
      <w:tr w:rsidR="000A5A72" w:rsidRPr="003F28D6" w14:paraId="26718885" w14:textId="77777777" w:rsidTr="000A5A72">
        <w:trPr>
          <w:cantSplit/>
          <w:trHeight w:val="267"/>
        </w:trPr>
        <w:tc>
          <w:tcPr>
            <w:tcW w:w="1721" w:type="dxa"/>
            <w:shd w:val="clear" w:color="auto" w:fill="FFFFFF"/>
          </w:tcPr>
          <w:p w14:paraId="64B1A155" w14:textId="205D0A60" w:rsidR="000A5A72" w:rsidRDefault="000A5A72" w:rsidP="000A5A72">
            <w:pPr>
              <w:spacing w:line="240" w:lineRule="atLeast"/>
              <w:rPr>
                <w:rFonts w:cs="Times New Roman"/>
                <w:szCs w:val="22"/>
              </w:rPr>
            </w:pPr>
            <w:r>
              <w:rPr>
                <w:szCs w:val="22"/>
              </w:rPr>
              <w:t>Less</w:t>
            </w:r>
            <w:r w:rsidRPr="000E1285">
              <w:rPr>
                <w:szCs w:val="22"/>
              </w:rPr>
              <w:t xml:space="preserve"> allowance </w:t>
            </w:r>
            <w:r>
              <w:rPr>
                <w:szCs w:val="22"/>
              </w:rPr>
              <w:br/>
              <w:t xml:space="preserve">   </w:t>
            </w:r>
            <w:r w:rsidRPr="000E1285">
              <w:rPr>
                <w:szCs w:val="22"/>
              </w:rPr>
              <w:t xml:space="preserve">for </w:t>
            </w:r>
            <w:r>
              <w:rPr>
                <w:szCs w:val="22"/>
              </w:rPr>
              <w:t>expected</w:t>
            </w:r>
            <w:r w:rsidRPr="000E1285">
              <w:rPr>
                <w:szCs w:val="22"/>
              </w:rPr>
              <w:t xml:space="preserve"> </w:t>
            </w:r>
            <w:r>
              <w:rPr>
                <w:szCs w:val="22"/>
              </w:rPr>
              <w:br/>
              <w:t xml:space="preserve">   credit loss</w:t>
            </w:r>
          </w:p>
        </w:tc>
        <w:tc>
          <w:tcPr>
            <w:tcW w:w="1035" w:type="dxa"/>
            <w:vAlign w:val="bottom"/>
          </w:tcPr>
          <w:p w14:paraId="0D872CAC" w14:textId="77777777" w:rsidR="000A5A72" w:rsidRDefault="000A5A72" w:rsidP="000A5A72">
            <w:pPr>
              <w:pStyle w:val="acctfourfigures"/>
              <w:tabs>
                <w:tab w:val="clear" w:pos="765"/>
              </w:tabs>
              <w:spacing w:line="240" w:lineRule="atLeast"/>
              <w:jc w:val="center"/>
              <w:rPr>
                <w:rFonts w:cs="Times New Roman"/>
                <w:szCs w:val="22"/>
              </w:rPr>
            </w:pPr>
          </w:p>
        </w:tc>
        <w:tc>
          <w:tcPr>
            <w:tcW w:w="178" w:type="dxa"/>
            <w:gridSpan w:val="2"/>
            <w:vAlign w:val="bottom"/>
          </w:tcPr>
          <w:p w14:paraId="15C98074" w14:textId="77777777" w:rsidR="000A5A72" w:rsidRPr="003F28D6" w:rsidRDefault="000A5A72" w:rsidP="000A5A72">
            <w:pPr>
              <w:pStyle w:val="acctfourfigures"/>
              <w:tabs>
                <w:tab w:val="clear" w:pos="765"/>
              </w:tabs>
              <w:spacing w:line="240" w:lineRule="atLeast"/>
              <w:jc w:val="center"/>
              <w:rPr>
                <w:rFonts w:cs="Times New Roman"/>
                <w:szCs w:val="22"/>
              </w:rPr>
            </w:pPr>
          </w:p>
        </w:tc>
        <w:tc>
          <w:tcPr>
            <w:tcW w:w="1013" w:type="dxa"/>
            <w:gridSpan w:val="2"/>
            <w:vAlign w:val="bottom"/>
          </w:tcPr>
          <w:p w14:paraId="6E519DEE" w14:textId="77777777" w:rsidR="000A5A72" w:rsidRDefault="000A5A72" w:rsidP="000A5A72">
            <w:pPr>
              <w:pStyle w:val="acctfourfigures"/>
              <w:tabs>
                <w:tab w:val="clear" w:pos="765"/>
              </w:tabs>
              <w:spacing w:line="240" w:lineRule="atLeast"/>
              <w:jc w:val="center"/>
              <w:rPr>
                <w:rFonts w:cstheme="minorBidi"/>
                <w:szCs w:val="28"/>
                <w:lang w:val="en-US" w:bidi="th-TH"/>
              </w:rPr>
            </w:pPr>
          </w:p>
        </w:tc>
        <w:tc>
          <w:tcPr>
            <w:tcW w:w="198" w:type="dxa"/>
          </w:tcPr>
          <w:p w14:paraId="4C24B1B7" w14:textId="77777777" w:rsidR="000A5A72" w:rsidRPr="003F28D6" w:rsidRDefault="000A5A72" w:rsidP="000A5A72">
            <w:pPr>
              <w:pStyle w:val="acctfourfigures"/>
              <w:spacing w:line="240" w:lineRule="atLeast"/>
              <w:jc w:val="center"/>
              <w:rPr>
                <w:rFonts w:cs="Times New Roman"/>
                <w:szCs w:val="22"/>
              </w:rPr>
            </w:pPr>
          </w:p>
        </w:tc>
        <w:tc>
          <w:tcPr>
            <w:tcW w:w="1269" w:type="dxa"/>
            <w:tcBorders>
              <w:bottom w:val="single" w:sz="4" w:space="0" w:color="auto"/>
            </w:tcBorders>
            <w:vAlign w:val="bottom"/>
          </w:tcPr>
          <w:p w14:paraId="36C295DE" w14:textId="3C71C006" w:rsidR="000A5A72" w:rsidRDefault="003D0772" w:rsidP="000A5A72">
            <w:pPr>
              <w:pStyle w:val="acctfourfigures"/>
              <w:tabs>
                <w:tab w:val="clear" w:pos="765"/>
                <w:tab w:val="decimal" w:pos="1102"/>
              </w:tabs>
              <w:spacing w:line="240" w:lineRule="atLeast"/>
              <w:rPr>
                <w:rFonts w:cs="Times New Roman"/>
                <w:szCs w:val="22"/>
              </w:rPr>
            </w:pPr>
            <w:r>
              <w:rPr>
                <w:rFonts w:cs="Times New Roman"/>
                <w:szCs w:val="22"/>
              </w:rPr>
              <w:t>(15,560)</w:t>
            </w:r>
          </w:p>
        </w:tc>
        <w:tc>
          <w:tcPr>
            <w:tcW w:w="180" w:type="dxa"/>
            <w:vAlign w:val="bottom"/>
          </w:tcPr>
          <w:p w14:paraId="61FC3E10" w14:textId="77777777" w:rsidR="000A5A72" w:rsidRPr="003F28D6" w:rsidRDefault="000A5A72" w:rsidP="000A5A72">
            <w:pPr>
              <w:pStyle w:val="acctfourfigures"/>
              <w:tabs>
                <w:tab w:val="clear" w:pos="765"/>
              </w:tabs>
              <w:spacing w:line="240" w:lineRule="atLeast"/>
              <w:jc w:val="center"/>
              <w:rPr>
                <w:rFonts w:cs="Times New Roman"/>
                <w:szCs w:val="22"/>
              </w:rPr>
            </w:pPr>
          </w:p>
        </w:tc>
        <w:tc>
          <w:tcPr>
            <w:tcW w:w="1152" w:type="dxa"/>
            <w:vAlign w:val="bottom"/>
          </w:tcPr>
          <w:p w14:paraId="24E5D28B" w14:textId="77777777" w:rsidR="000A5A72" w:rsidRDefault="000A5A72" w:rsidP="000A5A72">
            <w:pPr>
              <w:pStyle w:val="acctfourfigures"/>
              <w:tabs>
                <w:tab w:val="clear" w:pos="765"/>
                <w:tab w:val="decimal" w:pos="675"/>
              </w:tabs>
              <w:spacing w:line="240" w:lineRule="atLeast"/>
            </w:pPr>
          </w:p>
        </w:tc>
        <w:tc>
          <w:tcPr>
            <w:tcW w:w="181" w:type="dxa"/>
            <w:vAlign w:val="center"/>
          </w:tcPr>
          <w:p w14:paraId="1FCAD319" w14:textId="77777777" w:rsidR="000A5A72" w:rsidRPr="003F28D6" w:rsidRDefault="000A5A72" w:rsidP="000A5A72">
            <w:pPr>
              <w:pStyle w:val="NormalIndent"/>
              <w:jc w:val="center"/>
              <w:rPr>
                <w:rFonts w:ascii="Times New Roman" w:hAnsi="Times New Roman" w:cs="Times New Roman"/>
                <w:bCs/>
                <w:sz w:val="22"/>
                <w:szCs w:val="22"/>
              </w:rPr>
            </w:pPr>
          </w:p>
        </w:tc>
        <w:tc>
          <w:tcPr>
            <w:tcW w:w="1187" w:type="dxa"/>
          </w:tcPr>
          <w:p w14:paraId="43112D30" w14:textId="77777777" w:rsidR="000A5A72" w:rsidRDefault="000A5A72" w:rsidP="000A5A72">
            <w:pPr>
              <w:pStyle w:val="acctfourfigures"/>
              <w:tabs>
                <w:tab w:val="clear" w:pos="765"/>
                <w:tab w:val="decimal" w:pos="666"/>
              </w:tabs>
              <w:spacing w:line="240" w:lineRule="atLeast"/>
              <w:rPr>
                <w:rFonts w:cs="Times New Roman"/>
                <w:szCs w:val="22"/>
                <w:lang w:bidi="th-TH"/>
              </w:rPr>
            </w:pPr>
          </w:p>
        </w:tc>
        <w:tc>
          <w:tcPr>
            <w:tcW w:w="180" w:type="dxa"/>
            <w:vAlign w:val="bottom"/>
          </w:tcPr>
          <w:p w14:paraId="04FF72BE" w14:textId="77777777" w:rsidR="000A5A72" w:rsidRPr="003F28D6" w:rsidRDefault="000A5A72" w:rsidP="000A5A72">
            <w:pPr>
              <w:pStyle w:val="acctfourfigures"/>
              <w:tabs>
                <w:tab w:val="clear" w:pos="765"/>
              </w:tabs>
              <w:spacing w:line="240" w:lineRule="atLeast"/>
              <w:jc w:val="center"/>
              <w:rPr>
                <w:rFonts w:cs="Times New Roman"/>
                <w:szCs w:val="22"/>
              </w:rPr>
            </w:pPr>
          </w:p>
        </w:tc>
        <w:tc>
          <w:tcPr>
            <w:tcW w:w="1167" w:type="dxa"/>
            <w:tcBorders>
              <w:bottom w:val="single" w:sz="4" w:space="0" w:color="auto"/>
            </w:tcBorders>
            <w:vAlign w:val="bottom"/>
          </w:tcPr>
          <w:p w14:paraId="56E19081" w14:textId="53495247" w:rsidR="000A5A72" w:rsidRDefault="00010C2E" w:rsidP="000A5A72">
            <w:pPr>
              <w:pStyle w:val="acctfourfigures"/>
              <w:tabs>
                <w:tab w:val="clear" w:pos="765"/>
                <w:tab w:val="left" w:pos="877"/>
              </w:tabs>
              <w:spacing w:line="240" w:lineRule="atLeast"/>
              <w:jc w:val="right"/>
              <w:rPr>
                <w:rFonts w:cs="Times New Roman"/>
                <w:szCs w:val="22"/>
              </w:rPr>
            </w:pPr>
            <w:r>
              <w:rPr>
                <w:rFonts w:cs="Times New Roman"/>
                <w:szCs w:val="22"/>
              </w:rPr>
              <w:t>(15,560)</w:t>
            </w:r>
          </w:p>
        </w:tc>
      </w:tr>
      <w:tr w:rsidR="000A5A72" w:rsidRPr="003F28D6" w14:paraId="0A2A4CD7" w14:textId="77777777" w:rsidTr="000A5A72">
        <w:trPr>
          <w:cantSplit/>
          <w:trHeight w:val="267"/>
        </w:trPr>
        <w:tc>
          <w:tcPr>
            <w:tcW w:w="1721" w:type="dxa"/>
            <w:shd w:val="clear" w:color="auto" w:fill="FFFFFF"/>
          </w:tcPr>
          <w:p w14:paraId="6AEACEC8" w14:textId="4B02DCA5" w:rsidR="000A5A72" w:rsidRPr="00497EF9" w:rsidRDefault="000A5A72" w:rsidP="000A5A72">
            <w:pPr>
              <w:spacing w:line="240" w:lineRule="atLeast"/>
              <w:rPr>
                <w:rFonts w:cs="Times New Roman"/>
                <w:b/>
                <w:bCs/>
                <w:szCs w:val="22"/>
              </w:rPr>
            </w:pPr>
            <w:r w:rsidRPr="00497EF9">
              <w:rPr>
                <w:b/>
                <w:bCs/>
                <w:szCs w:val="22"/>
              </w:rPr>
              <w:t>Net</w:t>
            </w:r>
          </w:p>
        </w:tc>
        <w:tc>
          <w:tcPr>
            <w:tcW w:w="1035" w:type="dxa"/>
            <w:vAlign w:val="bottom"/>
          </w:tcPr>
          <w:p w14:paraId="4D0BC7F7" w14:textId="77777777" w:rsidR="000A5A72" w:rsidRDefault="000A5A72" w:rsidP="000A5A72">
            <w:pPr>
              <w:pStyle w:val="acctfourfigures"/>
              <w:tabs>
                <w:tab w:val="clear" w:pos="765"/>
              </w:tabs>
              <w:spacing w:line="240" w:lineRule="atLeast"/>
              <w:jc w:val="center"/>
              <w:rPr>
                <w:rFonts w:cs="Times New Roman"/>
                <w:szCs w:val="22"/>
              </w:rPr>
            </w:pPr>
          </w:p>
        </w:tc>
        <w:tc>
          <w:tcPr>
            <w:tcW w:w="178" w:type="dxa"/>
            <w:gridSpan w:val="2"/>
            <w:vAlign w:val="bottom"/>
          </w:tcPr>
          <w:p w14:paraId="58032B91" w14:textId="77777777" w:rsidR="000A5A72" w:rsidRPr="003F28D6" w:rsidRDefault="000A5A72" w:rsidP="000A5A72">
            <w:pPr>
              <w:pStyle w:val="acctfourfigures"/>
              <w:tabs>
                <w:tab w:val="clear" w:pos="765"/>
              </w:tabs>
              <w:spacing w:line="240" w:lineRule="atLeast"/>
              <w:jc w:val="center"/>
              <w:rPr>
                <w:rFonts w:cs="Times New Roman"/>
                <w:szCs w:val="22"/>
              </w:rPr>
            </w:pPr>
          </w:p>
        </w:tc>
        <w:tc>
          <w:tcPr>
            <w:tcW w:w="1013" w:type="dxa"/>
            <w:gridSpan w:val="2"/>
            <w:vAlign w:val="bottom"/>
          </w:tcPr>
          <w:p w14:paraId="0CAB358B" w14:textId="77777777" w:rsidR="000A5A72" w:rsidRDefault="000A5A72" w:rsidP="000A5A72">
            <w:pPr>
              <w:pStyle w:val="acctfourfigures"/>
              <w:tabs>
                <w:tab w:val="clear" w:pos="765"/>
              </w:tabs>
              <w:spacing w:line="240" w:lineRule="atLeast"/>
              <w:jc w:val="center"/>
              <w:rPr>
                <w:rFonts w:cstheme="minorBidi"/>
                <w:szCs w:val="28"/>
                <w:lang w:val="en-US" w:bidi="th-TH"/>
              </w:rPr>
            </w:pPr>
          </w:p>
        </w:tc>
        <w:tc>
          <w:tcPr>
            <w:tcW w:w="198" w:type="dxa"/>
          </w:tcPr>
          <w:p w14:paraId="1F31BD23" w14:textId="77777777" w:rsidR="000A5A72" w:rsidRPr="003F28D6" w:rsidRDefault="000A5A72" w:rsidP="000A5A72">
            <w:pPr>
              <w:pStyle w:val="acctfourfigures"/>
              <w:spacing w:line="240" w:lineRule="atLeast"/>
              <w:jc w:val="center"/>
              <w:rPr>
                <w:rFonts w:cs="Times New Roman"/>
                <w:szCs w:val="22"/>
              </w:rPr>
            </w:pPr>
          </w:p>
        </w:tc>
        <w:tc>
          <w:tcPr>
            <w:tcW w:w="1269" w:type="dxa"/>
            <w:tcBorders>
              <w:top w:val="single" w:sz="4" w:space="0" w:color="auto"/>
              <w:bottom w:val="double" w:sz="4" w:space="0" w:color="auto"/>
            </w:tcBorders>
            <w:vAlign w:val="bottom"/>
          </w:tcPr>
          <w:p w14:paraId="52319E90" w14:textId="72E07D78" w:rsidR="000A5A72" w:rsidRDefault="003D0772" w:rsidP="004B4986">
            <w:pPr>
              <w:pStyle w:val="acctfourfigures"/>
              <w:tabs>
                <w:tab w:val="clear" w:pos="765"/>
                <w:tab w:val="decimal" w:pos="776"/>
              </w:tabs>
              <w:spacing w:line="240" w:lineRule="atLeast"/>
              <w:rPr>
                <w:rFonts w:cs="Times New Roman"/>
                <w:szCs w:val="22"/>
              </w:rPr>
            </w:pPr>
            <w:r>
              <w:rPr>
                <w:rFonts w:cs="Times New Roman"/>
                <w:szCs w:val="22"/>
              </w:rPr>
              <w:t>-</w:t>
            </w:r>
          </w:p>
        </w:tc>
        <w:tc>
          <w:tcPr>
            <w:tcW w:w="180" w:type="dxa"/>
            <w:vAlign w:val="bottom"/>
          </w:tcPr>
          <w:p w14:paraId="549CD2A7" w14:textId="77777777" w:rsidR="000A5A72" w:rsidRPr="003F28D6" w:rsidRDefault="000A5A72" w:rsidP="000A5A72">
            <w:pPr>
              <w:pStyle w:val="acctfourfigures"/>
              <w:tabs>
                <w:tab w:val="clear" w:pos="765"/>
              </w:tabs>
              <w:spacing w:line="240" w:lineRule="atLeast"/>
              <w:jc w:val="center"/>
              <w:rPr>
                <w:rFonts w:cs="Times New Roman"/>
                <w:szCs w:val="22"/>
              </w:rPr>
            </w:pPr>
          </w:p>
        </w:tc>
        <w:tc>
          <w:tcPr>
            <w:tcW w:w="1152" w:type="dxa"/>
            <w:vAlign w:val="bottom"/>
          </w:tcPr>
          <w:p w14:paraId="1F4A306E" w14:textId="77777777" w:rsidR="000A5A72" w:rsidRDefault="000A5A72" w:rsidP="000A5A72">
            <w:pPr>
              <w:pStyle w:val="acctfourfigures"/>
              <w:tabs>
                <w:tab w:val="clear" w:pos="765"/>
                <w:tab w:val="decimal" w:pos="675"/>
              </w:tabs>
              <w:spacing w:line="240" w:lineRule="atLeast"/>
            </w:pPr>
          </w:p>
        </w:tc>
        <w:tc>
          <w:tcPr>
            <w:tcW w:w="181" w:type="dxa"/>
            <w:vAlign w:val="center"/>
          </w:tcPr>
          <w:p w14:paraId="7C30A4AE" w14:textId="77777777" w:rsidR="000A5A72" w:rsidRPr="003F28D6" w:rsidRDefault="000A5A72" w:rsidP="000A5A72">
            <w:pPr>
              <w:pStyle w:val="NormalIndent"/>
              <w:jc w:val="center"/>
              <w:rPr>
                <w:rFonts w:ascii="Times New Roman" w:hAnsi="Times New Roman" w:cs="Times New Roman"/>
                <w:bCs/>
                <w:sz w:val="22"/>
                <w:szCs w:val="22"/>
              </w:rPr>
            </w:pPr>
          </w:p>
        </w:tc>
        <w:tc>
          <w:tcPr>
            <w:tcW w:w="1187" w:type="dxa"/>
          </w:tcPr>
          <w:p w14:paraId="712A944E" w14:textId="77777777" w:rsidR="000A5A72" w:rsidRDefault="000A5A72" w:rsidP="000A5A72">
            <w:pPr>
              <w:pStyle w:val="acctfourfigures"/>
              <w:tabs>
                <w:tab w:val="clear" w:pos="765"/>
                <w:tab w:val="decimal" w:pos="666"/>
              </w:tabs>
              <w:spacing w:line="240" w:lineRule="atLeast"/>
              <w:rPr>
                <w:rFonts w:cs="Times New Roman"/>
                <w:szCs w:val="22"/>
                <w:lang w:bidi="th-TH"/>
              </w:rPr>
            </w:pPr>
          </w:p>
        </w:tc>
        <w:tc>
          <w:tcPr>
            <w:tcW w:w="180" w:type="dxa"/>
            <w:vAlign w:val="bottom"/>
          </w:tcPr>
          <w:p w14:paraId="09886029" w14:textId="77777777" w:rsidR="000A5A72" w:rsidRPr="003F28D6" w:rsidRDefault="000A5A72" w:rsidP="000A5A72">
            <w:pPr>
              <w:pStyle w:val="acctfourfigures"/>
              <w:tabs>
                <w:tab w:val="clear" w:pos="765"/>
              </w:tabs>
              <w:spacing w:line="240" w:lineRule="atLeast"/>
              <w:jc w:val="center"/>
              <w:rPr>
                <w:rFonts w:cs="Times New Roman"/>
                <w:szCs w:val="22"/>
              </w:rPr>
            </w:pPr>
          </w:p>
        </w:tc>
        <w:tc>
          <w:tcPr>
            <w:tcW w:w="1167" w:type="dxa"/>
            <w:tcBorders>
              <w:top w:val="single" w:sz="4" w:space="0" w:color="auto"/>
              <w:bottom w:val="double" w:sz="4" w:space="0" w:color="auto"/>
            </w:tcBorders>
            <w:vAlign w:val="bottom"/>
          </w:tcPr>
          <w:p w14:paraId="4FDDC70E" w14:textId="28F9CF4B" w:rsidR="000A5A72" w:rsidRDefault="004B4986" w:rsidP="004B4986">
            <w:pPr>
              <w:pStyle w:val="acctfourfigures"/>
              <w:tabs>
                <w:tab w:val="clear" w:pos="765"/>
              </w:tabs>
              <w:spacing w:line="240" w:lineRule="atLeast"/>
              <w:ind w:left="-533" w:right="386"/>
              <w:jc w:val="right"/>
              <w:rPr>
                <w:rFonts w:cs="Times New Roman"/>
                <w:szCs w:val="22"/>
              </w:rPr>
            </w:pPr>
            <w:r>
              <w:rPr>
                <w:rFonts w:cs="Times New Roman"/>
                <w:szCs w:val="22"/>
              </w:rPr>
              <w:t>-</w:t>
            </w:r>
          </w:p>
        </w:tc>
      </w:tr>
    </w:tbl>
    <w:p w14:paraId="3C8D11AA" w14:textId="77777777" w:rsidR="000D0F1D" w:rsidRDefault="000D0F1D" w:rsidP="00392217">
      <w:pPr>
        <w:spacing w:line="240" w:lineRule="auto"/>
        <w:rPr>
          <w:szCs w:val="22"/>
        </w:rPr>
      </w:pPr>
    </w:p>
    <w:tbl>
      <w:tblPr>
        <w:tblW w:w="9365" w:type="dxa"/>
        <w:tblInd w:w="529" w:type="dxa"/>
        <w:tblLayout w:type="fixed"/>
        <w:tblCellMar>
          <w:left w:w="79" w:type="dxa"/>
          <w:right w:w="79" w:type="dxa"/>
        </w:tblCellMar>
        <w:tblLook w:val="0000" w:firstRow="0" w:lastRow="0" w:firstColumn="0" w:lastColumn="0" w:noHBand="0" w:noVBand="0"/>
      </w:tblPr>
      <w:tblGrid>
        <w:gridCol w:w="12"/>
        <w:gridCol w:w="4138"/>
        <w:gridCol w:w="1259"/>
        <w:gridCol w:w="180"/>
        <w:gridCol w:w="1161"/>
        <w:gridCol w:w="180"/>
        <w:gridCol w:w="1174"/>
        <w:gridCol w:w="180"/>
        <w:gridCol w:w="1081"/>
      </w:tblGrid>
      <w:tr w:rsidR="00BA225C" w:rsidRPr="003F28D6" w14:paraId="6C4300AA" w14:textId="77777777" w:rsidTr="00F412AD">
        <w:trPr>
          <w:cantSplit/>
        </w:trPr>
        <w:tc>
          <w:tcPr>
            <w:tcW w:w="4150" w:type="dxa"/>
            <w:gridSpan w:val="2"/>
            <w:shd w:val="clear" w:color="auto" w:fill="FFFFFF"/>
          </w:tcPr>
          <w:p w14:paraId="2F7E531B" w14:textId="77777777" w:rsidR="00BA225C" w:rsidRPr="003F28D6" w:rsidRDefault="00BA225C" w:rsidP="00F412AD">
            <w:pPr>
              <w:spacing w:line="240" w:lineRule="atLeast"/>
              <w:rPr>
                <w:rFonts w:cs="Times New Roman"/>
                <w:b/>
                <w:bCs/>
                <w:i/>
                <w:iCs/>
                <w:szCs w:val="22"/>
              </w:rPr>
            </w:pPr>
          </w:p>
        </w:tc>
        <w:tc>
          <w:tcPr>
            <w:tcW w:w="2600" w:type="dxa"/>
            <w:gridSpan w:val="3"/>
          </w:tcPr>
          <w:p w14:paraId="1C46FD11"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 xml:space="preserve">Consolidated </w:t>
            </w:r>
          </w:p>
        </w:tc>
        <w:tc>
          <w:tcPr>
            <w:tcW w:w="180" w:type="dxa"/>
          </w:tcPr>
          <w:p w14:paraId="6A6728E0" w14:textId="77777777" w:rsidR="00BA225C" w:rsidRPr="003F28D6" w:rsidRDefault="00BA225C" w:rsidP="00F412AD">
            <w:pPr>
              <w:pStyle w:val="acctmergecolhdg"/>
              <w:spacing w:line="240" w:lineRule="atLeast"/>
              <w:rPr>
                <w:rFonts w:cs="Times New Roman"/>
                <w:szCs w:val="22"/>
              </w:rPr>
            </w:pPr>
          </w:p>
        </w:tc>
        <w:tc>
          <w:tcPr>
            <w:tcW w:w="2435" w:type="dxa"/>
            <w:gridSpan w:val="3"/>
          </w:tcPr>
          <w:p w14:paraId="1297FFF4"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 xml:space="preserve">Separate </w:t>
            </w:r>
          </w:p>
        </w:tc>
      </w:tr>
      <w:tr w:rsidR="00BA225C" w:rsidRPr="003F28D6" w14:paraId="60ED6314" w14:textId="77777777" w:rsidTr="00F412AD">
        <w:trPr>
          <w:cantSplit/>
        </w:trPr>
        <w:tc>
          <w:tcPr>
            <w:tcW w:w="4150" w:type="dxa"/>
            <w:gridSpan w:val="2"/>
            <w:shd w:val="clear" w:color="auto" w:fill="FFFFFF"/>
          </w:tcPr>
          <w:p w14:paraId="617D6F78" w14:textId="77777777" w:rsidR="00BA225C" w:rsidRPr="003F28D6" w:rsidRDefault="00BA225C" w:rsidP="00F412AD">
            <w:pPr>
              <w:tabs>
                <w:tab w:val="left" w:pos="176"/>
              </w:tabs>
              <w:spacing w:line="240" w:lineRule="atLeast"/>
              <w:rPr>
                <w:rFonts w:cs="Times New Roman"/>
                <w:b/>
                <w:bCs/>
                <w:i/>
                <w:iCs/>
                <w:szCs w:val="22"/>
              </w:rPr>
            </w:pPr>
          </w:p>
        </w:tc>
        <w:tc>
          <w:tcPr>
            <w:tcW w:w="2600" w:type="dxa"/>
            <w:gridSpan w:val="3"/>
          </w:tcPr>
          <w:p w14:paraId="242A3639"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financial statements</w:t>
            </w:r>
          </w:p>
        </w:tc>
        <w:tc>
          <w:tcPr>
            <w:tcW w:w="180" w:type="dxa"/>
          </w:tcPr>
          <w:p w14:paraId="026EE434" w14:textId="77777777" w:rsidR="00BA225C" w:rsidRPr="003F28D6" w:rsidRDefault="00BA225C" w:rsidP="00F412AD">
            <w:pPr>
              <w:pStyle w:val="acctmergecolhdg"/>
              <w:spacing w:line="240" w:lineRule="atLeast"/>
              <w:rPr>
                <w:rFonts w:cs="Times New Roman"/>
                <w:szCs w:val="22"/>
              </w:rPr>
            </w:pPr>
          </w:p>
        </w:tc>
        <w:tc>
          <w:tcPr>
            <w:tcW w:w="2435" w:type="dxa"/>
            <w:gridSpan w:val="3"/>
          </w:tcPr>
          <w:p w14:paraId="73355AE8"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financial statements</w:t>
            </w:r>
          </w:p>
        </w:tc>
      </w:tr>
      <w:tr w:rsidR="00BA225C" w:rsidRPr="003F28D6" w14:paraId="192369D3" w14:textId="77777777" w:rsidTr="00F412AD">
        <w:trPr>
          <w:cantSplit/>
        </w:trPr>
        <w:tc>
          <w:tcPr>
            <w:tcW w:w="4150" w:type="dxa"/>
            <w:gridSpan w:val="2"/>
            <w:shd w:val="clear" w:color="auto" w:fill="FFFFFF"/>
          </w:tcPr>
          <w:p w14:paraId="0DFEDD4C" w14:textId="77777777" w:rsidR="00BA225C" w:rsidRPr="003F28D6" w:rsidRDefault="00BA225C" w:rsidP="00F412AD">
            <w:pPr>
              <w:spacing w:line="240" w:lineRule="atLeast"/>
              <w:jc w:val="center"/>
              <w:rPr>
                <w:rFonts w:cs="Times New Roman"/>
                <w:szCs w:val="22"/>
              </w:rPr>
            </w:pPr>
          </w:p>
        </w:tc>
        <w:tc>
          <w:tcPr>
            <w:tcW w:w="1259" w:type="dxa"/>
          </w:tcPr>
          <w:p w14:paraId="057C56B9" w14:textId="77777777" w:rsidR="00BA225C" w:rsidRPr="003F28D6" w:rsidRDefault="00BA225C" w:rsidP="00F412AD">
            <w:pPr>
              <w:spacing w:line="240" w:lineRule="atLeast"/>
              <w:jc w:val="center"/>
              <w:rPr>
                <w:rFonts w:cs="Times New Roman"/>
                <w:szCs w:val="22"/>
              </w:rPr>
            </w:pPr>
            <w:r w:rsidRPr="003F28D6">
              <w:rPr>
                <w:rFonts w:cs="Times New Roman"/>
                <w:szCs w:val="22"/>
              </w:rPr>
              <w:t>31</w:t>
            </w:r>
          </w:p>
        </w:tc>
        <w:tc>
          <w:tcPr>
            <w:tcW w:w="180" w:type="dxa"/>
          </w:tcPr>
          <w:p w14:paraId="0E17ADD5" w14:textId="77777777" w:rsidR="00BA225C" w:rsidRPr="003F28D6" w:rsidRDefault="00BA225C" w:rsidP="00F412AD">
            <w:pPr>
              <w:spacing w:line="240" w:lineRule="atLeast"/>
              <w:jc w:val="center"/>
              <w:rPr>
                <w:rFonts w:cs="Times New Roman"/>
                <w:szCs w:val="22"/>
              </w:rPr>
            </w:pPr>
          </w:p>
        </w:tc>
        <w:tc>
          <w:tcPr>
            <w:tcW w:w="1161" w:type="dxa"/>
          </w:tcPr>
          <w:p w14:paraId="3D7487D1" w14:textId="77777777" w:rsidR="00BA225C" w:rsidRPr="003F28D6" w:rsidRDefault="00BA225C" w:rsidP="00F412AD">
            <w:pPr>
              <w:spacing w:line="240" w:lineRule="atLeast"/>
              <w:jc w:val="center"/>
              <w:rPr>
                <w:rFonts w:cs="Times New Roman"/>
                <w:szCs w:val="22"/>
              </w:rPr>
            </w:pPr>
            <w:r w:rsidRPr="003F28D6">
              <w:rPr>
                <w:rFonts w:cs="Times New Roman"/>
                <w:szCs w:val="22"/>
              </w:rPr>
              <w:t>31</w:t>
            </w:r>
          </w:p>
        </w:tc>
        <w:tc>
          <w:tcPr>
            <w:tcW w:w="180" w:type="dxa"/>
          </w:tcPr>
          <w:p w14:paraId="3A8B22AF" w14:textId="77777777" w:rsidR="00BA225C" w:rsidRPr="003F28D6" w:rsidRDefault="00BA225C" w:rsidP="00F412AD">
            <w:pPr>
              <w:spacing w:line="240" w:lineRule="atLeast"/>
              <w:jc w:val="center"/>
              <w:rPr>
                <w:rFonts w:cs="Times New Roman"/>
                <w:szCs w:val="22"/>
              </w:rPr>
            </w:pPr>
          </w:p>
        </w:tc>
        <w:tc>
          <w:tcPr>
            <w:tcW w:w="1174" w:type="dxa"/>
          </w:tcPr>
          <w:p w14:paraId="06BE718A" w14:textId="77777777" w:rsidR="00BA225C" w:rsidRPr="003F28D6" w:rsidRDefault="00BA225C" w:rsidP="00F412AD">
            <w:pPr>
              <w:spacing w:line="240" w:lineRule="atLeast"/>
              <w:jc w:val="center"/>
              <w:rPr>
                <w:rFonts w:cs="Times New Roman"/>
                <w:szCs w:val="22"/>
              </w:rPr>
            </w:pPr>
            <w:r w:rsidRPr="003F28D6">
              <w:rPr>
                <w:rFonts w:cs="Times New Roman"/>
                <w:szCs w:val="22"/>
              </w:rPr>
              <w:t>31</w:t>
            </w:r>
          </w:p>
        </w:tc>
        <w:tc>
          <w:tcPr>
            <w:tcW w:w="180" w:type="dxa"/>
          </w:tcPr>
          <w:p w14:paraId="53166611" w14:textId="77777777" w:rsidR="00BA225C" w:rsidRPr="003F28D6" w:rsidRDefault="00BA225C" w:rsidP="00F412AD">
            <w:pPr>
              <w:spacing w:line="240" w:lineRule="atLeast"/>
              <w:jc w:val="center"/>
              <w:rPr>
                <w:rFonts w:cs="Times New Roman"/>
                <w:szCs w:val="22"/>
              </w:rPr>
            </w:pPr>
          </w:p>
        </w:tc>
        <w:tc>
          <w:tcPr>
            <w:tcW w:w="1081" w:type="dxa"/>
          </w:tcPr>
          <w:p w14:paraId="1D567717" w14:textId="77777777" w:rsidR="00BA225C" w:rsidRPr="003F28D6" w:rsidRDefault="00BA225C" w:rsidP="00F412AD">
            <w:pPr>
              <w:spacing w:line="240" w:lineRule="atLeast"/>
              <w:jc w:val="center"/>
              <w:rPr>
                <w:rFonts w:cs="Times New Roman"/>
                <w:szCs w:val="22"/>
              </w:rPr>
            </w:pPr>
            <w:r w:rsidRPr="003F28D6">
              <w:rPr>
                <w:rFonts w:cs="Times New Roman"/>
                <w:szCs w:val="22"/>
              </w:rPr>
              <w:t>31</w:t>
            </w:r>
          </w:p>
        </w:tc>
      </w:tr>
      <w:tr w:rsidR="00BA225C" w:rsidRPr="003F28D6" w14:paraId="7932FE15" w14:textId="77777777" w:rsidTr="00F412AD">
        <w:trPr>
          <w:cantSplit/>
        </w:trPr>
        <w:tc>
          <w:tcPr>
            <w:tcW w:w="4150" w:type="dxa"/>
            <w:gridSpan w:val="2"/>
          </w:tcPr>
          <w:p w14:paraId="7E9F8D87" w14:textId="77777777" w:rsidR="00BA225C" w:rsidRPr="003F28D6" w:rsidRDefault="00BA225C" w:rsidP="00F412AD">
            <w:pPr>
              <w:spacing w:line="240" w:lineRule="atLeast"/>
              <w:rPr>
                <w:rFonts w:cs="Times New Roman"/>
                <w:szCs w:val="22"/>
              </w:rPr>
            </w:pPr>
          </w:p>
        </w:tc>
        <w:tc>
          <w:tcPr>
            <w:tcW w:w="1259" w:type="dxa"/>
            <w:vAlign w:val="bottom"/>
          </w:tcPr>
          <w:p w14:paraId="4A0577FE" w14:textId="77777777" w:rsidR="00BA225C" w:rsidRPr="003F28D6" w:rsidRDefault="00BA225C" w:rsidP="00F412A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14:paraId="4ED9202B"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vAlign w:val="bottom"/>
          </w:tcPr>
          <w:p w14:paraId="7AB3E3BD" w14:textId="77777777" w:rsidR="00BA225C" w:rsidRPr="003F28D6" w:rsidRDefault="00BA225C" w:rsidP="00F412AD">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14:paraId="6234CCDC"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vAlign w:val="bottom"/>
          </w:tcPr>
          <w:p w14:paraId="1EA3EFDC" w14:textId="77777777" w:rsidR="00BA225C" w:rsidRPr="003F28D6" w:rsidRDefault="00BA225C" w:rsidP="00F412A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14:paraId="12359FE5"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081" w:type="dxa"/>
            <w:vAlign w:val="bottom"/>
          </w:tcPr>
          <w:p w14:paraId="2E43C6EB" w14:textId="77777777" w:rsidR="00BA225C" w:rsidRPr="003F28D6" w:rsidRDefault="00BA225C" w:rsidP="00F412AD">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BA225C" w:rsidRPr="003F28D6" w14:paraId="28D41DBA" w14:textId="77777777" w:rsidTr="00F412AD">
        <w:trPr>
          <w:cantSplit/>
        </w:trPr>
        <w:tc>
          <w:tcPr>
            <w:tcW w:w="4150" w:type="dxa"/>
            <w:gridSpan w:val="2"/>
          </w:tcPr>
          <w:p w14:paraId="344A6E3B" w14:textId="77777777" w:rsidR="00BA225C" w:rsidRPr="003F28D6" w:rsidRDefault="00BA225C" w:rsidP="00F412AD">
            <w:pPr>
              <w:spacing w:line="240" w:lineRule="atLeast"/>
              <w:rPr>
                <w:rFonts w:cs="Times New Roman"/>
                <w:szCs w:val="22"/>
              </w:rPr>
            </w:pPr>
          </w:p>
        </w:tc>
        <w:tc>
          <w:tcPr>
            <w:tcW w:w="1259" w:type="dxa"/>
            <w:vAlign w:val="bottom"/>
          </w:tcPr>
          <w:p w14:paraId="267397FD" w14:textId="77777777" w:rsidR="00BA225C" w:rsidRPr="003F28D6" w:rsidRDefault="00BA225C" w:rsidP="00F412AD">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3B9A947C"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vAlign w:val="bottom"/>
          </w:tcPr>
          <w:p w14:paraId="343F2F24" w14:textId="77777777" w:rsidR="00BA225C" w:rsidRPr="003F28D6" w:rsidRDefault="00BA225C" w:rsidP="00F412AD">
            <w:pPr>
              <w:pStyle w:val="acctfourfigures"/>
              <w:tabs>
                <w:tab w:val="clear" w:pos="765"/>
              </w:tabs>
              <w:spacing w:line="240" w:lineRule="atLeast"/>
              <w:jc w:val="center"/>
              <w:rPr>
                <w:rFonts w:cs="Times New Roman"/>
                <w:szCs w:val="22"/>
              </w:rPr>
            </w:pPr>
            <w:r>
              <w:rPr>
                <w:rFonts w:cs="Times New Roman"/>
                <w:szCs w:val="22"/>
              </w:rPr>
              <w:t>2020</w:t>
            </w:r>
          </w:p>
        </w:tc>
        <w:tc>
          <w:tcPr>
            <w:tcW w:w="180" w:type="dxa"/>
            <w:vAlign w:val="center"/>
          </w:tcPr>
          <w:p w14:paraId="7700469A"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vAlign w:val="bottom"/>
          </w:tcPr>
          <w:p w14:paraId="60A16992" w14:textId="77777777" w:rsidR="00BA225C" w:rsidRPr="003F28D6" w:rsidRDefault="00BA225C" w:rsidP="00F412AD">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2B5BE7F9"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081" w:type="dxa"/>
            <w:vAlign w:val="bottom"/>
          </w:tcPr>
          <w:p w14:paraId="7FDEFE70" w14:textId="77777777" w:rsidR="00BA225C" w:rsidRPr="003F28D6" w:rsidRDefault="00BA225C" w:rsidP="00F412AD">
            <w:pPr>
              <w:pStyle w:val="acctfourfigures"/>
              <w:tabs>
                <w:tab w:val="clear" w:pos="765"/>
              </w:tabs>
              <w:spacing w:line="240" w:lineRule="atLeast"/>
              <w:jc w:val="center"/>
              <w:rPr>
                <w:rFonts w:cs="Times New Roman"/>
                <w:szCs w:val="22"/>
              </w:rPr>
            </w:pPr>
            <w:r>
              <w:rPr>
                <w:rFonts w:cs="Times New Roman"/>
                <w:szCs w:val="22"/>
              </w:rPr>
              <w:t>2020</w:t>
            </w:r>
          </w:p>
        </w:tc>
      </w:tr>
      <w:tr w:rsidR="00BA225C" w:rsidRPr="003F28D6" w14:paraId="3F2C1818" w14:textId="77777777" w:rsidTr="00F412AD">
        <w:trPr>
          <w:cantSplit/>
        </w:trPr>
        <w:tc>
          <w:tcPr>
            <w:tcW w:w="4150" w:type="dxa"/>
            <w:gridSpan w:val="2"/>
          </w:tcPr>
          <w:p w14:paraId="6C8538F7" w14:textId="77777777" w:rsidR="00BA225C" w:rsidRPr="003F28D6" w:rsidRDefault="00BA225C" w:rsidP="00F412AD">
            <w:pPr>
              <w:spacing w:line="240" w:lineRule="atLeast"/>
              <w:rPr>
                <w:rFonts w:cs="Times New Roman"/>
                <w:b/>
                <w:bCs/>
                <w:i/>
                <w:iCs/>
                <w:szCs w:val="22"/>
              </w:rPr>
            </w:pPr>
          </w:p>
        </w:tc>
        <w:tc>
          <w:tcPr>
            <w:tcW w:w="5215" w:type="dxa"/>
            <w:gridSpan w:val="7"/>
          </w:tcPr>
          <w:p w14:paraId="4DE7581C" w14:textId="77777777" w:rsidR="00BA225C" w:rsidRPr="003F28D6" w:rsidRDefault="00BA225C" w:rsidP="00F412AD">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A225C" w:rsidRPr="003F28D6" w14:paraId="5B889E00" w14:textId="77777777" w:rsidTr="00F412AD">
        <w:trPr>
          <w:cantSplit/>
        </w:trPr>
        <w:tc>
          <w:tcPr>
            <w:tcW w:w="4150" w:type="dxa"/>
            <w:gridSpan w:val="2"/>
          </w:tcPr>
          <w:p w14:paraId="19A5161B" w14:textId="77777777" w:rsidR="00BA225C" w:rsidRPr="00542A47" w:rsidRDefault="00BA225C" w:rsidP="00F412AD">
            <w:pPr>
              <w:spacing w:line="240" w:lineRule="atLeast"/>
              <w:rPr>
                <w:rFonts w:cs="Times New Roman"/>
                <w:b/>
                <w:bCs/>
                <w:i/>
                <w:iCs/>
                <w:szCs w:val="22"/>
              </w:rPr>
            </w:pPr>
            <w:r w:rsidRPr="00542A47">
              <w:rPr>
                <w:rFonts w:cs="Times New Roman"/>
                <w:b/>
                <w:bCs/>
                <w:i/>
                <w:iCs/>
                <w:szCs w:val="22"/>
              </w:rPr>
              <w:t>Trade accounts payable</w:t>
            </w:r>
          </w:p>
        </w:tc>
        <w:tc>
          <w:tcPr>
            <w:tcW w:w="5215" w:type="dxa"/>
            <w:gridSpan w:val="7"/>
          </w:tcPr>
          <w:p w14:paraId="6D4DC4ED" w14:textId="77777777" w:rsidR="00BA225C" w:rsidRPr="003F28D6" w:rsidRDefault="00BA225C" w:rsidP="00F412AD">
            <w:pPr>
              <w:pStyle w:val="acctfourfigures"/>
              <w:spacing w:line="240" w:lineRule="atLeast"/>
              <w:jc w:val="center"/>
              <w:rPr>
                <w:rFonts w:cs="Times New Roman"/>
                <w:i/>
                <w:iCs/>
              </w:rPr>
            </w:pPr>
          </w:p>
        </w:tc>
      </w:tr>
      <w:tr w:rsidR="00BA225C" w:rsidRPr="003F28D6" w14:paraId="7C09A98C" w14:textId="77777777" w:rsidTr="00F412AD">
        <w:trPr>
          <w:cantSplit/>
        </w:trPr>
        <w:tc>
          <w:tcPr>
            <w:tcW w:w="4150" w:type="dxa"/>
            <w:gridSpan w:val="2"/>
          </w:tcPr>
          <w:p w14:paraId="2322410A" w14:textId="77777777" w:rsidR="00BA225C" w:rsidRPr="003F28D6" w:rsidRDefault="00BA225C" w:rsidP="00F412AD">
            <w:pPr>
              <w:spacing w:line="240" w:lineRule="atLeast"/>
              <w:rPr>
                <w:rFonts w:cs="Times New Roman"/>
                <w:szCs w:val="22"/>
              </w:rPr>
            </w:pPr>
            <w:r w:rsidRPr="003F28D6">
              <w:rPr>
                <w:rFonts w:cs="Times New Roman"/>
                <w:szCs w:val="22"/>
              </w:rPr>
              <w:t>Subsidiaries</w:t>
            </w:r>
          </w:p>
        </w:tc>
        <w:tc>
          <w:tcPr>
            <w:tcW w:w="1259" w:type="dxa"/>
          </w:tcPr>
          <w:p w14:paraId="7425EAB5" w14:textId="77777777" w:rsidR="00BA225C" w:rsidRPr="003F28D6" w:rsidRDefault="00BA225C" w:rsidP="00F412AD">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14:paraId="6DAA05EE"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tcPr>
          <w:p w14:paraId="2EB2761F" w14:textId="77777777" w:rsidR="00BA225C" w:rsidRPr="003F28D6" w:rsidRDefault="00BA225C" w:rsidP="00F412AD">
            <w:pPr>
              <w:pStyle w:val="acctfourfigures"/>
              <w:tabs>
                <w:tab w:val="clear" w:pos="765"/>
                <w:tab w:val="decimal" w:pos="666"/>
              </w:tabs>
              <w:spacing w:line="240" w:lineRule="atLeast"/>
              <w:rPr>
                <w:rFonts w:cs="Times New Roman"/>
                <w:szCs w:val="22"/>
              </w:rPr>
            </w:pPr>
            <w:r>
              <w:rPr>
                <w:rFonts w:cs="Times New Roman"/>
                <w:szCs w:val="22"/>
              </w:rPr>
              <w:t>-</w:t>
            </w:r>
          </w:p>
        </w:tc>
        <w:tc>
          <w:tcPr>
            <w:tcW w:w="180" w:type="dxa"/>
          </w:tcPr>
          <w:p w14:paraId="0F6A4414"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tcPr>
          <w:p w14:paraId="7AC26B4F" w14:textId="77777777" w:rsidR="00BA225C" w:rsidRPr="003F28D6" w:rsidRDefault="00BA225C" w:rsidP="00F412AD">
            <w:pPr>
              <w:pStyle w:val="acctfourfigures"/>
              <w:tabs>
                <w:tab w:val="clear" w:pos="765"/>
              </w:tabs>
              <w:spacing w:line="240" w:lineRule="atLeast"/>
              <w:jc w:val="right"/>
              <w:rPr>
                <w:rFonts w:cs="Times New Roman"/>
                <w:szCs w:val="22"/>
              </w:rPr>
            </w:pPr>
            <w:r>
              <w:rPr>
                <w:rFonts w:cs="Times New Roman"/>
                <w:szCs w:val="22"/>
              </w:rPr>
              <w:t>705</w:t>
            </w:r>
          </w:p>
        </w:tc>
        <w:tc>
          <w:tcPr>
            <w:tcW w:w="180" w:type="dxa"/>
          </w:tcPr>
          <w:p w14:paraId="0F9BB0CF"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081" w:type="dxa"/>
          </w:tcPr>
          <w:p w14:paraId="62DAB975" w14:textId="77777777" w:rsidR="00BA225C" w:rsidRPr="003F28D6" w:rsidRDefault="00BA225C" w:rsidP="00F412AD">
            <w:pPr>
              <w:pStyle w:val="acctfourfigures"/>
              <w:tabs>
                <w:tab w:val="clear" w:pos="765"/>
              </w:tabs>
              <w:spacing w:line="240" w:lineRule="atLeast"/>
              <w:jc w:val="right"/>
              <w:rPr>
                <w:rFonts w:cs="Times New Roman"/>
                <w:szCs w:val="22"/>
              </w:rPr>
            </w:pPr>
            <w:r>
              <w:rPr>
                <w:rFonts w:cs="Times New Roman"/>
                <w:szCs w:val="22"/>
              </w:rPr>
              <w:t>659</w:t>
            </w:r>
          </w:p>
        </w:tc>
      </w:tr>
      <w:tr w:rsidR="00BA225C" w:rsidRPr="003F28D6" w14:paraId="60243F17" w14:textId="77777777" w:rsidTr="00F412AD">
        <w:trPr>
          <w:cantSplit/>
        </w:trPr>
        <w:tc>
          <w:tcPr>
            <w:tcW w:w="4150" w:type="dxa"/>
            <w:gridSpan w:val="2"/>
          </w:tcPr>
          <w:p w14:paraId="19BA5D38" w14:textId="77777777" w:rsidR="00BA225C" w:rsidRPr="003F28D6" w:rsidRDefault="00BA225C" w:rsidP="00F412AD">
            <w:pPr>
              <w:spacing w:line="240" w:lineRule="atLeast"/>
              <w:rPr>
                <w:rFonts w:cs="Times New Roman"/>
                <w:szCs w:val="22"/>
              </w:rPr>
            </w:pPr>
            <w:r w:rsidRPr="006D69C3">
              <w:rPr>
                <w:rFonts w:cs="Times New Roman"/>
                <w:szCs w:val="22"/>
              </w:rPr>
              <w:t>Associate</w:t>
            </w:r>
          </w:p>
        </w:tc>
        <w:tc>
          <w:tcPr>
            <w:tcW w:w="1259" w:type="dxa"/>
          </w:tcPr>
          <w:p w14:paraId="1D96DC7A" w14:textId="77777777" w:rsidR="00BA225C" w:rsidRPr="003F28D6" w:rsidRDefault="00BA225C" w:rsidP="00F412AD">
            <w:pPr>
              <w:pStyle w:val="acctfourfigures"/>
              <w:tabs>
                <w:tab w:val="clear" w:pos="765"/>
              </w:tabs>
              <w:spacing w:line="240" w:lineRule="atLeast"/>
              <w:jc w:val="right"/>
              <w:rPr>
                <w:rFonts w:cs="Times New Roman"/>
                <w:szCs w:val="22"/>
              </w:rPr>
            </w:pPr>
            <w:r>
              <w:rPr>
                <w:rFonts w:cs="Times New Roman"/>
                <w:szCs w:val="22"/>
              </w:rPr>
              <w:t>1,426</w:t>
            </w:r>
          </w:p>
        </w:tc>
        <w:tc>
          <w:tcPr>
            <w:tcW w:w="180" w:type="dxa"/>
          </w:tcPr>
          <w:p w14:paraId="3F94F176"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161" w:type="dxa"/>
          </w:tcPr>
          <w:p w14:paraId="50001E19" w14:textId="77777777" w:rsidR="00BA225C" w:rsidRPr="003F28D6" w:rsidRDefault="00BA225C" w:rsidP="00F412AD">
            <w:pPr>
              <w:pStyle w:val="acctfourfigures"/>
              <w:tabs>
                <w:tab w:val="clear" w:pos="765"/>
              </w:tabs>
              <w:spacing w:line="240" w:lineRule="atLeast"/>
              <w:jc w:val="right"/>
              <w:rPr>
                <w:rFonts w:cs="Times New Roman"/>
                <w:szCs w:val="22"/>
              </w:rPr>
            </w:pPr>
            <w:r>
              <w:rPr>
                <w:rFonts w:cs="Times New Roman"/>
                <w:szCs w:val="22"/>
              </w:rPr>
              <w:t>1,917</w:t>
            </w:r>
          </w:p>
        </w:tc>
        <w:tc>
          <w:tcPr>
            <w:tcW w:w="180" w:type="dxa"/>
          </w:tcPr>
          <w:p w14:paraId="2F8F83F1" w14:textId="77777777" w:rsidR="00BA225C" w:rsidRPr="003F28D6" w:rsidRDefault="00BA225C" w:rsidP="00F412AD">
            <w:pPr>
              <w:pStyle w:val="NormalIndent"/>
              <w:jc w:val="right"/>
              <w:rPr>
                <w:rFonts w:ascii="Times New Roman" w:hAnsi="Times New Roman" w:cs="Times New Roman"/>
                <w:bCs/>
                <w:sz w:val="22"/>
                <w:szCs w:val="22"/>
              </w:rPr>
            </w:pPr>
          </w:p>
        </w:tc>
        <w:tc>
          <w:tcPr>
            <w:tcW w:w="1174" w:type="dxa"/>
          </w:tcPr>
          <w:p w14:paraId="2FC58CBE" w14:textId="77777777" w:rsidR="00BA225C" w:rsidRPr="003F28D6" w:rsidRDefault="00BA225C" w:rsidP="00F412AD">
            <w:pPr>
              <w:pStyle w:val="acctfourfigures"/>
              <w:tabs>
                <w:tab w:val="clear" w:pos="765"/>
              </w:tabs>
              <w:spacing w:line="240" w:lineRule="atLeast"/>
              <w:jc w:val="right"/>
              <w:rPr>
                <w:rFonts w:cs="Times New Roman"/>
                <w:szCs w:val="22"/>
              </w:rPr>
            </w:pPr>
            <w:r>
              <w:rPr>
                <w:rFonts w:cs="Times New Roman"/>
                <w:szCs w:val="22"/>
              </w:rPr>
              <w:t>5</w:t>
            </w:r>
          </w:p>
        </w:tc>
        <w:tc>
          <w:tcPr>
            <w:tcW w:w="180" w:type="dxa"/>
          </w:tcPr>
          <w:p w14:paraId="48B526D8"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081" w:type="dxa"/>
          </w:tcPr>
          <w:p w14:paraId="68A013CB" w14:textId="77777777" w:rsidR="00BA225C" w:rsidRPr="003F28D6" w:rsidRDefault="00BA225C" w:rsidP="00F412AD">
            <w:pPr>
              <w:pStyle w:val="acctfourfigures"/>
              <w:tabs>
                <w:tab w:val="clear" w:pos="765"/>
                <w:tab w:val="decimal" w:pos="559"/>
              </w:tabs>
              <w:spacing w:line="240" w:lineRule="atLeast"/>
              <w:rPr>
                <w:rFonts w:cs="Times New Roman"/>
                <w:szCs w:val="22"/>
              </w:rPr>
            </w:pPr>
            <w:r>
              <w:rPr>
                <w:rFonts w:cs="Times New Roman"/>
                <w:szCs w:val="22"/>
              </w:rPr>
              <w:t>-</w:t>
            </w:r>
          </w:p>
        </w:tc>
      </w:tr>
      <w:tr w:rsidR="00BA225C" w:rsidRPr="003F28D6" w14:paraId="04D3724A" w14:textId="77777777" w:rsidTr="00F412AD">
        <w:trPr>
          <w:cantSplit/>
        </w:trPr>
        <w:tc>
          <w:tcPr>
            <w:tcW w:w="4150" w:type="dxa"/>
            <w:gridSpan w:val="2"/>
          </w:tcPr>
          <w:p w14:paraId="69954838" w14:textId="77777777" w:rsidR="00BA225C" w:rsidRPr="002D0F3D" w:rsidRDefault="00BA225C" w:rsidP="00F412AD">
            <w:pPr>
              <w:spacing w:line="240" w:lineRule="atLeast"/>
              <w:rPr>
                <w:szCs w:val="22"/>
              </w:rPr>
            </w:pPr>
            <w:r>
              <w:rPr>
                <w:szCs w:val="22"/>
              </w:rPr>
              <w:t>Other related parties</w:t>
            </w:r>
          </w:p>
        </w:tc>
        <w:tc>
          <w:tcPr>
            <w:tcW w:w="1259" w:type="dxa"/>
            <w:tcBorders>
              <w:bottom w:val="single" w:sz="4" w:space="0" w:color="auto"/>
            </w:tcBorders>
          </w:tcPr>
          <w:p w14:paraId="1F0077A5" w14:textId="77777777" w:rsidR="00BA225C" w:rsidRPr="003F28D6" w:rsidRDefault="00BA225C" w:rsidP="00F412AD">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14:paraId="6FFAAC9C"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161" w:type="dxa"/>
            <w:tcBorders>
              <w:bottom w:val="single" w:sz="4" w:space="0" w:color="auto"/>
            </w:tcBorders>
          </w:tcPr>
          <w:p w14:paraId="7EBCDB4C" w14:textId="77777777" w:rsidR="00BA225C" w:rsidRDefault="00BA225C" w:rsidP="00F412AD">
            <w:pPr>
              <w:pStyle w:val="acctfourfigures"/>
              <w:tabs>
                <w:tab w:val="clear" w:pos="765"/>
              </w:tabs>
              <w:spacing w:line="240" w:lineRule="atLeast"/>
              <w:jc w:val="right"/>
              <w:rPr>
                <w:rFonts w:cs="Times New Roman"/>
                <w:szCs w:val="22"/>
                <w:lang w:val="en-US" w:bidi="th-TH"/>
              </w:rPr>
            </w:pPr>
            <w:r>
              <w:rPr>
                <w:rFonts w:cs="Times New Roman"/>
                <w:szCs w:val="22"/>
                <w:lang w:val="en-US" w:bidi="th-TH"/>
              </w:rPr>
              <w:t>180</w:t>
            </w:r>
          </w:p>
        </w:tc>
        <w:tc>
          <w:tcPr>
            <w:tcW w:w="180" w:type="dxa"/>
          </w:tcPr>
          <w:p w14:paraId="2E35F1EA"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tcBorders>
              <w:bottom w:val="single" w:sz="4" w:space="0" w:color="auto"/>
            </w:tcBorders>
          </w:tcPr>
          <w:p w14:paraId="668E68DC" w14:textId="77777777" w:rsidR="00BA225C" w:rsidRPr="00B83ED5" w:rsidRDefault="00BA225C" w:rsidP="00F412AD">
            <w:pPr>
              <w:pStyle w:val="acctfourfigures"/>
              <w:tabs>
                <w:tab w:val="clear" w:pos="765"/>
                <w:tab w:val="decimal" w:pos="666"/>
              </w:tabs>
              <w:spacing w:line="240" w:lineRule="atLeast"/>
            </w:pPr>
            <w:r>
              <w:t>-</w:t>
            </w:r>
          </w:p>
        </w:tc>
        <w:tc>
          <w:tcPr>
            <w:tcW w:w="180" w:type="dxa"/>
          </w:tcPr>
          <w:p w14:paraId="0059AB60"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081" w:type="dxa"/>
            <w:tcBorders>
              <w:bottom w:val="single" w:sz="4" w:space="0" w:color="auto"/>
            </w:tcBorders>
          </w:tcPr>
          <w:p w14:paraId="0B102120" w14:textId="77777777" w:rsidR="00BA225C" w:rsidRPr="00B83ED5" w:rsidRDefault="00BA225C" w:rsidP="00F412AD">
            <w:pPr>
              <w:pStyle w:val="acctfourfigures"/>
              <w:tabs>
                <w:tab w:val="clear" w:pos="765"/>
                <w:tab w:val="decimal" w:pos="559"/>
              </w:tabs>
              <w:spacing w:line="240" w:lineRule="atLeast"/>
            </w:pPr>
            <w:r>
              <w:t>-</w:t>
            </w:r>
          </w:p>
        </w:tc>
      </w:tr>
      <w:tr w:rsidR="00BA225C" w:rsidRPr="003F28D6" w14:paraId="6CD1AFF9" w14:textId="77777777" w:rsidTr="00F412AD">
        <w:trPr>
          <w:cantSplit/>
        </w:trPr>
        <w:tc>
          <w:tcPr>
            <w:tcW w:w="4150" w:type="dxa"/>
            <w:gridSpan w:val="2"/>
          </w:tcPr>
          <w:p w14:paraId="3ED44270" w14:textId="77777777" w:rsidR="00BA225C" w:rsidRPr="003F28D6" w:rsidRDefault="00BA225C" w:rsidP="00F412AD">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14:paraId="70058ACB" w14:textId="77777777" w:rsidR="00BA225C" w:rsidRPr="004D5BA5" w:rsidRDefault="00BA225C" w:rsidP="00F412AD">
            <w:pPr>
              <w:pStyle w:val="acctfourfigures"/>
              <w:tabs>
                <w:tab w:val="clear" w:pos="765"/>
              </w:tabs>
              <w:spacing w:line="240" w:lineRule="atLeast"/>
              <w:jc w:val="right"/>
              <w:rPr>
                <w:rFonts w:cs="Times New Roman"/>
                <w:b/>
                <w:bCs/>
                <w:szCs w:val="22"/>
              </w:rPr>
            </w:pPr>
            <w:r>
              <w:rPr>
                <w:rFonts w:cs="Times New Roman"/>
                <w:b/>
                <w:bCs/>
                <w:szCs w:val="22"/>
              </w:rPr>
              <w:t>1,426</w:t>
            </w:r>
          </w:p>
        </w:tc>
        <w:tc>
          <w:tcPr>
            <w:tcW w:w="180" w:type="dxa"/>
          </w:tcPr>
          <w:p w14:paraId="1FAA8B54" w14:textId="77777777" w:rsidR="00BA225C" w:rsidRPr="004D5BA5" w:rsidRDefault="00BA225C" w:rsidP="00F412AD">
            <w:pPr>
              <w:pStyle w:val="acctfourfigures"/>
              <w:tabs>
                <w:tab w:val="clear" w:pos="765"/>
              </w:tabs>
              <w:spacing w:line="240" w:lineRule="atLeast"/>
              <w:jc w:val="right"/>
              <w:rPr>
                <w:rFonts w:cs="Times New Roman"/>
                <w:b/>
                <w:bCs/>
                <w:szCs w:val="22"/>
              </w:rPr>
            </w:pPr>
          </w:p>
        </w:tc>
        <w:tc>
          <w:tcPr>
            <w:tcW w:w="1161" w:type="dxa"/>
            <w:tcBorders>
              <w:top w:val="single" w:sz="4" w:space="0" w:color="auto"/>
              <w:bottom w:val="double" w:sz="4" w:space="0" w:color="auto"/>
            </w:tcBorders>
          </w:tcPr>
          <w:p w14:paraId="6CAFD979" w14:textId="77777777" w:rsidR="00BA225C" w:rsidRPr="004D5BA5" w:rsidRDefault="00BA225C" w:rsidP="00F412AD">
            <w:pPr>
              <w:pStyle w:val="acctfourfigures"/>
              <w:tabs>
                <w:tab w:val="clear" w:pos="765"/>
              </w:tabs>
              <w:spacing w:line="240" w:lineRule="atLeast"/>
              <w:jc w:val="right"/>
              <w:rPr>
                <w:rFonts w:cs="Times New Roman"/>
                <w:b/>
                <w:bCs/>
                <w:szCs w:val="22"/>
              </w:rPr>
            </w:pPr>
            <w:r>
              <w:rPr>
                <w:rFonts w:cs="Times New Roman"/>
                <w:b/>
                <w:bCs/>
                <w:szCs w:val="22"/>
              </w:rPr>
              <w:t>2,097</w:t>
            </w:r>
          </w:p>
        </w:tc>
        <w:tc>
          <w:tcPr>
            <w:tcW w:w="180" w:type="dxa"/>
          </w:tcPr>
          <w:p w14:paraId="3136ED7F" w14:textId="77777777" w:rsidR="00BA225C" w:rsidRPr="004D5BA5" w:rsidRDefault="00BA225C" w:rsidP="00F412AD">
            <w:pPr>
              <w:pStyle w:val="NormalInden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2341E267" w14:textId="77777777" w:rsidR="00BA225C" w:rsidRPr="004D5BA5" w:rsidRDefault="00BA225C" w:rsidP="00F412AD">
            <w:pPr>
              <w:pStyle w:val="acctfourfigures"/>
              <w:tabs>
                <w:tab w:val="clear" w:pos="765"/>
              </w:tabs>
              <w:spacing w:line="240" w:lineRule="atLeast"/>
              <w:jc w:val="right"/>
              <w:rPr>
                <w:rFonts w:cs="Times New Roman"/>
                <w:b/>
                <w:bCs/>
                <w:szCs w:val="22"/>
              </w:rPr>
            </w:pPr>
            <w:r>
              <w:rPr>
                <w:rFonts w:cs="Times New Roman"/>
                <w:b/>
                <w:bCs/>
                <w:szCs w:val="22"/>
              </w:rPr>
              <w:t>710</w:t>
            </w:r>
          </w:p>
        </w:tc>
        <w:tc>
          <w:tcPr>
            <w:tcW w:w="180" w:type="dxa"/>
          </w:tcPr>
          <w:p w14:paraId="319744EA"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081" w:type="dxa"/>
            <w:tcBorders>
              <w:top w:val="single" w:sz="4" w:space="0" w:color="auto"/>
              <w:bottom w:val="double" w:sz="4" w:space="0" w:color="auto"/>
            </w:tcBorders>
          </w:tcPr>
          <w:p w14:paraId="133B8107" w14:textId="77777777" w:rsidR="00BA225C" w:rsidRPr="00560F3B" w:rsidRDefault="00BA225C" w:rsidP="00F412AD">
            <w:pPr>
              <w:pStyle w:val="acctfourfigures"/>
              <w:tabs>
                <w:tab w:val="clear" w:pos="765"/>
              </w:tabs>
              <w:spacing w:line="240" w:lineRule="atLeast"/>
              <w:jc w:val="right"/>
              <w:rPr>
                <w:rFonts w:cs="Times New Roman"/>
                <w:b/>
                <w:bCs/>
                <w:szCs w:val="22"/>
              </w:rPr>
            </w:pPr>
            <w:r w:rsidRPr="00560F3B">
              <w:rPr>
                <w:rFonts w:cs="Times New Roman"/>
                <w:b/>
                <w:bCs/>
                <w:szCs w:val="22"/>
              </w:rPr>
              <w:t>659</w:t>
            </w:r>
          </w:p>
        </w:tc>
      </w:tr>
      <w:tr w:rsidR="00BA225C" w:rsidRPr="003F28D6" w14:paraId="20F2B952" w14:textId="77777777" w:rsidTr="00F412AD">
        <w:trPr>
          <w:cantSplit/>
        </w:trPr>
        <w:tc>
          <w:tcPr>
            <w:tcW w:w="4150" w:type="dxa"/>
            <w:gridSpan w:val="2"/>
          </w:tcPr>
          <w:p w14:paraId="4358D9C5" w14:textId="77777777" w:rsidR="00BA225C" w:rsidRPr="003F28D6" w:rsidRDefault="00BA225C" w:rsidP="00F412AD">
            <w:pPr>
              <w:spacing w:line="240" w:lineRule="atLeast"/>
              <w:rPr>
                <w:rFonts w:cs="Times New Roman"/>
                <w:szCs w:val="22"/>
              </w:rPr>
            </w:pPr>
          </w:p>
        </w:tc>
        <w:tc>
          <w:tcPr>
            <w:tcW w:w="1259" w:type="dxa"/>
            <w:vAlign w:val="bottom"/>
          </w:tcPr>
          <w:p w14:paraId="42A72D36"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80" w:type="dxa"/>
            <w:vAlign w:val="bottom"/>
          </w:tcPr>
          <w:p w14:paraId="227E57DF"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vAlign w:val="bottom"/>
          </w:tcPr>
          <w:p w14:paraId="63FDC506"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80" w:type="dxa"/>
            <w:vAlign w:val="center"/>
          </w:tcPr>
          <w:p w14:paraId="197C6E2B"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vAlign w:val="bottom"/>
          </w:tcPr>
          <w:p w14:paraId="559B2C2E"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80" w:type="dxa"/>
            <w:vAlign w:val="bottom"/>
          </w:tcPr>
          <w:p w14:paraId="3CFAC245"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081" w:type="dxa"/>
            <w:vAlign w:val="bottom"/>
          </w:tcPr>
          <w:p w14:paraId="7AFB9792" w14:textId="77777777" w:rsidR="00BA225C" w:rsidRPr="003F28D6" w:rsidRDefault="00BA225C" w:rsidP="00F412AD">
            <w:pPr>
              <w:pStyle w:val="acctfourfigures"/>
              <w:tabs>
                <w:tab w:val="clear" w:pos="765"/>
              </w:tabs>
              <w:spacing w:line="240" w:lineRule="atLeast"/>
              <w:jc w:val="center"/>
              <w:rPr>
                <w:rFonts w:cs="Times New Roman"/>
                <w:szCs w:val="22"/>
              </w:rPr>
            </w:pPr>
          </w:p>
        </w:tc>
      </w:tr>
      <w:tr w:rsidR="00BA225C" w:rsidRPr="003F28D6" w14:paraId="0116E86A" w14:textId="77777777" w:rsidTr="00F412AD">
        <w:trPr>
          <w:cantSplit/>
        </w:trPr>
        <w:tc>
          <w:tcPr>
            <w:tcW w:w="4150" w:type="dxa"/>
            <w:gridSpan w:val="2"/>
          </w:tcPr>
          <w:p w14:paraId="1ABC4D3E" w14:textId="77777777" w:rsidR="00BA225C" w:rsidRDefault="00BA225C" w:rsidP="00F412AD">
            <w:pPr>
              <w:spacing w:line="240" w:lineRule="atLeast"/>
              <w:rPr>
                <w:rFonts w:cs="Times New Roman"/>
                <w:b/>
                <w:bCs/>
                <w:i/>
                <w:iCs/>
                <w:szCs w:val="22"/>
                <w:lang w:val="en-US"/>
              </w:rPr>
            </w:pPr>
            <w:r>
              <w:rPr>
                <w:rFonts w:cs="Times New Roman"/>
                <w:b/>
                <w:bCs/>
                <w:i/>
                <w:iCs/>
                <w:szCs w:val="22"/>
                <w:lang w:val="en-US"/>
              </w:rPr>
              <w:t>Other current payables</w:t>
            </w:r>
          </w:p>
        </w:tc>
        <w:tc>
          <w:tcPr>
            <w:tcW w:w="1259" w:type="dxa"/>
            <w:vAlign w:val="bottom"/>
          </w:tcPr>
          <w:p w14:paraId="44EBFDD1"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80" w:type="dxa"/>
            <w:vAlign w:val="bottom"/>
          </w:tcPr>
          <w:p w14:paraId="2C7520E8"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vAlign w:val="bottom"/>
          </w:tcPr>
          <w:p w14:paraId="247C1FED"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80" w:type="dxa"/>
            <w:vAlign w:val="center"/>
          </w:tcPr>
          <w:p w14:paraId="48E1910D"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vAlign w:val="bottom"/>
          </w:tcPr>
          <w:p w14:paraId="10868448"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80" w:type="dxa"/>
            <w:vAlign w:val="bottom"/>
          </w:tcPr>
          <w:p w14:paraId="138D687E"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081" w:type="dxa"/>
            <w:vAlign w:val="bottom"/>
          </w:tcPr>
          <w:p w14:paraId="32EE754D" w14:textId="77777777" w:rsidR="00BA225C" w:rsidRPr="003F28D6" w:rsidRDefault="00BA225C" w:rsidP="00F412AD">
            <w:pPr>
              <w:pStyle w:val="acctfourfigures"/>
              <w:tabs>
                <w:tab w:val="clear" w:pos="765"/>
              </w:tabs>
              <w:spacing w:line="240" w:lineRule="atLeast"/>
              <w:jc w:val="center"/>
              <w:rPr>
                <w:rFonts w:cs="Times New Roman"/>
                <w:szCs w:val="22"/>
              </w:rPr>
            </w:pPr>
          </w:p>
        </w:tc>
      </w:tr>
      <w:tr w:rsidR="00BA225C" w:rsidRPr="003F28D6" w14:paraId="5D283C1D" w14:textId="77777777" w:rsidTr="00F412AD">
        <w:trPr>
          <w:cantSplit/>
        </w:trPr>
        <w:tc>
          <w:tcPr>
            <w:tcW w:w="4150" w:type="dxa"/>
            <w:gridSpan w:val="2"/>
          </w:tcPr>
          <w:p w14:paraId="66DECB06" w14:textId="77777777" w:rsidR="00BA225C" w:rsidRPr="003F28D6" w:rsidRDefault="00BA225C" w:rsidP="00F412AD">
            <w:pPr>
              <w:spacing w:line="240" w:lineRule="atLeast"/>
              <w:rPr>
                <w:rFonts w:cs="Times New Roman"/>
                <w:szCs w:val="22"/>
              </w:rPr>
            </w:pPr>
            <w:r w:rsidRPr="003F28D6">
              <w:rPr>
                <w:rFonts w:cs="Times New Roman"/>
                <w:szCs w:val="22"/>
              </w:rPr>
              <w:t>Subsidiaries</w:t>
            </w:r>
          </w:p>
        </w:tc>
        <w:tc>
          <w:tcPr>
            <w:tcW w:w="1259" w:type="dxa"/>
          </w:tcPr>
          <w:p w14:paraId="0C1F9EF1" w14:textId="77777777" w:rsidR="00BA225C" w:rsidRPr="003F28D6" w:rsidRDefault="00BA225C" w:rsidP="00F412AD">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14:paraId="342148DC"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tcPr>
          <w:p w14:paraId="7BF4FA6F" w14:textId="77777777" w:rsidR="00BA225C" w:rsidRPr="003F28D6" w:rsidRDefault="00BA225C" w:rsidP="00F412AD">
            <w:pPr>
              <w:pStyle w:val="acctfourfigures"/>
              <w:tabs>
                <w:tab w:val="clear" w:pos="765"/>
                <w:tab w:val="decimal" w:pos="675"/>
              </w:tabs>
              <w:spacing w:line="240" w:lineRule="atLeast"/>
              <w:rPr>
                <w:rFonts w:cs="Times New Roman"/>
                <w:szCs w:val="22"/>
              </w:rPr>
            </w:pPr>
            <w:r w:rsidRPr="00B83ED5">
              <w:t>-</w:t>
            </w:r>
          </w:p>
        </w:tc>
        <w:tc>
          <w:tcPr>
            <w:tcW w:w="180" w:type="dxa"/>
          </w:tcPr>
          <w:p w14:paraId="00385E5A"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tcPr>
          <w:p w14:paraId="0D885713" w14:textId="77777777" w:rsidR="00BA225C" w:rsidRPr="003F28D6" w:rsidRDefault="00BA225C" w:rsidP="00F412AD">
            <w:pPr>
              <w:pStyle w:val="acctfourfigures"/>
              <w:tabs>
                <w:tab w:val="clear" w:pos="765"/>
                <w:tab w:val="decimal" w:pos="559"/>
              </w:tabs>
              <w:spacing w:line="240" w:lineRule="atLeast"/>
              <w:jc w:val="right"/>
              <w:rPr>
                <w:rFonts w:cs="Times New Roman"/>
                <w:szCs w:val="22"/>
              </w:rPr>
            </w:pPr>
            <w:r>
              <w:rPr>
                <w:rFonts w:cs="Times New Roman"/>
                <w:szCs w:val="22"/>
              </w:rPr>
              <w:t>282</w:t>
            </w:r>
          </w:p>
        </w:tc>
        <w:tc>
          <w:tcPr>
            <w:tcW w:w="180" w:type="dxa"/>
          </w:tcPr>
          <w:p w14:paraId="4281261B"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081" w:type="dxa"/>
          </w:tcPr>
          <w:p w14:paraId="6F9FB679" w14:textId="77777777" w:rsidR="00BA225C" w:rsidRPr="003F28D6" w:rsidRDefault="00BA225C" w:rsidP="00F412AD">
            <w:pPr>
              <w:pStyle w:val="acctfourfigures"/>
              <w:tabs>
                <w:tab w:val="clear" w:pos="765"/>
              </w:tabs>
              <w:spacing w:line="240" w:lineRule="atLeast"/>
              <w:jc w:val="right"/>
              <w:rPr>
                <w:rFonts w:cs="Times New Roman"/>
                <w:szCs w:val="22"/>
              </w:rPr>
            </w:pPr>
            <w:r>
              <w:t>81</w:t>
            </w:r>
          </w:p>
        </w:tc>
      </w:tr>
      <w:tr w:rsidR="00BA225C" w:rsidRPr="003F28D6" w14:paraId="0BF37EEB" w14:textId="77777777" w:rsidTr="00F412AD">
        <w:trPr>
          <w:cantSplit/>
        </w:trPr>
        <w:tc>
          <w:tcPr>
            <w:tcW w:w="4150" w:type="dxa"/>
            <w:gridSpan w:val="2"/>
          </w:tcPr>
          <w:p w14:paraId="6B96FD9F" w14:textId="77777777" w:rsidR="00BA225C" w:rsidRPr="003F28D6" w:rsidRDefault="00BA225C" w:rsidP="00F412AD">
            <w:pPr>
              <w:spacing w:line="240" w:lineRule="atLeast"/>
              <w:rPr>
                <w:rFonts w:cs="Times New Roman"/>
                <w:szCs w:val="22"/>
              </w:rPr>
            </w:pPr>
            <w:r w:rsidRPr="006D69C3">
              <w:rPr>
                <w:rFonts w:cs="Times New Roman"/>
                <w:szCs w:val="22"/>
              </w:rPr>
              <w:t>Associate</w:t>
            </w:r>
          </w:p>
        </w:tc>
        <w:tc>
          <w:tcPr>
            <w:tcW w:w="1259" w:type="dxa"/>
          </w:tcPr>
          <w:p w14:paraId="1A8CBBD8" w14:textId="77777777" w:rsidR="00BA225C" w:rsidRDefault="00BA225C" w:rsidP="00F412AD">
            <w:pPr>
              <w:pStyle w:val="acctfourfigures"/>
              <w:tabs>
                <w:tab w:val="clear" w:pos="765"/>
              </w:tabs>
              <w:spacing w:line="240" w:lineRule="atLeast"/>
              <w:ind w:left="822" w:right="-980" w:firstLine="63"/>
              <w:rPr>
                <w:rFonts w:cs="Times New Roman"/>
                <w:szCs w:val="22"/>
              </w:rPr>
            </w:pPr>
            <w:r>
              <w:rPr>
                <w:rFonts w:cs="Times New Roman"/>
                <w:szCs w:val="22"/>
              </w:rPr>
              <w:t>11</w:t>
            </w:r>
          </w:p>
        </w:tc>
        <w:tc>
          <w:tcPr>
            <w:tcW w:w="180" w:type="dxa"/>
          </w:tcPr>
          <w:p w14:paraId="240F0358"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tcPr>
          <w:p w14:paraId="6F001172" w14:textId="77777777" w:rsidR="00BA225C" w:rsidRPr="00B83ED5" w:rsidRDefault="00BA225C" w:rsidP="00F412AD">
            <w:pPr>
              <w:pStyle w:val="acctfourfigures"/>
              <w:tabs>
                <w:tab w:val="clear" w:pos="765"/>
                <w:tab w:val="decimal" w:pos="1002"/>
              </w:tabs>
              <w:spacing w:line="240" w:lineRule="atLeast"/>
            </w:pPr>
            <w:r>
              <w:t>334</w:t>
            </w:r>
          </w:p>
        </w:tc>
        <w:tc>
          <w:tcPr>
            <w:tcW w:w="180" w:type="dxa"/>
          </w:tcPr>
          <w:p w14:paraId="70AA3161"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tcPr>
          <w:p w14:paraId="4C3556E4" w14:textId="77777777" w:rsidR="00BA225C" w:rsidRDefault="00BA225C" w:rsidP="00F412AD">
            <w:pPr>
              <w:pStyle w:val="acctfourfigures"/>
              <w:tabs>
                <w:tab w:val="clear" w:pos="765"/>
              </w:tabs>
              <w:spacing w:line="240" w:lineRule="atLeast"/>
              <w:ind w:left="-518" w:right="317"/>
              <w:jc w:val="right"/>
              <w:rPr>
                <w:rFonts w:cs="Times New Roman"/>
                <w:szCs w:val="22"/>
              </w:rPr>
            </w:pPr>
            <w:r>
              <w:rPr>
                <w:rFonts w:cs="Times New Roman"/>
                <w:szCs w:val="22"/>
              </w:rPr>
              <w:t>-</w:t>
            </w:r>
          </w:p>
        </w:tc>
        <w:tc>
          <w:tcPr>
            <w:tcW w:w="180" w:type="dxa"/>
          </w:tcPr>
          <w:p w14:paraId="35533E06"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081" w:type="dxa"/>
          </w:tcPr>
          <w:p w14:paraId="557F33CF" w14:textId="77777777" w:rsidR="00BA225C" w:rsidRDefault="00BA225C" w:rsidP="00F412AD">
            <w:pPr>
              <w:pStyle w:val="acctfourfigures"/>
              <w:tabs>
                <w:tab w:val="clear" w:pos="765"/>
              </w:tabs>
              <w:spacing w:line="240" w:lineRule="atLeast"/>
              <w:jc w:val="right"/>
            </w:pPr>
            <w:r>
              <w:t>5</w:t>
            </w:r>
          </w:p>
        </w:tc>
      </w:tr>
      <w:tr w:rsidR="00BA225C" w:rsidRPr="003F28D6" w14:paraId="1BCEAF4A" w14:textId="77777777" w:rsidTr="00F412AD">
        <w:trPr>
          <w:cantSplit/>
        </w:trPr>
        <w:tc>
          <w:tcPr>
            <w:tcW w:w="4150" w:type="dxa"/>
            <w:gridSpan w:val="2"/>
          </w:tcPr>
          <w:p w14:paraId="1758B45F" w14:textId="77777777" w:rsidR="00BA225C" w:rsidRPr="003F28D6" w:rsidRDefault="00BA225C" w:rsidP="00F412AD">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14:paraId="410C606D" w14:textId="77777777" w:rsidR="00BA225C" w:rsidRPr="00E84829" w:rsidRDefault="00BA225C" w:rsidP="00F412AD">
            <w:pPr>
              <w:pStyle w:val="acctfourfigures"/>
              <w:tabs>
                <w:tab w:val="clear" w:pos="765"/>
                <w:tab w:val="decimal" w:pos="1092"/>
              </w:tabs>
              <w:spacing w:line="240" w:lineRule="atLeast"/>
              <w:rPr>
                <w:rFonts w:cs="Times New Roman"/>
                <w:b/>
                <w:bCs/>
                <w:szCs w:val="22"/>
              </w:rPr>
            </w:pPr>
            <w:r>
              <w:rPr>
                <w:rFonts w:cs="Times New Roman"/>
                <w:b/>
                <w:bCs/>
                <w:szCs w:val="22"/>
              </w:rPr>
              <w:t>11</w:t>
            </w:r>
          </w:p>
        </w:tc>
        <w:tc>
          <w:tcPr>
            <w:tcW w:w="180" w:type="dxa"/>
          </w:tcPr>
          <w:p w14:paraId="12DC0D1E" w14:textId="77777777" w:rsidR="00BA225C" w:rsidRPr="00E84829" w:rsidRDefault="00BA225C" w:rsidP="00F412AD">
            <w:pPr>
              <w:pStyle w:val="acctfourfigures"/>
              <w:tabs>
                <w:tab w:val="clear" w:pos="765"/>
              </w:tabs>
              <w:spacing w:line="240" w:lineRule="atLeast"/>
              <w:jc w:val="center"/>
              <w:rPr>
                <w:rFonts w:cs="Times New Roman"/>
                <w:b/>
                <w:bCs/>
                <w:szCs w:val="22"/>
              </w:rPr>
            </w:pPr>
          </w:p>
        </w:tc>
        <w:tc>
          <w:tcPr>
            <w:tcW w:w="1161" w:type="dxa"/>
            <w:tcBorders>
              <w:top w:val="single" w:sz="4" w:space="0" w:color="auto"/>
              <w:bottom w:val="double" w:sz="4" w:space="0" w:color="auto"/>
            </w:tcBorders>
          </w:tcPr>
          <w:p w14:paraId="1EEFF15F" w14:textId="77777777" w:rsidR="00BA225C" w:rsidRPr="00E84829" w:rsidRDefault="00BA225C" w:rsidP="00F412AD">
            <w:pPr>
              <w:pStyle w:val="acctfourfigures"/>
              <w:tabs>
                <w:tab w:val="clear" w:pos="765"/>
                <w:tab w:val="decimal" w:pos="1002"/>
              </w:tabs>
              <w:spacing w:line="240" w:lineRule="atLeast"/>
              <w:rPr>
                <w:rFonts w:cs="Times New Roman"/>
                <w:b/>
                <w:bCs/>
                <w:szCs w:val="22"/>
              </w:rPr>
            </w:pPr>
            <w:r>
              <w:rPr>
                <w:b/>
                <w:bCs/>
              </w:rPr>
              <w:t>334</w:t>
            </w:r>
          </w:p>
        </w:tc>
        <w:tc>
          <w:tcPr>
            <w:tcW w:w="180" w:type="dxa"/>
          </w:tcPr>
          <w:p w14:paraId="760B8933" w14:textId="77777777" w:rsidR="00BA225C" w:rsidRPr="00E25171" w:rsidRDefault="00BA225C" w:rsidP="00F412AD">
            <w:pPr>
              <w:pStyle w:val="NormalIndent"/>
              <w:jc w:val="right"/>
              <w:rPr>
                <w:rFonts w:ascii="Times New Roman" w:hAnsi="Times New Roman"/>
                <w:b/>
                <w:bCs/>
                <w:sz w:val="22"/>
                <w:szCs w:val="20"/>
                <w:lang w:val="en-GB" w:bidi="ar-SA"/>
              </w:rPr>
            </w:pPr>
          </w:p>
        </w:tc>
        <w:tc>
          <w:tcPr>
            <w:tcW w:w="1174" w:type="dxa"/>
            <w:tcBorders>
              <w:top w:val="single" w:sz="4" w:space="0" w:color="auto"/>
              <w:bottom w:val="double" w:sz="4" w:space="0" w:color="auto"/>
            </w:tcBorders>
          </w:tcPr>
          <w:p w14:paraId="339B5281" w14:textId="77777777" w:rsidR="00BA225C" w:rsidRPr="00C55637" w:rsidRDefault="00BA225C" w:rsidP="00F412AD">
            <w:pPr>
              <w:pStyle w:val="acctfourfigures"/>
              <w:tabs>
                <w:tab w:val="clear" w:pos="765"/>
              </w:tabs>
              <w:spacing w:line="240" w:lineRule="atLeast"/>
              <w:jc w:val="right"/>
              <w:rPr>
                <w:b/>
                <w:bCs/>
              </w:rPr>
            </w:pPr>
            <w:r>
              <w:rPr>
                <w:rFonts w:cs="Times New Roman"/>
                <w:b/>
                <w:bCs/>
                <w:szCs w:val="22"/>
              </w:rPr>
              <w:t>282</w:t>
            </w:r>
          </w:p>
        </w:tc>
        <w:tc>
          <w:tcPr>
            <w:tcW w:w="180" w:type="dxa"/>
          </w:tcPr>
          <w:p w14:paraId="68B8E4C5" w14:textId="77777777" w:rsidR="00BA225C" w:rsidRPr="00E25171" w:rsidRDefault="00BA225C" w:rsidP="00F412AD">
            <w:pPr>
              <w:pStyle w:val="acctfourfigures"/>
              <w:tabs>
                <w:tab w:val="clear" w:pos="765"/>
              </w:tabs>
              <w:spacing w:line="240" w:lineRule="atLeast"/>
              <w:jc w:val="right"/>
              <w:rPr>
                <w:b/>
                <w:bCs/>
              </w:rPr>
            </w:pPr>
          </w:p>
        </w:tc>
        <w:tc>
          <w:tcPr>
            <w:tcW w:w="1081" w:type="dxa"/>
            <w:tcBorders>
              <w:top w:val="single" w:sz="4" w:space="0" w:color="auto"/>
              <w:bottom w:val="double" w:sz="4" w:space="0" w:color="auto"/>
            </w:tcBorders>
          </w:tcPr>
          <w:p w14:paraId="182D4577" w14:textId="77777777" w:rsidR="00BA225C" w:rsidRPr="00C55637" w:rsidRDefault="00BA225C" w:rsidP="00F412AD">
            <w:pPr>
              <w:pStyle w:val="acctfourfigures"/>
              <w:tabs>
                <w:tab w:val="clear" w:pos="765"/>
              </w:tabs>
              <w:spacing w:line="240" w:lineRule="atLeast"/>
              <w:jc w:val="right"/>
              <w:rPr>
                <w:rFonts w:cs="Times New Roman"/>
                <w:b/>
                <w:bCs/>
                <w:szCs w:val="22"/>
              </w:rPr>
            </w:pPr>
            <w:r>
              <w:rPr>
                <w:b/>
                <w:bCs/>
              </w:rPr>
              <w:t>86</w:t>
            </w:r>
          </w:p>
        </w:tc>
      </w:tr>
      <w:tr w:rsidR="00BA225C" w:rsidRPr="003F28D6" w14:paraId="359272A0" w14:textId="77777777" w:rsidTr="00F412AD">
        <w:trPr>
          <w:cantSplit/>
        </w:trPr>
        <w:tc>
          <w:tcPr>
            <w:tcW w:w="4150" w:type="dxa"/>
            <w:gridSpan w:val="2"/>
            <w:shd w:val="clear" w:color="auto" w:fill="FFFFFF"/>
          </w:tcPr>
          <w:p w14:paraId="6327612E" w14:textId="77777777" w:rsidR="00BA225C" w:rsidRPr="003F28D6" w:rsidRDefault="00BA225C" w:rsidP="00F412AD">
            <w:pPr>
              <w:spacing w:line="240" w:lineRule="atLeast"/>
              <w:rPr>
                <w:rFonts w:cs="Times New Roman"/>
                <w:b/>
                <w:bCs/>
                <w:i/>
                <w:iCs/>
                <w:szCs w:val="22"/>
              </w:rPr>
            </w:pPr>
          </w:p>
        </w:tc>
        <w:tc>
          <w:tcPr>
            <w:tcW w:w="2600" w:type="dxa"/>
            <w:gridSpan w:val="3"/>
          </w:tcPr>
          <w:p w14:paraId="78C7FD7F" w14:textId="77777777" w:rsidR="00BA225C" w:rsidRPr="003F28D6" w:rsidRDefault="00BA225C" w:rsidP="00F412AD">
            <w:pPr>
              <w:pStyle w:val="acctmergecolhdg"/>
              <w:spacing w:line="240" w:lineRule="atLeast"/>
              <w:rPr>
                <w:rFonts w:cs="Times New Roman"/>
                <w:szCs w:val="22"/>
              </w:rPr>
            </w:pPr>
          </w:p>
        </w:tc>
        <w:tc>
          <w:tcPr>
            <w:tcW w:w="180" w:type="dxa"/>
          </w:tcPr>
          <w:p w14:paraId="2B54DE89" w14:textId="77777777" w:rsidR="00BA225C" w:rsidRPr="003F28D6" w:rsidRDefault="00BA225C" w:rsidP="00F412AD">
            <w:pPr>
              <w:pStyle w:val="acctmergecolhdg"/>
              <w:spacing w:line="240" w:lineRule="atLeast"/>
              <w:rPr>
                <w:rFonts w:cs="Times New Roman"/>
                <w:szCs w:val="22"/>
              </w:rPr>
            </w:pPr>
          </w:p>
        </w:tc>
        <w:tc>
          <w:tcPr>
            <w:tcW w:w="2435" w:type="dxa"/>
            <w:gridSpan w:val="3"/>
          </w:tcPr>
          <w:p w14:paraId="71E9E8BC" w14:textId="77777777" w:rsidR="00BA225C" w:rsidRPr="003F28D6" w:rsidRDefault="00BA225C" w:rsidP="00F412AD">
            <w:pPr>
              <w:pStyle w:val="acctmergecolhdg"/>
              <w:spacing w:line="240" w:lineRule="atLeast"/>
              <w:rPr>
                <w:rFonts w:cs="Times New Roman"/>
                <w:szCs w:val="22"/>
              </w:rPr>
            </w:pPr>
          </w:p>
        </w:tc>
      </w:tr>
      <w:tr w:rsidR="00BA225C" w:rsidRPr="00B37F12" w14:paraId="5CA680D0" w14:textId="77777777" w:rsidTr="00F412AD">
        <w:tblPrEx>
          <w:tblCellMar>
            <w:left w:w="108" w:type="dxa"/>
            <w:right w:w="108" w:type="dxa"/>
          </w:tblCellMar>
        </w:tblPrEx>
        <w:trPr>
          <w:gridBefore w:val="1"/>
          <w:wBefore w:w="12" w:type="dxa"/>
        </w:trPr>
        <w:tc>
          <w:tcPr>
            <w:tcW w:w="4138" w:type="dxa"/>
          </w:tcPr>
          <w:p w14:paraId="4E44478E" w14:textId="77777777" w:rsidR="00BA225C" w:rsidRPr="00812DDA" w:rsidRDefault="00BA225C" w:rsidP="00F412AD">
            <w:pPr>
              <w:pStyle w:val="BodyText"/>
              <w:spacing w:after="0"/>
              <w:ind w:right="-138"/>
              <w:jc w:val="both"/>
              <w:rPr>
                <w:b/>
                <w:bCs/>
                <w:szCs w:val="22"/>
              </w:rPr>
            </w:pPr>
            <w:r w:rsidRPr="004279A0">
              <w:rPr>
                <w:rFonts w:cs="Times New Roman"/>
                <w:b/>
                <w:bCs/>
                <w:i/>
                <w:iCs/>
                <w:szCs w:val="22"/>
              </w:rPr>
              <w:t>Lease liabilities</w:t>
            </w:r>
          </w:p>
        </w:tc>
        <w:tc>
          <w:tcPr>
            <w:tcW w:w="5215" w:type="dxa"/>
            <w:gridSpan w:val="7"/>
          </w:tcPr>
          <w:p w14:paraId="2C79EDDA" w14:textId="77777777" w:rsidR="00BA225C" w:rsidRPr="00812DDA" w:rsidRDefault="00BA225C" w:rsidP="00F412AD">
            <w:pPr>
              <w:pStyle w:val="BodyText"/>
              <w:spacing w:after="0"/>
              <w:ind w:left="-108" w:right="-110"/>
              <w:jc w:val="center"/>
              <w:rPr>
                <w:i/>
                <w:iCs/>
                <w:szCs w:val="22"/>
              </w:rPr>
            </w:pPr>
          </w:p>
        </w:tc>
      </w:tr>
      <w:tr w:rsidR="00BA225C" w:rsidRPr="003F28D6" w14:paraId="12EEC48E" w14:textId="77777777" w:rsidTr="00F412AD">
        <w:trPr>
          <w:cantSplit/>
        </w:trPr>
        <w:tc>
          <w:tcPr>
            <w:tcW w:w="4150" w:type="dxa"/>
            <w:gridSpan w:val="2"/>
          </w:tcPr>
          <w:p w14:paraId="7AA88360" w14:textId="77777777" w:rsidR="00BA225C" w:rsidRPr="003F28D6" w:rsidRDefault="00BA225C" w:rsidP="00F412AD">
            <w:pPr>
              <w:spacing w:line="240" w:lineRule="atLeast"/>
              <w:rPr>
                <w:rFonts w:cs="Times New Roman"/>
                <w:szCs w:val="22"/>
              </w:rPr>
            </w:pPr>
            <w:r w:rsidRPr="003F28D6">
              <w:rPr>
                <w:rFonts w:cs="Times New Roman"/>
                <w:szCs w:val="22"/>
              </w:rPr>
              <w:t>Subsidiar</w:t>
            </w:r>
            <w:r>
              <w:rPr>
                <w:rFonts w:cs="Times New Roman"/>
                <w:szCs w:val="22"/>
              </w:rPr>
              <w:t>y</w:t>
            </w:r>
          </w:p>
        </w:tc>
        <w:tc>
          <w:tcPr>
            <w:tcW w:w="1259" w:type="dxa"/>
          </w:tcPr>
          <w:p w14:paraId="2DC4F595" w14:textId="77777777" w:rsidR="00BA225C" w:rsidRPr="003F28D6" w:rsidRDefault="00BA225C" w:rsidP="00F412AD">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14:paraId="780E2AC5" w14:textId="77777777" w:rsidR="00BA225C" w:rsidRPr="003F28D6" w:rsidRDefault="00BA225C" w:rsidP="00F412AD">
            <w:pPr>
              <w:pStyle w:val="acctfourfigures"/>
              <w:tabs>
                <w:tab w:val="clear" w:pos="765"/>
              </w:tabs>
              <w:spacing w:line="240" w:lineRule="atLeast"/>
              <w:jc w:val="center"/>
              <w:rPr>
                <w:rFonts w:cs="Times New Roman"/>
                <w:szCs w:val="22"/>
              </w:rPr>
            </w:pPr>
          </w:p>
        </w:tc>
        <w:tc>
          <w:tcPr>
            <w:tcW w:w="1161" w:type="dxa"/>
          </w:tcPr>
          <w:p w14:paraId="528BB902" w14:textId="77777777" w:rsidR="00BA225C" w:rsidRPr="003F28D6" w:rsidRDefault="00BA225C" w:rsidP="00F412AD">
            <w:pPr>
              <w:pStyle w:val="acctfourfigures"/>
              <w:tabs>
                <w:tab w:val="clear" w:pos="765"/>
                <w:tab w:val="decimal" w:pos="675"/>
              </w:tabs>
              <w:spacing w:line="240" w:lineRule="atLeast"/>
              <w:rPr>
                <w:rFonts w:cs="Times New Roman"/>
                <w:szCs w:val="22"/>
              </w:rPr>
            </w:pPr>
            <w:r w:rsidRPr="00B83ED5">
              <w:t>-</w:t>
            </w:r>
          </w:p>
        </w:tc>
        <w:tc>
          <w:tcPr>
            <w:tcW w:w="180" w:type="dxa"/>
          </w:tcPr>
          <w:p w14:paraId="55455BDD" w14:textId="77777777" w:rsidR="00BA225C" w:rsidRPr="003F28D6" w:rsidRDefault="00BA225C" w:rsidP="00F412AD">
            <w:pPr>
              <w:pStyle w:val="NormalIndent"/>
              <w:jc w:val="center"/>
              <w:rPr>
                <w:rFonts w:ascii="Times New Roman" w:hAnsi="Times New Roman" w:cs="Times New Roman"/>
                <w:bCs/>
                <w:sz w:val="22"/>
                <w:szCs w:val="22"/>
              </w:rPr>
            </w:pPr>
          </w:p>
        </w:tc>
        <w:tc>
          <w:tcPr>
            <w:tcW w:w="1174" w:type="dxa"/>
          </w:tcPr>
          <w:p w14:paraId="60E21AD4" w14:textId="77777777" w:rsidR="00BA225C" w:rsidRPr="003F28D6" w:rsidRDefault="00BA225C" w:rsidP="00F412AD">
            <w:pPr>
              <w:pStyle w:val="acctfourfigures"/>
              <w:tabs>
                <w:tab w:val="clear" w:pos="765"/>
              </w:tabs>
              <w:spacing w:line="240" w:lineRule="atLeast"/>
              <w:jc w:val="right"/>
              <w:rPr>
                <w:rFonts w:cs="Times New Roman"/>
                <w:szCs w:val="22"/>
              </w:rPr>
            </w:pPr>
            <w:r>
              <w:rPr>
                <w:rFonts w:cs="Times New Roman"/>
                <w:szCs w:val="22"/>
              </w:rPr>
              <w:t>6,304</w:t>
            </w:r>
          </w:p>
        </w:tc>
        <w:tc>
          <w:tcPr>
            <w:tcW w:w="180" w:type="dxa"/>
          </w:tcPr>
          <w:p w14:paraId="5D2C2648"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081" w:type="dxa"/>
          </w:tcPr>
          <w:p w14:paraId="01C58E3F" w14:textId="77777777" w:rsidR="00BA225C" w:rsidRPr="001231B8" w:rsidRDefault="00BA225C" w:rsidP="00F412AD">
            <w:pPr>
              <w:pStyle w:val="acctfourfigures"/>
              <w:tabs>
                <w:tab w:val="clear" w:pos="765"/>
                <w:tab w:val="decimal" w:pos="920"/>
              </w:tabs>
              <w:spacing w:line="240" w:lineRule="atLeast"/>
              <w:rPr>
                <w:rFonts w:cs="Times New Roman"/>
                <w:szCs w:val="22"/>
              </w:rPr>
            </w:pPr>
            <w:r>
              <w:rPr>
                <w:rFonts w:cs="Times New Roman"/>
                <w:szCs w:val="22"/>
              </w:rPr>
              <w:t>7,290</w:t>
            </w:r>
          </w:p>
        </w:tc>
      </w:tr>
      <w:tr w:rsidR="00BA225C" w:rsidRPr="00A03C56" w14:paraId="45E83ADF" w14:textId="77777777" w:rsidTr="00F412AD">
        <w:trPr>
          <w:cantSplit/>
        </w:trPr>
        <w:tc>
          <w:tcPr>
            <w:tcW w:w="4150" w:type="dxa"/>
            <w:gridSpan w:val="2"/>
          </w:tcPr>
          <w:p w14:paraId="6CF741DE" w14:textId="77777777" w:rsidR="00BA225C" w:rsidRPr="003F28D6" w:rsidRDefault="00BA225C" w:rsidP="00F412AD">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14:paraId="64A6E106" w14:textId="77777777" w:rsidR="00BA225C" w:rsidRPr="00F3194E" w:rsidRDefault="00BA225C" w:rsidP="00F412AD">
            <w:pPr>
              <w:pStyle w:val="acctfourfigures"/>
              <w:tabs>
                <w:tab w:val="clear" w:pos="765"/>
                <w:tab w:val="decimal" w:pos="767"/>
              </w:tabs>
              <w:spacing w:line="240" w:lineRule="atLeast"/>
              <w:rPr>
                <w:rFonts w:cs="Times New Roman"/>
                <w:b/>
                <w:bCs/>
                <w:szCs w:val="22"/>
              </w:rPr>
            </w:pPr>
            <w:r w:rsidRPr="00F3194E">
              <w:rPr>
                <w:rFonts w:cs="Times New Roman"/>
                <w:b/>
                <w:bCs/>
                <w:szCs w:val="22"/>
              </w:rPr>
              <w:t>-</w:t>
            </w:r>
          </w:p>
        </w:tc>
        <w:tc>
          <w:tcPr>
            <w:tcW w:w="180" w:type="dxa"/>
          </w:tcPr>
          <w:p w14:paraId="71139B49" w14:textId="77777777" w:rsidR="00BA225C" w:rsidRPr="003F28D6" w:rsidRDefault="00BA225C" w:rsidP="00F412AD">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14:paraId="1839463E" w14:textId="77777777" w:rsidR="00BA225C" w:rsidRPr="00F3194E" w:rsidRDefault="00BA225C" w:rsidP="00F412AD">
            <w:pPr>
              <w:pStyle w:val="acctfourfigures"/>
              <w:tabs>
                <w:tab w:val="clear" w:pos="765"/>
                <w:tab w:val="decimal" w:pos="675"/>
              </w:tabs>
              <w:spacing w:line="240" w:lineRule="atLeast"/>
              <w:rPr>
                <w:rFonts w:cs="Times New Roman"/>
                <w:b/>
                <w:bCs/>
                <w:szCs w:val="22"/>
              </w:rPr>
            </w:pPr>
            <w:r w:rsidRPr="00F3194E">
              <w:rPr>
                <w:b/>
                <w:bCs/>
              </w:rPr>
              <w:t>-</w:t>
            </w:r>
          </w:p>
        </w:tc>
        <w:tc>
          <w:tcPr>
            <w:tcW w:w="180" w:type="dxa"/>
          </w:tcPr>
          <w:p w14:paraId="684882C6" w14:textId="77777777" w:rsidR="00BA225C" w:rsidRPr="003F28D6" w:rsidRDefault="00BA225C" w:rsidP="00F412AD">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14:paraId="40CDE65B" w14:textId="77777777" w:rsidR="00BA225C" w:rsidRPr="00A03C56" w:rsidRDefault="00BA225C" w:rsidP="00F412AD">
            <w:pPr>
              <w:pStyle w:val="acctfourfigures"/>
              <w:tabs>
                <w:tab w:val="clear" w:pos="765"/>
              </w:tabs>
              <w:spacing w:line="240" w:lineRule="atLeast"/>
              <w:jc w:val="right"/>
              <w:rPr>
                <w:rFonts w:cs="Times New Roman"/>
                <w:b/>
                <w:bCs/>
                <w:szCs w:val="22"/>
              </w:rPr>
            </w:pPr>
            <w:r>
              <w:rPr>
                <w:rFonts w:cs="Times New Roman"/>
                <w:b/>
                <w:bCs/>
                <w:szCs w:val="22"/>
              </w:rPr>
              <w:t>6,304</w:t>
            </w:r>
          </w:p>
        </w:tc>
        <w:tc>
          <w:tcPr>
            <w:tcW w:w="180" w:type="dxa"/>
          </w:tcPr>
          <w:p w14:paraId="360B17A3" w14:textId="77777777" w:rsidR="00BA225C" w:rsidRPr="00A03C56" w:rsidRDefault="00BA225C" w:rsidP="00F412AD">
            <w:pPr>
              <w:pStyle w:val="acctfourfigures"/>
              <w:tabs>
                <w:tab w:val="clear" w:pos="765"/>
              </w:tabs>
              <w:spacing w:line="240" w:lineRule="atLeast"/>
              <w:jc w:val="right"/>
              <w:rPr>
                <w:rFonts w:cs="Times New Roman"/>
                <w:b/>
                <w:bCs/>
                <w:szCs w:val="22"/>
              </w:rPr>
            </w:pPr>
          </w:p>
        </w:tc>
        <w:tc>
          <w:tcPr>
            <w:tcW w:w="1081" w:type="dxa"/>
            <w:tcBorders>
              <w:top w:val="single" w:sz="4" w:space="0" w:color="auto"/>
              <w:bottom w:val="double" w:sz="4" w:space="0" w:color="auto"/>
            </w:tcBorders>
          </w:tcPr>
          <w:p w14:paraId="6296953D" w14:textId="77777777" w:rsidR="00BA225C" w:rsidRPr="003B53CB" w:rsidRDefault="00BA225C" w:rsidP="00F412AD">
            <w:pPr>
              <w:pStyle w:val="acctfourfigures"/>
              <w:tabs>
                <w:tab w:val="clear" w:pos="765"/>
                <w:tab w:val="decimal" w:pos="920"/>
              </w:tabs>
              <w:spacing w:line="240" w:lineRule="atLeast"/>
              <w:rPr>
                <w:rFonts w:cs="Times New Roman"/>
                <w:b/>
                <w:bCs/>
                <w:szCs w:val="22"/>
              </w:rPr>
            </w:pPr>
            <w:r>
              <w:rPr>
                <w:rFonts w:cs="Times New Roman"/>
                <w:b/>
                <w:bCs/>
                <w:szCs w:val="22"/>
              </w:rPr>
              <w:t>7,290</w:t>
            </w:r>
          </w:p>
        </w:tc>
      </w:tr>
    </w:tbl>
    <w:p w14:paraId="7927648F" w14:textId="3B79E39E" w:rsidR="00771573" w:rsidRDefault="00771573" w:rsidP="00BA225C">
      <w:pPr>
        <w:spacing w:line="240" w:lineRule="atLeast"/>
        <w:ind w:left="540"/>
        <w:jc w:val="thaiDistribute"/>
        <w:rPr>
          <w:rFonts w:cs="Times New Roman"/>
          <w:b/>
          <w:bCs/>
          <w:i/>
          <w:iCs/>
          <w:szCs w:val="22"/>
          <w:lang w:val="en-US"/>
        </w:rPr>
      </w:pPr>
    </w:p>
    <w:p w14:paraId="4E1E0881" w14:textId="77777777" w:rsidR="00771573" w:rsidRDefault="00771573">
      <w:pPr>
        <w:spacing w:line="240" w:lineRule="auto"/>
        <w:rPr>
          <w:rFonts w:cs="Times New Roman"/>
          <w:b/>
          <w:bCs/>
          <w:i/>
          <w:iCs/>
          <w:szCs w:val="22"/>
          <w:lang w:val="en-US"/>
        </w:rPr>
      </w:pPr>
      <w:r>
        <w:rPr>
          <w:rFonts w:cs="Times New Roman"/>
          <w:b/>
          <w:bCs/>
          <w:i/>
          <w:iCs/>
          <w:szCs w:val="22"/>
          <w:lang w:val="en-US"/>
        </w:rPr>
        <w:br w:type="page"/>
      </w:r>
    </w:p>
    <w:tbl>
      <w:tblPr>
        <w:tblW w:w="9365" w:type="dxa"/>
        <w:tblInd w:w="529" w:type="dxa"/>
        <w:tblLayout w:type="fixed"/>
        <w:tblLook w:val="0000" w:firstRow="0" w:lastRow="0" w:firstColumn="0" w:lastColumn="0" w:noHBand="0" w:noVBand="0"/>
      </w:tblPr>
      <w:tblGrid>
        <w:gridCol w:w="4144"/>
        <w:gridCol w:w="1272"/>
        <w:gridCol w:w="236"/>
        <w:gridCol w:w="1096"/>
        <w:gridCol w:w="236"/>
        <w:gridCol w:w="1119"/>
        <w:gridCol w:w="253"/>
        <w:gridCol w:w="1009"/>
      </w:tblGrid>
      <w:tr w:rsidR="00BA225C" w:rsidRPr="00812DDA" w14:paraId="7F6802CB" w14:textId="77777777" w:rsidTr="00F412AD">
        <w:tc>
          <w:tcPr>
            <w:tcW w:w="4144" w:type="dxa"/>
          </w:tcPr>
          <w:p w14:paraId="7749C333" w14:textId="77777777" w:rsidR="00BA225C" w:rsidRPr="00A61B27" w:rsidRDefault="00BA225C" w:rsidP="00F412AD">
            <w:pPr>
              <w:ind w:right="-138"/>
              <w:rPr>
                <w:b/>
                <w:bCs/>
                <w:szCs w:val="22"/>
                <w:cs/>
                <w:lang w:bidi="th-TH"/>
              </w:rPr>
            </w:pPr>
          </w:p>
        </w:tc>
        <w:tc>
          <w:tcPr>
            <w:tcW w:w="2604" w:type="dxa"/>
            <w:gridSpan w:val="3"/>
          </w:tcPr>
          <w:p w14:paraId="63D2621A" w14:textId="77777777" w:rsidR="00BA225C" w:rsidRPr="00812DDA" w:rsidRDefault="00BA225C" w:rsidP="00F412AD">
            <w:pPr>
              <w:pStyle w:val="BodyText"/>
              <w:spacing w:after="0"/>
              <w:ind w:left="-108" w:right="-110"/>
              <w:jc w:val="center"/>
              <w:rPr>
                <w:b/>
                <w:bCs/>
                <w:szCs w:val="22"/>
              </w:rPr>
            </w:pPr>
            <w:r w:rsidRPr="00812DDA">
              <w:rPr>
                <w:b/>
                <w:bCs/>
                <w:szCs w:val="22"/>
              </w:rPr>
              <w:t>Consolidated</w:t>
            </w:r>
          </w:p>
        </w:tc>
        <w:tc>
          <w:tcPr>
            <w:tcW w:w="236" w:type="dxa"/>
          </w:tcPr>
          <w:p w14:paraId="190A72EA" w14:textId="77777777" w:rsidR="00BA225C" w:rsidRPr="00812DDA" w:rsidRDefault="00BA225C" w:rsidP="00F412AD">
            <w:pPr>
              <w:pStyle w:val="BodyText"/>
              <w:spacing w:after="0"/>
              <w:ind w:left="-108" w:right="-110"/>
              <w:jc w:val="center"/>
              <w:rPr>
                <w:szCs w:val="22"/>
              </w:rPr>
            </w:pPr>
          </w:p>
        </w:tc>
        <w:tc>
          <w:tcPr>
            <w:tcW w:w="2381" w:type="dxa"/>
            <w:gridSpan w:val="3"/>
          </w:tcPr>
          <w:p w14:paraId="40E72AF6" w14:textId="77777777" w:rsidR="00BA225C" w:rsidRPr="00812DDA" w:rsidRDefault="00BA225C" w:rsidP="00F412AD">
            <w:pPr>
              <w:pStyle w:val="BodyText"/>
              <w:spacing w:after="0"/>
              <w:ind w:left="-108" w:right="-110"/>
              <w:jc w:val="center"/>
              <w:rPr>
                <w:b/>
                <w:bCs/>
                <w:szCs w:val="22"/>
              </w:rPr>
            </w:pPr>
            <w:r>
              <w:rPr>
                <w:b/>
                <w:bCs/>
                <w:szCs w:val="22"/>
              </w:rPr>
              <w:t>Separate</w:t>
            </w:r>
          </w:p>
        </w:tc>
      </w:tr>
      <w:tr w:rsidR="00BA225C" w:rsidRPr="00812DDA" w14:paraId="3C60AB80" w14:textId="77777777" w:rsidTr="00F412AD">
        <w:tc>
          <w:tcPr>
            <w:tcW w:w="4144" w:type="dxa"/>
          </w:tcPr>
          <w:p w14:paraId="5440275F" w14:textId="77777777" w:rsidR="00BA225C" w:rsidRPr="00B37F12" w:rsidRDefault="00BA225C" w:rsidP="00F412AD">
            <w:pPr>
              <w:ind w:right="-138"/>
              <w:rPr>
                <w:b/>
                <w:bCs/>
                <w:szCs w:val="22"/>
              </w:rPr>
            </w:pPr>
          </w:p>
        </w:tc>
        <w:tc>
          <w:tcPr>
            <w:tcW w:w="2604" w:type="dxa"/>
            <w:gridSpan w:val="3"/>
          </w:tcPr>
          <w:p w14:paraId="3C334AA4" w14:textId="77777777" w:rsidR="00BA225C" w:rsidRPr="00812DDA" w:rsidRDefault="00BA225C" w:rsidP="00F412AD">
            <w:pPr>
              <w:pStyle w:val="BodyText"/>
              <w:spacing w:after="0"/>
              <w:ind w:left="-108" w:right="-110"/>
              <w:jc w:val="center"/>
              <w:rPr>
                <w:b/>
                <w:bCs/>
                <w:szCs w:val="22"/>
              </w:rPr>
            </w:pPr>
            <w:r w:rsidRPr="00812DDA">
              <w:rPr>
                <w:b/>
                <w:bCs/>
                <w:szCs w:val="22"/>
              </w:rPr>
              <w:t>financial statements</w:t>
            </w:r>
          </w:p>
        </w:tc>
        <w:tc>
          <w:tcPr>
            <w:tcW w:w="236" w:type="dxa"/>
          </w:tcPr>
          <w:p w14:paraId="16C35B55" w14:textId="77777777" w:rsidR="00BA225C" w:rsidRPr="00812DDA" w:rsidRDefault="00BA225C" w:rsidP="00F412AD">
            <w:pPr>
              <w:pStyle w:val="BodyText"/>
              <w:spacing w:after="0"/>
              <w:ind w:left="-108" w:right="-110"/>
              <w:jc w:val="center"/>
              <w:rPr>
                <w:szCs w:val="22"/>
              </w:rPr>
            </w:pPr>
          </w:p>
        </w:tc>
        <w:tc>
          <w:tcPr>
            <w:tcW w:w="2381" w:type="dxa"/>
            <w:gridSpan w:val="3"/>
          </w:tcPr>
          <w:p w14:paraId="5F9398FB" w14:textId="77777777" w:rsidR="00BA225C" w:rsidRPr="00812DDA" w:rsidRDefault="00BA225C" w:rsidP="00F412AD">
            <w:pPr>
              <w:pStyle w:val="BodyText"/>
              <w:spacing w:after="0"/>
              <w:ind w:left="-108" w:right="-110"/>
              <w:jc w:val="center"/>
              <w:rPr>
                <w:b/>
                <w:bCs/>
                <w:szCs w:val="22"/>
              </w:rPr>
            </w:pPr>
            <w:r w:rsidRPr="00812DDA">
              <w:rPr>
                <w:b/>
                <w:bCs/>
                <w:szCs w:val="22"/>
              </w:rPr>
              <w:t>financial statements</w:t>
            </w:r>
          </w:p>
        </w:tc>
      </w:tr>
      <w:tr w:rsidR="00BA225C" w14:paraId="3D4832C3" w14:textId="77777777" w:rsidTr="00F412AD">
        <w:tc>
          <w:tcPr>
            <w:tcW w:w="4144" w:type="dxa"/>
          </w:tcPr>
          <w:p w14:paraId="63A030EE" w14:textId="77777777" w:rsidR="00BA225C" w:rsidRPr="00812DDA" w:rsidRDefault="00BA225C" w:rsidP="00F412AD">
            <w:pPr>
              <w:pStyle w:val="BodyText"/>
              <w:spacing w:after="0"/>
              <w:ind w:right="-138"/>
              <w:jc w:val="both"/>
              <w:rPr>
                <w:b/>
                <w:bCs/>
                <w:szCs w:val="22"/>
              </w:rPr>
            </w:pPr>
          </w:p>
        </w:tc>
        <w:tc>
          <w:tcPr>
            <w:tcW w:w="1272" w:type="dxa"/>
          </w:tcPr>
          <w:p w14:paraId="1381F5BA" w14:textId="77777777" w:rsidR="00BA225C" w:rsidRDefault="00BA225C" w:rsidP="00F412AD">
            <w:pPr>
              <w:pStyle w:val="BodyText"/>
              <w:spacing w:after="0"/>
              <w:ind w:left="-108" w:right="-107"/>
              <w:jc w:val="center"/>
              <w:rPr>
                <w:rFonts w:cstheme="minorBidi"/>
                <w:szCs w:val="22"/>
              </w:rPr>
            </w:pPr>
            <w:r>
              <w:rPr>
                <w:rFonts w:cstheme="minorBidi"/>
                <w:szCs w:val="22"/>
              </w:rPr>
              <w:t>31</w:t>
            </w:r>
          </w:p>
          <w:p w14:paraId="7BBC9D2F" w14:textId="77777777" w:rsidR="00BA225C" w:rsidRPr="00126CB0" w:rsidRDefault="00BA225C" w:rsidP="00F412AD">
            <w:pPr>
              <w:pStyle w:val="BodyText"/>
              <w:spacing w:after="0"/>
              <w:ind w:left="-108" w:right="-107"/>
              <w:jc w:val="center"/>
              <w:rPr>
                <w:rFonts w:cstheme="minorBidi"/>
                <w:szCs w:val="22"/>
              </w:rPr>
            </w:pPr>
            <w:r>
              <w:rPr>
                <w:rFonts w:cstheme="minorBidi"/>
                <w:szCs w:val="22"/>
              </w:rPr>
              <w:t>March</w:t>
            </w:r>
          </w:p>
        </w:tc>
        <w:tc>
          <w:tcPr>
            <w:tcW w:w="236" w:type="dxa"/>
          </w:tcPr>
          <w:p w14:paraId="0DE71242" w14:textId="77777777" w:rsidR="00BA225C" w:rsidRPr="00812DDA" w:rsidRDefault="00BA225C" w:rsidP="00F412AD">
            <w:pPr>
              <w:pStyle w:val="BodyText"/>
              <w:spacing w:after="0"/>
              <w:ind w:left="-108" w:right="-107"/>
              <w:jc w:val="center"/>
              <w:rPr>
                <w:szCs w:val="22"/>
              </w:rPr>
            </w:pPr>
          </w:p>
        </w:tc>
        <w:tc>
          <w:tcPr>
            <w:tcW w:w="1096" w:type="dxa"/>
          </w:tcPr>
          <w:p w14:paraId="74B41CF4" w14:textId="77777777" w:rsidR="00BA225C" w:rsidRDefault="00BA225C" w:rsidP="00F412AD">
            <w:pPr>
              <w:pStyle w:val="BodyText"/>
              <w:spacing w:after="0"/>
              <w:ind w:left="-108" w:right="-107"/>
              <w:jc w:val="center"/>
              <w:rPr>
                <w:szCs w:val="22"/>
              </w:rPr>
            </w:pPr>
            <w:r>
              <w:rPr>
                <w:szCs w:val="22"/>
              </w:rPr>
              <w:t>31</w:t>
            </w:r>
          </w:p>
          <w:p w14:paraId="3CC7B893" w14:textId="77777777" w:rsidR="00BA225C" w:rsidRDefault="00BA225C" w:rsidP="00F412AD">
            <w:pPr>
              <w:pStyle w:val="BodyText"/>
              <w:spacing w:after="0"/>
              <w:ind w:left="-108" w:right="-107"/>
              <w:jc w:val="center"/>
              <w:rPr>
                <w:szCs w:val="22"/>
              </w:rPr>
            </w:pPr>
            <w:r>
              <w:rPr>
                <w:szCs w:val="22"/>
              </w:rPr>
              <w:t>December</w:t>
            </w:r>
          </w:p>
        </w:tc>
        <w:tc>
          <w:tcPr>
            <w:tcW w:w="236" w:type="dxa"/>
          </w:tcPr>
          <w:p w14:paraId="5500A3A9" w14:textId="77777777" w:rsidR="00BA225C" w:rsidRPr="00812DDA" w:rsidRDefault="00BA225C" w:rsidP="00F412AD">
            <w:pPr>
              <w:pStyle w:val="BodyText"/>
              <w:spacing w:after="0"/>
              <w:ind w:left="-108" w:right="-107"/>
              <w:jc w:val="center"/>
              <w:rPr>
                <w:szCs w:val="22"/>
              </w:rPr>
            </w:pPr>
          </w:p>
        </w:tc>
        <w:tc>
          <w:tcPr>
            <w:tcW w:w="1119" w:type="dxa"/>
          </w:tcPr>
          <w:p w14:paraId="14937672" w14:textId="77777777" w:rsidR="00BA225C" w:rsidRDefault="00BA225C" w:rsidP="00F412AD">
            <w:pPr>
              <w:pStyle w:val="BodyText"/>
              <w:spacing w:after="0"/>
              <w:ind w:left="-108" w:right="-107"/>
              <w:jc w:val="center"/>
              <w:rPr>
                <w:rFonts w:cstheme="minorBidi"/>
                <w:szCs w:val="22"/>
              </w:rPr>
            </w:pPr>
            <w:r>
              <w:rPr>
                <w:rFonts w:cstheme="minorBidi"/>
                <w:szCs w:val="22"/>
              </w:rPr>
              <w:t>31</w:t>
            </w:r>
          </w:p>
          <w:p w14:paraId="7833A40A" w14:textId="77777777" w:rsidR="00BA225C" w:rsidRPr="00126CB0" w:rsidRDefault="00BA225C" w:rsidP="00F412AD">
            <w:pPr>
              <w:pStyle w:val="BodyText"/>
              <w:spacing w:after="0"/>
              <w:ind w:left="-108" w:right="-107"/>
              <w:jc w:val="center"/>
              <w:rPr>
                <w:rFonts w:cstheme="minorBidi"/>
                <w:szCs w:val="22"/>
              </w:rPr>
            </w:pPr>
            <w:r>
              <w:rPr>
                <w:rFonts w:cstheme="minorBidi"/>
                <w:szCs w:val="22"/>
              </w:rPr>
              <w:t>March</w:t>
            </w:r>
          </w:p>
        </w:tc>
        <w:tc>
          <w:tcPr>
            <w:tcW w:w="253" w:type="dxa"/>
          </w:tcPr>
          <w:p w14:paraId="70290F69" w14:textId="77777777" w:rsidR="00BA225C" w:rsidRPr="00812DDA" w:rsidRDefault="00BA225C" w:rsidP="00F412AD">
            <w:pPr>
              <w:pStyle w:val="BodyText"/>
              <w:spacing w:after="0"/>
              <w:ind w:left="-108" w:right="-107"/>
              <w:jc w:val="center"/>
              <w:rPr>
                <w:szCs w:val="22"/>
              </w:rPr>
            </w:pPr>
          </w:p>
        </w:tc>
        <w:tc>
          <w:tcPr>
            <w:tcW w:w="1009" w:type="dxa"/>
          </w:tcPr>
          <w:p w14:paraId="7241320B" w14:textId="77777777" w:rsidR="00BA225C" w:rsidRDefault="00BA225C" w:rsidP="00F412AD">
            <w:pPr>
              <w:pStyle w:val="BodyText"/>
              <w:spacing w:after="0"/>
              <w:ind w:left="-108" w:right="-107"/>
              <w:jc w:val="center"/>
              <w:rPr>
                <w:szCs w:val="22"/>
              </w:rPr>
            </w:pPr>
            <w:r>
              <w:rPr>
                <w:szCs w:val="22"/>
              </w:rPr>
              <w:t>31</w:t>
            </w:r>
          </w:p>
          <w:p w14:paraId="4A29B66C" w14:textId="77777777" w:rsidR="00BA225C" w:rsidRDefault="00BA225C" w:rsidP="00F412AD">
            <w:pPr>
              <w:pStyle w:val="BodyText"/>
              <w:spacing w:after="0"/>
              <w:ind w:left="-108" w:right="-107"/>
              <w:jc w:val="center"/>
              <w:rPr>
                <w:szCs w:val="22"/>
              </w:rPr>
            </w:pPr>
            <w:r>
              <w:rPr>
                <w:szCs w:val="22"/>
              </w:rPr>
              <w:t>December</w:t>
            </w:r>
          </w:p>
        </w:tc>
      </w:tr>
      <w:tr w:rsidR="00BA225C" w:rsidRPr="00812DDA" w14:paraId="7A5EC9A4" w14:textId="77777777" w:rsidTr="00F412AD">
        <w:tc>
          <w:tcPr>
            <w:tcW w:w="4144" w:type="dxa"/>
          </w:tcPr>
          <w:p w14:paraId="15D04167" w14:textId="77777777" w:rsidR="00BA225C" w:rsidRPr="00812DDA" w:rsidRDefault="00BA225C" w:rsidP="00F412AD">
            <w:pPr>
              <w:pStyle w:val="BodyText"/>
              <w:spacing w:after="0"/>
              <w:ind w:right="-138"/>
              <w:jc w:val="both"/>
              <w:rPr>
                <w:b/>
                <w:bCs/>
                <w:szCs w:val="22"/>
              </w:rPr>
            </w:pPr>
          </w:p>
        </w:tc>
        <w:tc>
          <w:tcPr>
            <w:tcW w:w="1272" w:type="dxa"/>
          </w:tcPr>
          <w:p w14:paraId="7169C8BC" w14:textId="77777777" w:rsidR="00BA225C" w:rsidRPr="00812DDA" w:rsidRDefault="00BA225C" w:rsidP="00F412AD">
            <w:pPr>
              <w:pStyle w:val="BodyText"/>
              <w:spacing w:after="0"/>
              <w:ind w:left="-108" w:right="-107"/>
              <w:jc w:val="center"/>
              <w:rPr>
                <w:szCs w:val="22"/>
              </w:rPr>
            </w:pPr>
            <w:r>
              <w:rPr>
                <w:szCs w:val="22"/>
              </w:rPr>
              <w:t>2021</w:t>
            </w:r>
          </w:p>
        </w:tc>
        <w:tc>
          <w:tcPr>
            <w:tcW w:w="236" w:type="dxa"/>
          </w:tcPr>
          <w:p w14:paraId="0246B69B" w14:textId="77777777" w:rsidR="00BA225C" w:rsidRPr="00812DDA" w:rsidRDefault="00BA225C" w:rsidP="00F412AD">
            <w:pPr>
              <w:pStyle w:val="BodyText"/>
              <w:spacing w:after="0"/>
              <w:ind w:left="-108" w:right="-107"/>
              <w:jc w:val="center"/>
              <w:rPr>
                <w:szCs w:val="22"/>
              </w:rPr>
            </w:pPr>
          </w:p>
        </w:tc>
        <w:tc>
          <w:tcPr>
            <w:tcW w:w="1096" w:type="dxa"/>
          </w:tcPr>
          <w:p w14:paraId="6DD817C5" w14:textId="77777777" w:rsidR="00BA225C" w:rsidRPr="00812DDA" w:rsidRDefault="00BA225C" w:rsidP="00F412AD">
            <w:pPr>
              <w:pStyle w:val="BodyText"/>
              <w:spacing w:after="0"/>
              <w:ind w:left="-108" w:right="-107"/>
              <w:jc w:val="center"/>
              <w:rPr>
                <w:szCs w:val="22"/>
              </w:rPr>
            </w:pPr>
            <w:r>
              <w:rPr>
                <w:szCs w:val="22"/>
              </w:rPr>
              <w:t>2020</w:t>
            </w:r>
          </w:p>
        </w:tc>
        <w:tc>
          <w:tcPr>
            <w:tcW w:w="236" w:type="dxa"/>
          </w:tcPr>
          <w:p w14:paraId="1614DB01" w14:textId="77777777" w:rsidR="00BA225C" w:rsidRPr="00812DDA" w:rsidRDefault="00BA225C" w:rsidP="00F412AD">
            <w:pPr>
              <w:pStyle w:val="BodyText"/>
              <w:spacing w:after="0"/>
              <w:ind w:left="-108" w:right="-107"/>
              <w:jc w:val="center"/>
              <w:rPr>
                <w:szCs w:val="22"/>
              </w:rPr>
            </w:pPr>
          </w:p>
        </w:tc>
        <w:tc>
          <w:tcPr>
            <w:tcW w:w="1119" w:type="dxa"/>
          </w:tcPr>
          <w:p w14:paraId="39227846" w14:textId="77777777" w:rsidR="00BA225C" w:rsidRPr="00812DDA" w:rsidRDefault="00BA225C" w:rsidP="00F412AD">
            <w:pPr>
              <w:pStyle w:val="BodyText"/>
              <w:spacing w:after="0"/>
              <w:ind w:left="-108" w:right="-107"/>
              <w:jc w:val="center"/>
              <w:rPr>
                <w:szCs w:val="22"/>
              </w:rPr>
            </w:pPr>
            <w:r>
              <w:rPr>
                <w:szCs w:val="22"/>
              </w:rPr>
              <w:t>2021</w:t>
            </w:r>
          </w:p>
        </w:tc>
        <w:tc>
          <w:tcPr>
            <w:tcW w:w="253" w:type="dxa"/>
          </w:tcPr>
          <w:p w14:paraId="7A6CF722" w14:textId="77777777" w:rsidR="00BA225C" w:rsidRPr="00812DDA" w:rsidRDefault="00BA225C" w:rsidP="00F412AD">
            <w:pPr>
              <w:pStyle w:val="BodyText"/>
              <w:spacing w:after="0"/>
              <w:ind w:left="-108" w:right="-107"/>
              <w:jc w:val="center"/>
              <w:rPr>
                <w:szCs w:val="22"/>
              </w:rPr>
            </w:pPr>
          </w:p>
        </w:tc>
        <w:tc>
          <w:tcPr>
            <w:tcW w:w="1009" w:type="dxa"/>
          </w:tcPr>
          <w:p w14:paraId="4151CE29" w14:textId="77777777" w:rsidR="00BA225C" w:rsidRPr="00812DDA" w:rsidRDefault="00BA225C" w:rsidP="00F412AD">
            <w:pPr>
              <w:pStyle w:val="BodyText"/>
              <w:spacing w:after="0"/>
              <w:ind w:left="-108" w:right="-107"/>
              <w:jc w:val="center"/>
              <w:rPr>
                <w:szCs w:val="22"/>
              </w:rPr>
            </w:pPr>
            <w:r>
              <w:rPr>
                <w:szCs w:val="22"/>
              </w:rPr>
              <w:t>2020</w:t>
            </w:r>
          </w:p>
        </w:tc>
      </w:tr>
      <w:tr w:rsidR="00BA225C" w:rsidRPr="00812DDA" w14:paraId="0F15A502" w14:textId="77777777" w:rsidTr="00F412AD">
        <w:tc>
          <w:tcPr>
            <w:tcW w:w="4144" w:type="dxa"/>
          </w:tcPr>
          <w:p w14:paraId="216A951C" w14:textId="77777777" w:rsidR="00BA225C" w:rsidRPr="00812DDA" w:rsidRDefault="00BA225C" w:rsidP="00F412AD">
            <w:pPr>
              <w:pStyle w:val="BodyText"/>
              <w:spacing w:after="0"/>
              <w:ind w:right="-138"/>
              <w:jc w:val="both"/>
              <w:rPr>
                <w:b/>
                <w:bCs/>
                <w:szCs w:val="22"/>
              </w:rPr>
            </w:pPr>
          </w:p>
        </w:tc>
        <w:tc>
          <w:tcPr>
            <w:tcW w:w="5221" w:type="dxa"/>
            <w:gridSpan w:val="7"/>
          </w:tcPr>
          <w:p w14:paraId="10E728D1" w14:textId="77777777" w:rsidR="00BA225C" w:rsidRPr="00812DDA" w:rsidRDefault="00BA225C" w:rsidP="00F412AD">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BA225C" w:rsidRPr="00812DDA" w14:paraId="66DD267B" w14:textId="77777777" w:rsidTr="00F412AD">
        <w:tc>
          <w:tcPr>
            <w:tcW w:w="4144" w:type="dxa"/>
          </w:tcPr>
          <w:p w14:paraId="4C67F15A" w14:textId="700A9A28" w:rsidR="00BA225C" w:rsidRPr="00812DDA" w:rsidRDefault="00BA225C" w:rsidP="00F412AD">
            <w:pPr>
              <w:pStyle w:val="BodyText"/>
              <w:spacing w:after="0"/>
              <w:ind w:right="-138"/>
              <w:jc w:val="both"/>
              <w:rPr>
                <w:b/>
                <w:bCs/>
                <w:szCs w:val="22"/>
              </w:rPr>
            </w:pPr>
            <w:r>
              <w:rPr>
                <w:rFonts w:cs="Times New Roman"/>
                <w:b/>
                <w:bCs/>
                <w:i/>
                <w:iCs/>
                <w:szCs w:val="22"/>
              </w:rPr>
              <w:t>C</w:t>
            </w:r>
            <w:r w:rsidRPr="00A61B27">
              <w:rPr>
                <w:rFonts w:cs="Times New Roman"/>
                <w:b/>
                <w:bCs/>
                <w:i/>
                <w:iCs/>
                <w:szCs w:val="22"/>
              </w:rPr>
              <w:t>ommitment</w:t>
            </w:r>
            <w:r>
              <w:rPr>
                <w:rFonts w:cs="Times New Roman"/>
                <w:b/>
                <w:bCs/>
                <w:i/>
                <w:iCs/>
                <w:szCs w:val="22"/>
              </w:rPr>
              <w:t>s</w:t>
            </w:r>
            <w:r w:rsidR="007F2254">
              <w:rPr>
                <w:rFonts w:cs="Times New Roman"/>
                <w:b/>
                <w:bCs/>
                <w:i/>
                <w:iCs/>
                <w:szCs w:val="22"/>
              </w:rPr>
              <w:t xml:space="preserve"> – related parties</w:t>
            </w:r>
          </w:p>
        </w:tc>
        <w:tc>
          <w:tcPr>
            <w:tcW w:w="5221" w:type="dxa"/>
            <w:gridSpan w:val="7"/>
          </w:tcPr>
          <w:p w14:paraId="4AA2E94E" w14:textId="77777777" w:rsidR="00BA225C" w:rsidRPr="00812DDA" w:rsidRDefault="00BA225C" w:rsidP="00F412AD">
            <w:pPr>
              <w:pStyle w:val="BodyText"/>
              <w:spacing w:after="0"/>
              <w:ind w:left="-108" w:right="-110"/>
              <w:jc w:val="center"/>
              <w:rPr>
                <w:i/>
                <w:iCs/>
                <w:szCs w:val="22"/>
              </w:rPr>
            </w:pPr>
          </w:p>
        </w:tc>
      </w:tr>
      <w:tr w:rsidR="00BC2C26" w:rsidRPr="00812DDA" w14:paraId="7071A4C0" w14:textId="77777777" w:rsidTr="00F412AD">
        <w:tc>
          <w:tcPr>
            <w:tcW w:w="4144" w:type="dxa"/>
          </w:tcPr>
          <w:p w14:paraId="655663AD" w14:textId="77777777" w:rsidR="00BC2C26" w:rsidRDefault="00BC2C26" w:rsidP="00F412AD">
            <w:pPr>
              <w:pStyle w:val="BodyText"/>
              <w:spacing w:after="0"/>
              <w:ind w:right="-138"/>
              <w:jc w:val="both"/>
              <w:rPr>
                <w:rFonts w:cs="Times New Roman"/>
                <w:b/>
                <w:bCs/>
                <w:i/>
                <w:iCs/>
                <w:szCs w:val="22"/>
              </w:rPr>
            </w:pPr>
          </w:p>
        </w:tc>
        <w:tc>
          <w:tcPr>
            <w:tcW w:w="5221" w:type="dxa"/>
            <w:gridSpan w:val="7"/>
          </w:tcPr>
          <w:p w14:paraId="3E3ACA5A" w14:textId="77777777" w:rsidR="00BC2C26" w:rsidRPr="00812DDA" w:rsidRDefault="00BC2C26" w:rsidP="00F412AD">
            <w:pPr>
              <w:pStyle w:val="BodyText"/>
              <w:spacing w:after="0"/>
              <w:ind w:left="-108" w:right="-110"/>
              <w:jc w:val="center"/>
              <w:rPr>
                <w:i/>
                <w:iCs/>
                <w:szCs w:val="22"/>
              </w:rPr>
            </w:pPr>
          </w:p>
        </w:tc>
      </w:tr>
      <w:tr w:rsidR="00BA225C" w14:paraId="220269B1" w14:textId="77777777" w:rsidTr="00F412AD">
        <w:tc>
          <w:tcPr>
            <w:tcW w:w="4144" w:type="dxa"/>
          </w:tcPr>
          <w:p w14:paraId="4D1A3205" w14:textId="77777777" w:rsidR="00BA225C" w:rsidRPr="0098176F" w:rsidRDefault="00BA225C" w:rsidP="00F412AD">
            <w:pPr>
              <w:pStyle w:val="BodyText"/>
              <w:spacing w:after="0"/>
              <w:ind w:right="-138"/>
              <w:jc w:val="both"/>
              <w:rPr>
                <w:b/>
                <w:bCs/>
                <w:lang w:val="en-US"/>
              </w:rPr>
            </w:pPr>
            <w:r w:rsidRPr="0098176F">
              <w:rPr>
                <w:b/>
                <w:bCs/>
                <w:i/>
                <w:iCs/>
                <w:szCs w:val="22"/>
              </w:rPr>
              <w:t>Commitment under service agreements</w:t>
            </w:r>
          </w:p>
        </w:tc>
        <w:tc>
          <w:tcPr>
            <w:tcW w:w="1272" w:type="dxa"/>
          </w:tcPr>
          <w:p w14:paraId="00FDD4E5" w14:textId="77777777" w:rsidR="00BA225C" w:rsidRPr="00B37F12" w:rsidRDefault="00BA225C" w:rsidP="00F412AD">
            <w:pPr>
              <w:pStyle w:val="acctfourfigures"/>
              <w:tabs>
                <w:tab w:val="clear" w:pos="765"/>
                <w:tab w:val="decimal" w:pos="702"/>
                <w:tab w:val="decimal" w:pos="957"/>
              </w:tabs>
              <w:spacing w:line="240" w:lineRule="atLeast"/>
              <w:jc w:val="both"/>
              <w:rPr>
                <w:szCs w:val="22"/>
              </w:rPr>
            </w:pPr>
          </w:p>
        </w:tc>
        <w:tc>
          <w:tcPr>
            <w:tcW w:w="236" w:type="dxa"/>
          </w:tcPr>
          <w:p w14:paraId="24DCF7F6" w14:textId="77777777" w:rsidR="00BA225C" w:rsidRPr="00B37F12" w:rsidRDefault="00BA225C" w:rsidP="00F412AD">
            <w:pPr>
              <w:pStyle w:val="acctfourfigures"/>
              <w:tabs>
                <w:tab w:val="clear" w:pos="765"/>
                <w:tab w:val="decimal" w:pos="957"/>
              </w:tabs>
              <w:spacing w:line="240" w:lineRule="atLeast"/>
              <w:ind w:left="-108" w:right="-110"/>
              <w:jc w:val="both"/>
              <w:rPr>
                <w:szCs w:val="22"/>
              </w:rPr>
            </w:pPr>
          </w:p>
        </w:tc>
        <w:tc>
          <w:tcPr>
            <w:tcW w:w="1096" w:type="dxa"/>
          </w:tcPr>
          <w:p w14:paraId="4C2156A2" w14:textId="77777777" w:rsidR="00BA225C" w:rsidRPr="00B37F12" w:rsidRDefault="00BA225C" w:rsidP="00F412AD">
            <w:pPr>
              <w:pStyle w:val="acctfourfigures"/>
              <w:tabs>
                <w:tab w:val="clear" w:pos="765"/>
                <w:tab w:val="decimal" w:pos="372"/>
                <w:tab w:val="decimal" w:pos="957"/>
              </w:tabs>
              <w:spacing w:line="240" w:lineRule="atLeast"/>
              <w:ind w:left="-76" w:right="-79"/>
              <w:jc w:val="center"/>
              <w:rPr>
                <w:szCs w:val="22"/>
              </w:rPr>
            </w:pPr>
          </w:p>
        </w:tc>
        <w:tc>
          <w:tcPr>
            <w:tcW w:w="236" w:type="dxa"/>
          </w:tcPr>
          <w:p w14:paraId="36056805" w14:textId="77777777" w:rsidR="00BA225C" w:rsidRPr="00B37F12" w:rsidRDefault="00BA225C" w:rsidP="00F412AD">
            <w:pPr>
              <w:pStyle w:val="acctfourfigures"/>
              <w:tabs>
                <w:tab w:val="clear" w:pos="765"/>
                <w:tab w:val="decimal" w:pos="957"/>
              </w:tabs>
              <w:spacing w:line="240" w:lineRule="atLeast"/>
              <w:ind w:left="-76" w:right="-79"/>
              <w:jc w:val="both"/>
              <w:rPr>
                <w:szCs w:val="22"/>
              </w:rPr>
            </w:pPr>
          </w:p>
        </w:tc>
        <w:tc>
          <w:tcPr>
            <w:tcW w:w="1119" w:type="dxa"/>
          </w:tcPr>
          <w:p w14:paraId="08745DD6" w14:textId="77777777" w:rsidR="00BA225C" w:rsidRPr="00B37F12" w:rsidRDefault="00BA225C" w:rsidP="00F412AD">
            <w:pPr>
              <w:pStyle w:val="acctfourfigures"/>
              <w:tabs>
                <w:tab w:val="clear" w:pos="765"/>
                <w:tab w:val="decimal" w:pos="612"/>
              </w:tabs>
              <w:spacing w:line="240" w:lineRule="atLeast"/>
              <w:ind w:left="-76" w:right="91"/>
              <w:jc w:val="right"/>
              <w:rPr>
                <w:szCs w:val="22"/>
              </w:rPr>
            </w:pPr>
          </w:p>
        </w:tc>
        <w:tc>
          <w:tcPr>
            <w:tcW w:w="253" w:type="dxa"/>
          </w:tcPr>
          <w:p w14:paraId="7340A24C" w14:textId="77777777" w:rsidR="00BA225C" w:rsidRPr="00B37F12" w:rsidRDefault="00BA225C" w:rsidP="00F412AD">
            <w:pPr>
              <w:pStyle w:val="acctfourfigures"/>
              <w:tabs>
                <w:tab w:val="clear" w:pos="765"/>
                <w:tab w:val="decimal" w:pos="957"/>
              </w:tabs>
              <w:spacing w:line="240" w:lineRule="atLeast"/>
              <w:ind w:left="-76" w:right="-79"/>
              <w:jc w:val="both"/>
              <w:rPr>
                <w:szCs w:val="22"/>
              </w:rPr>
            </w:pPr>
          </w:p>
        </w:tc>
        <w:tc>
          <w:tcPr>
            <w:tcW w:w="1009" w:type="dxa"/>
          </w:tcPr>
          <w:p w14:paraId="119F295C" w14:textId="77777777" w:rsidR="00BA225C" w:rsidRDefault="00BA225C" w:rsidP="00F412AD">
            <w:pPr>
              <w:pStyle w:val="acctfourfigures"/>
              <w:tabs>
                <w:tab w:val="clear" w:pos="765"/>
                <w:tab w:val="decimal" w:pos="521"/>
              </w:tabs>
              <w:spacing w:line="240" w:lineRule="atLeast"/>
              <w:ind w:left="-76" w:right="72"/>
              <w:jc w:val="right"/>
            </w:pPr>
          </w:p>
        </w:tc>
      </w:tr>
      <w:tr w:rsidR="00BA225C" w14:paraId="0A5C2D51" w14:textId="77777777" w:rsidTr="00F412AD">
        <w:tc>
          <w:tcPr>
            <w:tcW w:w="4144" w:type="dxa"/>
          </w:tcPr>
          <w:p w14:paraId="519D78C7" w14:textId="77777777" w:rsidR="00BA225C" w:rsidRPr="0060615F" w:rsidRDefault="00BA225C" w:rsidP="00F412AD">
            <w:pPr>
              <w:pStyle w:val="BodyText"/>
              <w:spacing w:after="0"/>
              <w:ind w:right="-138"/>
              <w:jc w:val="both"/>
            </w:pPr>
            <w:r w:rsidRPr="00445CA9">
              <w:rPr>
                <w:szCs w:val="22"/>
                <w:lang w:val="en-US" w:bidi="th-TH"/>
              </w:rPr>
              <w:t>Within one year</w:t>
            </w:r>
          </w:p>
        </w:tc>
        <w:tc>
          <w:tcPr>
            <w:tcW w:w="1272" w:type="dxa"/>
          </w:tcPr>
          <w:p w14:paraId="212F3D17" w14:textId="77777777" w:rsidR="00BA225C" w:rsidRPr="00B37F12" w:rsidRDefault="00BA225C" w:rsidP="00F412AD">
            <w:pPr>
              <w:pStyle w:val="acctfourfigures"/>
              <w:tabs>
                <w:tab w:val="clear" w:pos="765"/>
                <w:tab w:val="decimal" w:pos="702"/>
              </w:tabs>
              <w:spacing w:line="240" w:lineRule="atLeast"/>
              <w:rPr>
                <w:szCs w:val="22"/>
              </w:rPr>
            </w:pPr>
            <w:r>
              <w:rPr>
                <w:szCs w:val="22"/>
              </w:rPr>
              <w:t>-</w:t>
            </w:r>
          </w:p>
        </w:tc>
        <w:tc>
          <w:tcPr>
            <w:tcW w:w="236" w:type="dxa"/>
          </w:tcPr>
          <w:p w14:paraId="2C476A2E" w14:textId="77777777" w:rsidR="00BA225C" w:rsidRPr="00B37F12" w:rsidRDefault="00BA225C" w:rsidP="00F412AD">
            <w:pPr>
              <w:pStyle w:val="acctfourfigures"/>
              <w:tabs>
                <w:tab w:val="clear" w:pos="765"/>
                <w:tab w:val="decimal" w:pos="957"/>
              </w:tabs>
              <w:spacing w:line="240" w:lineRule="atLeast"/>
              <w:ind w:left="-108" w:right="-110"/>
              <w:jc w:val="both"/>
              <w:rPr>
                <w:szCs w:val="22"/>
              </w:rPr>
            </w:pPr>
          </w:p>
        </w:tc>
        <w:tc>
          <w:tcPr>
            <w:tcW w:w="1096" w:type="dxa"/>
          </w:tcPr>
          <w:p w14:paraId="4AC143D9" w14:textId="77777777" w:rsidR="00BA225C" w:rsidRPr="00B37F12" w:rsidRDefault="00BA225C" w:rsidP="00F412AD">
            <w:pPr>
              <w:pStyle w:val="acctfourfigures"/>
              <w:tabs>
                <w:tab w:val="clear" w:pos="765"/>
                <w:tab w:val="decimal" w:pos="372"/>
              </w:tabs>
              <w:spacing w:line="240" w:lineRule="atLeast"/>
              <w:jc w:val="center"/>
              <w:rPr>
                <w:szCs w:val="22"/>
              </w:rPr>
            </w:pPr>
            <w:r>
              <w:rPr>
                <w:szCs w:val="22"/>
              </w:rPr>
              <w:t>-</w:t>
            </w:r>
          </w:p>
        </w:tc>
        <w:tc>
          <w:tcPr>
            <w:tcW w:w="236" w:type="dxa"/>
          </w:tcPr>
          <w:p w14:paraId="7354AD34" w14:textId="77777777" w:rsidR="00BA225C" w:rsidRPr="00B37F12" w:rsidRDefault="00BA225C" w:rsidP="00F412AD">
            <w:pPr>
              <w:pStyle w:val="acctfourfigures"/>
              <w:tabs>
                <w:tab w:val="clear" w:pos="765"/>
                <w:tab w:val="decimal" w:pos="957"/>
              </w:tabs>
              <w:spacing w:line="240" w:lineRule="atLeast"/>
              <w:ind w:left="-76" w:right="-79"/>
              <w:jc w:val="both"/>
              <w:rPr>
                <w:szCs w:val="22"/>
              </w:rPr>
            </w:pPr>
          </w:p>
        </w:tc>
        <w:tc>
          <w:tcPr>
            <w:tcW w:w="1119" w:type="dxa"/>
          </w:tcPr>
          <w:p w14:paraId="128587C6" w14:textId="77777777" w:rsidR="00BA225C" w:rsidRPr="00B37F12" w:rsidRDefault="00BA225C" w:rsidP="00F412AD">
            <w:pPr>
              <w:pStyle w:val="acctfourfigures"/>
              <w:tabs>
                <w:tab w:val="clear" w:pos="765"/>
                <w:tab w:val="decimal" w:pos="612"/>
              </w:tabs>
              <w:spacing w:line="240" w:lineRule="atLeast"/>
              <w:ind w:left="-76" w:right="91"/>
              <w:jc w:val="right"/>
              <w:rPr>
                <w:szCs w:val="22"/>
              </w:rPr>
            </w:pPr>
            <w:r>
              <w:rPr>
                <w:szCs w:val="22"/>
              </w:rPr>
              <w:t>6,480</w:t>
            </w:r>
          </w:p>
        </w:tc>
        <w:tc>
          <w:tcPr>
            <w:tcW w:w="253" w:type="dxa"/>
          </w:tcPr>
          <w:p w14:paraId="27B66F5A" w14:textId="77777777" w:rsidR="00BA225C" w:rsidRPr="00B37F12" w:rsidRDefault="00BA225C" w:rsidP="00F412AD">
            <w:pPr>
              <w:pStyle w:val="acctfourfigures"/>
              <w:tabs>
                <w:tab w:val="clear" w:pos="765"/>
                <w:tab w:val="decimal" w:pos="957"/>
              </w:tabs>
              <w:spacing w:line="240" w:lineRule="atLeast"/>
              <w:ind w:left="-76" w:right="-79"/>
              <w:jc w:val="both"/>
              <w:rPr>
                <w:szCs w:val="22"/>
              </w:rPr>
            </w:pPr>
          </w:p>
        </w:tc>
        <w:tc>
          <w:tcPr>
            <w:tcW w:w="1009" w:type="dxa"/>
          </w:tcPr>
          <w:p w14:paraId="1CDAA0EC" w14:textId="77777777" w:rsidR="00BA225C" w:rsidRDefault="00BA225C" w:rsidP="00F412AD">
            <w:pPr>
              <w:pStyle w:val="acctfourfigures"/>
              <w:tabs>
                <w:tab w:val="clear" w:pos="765"/>
                <w:tab w:val="decimal" w:pos="521"/>
              </w:tabs>
              <w:spacing w:line="240" w:lineRule="atLeast"/>
              <w:ind w:left="-76" w:right="72"/>
              <w:jc w:val="right"/>
            </w:pPr>
            <w:r>
              <w:t>1,620</w:t>
            </w:r>
          </w:p>
        </w:tc>
      </w:tr>
    </w:tbl>
    <w:p w14:paraId="0D433D04" w14:textId="77777777" w:rsidR="00BA225C" w:rsidRPr="005C509B" w:rsidRDefault="00BA225C" w:rsidP="00BA225C">
      <w:pPr>
        <w:spacing w:line="240" w:lineRule="auto"/>
        <w:rPr>
          <w:rFonts w:cs="Times New Roman"/>
          <w:b/>
          <w:bCs/>
          <w:i/>
          <w:iCs/>
          <w:sz w:val="18"/>
          <w:szCs w:val="18"/>
          <w:lang w:val="en-US"/>
        </w:rPr>
      </w:pPr>
    </w:p>
    <w:p w14:paraId="67888BF5" w14:textId="77777777" w:rsidR="00BA225C" w:rsidRDefault="00BA225C" w:rsidP="00BC2C26">
      <w:pPr>
        <w:spacing w:line="240" w:lineRule="atLeast"/>
        <w:ind w:left="630"/>
        <w:jc w:val="thaiDistribute"/>
        <w:rPr>
          <w:rFonts w:cs="Times New Roman"/>
          <w:b/>
          <w:bCs/>
          <w:i/>
          <w:iCs/>
          <w:szCs w:val="22"/>
          <w:lang w:val="en-US"/>
        </w:rPr>
      </w:pPr>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14:paraId="7C6E171C" w14:textId="77777777" w:rsidR="00BA225C" w:rsidRPr="003F28D6" w:rsidRDefault="00BA225C" w:rsidP="00BC2C26">
      <w:pPr>
        <w:spacing w:line="240" w:lineRule="atLeast"/>
        <w:ind w:left="63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14:paraId="26797699" w14:textId="77777777" w:rsidR="00BA225C" w:rsidRPr="003A50D1" w:rsidRDefault="00BA225C" w:rsidP="00BC2C26">
      <w:pPr>
        <w:spacing w:line="240" w:lineRule="auto"/>
        <w:ind w:left="630"/>
        <w:jc w:val="thaiDistribute"/>
        <w:rPr>
          <w:spacing w:val="-4"/>
          <w:szCs w:val="22"/>
        </w:rPr>
      </w:pPr>
      <w:r>
        <w:rPr>
          <w:spacing w:val="-4"/>
          <w:szCs w:val="22"/>
          <w:lang w:val="en-US" w:bidi="th-TH"/>
        </w:rPr>
        <w:t>T</w:t>
      </w:r>
      <w:r w:rsidRPr="003A50D1">
        <w:rPr>
          <w:spacing w:val="-4"/>
          <w:szCs w:val="22"/>
        </w:rPr>
        <w:t>he Company had management assistance agreement</w:t>
      </w:r>
      <w:r>
        <w:rPr>
          <w:spacing w:val="-4"/>
          <w:szCs w:val="22"/>
          <w:lang w:bidi="th-TH"/>
        </w:rPr>
        <w:t>s</w:t>
      </w:r>
      <w:r w:rsidRPr="003A50D1">
        <w:rPr>
          <w:spacing w:val="-4"/>
          <w:szCs w:val="22"/>
        </w:rPr>
        <w:t xml:space="preserve"> with related parties. The agreements shall be in effect for a period of one year and shall be automatically renewable for additional periods of one</w:t>
      </w:r>
      <w:r w:rsidRPr="003A50D1">
        <w:rPr>
          <w:spacing w:val="-4"/>
          <w:szCs w:val="22"/>
          <w:cs/>
        </w:rPr>
        <w:t xml:space="preserve"> </w:t>
      </w:r>
      <w:r w:rsidRPr="003A50D1">
        <w:rPr>
          <w:spacing w:val="-4"/>
          <w:szCs w:val="22"/>
        </w:rPr>
        <w:t xml:space="preserve">year each unless either party gives written notice to the other of its intentional to terminate the agreements prior to the expiration date at least </w:t>
      </w:r>
      <w:r w:rsidRPr="002C6539">
        <w:rPr>
          <w:rFonts w:cs="Times New Roman"/>
          <w:spacing w:val="-4"/>
          <w:szCs w:val="22"/>
          <w:cs/>
        </w:rPr>
        <w:t>3</w:t>
      </w:r>
      <w:r w:rsidRPr="002C6539">
        <w:rPr>
          <w:spacing w:val="-4"/>
          <w:szCs w:val="22"/>
          <w:cs/>
        </w:rPr>
        <w:t xml:space="preserve"> </w:t>
      </w:r>
      <w:r w:rsidRPr="003A50D1">
        <w:rPr>
          <w:spacing w:val="-4"/>
          <w:szCs w:val="22"/>
        </w:rPr>
        <w:t>months.</w:t>
      </w:r>
    </w:p>
    <w:p w14:paraId="1CC794F0" w14:textId="77777777" w:rsidR="00BA225C" w:rsidRPr="005C509B" w:rsidRDefault="00BA225C" w:rsidP="00BC2C26">
      <w:pPr>
        <w:spacing w:line="240" w:lineRule="auto"/>
        <w:ind w:left="630"/>
        <w:jc w:val="thaiDistribute"/>
        <w:rPr>
          <w:spacing w:val="-4"/>
          <w:sz w:val="18"/>
          <w:szCs w:val="18"/>
        </w:rPr>
      </w:pPr>
    </w:p>
    <w:p w14:paraId="2FA98E5C" w14:textId="77777777" w:rsidR="00BA225C" w:rsidRPr="003A50D1" w:rsidRDefault="00BA225C" w:rsidP="00BC2C26">
      <w:pPr>
        <w:spacing w:line="240" w:lineRule="auto"/>
        <w:ind w:left="630"/>
        <w:jc w:val="thaiDistribute"/>
        <w:rPr>
          <w:spacing w:val="-4"/>
          <w:szCs w:val="22"/>
        </w:rPr>
      </w:pPr>
      <w:r>
        <w:rPr>
          <w:spacing w:val="-4"/>
          <w:szCs w:val="22"/>
        </w:rPr>
        <w:t>The</w:t>
      </w:r>
      <w:r w:rsidRPr="003A50D1">
        <w:rPr>
          <w:spacing w:val="-4"/>
          <w:szCs w:val="22"/>
        </w:rPr>
        <w:t xml:space="preserve"> Company had land rental agreement with a related party. The agreement shall be in effect for a period of three years, commencing from 1 August 2019 to 31 July 2022.</w:t>
      </w:r>
    </w:p>
    <w:p w14:paraId="16C72ABA" w14:textId="77777777" w:rsidR="00BA225C" w:rsidRPr="005C509B" w:rsidRDefault="00BA225C" w:rsidP="00BC2C26">
      <w:pPr>
        <w:spacing w:line="240" w:lineRule="atLeast"/>
        <w:ind w:left="630"/>
        <w:jc w:val="thaiDistribute"/>
        <w:rPr>
          <w:rFonts w:cs="Times New Roman"/>
          <w:b/>
          <w:bCs/>
          <w:i/>
          <w:iCs/>
          <w:sz w:val="18"/>
          <w:szCs w:val="18"/>
        </w:rPr>
      </w:pPr>
    </w:p>
    <w:p w14:paraId="71BEEA19" w14:textId="77777777" w:rsidR="00BA225C" w:rsidRPr="00E55302" w:rsidRDefault="00BA225C" w:rsidP="00BC2C26">
      <w:pPr>
        <w:spacing w:line="240" w:lineRule="atLeast"/>
        <w:ind w:left="630"/>
        <w:jc w:val="thaiDistribute"/>
        <w:rPr>
          <w:rFonts w:cs="Times New Roman"/>
          <w:b/>
          <w:bCs/>
          <w:i/>
          <w:iCs/>
          <w:szCs w:val="22"/>
          <w:lang w:val="en-US"/>
        </w:rPr>
      </w:pPr>
      <w:r w:rsidRPr="00E55302">
        <w:rPr>
          <w:rFonts w:cs="Times New Roman"/>
          <w:b/>
          <w:bCs/>
          <w:i/>
          <w:iCs/>
          <w:szCs w:val="22"/>
          <w:lang w:val="en-US"/>
        </w:rPr>
        <w:t xml:space="preserve">Other </w:t>
      </w:r>
      <w:r>
        <w:rPr>
          <w:rFonts w:cs="Times New Roman"/>
          <w:b/>
          <w:bCs/>
          <w:i/>
          <w:iCs/>
          <w:szCs w:val="22"/>
          <w:lang w:val="en-US"/>
        </w:rPr>
        <w:t>c</w:t>
      </w:r>
      <w:r w:rsidRPr="00E55302">
        <w:rPr>
          <w:rFonts w:cs="Times New Roman"/>
          <w:b/>
          <w:bCs/>
          <w:i/>
          <w:iCs/>
          <w:szCs w:val="22"/>
          <w:lang w:val="en-US"/>
        </w:rPr>
        <w:t>ommitment</w:t>
      </w:r>
      <w:r>
        <w:rPr>
          <w:rFonts w:cs="Times New Roman"/>
          <w:b/>
          <w:bCs/>
          <w:i/>
          <w:iCs/>
          <w:szCs w:val="22"/>
          <w:lang w:val="en-US"/>
        </w:rPr>
        <w:t>s</w:t>
      </w:r>
    </w:p>
    <w:p w14:paraId="4427BAB1" w14:textId="77777777" w:rsidR="00BA225C" w:rsidRPr="005C509B" w:rsidRDefault="00BA225C" w:rsidP="00BC2C26">
      <w:pPr>
        <w:pStyle w:val="a"/>
        <w:tabs>
          <w:tab w:val="clear" w:pos="1080"/>
          <w:tab w:val="left" w:pos="540"/>
        </w:tabs>
        <w:spacing w:line="240" w:lineRule="atLeast"/>
        <w:ind w:left="630"/>
        <w:jc w:val="thaiDistribute"/>
        <w:rPr>
          <w:rFonts w:cs="Times New Roman"/>
          <w:b/>
          <w:bCs/>
          <w:spacing w:val="-2"/>
          <w:sz w:val="18"/>
          <w:szCs w:val="18"/>
          <w:lang w:val="en-US"/>
        </w:rPr>
      </w:pPr>
    </w:p>
    <w:p w14:paraId="4331EAA6" w14:textId="012D81AA" w:rsidR="00BA225C" w:rsidRDefault="00BA225C" w:rsidP="00BC2C26">
      <w:pPr>
        <w:spacing w:line="240" w:lineRule="auto"/>
        <w:ind w:left="630"/>
        <w:jc w:val="thaiDistribute"/>
        <w:rPr>
          <w:spacing w:val="-4"/>
          <w:szCs w:val="22"/>
        </w:rPr>
      </w:pPr>
      <w:r w:rsidRPr="003A50D1">
        <w:rPr>
          <w:spacing w:val="-4"/>
          <w:szCs w:val="22"/>
        </w:rPr>
        <w:t>As at 3</w:t>
      </w:r>
      <w:r>
        <w:rPr>
          <w:spacing w:val="-4"/>
          <w:szCs w:val="22"/>
        </w:rPr>
        <w:t>1 March</w:t>
      </w:r>
      <w:r w:rsidRPr="003A50D1">
        <w:rPr>
          <w:spacing w:val="-4"/>
          <w:szCs w:val="22"/>
        </w:rPr>
        <w:t xml:space="preserve"> 20</w:t>
      </w:r>
      <w:r>
        <w:rPr>
          <w:spacing w:val="-4"/>
          <w:szCs w:val="22"/>
        </w:rPr>
        <w:t>2</w:t>
      </w:r>
      <w:r w:rsidR="008C450D">
        <w:rPr>
          <w:spacing w:val="-4"/>
          <w:szCs w:val="22"/>
        </w:rPr>
        <w:t>1</w:t>
      </w:r>
      <w:r>
        <w:rPr>
          <w:spacing w:val="-4"/>
          <w:szCs w:val="22"/>
        </w:rPr>
        <w:t xml:space="preserve"> </w:t>
      </w:r>
      <w:r w:rsidRPr="003A50D1">
        <w:rPr>
          <w:spacing w:val="-4"/>
          <w:szCs w:val="22"/>
        </w:rPr>
        <w:t>and 31 December 20</w:t>
      </w:r>
      <w:r w:rsidR="008C450D">
        <w:rPr>
          <w:spacing w:val="-4"/>
          <w:szCs w:val="22"/>
        </w:rPr>
        <w:t>20</w:t>
      </w:r>
      <w:r w:rsidRPr="003A50D1">
        <w:rPr>
          <w:spacing w:val="-4"/>
          <w:szCs w:val="22"/>
        </w:rPr>
        <w:t>, the Company has mortgaged the land and structure thereon of the Company and its subsidiaries as collateral against short-term and long-term borrowings from financial institutions. Hereby, the Company and subsidiaries have made the credit facilities counter-guarantee for each other without any guarantee fee.</w:t>
      </w:r>
    </w:p>
    <w:p w14:paraId="6D03ADAE" w14:textId="77777777" w:rsidR="00BA225C" w:rsidRPr="005C509B" w:rsidRDefault="00BA225C" w:rsidP="00BC2C26">
      <w:pPr>
        <w:spacing w:line="240" w:lineRule="auto"/>
        <w:ind w:left="630"/>
        <w:jc w:val="thaiDistribute"/>
        <w:rPr>
          <w:spacing w:val="-4"/>
          <w:sz w:val="18"/>
          <w:szCs w:val="18"/>
        </w:rPr>
      </w:pPr>
    </w:p>
    <w:p w14:paraId="052169A3" w14:textId="14B9F7F2" w:rsidR="00BA225C" w:rsidRPr="001E6F53" w:rsidRDefault="00B97E63" w:rsidP="00BA225C">
      <w:pPr>
        <w:pStyle w:val="Heading1"/>
        <w:numPr>
          <w:ilvl w:val="0"/>
          <w:numId w:val="3"/>
        </w:numPr>
        <w:tabs>
          <w:tab w:val="num" w:pos="540"/>
        </w:tabs>
        <w:spacing w:before="0" w:after="0" w:line="240" w:lineRule="atLeast"/>
        <w:ind w:left="540" w:right="180" w:hanging="540"/>
        <w:rPr>
          <w:rFonts w:cs="Times New Roman"/>
        </w:rPr>
      </w:pPr>
      <w:bookmarkStart w:id="0" w:name="_Hlk8493376"/>
      <w:r>
        <w:rPr>
          <w:rFonts w:cs="Times New Roman"/>
        </w:rPr>
        <w:t>Trade accounts receivable</w:t>
      </w:r>
    </w:p>
    <w:p w14:paraId="188A142B" w14:textId="4C246310" w:rsidR="00E4699F" w:rsidRDefault="00E4699F">
      <w:pPr>
        <w:spacing w:line="240" w:lineRule="auto"/>
        <w:rPr>
          <w:rFonts w:cs="Times New Roman"/>
          <w:b/>
          <w:bCs/>
          <w:i/>
          <w:iCs/>
          <w:szCs w:val="22"/>
          <w:lang w:val="en-US"/>
        </w:rPr>
      </w:pPr>
    </w:p>
    <w:bookmarkEnd w:id="0"/>
    <w:tbl>
      <w:tblPr>
        <w:tblW w:w="9107" w:type="dxa"/>
        <w:tblInd w:w="451" w:type="dxa"/>
        <w:tblLayout w:type="fixed"/>
        <w:tblCellMar>
          <w:left w:w="79" w:type="dxa"/>
          <w:right w:w="79" w:type="dxa"/>
        </w:tblCellMar>
        <w:tblLook w:val="0000" w:firstRow="0" w:lastRow="0" w:firstColumn="0" w:lastColumn="0" w:noHBand="0" w:noVBand="0"/>
      </w:tblPr>
      <w:tblGrid>
        <w:gridCol w:w="3779"/>
        <w:gridCol w:w="1170"/>
        <w:gridCol w:w="180"/>
        <w:gridCol w:w="1260"/>
        <w:gridCol w:w="178"/>
        <w:gridCol w:w="1137"/>
        <w:gridCol w:w="180"/>
        <w:gridCol w:w="1223"/>
      </w:tblGrid>
      <w:tr w:rsidR="00BE372B" w:rsidRPr="004C2288" w14:paraId="40D57AA1" w14:textId="77777777" w:rsidTr="007340F5">
        <w:trPr>
          <w:cantSplit/>
          <w:tblHeader/>
        </w:trPr>
        <w:tc>
          <w:tcPr>
            <w:tcW w:w="3779" w:type="dxa"/>
            <w:shd w:val="clear" w:color="auto" w:fill="auto"/>
            <w:vAlign w:val="bottom"/>
          </w:tcPr>
          <w:p w14:paraId="10C68E1D" w14:textId="6BD12874" w:rsidR="00BE372B" w:rsidRPr="004C2288" w:rsidRDefault="00BE372B" w:rsidP="00F412AD">
            <w:pPr>
              <w:pStyle w:val="acctfourfigures"/>
              <w:shd w:val="clear" w:color="auto" w:fill="FFFFFF"/>
              <w:tabs>
                <w:tab w:val="clear" w:pos="765"/>
              </w:tabs>
              <w:spacing w:line="240" w:lineRule="auto"/>
              <w:rPr>
                <w:b/>
                <w:bCs/>
                <w:i/>
                <w:iCs/>
                <w:szCs w:val="22"/>
              </w:rPr>
            </w:pPr>
          </w:p>
        </w:tc>
        <w:tc>
          <w:tcPr>
            <w:tcW w:w="2610" w:type="dxa"/>
            <w:gridSpan w:val="3"/>
            <w:vAlign w:val="bottom"/>
          </w:tcPr>
          <w:p w14:paraId="2C4698A5" w14:textId="77777777" w:rsidR="00BE372B" w:rsidRPr="004C2288" w:rsidRDefault="00BE372B" w:rsidP="00F412AD">
            <w:pPr>
              <w:pStyle w:val="acctmergecolhdg"/>
              <w:spacing w:line="240" w:lineRule="auto"/>
              <w:ind w:left="-83" w:firstLine="4"/>
              <w:rPr>
                <w:szCs w:val="22"/>
              </w:rPr>
            </w:pPr>
            <w:r w:rsidRPr="004C2288">
              <w:rPr>
                <w:szCs w:val="22"/>
              </w:rPr>
              <w:t xml:space="preserve">Consolidated </w:t>
            </w:r>
          </w:p>
          <w:p w14:paraId="2B5ACEEE" w14:textId="02D73335" w:rsidR="00BE372B" w:rsidRPr="004C2288" w:rsidRDefault="00BE372B" w:rsidP="00F412AD">
            <w:pPr>
              <w:pStyle w:val="acctmergecolhdg"/>
              <w:spacing w:line="240" w:lineRule="auto"/>
              <w:ind w:left="-83" w:firstLine="4"/>
              <w:rPr>
                <w:b w:val="0"/>
                <w:bCs/>
                <w:szCs w:val="22"/>
              </w:rPr>
            </w:pPr>
            <w:r w:rsidRPr="004C2288">
              <w:rPr>
                <w:szCs w:val="22"/>
              </w:rPr>
              <w:t>financial statements</w:t>
            </w:r>
          </w:p>
        </w:tc>
        <w:tc>
          <w:tcPr>
            <w:tcW w:w="178" w:type="dxa"/>
          </w:tcPr>
          <w:p w14:paraId="55C143E5" w14:textId="77777777" w:rsidR="00BE372B" w:rsidRPr="004C2288" w:rsidRDefault="00BE372B" w:rsidP="00F412AD">
            <w:pPr>
              <w:pStyle w:val="acctmergecolhdg"/>
              <w:spacing w:line="240" w:lineRule="auto"/>
              <w:ind w:left="-83" w:right="-79" w:firstLine="4"/>
              <w:rPr>
                <w:b w:val="0"/>
                <w:bCs/>
                <w:szCs w:val="22"/>
              </w:rPr>
            </w:pPr>
          </w:p>
        </w:tc>
        <w:tc>
          <w:tcPr>
            <w:tcW w:w="2540" w:type="dxa"/>
            <w:gridSpan w:val="3"/>
            <w:vAlign w:val="bottom"/>
          </w:tcPr>
          <w:p w14:paraId="7256944F" w14:textId="77777777" w:rsidR="00BE372B" w:rsidRPr="004C2288" w:rsidRDefault="00BE372B" w:rsidP="00F412AD">
            <w:pPr>
              <w:pStyle w:val="acctmergecolhdg"/>
              <w:spacing w:line="240" w:lineRule="auto"/>
              <w:ind w:left="-83" w:right="-79" w:firstLine="4"/>
              <w:rPr>
                <w:szCs w:val="22"/>
              </w:rPr>
            </w:pPr>
            <w:r w:rsidRPr="004C2288">
              <w:rPr>
                <w:szCs w:val="22"/>
              </w:rPr>
              <w:t xml:space="preserve">Separate </w:t>
            </w:r>
          </w:p>
          <w:p w14:paraId="7E849F05" w14:textId="5867D723" w:rsidR="00BE372B" w:rsidRPr="004C2288" w:rsidRDefault="00BE372B" w:rsidP="00F412AD">
            <w:pPr>
              <w:pStyle w:val="acctmergecolhdg"/>
              <w:spacing w:line="240" w:lineRule="auto"/>
              <w:ind w:left="-83" w:right="-79" w:firstLine="4"/>
              <w:rPr>
                <w:b w:val="0"/>
                <w:bCs/>
                <w:szCs w:val="22"/>
              </w:rPr>
            </w:pPr>
            <w:r w:rsidRPr="004C2288">
              <w:rPr>
                <w:szCs w:val="22"/>
              </w:rPr>
              <w:t>financial statements</w:t>
            </w:r>
          </w:p>
        </w:tc>
      </w:tr>
      <w:tr w:rsidR="00BE372B" w:rsidRPr="004C2288" w14:paraId="47AD4478" w14:textId="77777777" w:rsidTr="007340F5">
        <w:trPr>
          <w:cantSplit/>
          <w:tblHeader/>
        </w:trPr>
        <w:tc>
          <w:tcPr>
            <w:tcW w:w="3779" w:type="dxa"/>
            <w:shd w:val="clear" w:color="auto" w:fill="auto"/>
            <w:vAlign w:val="bottom"/>
          </w:tcPr>
          <w:p w14:paraId="58CE370C" w14:textId="5209CC72" w:rsidR="00BE372B" w:rsidRPr="004C2288" w:rsidRDefault="00BE372B" w:rsidP="00F412AD">
            <w:pPr>
              <w:pStyle w:val="acctfourfigures"/>
              <w:tabs>
                <w:tab w:val="clear" w:pos="765"/>
              </w:tabs>
              <w:spacing w:line="240" w:lineRule="auto"/>
              <w:ind w:left="188" w:hanging="174"/>
              <w:rPr>
                <w:b/>
                <w:bCs/>
                <w:color w:val="0000FF"/>
                <w:szCs w:val="22"/>
                <w:lang w:val="en-US"/>
              </w:rPr>
            </w:pPr>
          </w:p>
        </w:tc>
        <w:tc>
          <w:tcPr>
            <w:tcW w:w="1170" w:type="dxa"/>
            <w:vAlign w:val="bottom"/>
          </w:tcPr>
          <w:p w14:paraId="7A22A8EA" w14:textId="65FF0ED9" w:rsidR="00BE372B" w:rsidRPr="004C2288" w:rsidRDefault="00BE372B" w:rsidP="00F412AD">
            <w:pPr>
              <w:pStyle w:val="acctmergecolhdg"/>
              <w:spacing w:line="240" w:lineRule="auto"/>
              <w:ind w:left="-83" w:right="-79" w:firstLine="4"/>
              <w:rPr>
                <w:b w:val="0"/>
                <w:bCs/>
                <w:szCs w:val="22"/>
              </w:rPr>
            </w:pPr>
            <w:r w:rsidRPr="004C2288">
              <w:rPr>
                <w:b w:val="0"/>
                <w:bCs/>
                <w:szCs w:val="22"/>
              </w:rPr>
              <w:t>3</w:t>
            </w:r>
            <w:r w:rsidR="00114118" w:rsidRPr="004C2288">
              <w:rPr>
                <w:b w:val="0"/>
                <w:bCs/>
                <w:szCs w:val="22"/>
              </w:rPr>
              <w:t>1</w:t>
            </w:r>
            <w:r w:rsidRPr="004C2288">
              <w:rPr>
                <w:b w:val="0"/>
                <w:bCs/>
                <w:szCs w:val="22"/>
              </w:rPr>
              <w:t xml:space="preserve"> </w:t>
            </w:r>
            <w:r w:rsidR="00114118" w:rsidRPr="004C2288">
              <w:rPr>
                <w:b w:val="0"/>
                <w:bCs/>
                <w:szCs w:val="22"/>
              </w:rPr>
              <w:t>March</w:t>
            </w:r>
          </w:p>
          <w:p w14:paraId="1EB705E2" w14:textId="77777777" w:rsidR="00BE372B" w:rsidRPr="004C2288" w:rsidRDefault="00BE372B" w:rsidP="00F412AD">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6E695FBA" w14:textId="77777777" w:rsidR="00BE372B" w:rsidRPr="004C2288" w:rsidRDefault="00BE372B" w:rsidP="00F412AD">
            <w:pPr>
              <w:pStyle w:val="acctmergecolhdg"/>
              <w:spacing w:line="240" w:lineRule="auto"/>
              <w:ind w:left="-83" w:firstLine="4"/>
              <w:rPr>
                <w:b w:val="0"/>
                <w:bCs/>
                <w:szCs w:val="22"/>
              </w:rPr>
            </w:pPr>
          </w:p>
        </w:tc>
        <w:tc>
          <w:tcPr>
            <w:tcW w:w="1260" w:type="dxa"/>
            <w:vAlign w:val="bottom"/>
          </w:tcPr>
          <w:p w14:paraId="5B8A5E5A" w14:textId="77777777" w:rsidR="00BE372B" w:rsidRPr="004C2288" w:rsidRDefault="00BE372B" w:rsidP="00F412AD">
            <w:pPr>
              <w:pStyle w:val="acctmergecolhdg"/>
              <w:spacing w:line="240" w:lineRule="auto"/>
              <w:ind w:left="-83" w:firstLine="4"/>
              <w:rPr>
                <w:b w:val="0"/>
                <w:bCs/>
                <w:szCs w:val="22"/>
              </w:rPr>
            </w:pPr>
            <w:r w:rsidRPr="004C2288">
              <w:rPr>
                <w:b w:val="0"/>
                <w:bCs/>
                <w:szCs w:val="22"/>
              </w:rPr>
              <w:t>31 December 2020</w:t>
            </w:r>
          </w:p>
        </w:tc>
        <w:tc>
          <w:tcPr>
            <w:tcW w:w="178" w:type="dxa"/>
          </w:tcPr>
          <w:p w14:paraId="66527F3B" w14:textId="77777777" w:rsidR="00BE372B" w:rsidRPr="004C2288" w:rsidRDefault="00BE372B" w:rsidP="00F412AD">
            <w:pPr>
              <w:pStyle w:val="acctmergecolhdg"/>
              <w:spacing w:line="240" w:lineRule="auto"/>
              <w:ind w:left="-83" w:right="-79" w:firstLine="4"/>
              <w:rPr>
                <w:b w:val="0"/>
                <w:bCs/>
                <w:szCs w:val="22"/>
              </w:rPr>
            </w:pPr>
          </w:p>
        </w:tc>
        <w:tc>
          <w:tcPr>
            <w:tcW w:w="1137" w:type="dxa"/>
            <w:vAlign w:val="bottom"/>
          </w:tcPr>
          <w:p w14:paraId="05E7E0CA" w14:textId="1BD96B86" w:rsidR="00BE372B" w:rsidRPr="004C2288" w:rsidRDefault="00BE372B" w:rsidP="00F412AD">
            <w:pPr>
              <w:pStyle w:val="acctmergecolhdg"/>
              <w:spacing w:line="240" w:lineRule="auto"/>
              <w:ind w:left="-83" w:right="-79" w:firstLine="4"/>
              <w:rPr>
                <w:b w:val="0"/>
                <w:bCs/>
                <w:szCs w:val="22"/>
              </w:rPr>
            </w:pPr>
            <w:r w:rsidRPr="004C2288">
              <w:rPr>
                <w:b w:val="0"/>
                <w:bCs/>
                <w:szCs w:val="22"/>
              </w:rPr>
              <w:t>3</w:t>
            </w:r>
            <w:r w:rsidR="00114118" w:rsidRPr="004C2288">
              <w:rPr>
                <w:b w:val="0"/>
                <w:bCs/>
                <w:szCs w:val="22"/>
              </w:rPr>
              <w:t>1</w:t>
            </w:r>
            <w:r w:rsidRPr="004C2288">
              <w:rPr>
                <w:b w:val="0"/>
                <w:bCs/>
                <w:szCs w:val="22"/>
              </w:rPr>
              <w:t xml:space="preserve"> </w:t>
            </w:r>
            <w:r w:rsidR="00114118" w:rsidRPr="004C2288">
              <w:rPr>
                <w:b w:val="0"/>
                <w:bCs/>
                <w:szCs w:val="22"/>
              </w:rPr>
              <w:t>March</w:t>
            </w:r>
            <w:r w:rsidRPr="004C2288">
              <w:rPr>
                <w:b w:val="0"/>
                <w:bCs/>
                <w:szCs w:val="22"/>
              </w:rPr>
              <w:t xml:space="preserve"> </w:t>
            </w:r>
          </w:p>
          <w:p w14:paraId="2BA75D81" w14:textId="77777777" w:rsidR="00BE372B" w:rsidRPr="004C2288" w:rsidRDefault="00BE372B" w:rsidP="00F412AD">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4EBAF993" w14:textId="77777777" w:rsidR="00BE372B" w:rsidRPr="004C2288" w:rsidRDefault="00BE372B" w:rsidP="00F412AD">
            <w:pPr>
              <w:pStyle w:val="acctmergecolhdg"/>
              <w:spacing w:line="240" w:lineRule="auto"/>
              <w:rPr>
                <w:b w:val="0"/>
                <w:bCs/>
                <w:szCs w:val="22"/>
              </w:rPr>
            </w:pPr>
          </w:p>
        </w:tc>
        <w:tc>
          <w:tcPr>
            <w:tcW w:w="1223" w:type="dxa"/>
            <w:vAlign w:val="bottom"/>
          </w:tcPr>
          <w:p w14:paraId="760562D4" w14:textId="77777777" w:rsidR="00BE372B" w:rsidRPr="004C2288" w:rsidRDefault="00BE372B" w:rsidP="00F412AD">
            <w:pPr>
              <w:pStyle w:val="acctmergecolhdg"/>
              <w:spacing w:line="240" w:lineRule="auto"/>
              <w:ind w:left="-83" w:right="-79" w:firstLine="4"/>
              <w:rPr>
                <w:b w:val="0"/>
                <w:bCs/>
                <w:szCs w:val="22"/>
              </w:rPr>
            </w:pPr>
            <w:r w:rsidRPr="004C2288">
              <w:rPr>
                <w:b w:val="0"/>
                <w:bCs/>
                <w:szCs w:val="22"/>
              </w:rPr>
              <w:t>31 December 2020</w:t>
            </w:r>
          </w:p>
        </w:tc>
      </w:tr>
      <w:tr w:rsidR="00BE372B" w:rsidRPr="004C2288" w14:paraId="0D3CD317" w14:textId="77777777" w:rsidTr="007340F5">
        <w:trPr>
          <w:cantSplit/>
          <w:tblHeader/>
        </w:trPr>
        <w:tc>
          <w:tcPr>
            <w:tcW w:w="3779" w:type="dxa"/>
            <w:shd w:val="clear" w:color="auto" w:fill="auto"/>
            <w:vAlign w:val="bottom"/>
          </w:tcPr>
          <w:p w14:paraId="5D288755" w14:textId="77777777" w:rsidR="00BE372B" w:rsidRPr="004C2288" w:rsidRDefault="00BE372B" w:rsidP="00F412AD">
            <w:pPr>
              <w:pStyle w:val="acctfourfigures"/>
              <w:tabs>
                <w:tab w:val="clear" w:pos="765"/>
              </w:tabs>
              <w:spacing w:line="240" w:lineRule="auto"/>
              <w:ind w:left="188" w:hanging="174"/>
              <w:rPr>
                <w:b/>
                <w:bCs/>
                <w:i/>
                <w:iCs/>
                <w:szCs w:val="22"/>
              </w:rPr>
            </w:pPr>
          </w:p>
        </w:tc>
        <w:tc>
          <w:tcPr>
            <w:tcW w:w="5328" w:type="dxa"/>
            <w:gridSpan w:val="7"/>
            <w:vAlign w:val="bottom"/>
          </w:tcPr>
          <w:p w14:paraId="76DCBC9D" w14:textId="76DCF8FB" w:rsidR="00BE372B" w:rsidRPr="004C2288" w:rsidRDefault="00BE372B" w:rsidP="00F412AD">
            <w:pPr>
              <w:pStyle w:val="acctmergecolhdg"/>
              <w:spacing w:line="240" w:lineRule="auto"/>
              <w:ind w:left="-83" w:right="-79" w:firstLine="4"/>
              <w:rPr>
                <w:b w:val="0"/>
                <w:bCs/>
                <w:i/>
                <w:iCs/>
                <w:szCs w:val="22"/>
              </w:rPr>
            </w:pPr>
            <w:r w:rsidRPr="004C2288">
              <w:rPr>
                <w:b w:val="0"/>
                <w:bCs/>
                <w:i/>
                <w:iCs/>
                <w:szCs w:val="22"/>
              </w:rPr>
              <w:t xml:space="preserve">(in </w:t>
            </w:r>
            <w:r w:rsidR="00E42191">
              <w:rPr>
                <w:b w:val="0"/>
                <w:bCs/>
                <w:i/>
                <w:iCs/>
                <w:szCs w:val="22"/>
              </w:rPr>
              <w:t>thousand</w:t>
            </w:r>
            <w:r w:rsidRPr="004C2288">
              <w:rPr>
                <w:b w:val="0"/>
                <w:bCs/>
                <w:i/>
                <w:iCs/>
                <w:szCs w:val="22"/>
              </w:rPr>
              <w:t xml:space="preserve"> Baht)</w:t>
            </w:r>
          </w:p>
        </w:tc>
      </w:tr>
      <w:tr w:rsidR="005C509B" w:rsidRPr="004C2288" w14:paraId="3683AD0C" w14:textId="77777777" w:rsidTr="005C509B">
        <w:trPr>
          <w:cantSplit/>
        </w:trPr>
        <w:tc>
          <w:tcPr>
            <w:tcW w:w="3779" w:type="dxa"/>
          </w:tcPr>
          <w:p w14:paraId="717ADD2A" w14:textId="7F47152D" w:rsidR="005C509B" w:rsidRPr="004C2288" w:rsidRDefault="005C509B" w:rsidP="005C509B">
            <w:pPr>
              <w:spacing w:line="240" w:lineRule="exact"/>
              <w:rPr>
                <w:szCs w:val="22"/>
              </w:rPr>
            </w:pPr>
            <w:r>
              <w:rPr>
                <w:szCs w:val="22"/>
              </w:rPr>
              <w:t>Accrued income</w:t>
            </w:r>
          </w:p>
        </w:tc>
        <w:tc>
          <w:tcPr>
            <w:tcW w:w="1170" w:type="dxa"/>
            <w:tcBorders>
              <w:bottom w:val="single" w:sz="4" w:space="0" w:color="auto"/>
            </w:tcBorders>
          </w:tcPr>
          <w:p w14:paraId="11837CDC" w14:textId="05843F2C" w:rsidR="005C509B" w:rsidRPr="004C2288" w:rsidRDefault="005C509B" w:rsidP="005C509B">
            <w:pPr>
              <w:pStyle w:val="acctfourfigures"/>
              <w:tabs>
                <w:tab w:val="clear" w:pos="765"/>
                <w:tab w:val="decimal" w:pos="465"/>
              </w:tabs>
              <w:spacing w:line="240" w:lineRule="exact"/>
              <w:ind w:left="-83" w:right="11" w:firstLine="4"/>
              <w:jc w:val="right"/>
              <w:rPr>
                <w:szCs w:val="22"/>
              </w:rPr>
            </w:pPr>
            <w:r w:rsidRPr="0036220C">
              <w:t>25,122</w:t>
            </w:r>
          </w:p>
        </w:tc>
        <w:tc>
          <w:tcPr>
            <w:tcW w:w="180" w:type="dxa"/>
          </w:tcPr>
          <w:p w14:paraId="7C59CD46" w14:textId="77777777" w:rsidR="005C509B" w:rsidRPr="004C2288" w:rsidRDefault="005C509B" w:rsidP="005C509B">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1C24EFF7" w14:textId="3D783CB2" w:rsidR="005C509B" w:rsidRPr="004C2288" w:rsidRDefault="005C509B" w:rsidP="005C509B">
            <w:pPr>
              <w:pStyle w:val="acctfourfigures"/>
              <w:tabs>
                <w:tab w:val="clear" w:pos="765"/>
                <w:tab w:val="decimal" w:pos="730"/>
              </w:tabs>
              <w:spacing w:line="240" w:lineRule="exact"/>
              <w:ind w:left="-83" w:right="359" w:firstLine="4"/>
              <w:jc w:val="right"/>
              <w:rPr>
                <w:szCs w:val="22"/>
              </w:rPr>
            </w:pPr>
            <w:r w:rsidRPr="0036220C">
              <w:t>-</w:t>
            </w:r>
          </w:p>
        </w:tc>
        <w:tc>
          <w:tcPr>
            <w:tcW w:w="178" w:type="dxa"/>
          </w:tcPr>
          <w:p w14:paraId="5016A22F" w14:textId="77777777" w:rsidR="005C509B" w:rsidRPr="004C2288" w:rsidRDefault="005C509B" w:rsidP="005C509B">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0F58BB8B" w14:textId="48BD5DF8" w:rsidR="005C509B" w:rsidRPr="004C2288" w:rsidRDefault="005C509B" w:rsidP="005C509B">
            <w:pPr>
              <w:pStyle w:val="acctfourfigures"/>
              <w:tabs>
                <w:tab w:val="clear" w:pos="765"/>
                <w:tab w:val="decimal" w:pos="730"/>
              </w:tabs>
              <w:spacing w:line="240" w:lineRule="exact"/>
              <w:ind w:left="-83" w:right="359" w:firstLine="4"/>
              <w:jc w:val="right"/>
              <w:rPr>
                <w:szCs w:val="22"/>
              </w:rPr>
            </w:pPr>
            <w:r w:rsidRPr="0036220C">
              <w:t>-</w:t>
            </w:r>
          </w:p>
        </w:tc>
        <w:tc>
          <w:tcPr>
            <w:tcW w:w="180" w:type="dxa"/>
          </w:tcPr>
          <w:p w14:paraId="5A1F8E80" w14:textId="77777777" w:rsidR="005C509B" w:rsidRPr="004C2288" w:rsidRDefault="005C509B" w:rsidP="005C509B">
            <w:pPr>
              <w:pStyle w:val="acctfourfigures"/>
              <w:spacing w:line="240" w:lineRule="exact"/>
              <w:rPr>
                <w:szCs w:val="22"/>
              </w:rPr>
            </w:pPr>
          </w:p>
        </w:tc>
        <w:tc>
          <w:tcPr>
            <w:tcW w:w="1223" w:type="dxa"/>
            <w:tcBorders>
              <w:bottom w:val="single" w:sz="4" w:space="0" w:color="auto"/>
            </w:tcBorders>
          </w:tcPr>
          <w:p w14:paraId="07AA9786" w14:textId="23CABCC0" w:rsidR="005C509B" w:rsidRPr="004C2288" w:rsidRDefault="005C509B" w:rsidP="005C509B">
            <w:pPr>
              <w:pStyle w:val="acctfourfigures"/>
              <w:tabs>
                <w:tab w:val="clear" w:pos="765"/>
                <w:tab w:val="decimal" w:pos="731"/>
              </w:tabs>
              <w:spacing w:line="240" w:lineRule="exact"/>
              <w:ind w:left="-83" w:right="359" w:firstLine="4"/>
              <w:jc w:val="right"/>
              <w:rPr>
                <w:szCs w:val="22"/>
              </w:rPr>
            </w:pPr>
            <w:r w:rsidRPr="0036220C">
              <w:t>-</w:t>
            </w:r>
          </w:p>
        </w:tc>
      </w:tr>
      <w:tr w:rsidR="005C509B" w:rsidRPr="004C2288" w14:paraId="29619DC4" w14:textId="77777777" w:rsidTr="005C509B">
        <w:trPr>
          <w:cantSplit/>
          <w:trHeight w:val="414"/>
        </w:trPr>
        <w:tc>
          <w:tcPr>
            <w:tcW w:w="3779" w:type="dxa"/>
            <w:vAlign w:val="bottom"/>
          </w:tcPr>
          <w:p w14:paraId="75D9EAD0" w14:textId="22E318A8" w:rsidR="005C509B" w:rsidRPr="005C509B" w:rsidRDefault="005C509B" w:rsidP="005C509B">
            <w:pPr>
              <w:spacing w:line="240" w:lineRule="exact"/>
              <w:rPr>
                <w:b/>
                <w:bCs/>
                <w:szCs w:val="22"/>
              </w:rPr>
            </w:pPr>
            <w:r w:rsidRPr="005C509B">
              <w:rPr>
                <w:b/>
                <w:bCs/>
                <w:szCs w:val="22"/>
              </w:rPr>
              <w:t>Trade accounts receivable</w:t>
            </w:r>
          </w:p>
        </w:tc>
        <w:tc>
          <w:tcPr>
            <w:tcW w:w="1170" w:type="dxa"/>
            <w:vAlign w:val="bottom"/>
          </w:tcPr>
          <w:p w14:paraId="44122FA3" w14:textId="77777777" w:rsidR="005C509B" w:rsidRDefault="005C509B" w:rsidP="005C509B">
            <w:pPr>
              <w:pStyle w:val="acctfourfigures"/>
              <w:tabs>
                <w:tab w:val="clear" w:pos="765"/>
                <w:tab w:val="decimal" w:pos="465"/>
              </w:tabs>
              <w:spacing w:line="240" w:lineRule="exact"/>
              <w:ind w:left="-83" w:right="11" w:firstLine="4"/>
              <w:rPr>
                <w:szCs w:val="22"/>
              </w:rPr>
            </w:pPr>
          </w:p>
        </w:tc>
        <w:tc>
          <w:tcPr>
            <w:tcW w:w="180" w:type="dxa"/>
            <w:vAlign w:val="bottom"/>
          </w:tcPr>
          <w:p w14:paraId="08BA66A5" w14:textId="77777777" w:rsidR="005C509B" w:rsidRPr="004C2288" w:rsidRDefault="005C509B" w:rsidP="005C509B">
            <w:pPr>
              <w:pStyle w:val="acctfourfigures"/>
              <w:tabs>
                <w:tab w:val="clear" w:pos="765"/>
                <w:tab w:val="decimal" w:pos="731"/>
              </w:tabs>
              <w:spacing w:line="240" w:lineRule="exact"/>
              <w:ind w:left="-83" w:right="11" w:firstLine="4"/>
              <w:rPr>
                <w:szCs w:val="22"/>
              </w:rPr>
            </w:pPr>
          </w:p>
        </w:tc>
        <w:tc>
          <w:tcPr>
            <w:tcW w:w="1260" w:type="dxa"/>
            <w:vAlign w:val="bottom"/>
          </w:tcPr>
          <w:p w14:paraId="72008707" w14:textId="77777777" w:rsidR="005C509B" w:rsidRDefault="005C509B" w:rsidP="005C509B">
            <w:pPr>
              <w:pStyle w:val="acctfourfigures"/>
              <w:tabs>
                <w:tab w:val="clear" w:pos="765"/>
                <w:tab w:val="decimal" w:pos="731"/>
              </w:tabs>
              <w:spacing w:line="240" w:lineRule="exact"/>
              <w:ind w:left="-83" w:right="11" w:firstLine="4"/>
              <w:rPr>
                <w:szCs w:val="22"/>
              </w:rPr>
            </w:pPr>
          </w:p>
        </w:tc>
        <w:tc>
          <w:tcPr>
            <w:tcW w:w="178" w:type="dxa"/>
            <w:vAlign w:val="bottom"/>
          </w:tcPr>
          <w:p w14:paraId="19491580" w14:textId="77777777" w:rsidR="005C509B" w:rsidRPr="004C2288" w:rsidRDefault="005C509B" w:rsidP="005C509B">
            <w:pPr>
              <w:pStyle w:val="acctfourfigures"/>
              <w:tabs>
                <w:tab w:val="clear" w:pos="765"/>
                <w:tab w:val="decimal" w:pos="731"/>
              </w:tabs>
              <w:spacing w:line="240" w:lineRule="exact"/>
              <w:ind w:left="-79" w:right="-72"/>
              <w:rPr>
                <w:szCs w:val="22"/>
              </w:rPr>
            </w:pPr>
          </w:p>
        </w:tc>
        <w:tc>
          <w:tcPr>
            <w:tcW w:w="1137" w:type="dxa"/>
            <w:vAlign w:val="bottom"/>
          </w:tcPr>
          <w:p w14:paraId="23CA9004" w14:textId="77777777" w:rsidR="005C509B" w:rsidRDefault="005C509B" w:rsidP="005C509B">
            <w:pPr>
              <w:pStyle w:val="acctfourfigures"/>
              <w:tabs>
                <w:tab w:val="clear" w:pos="765"/>
                <w:tab w:val="decimal" w:pos="701"/>
              </w:tabs>
              <w:spacing w:line="240" w:lineRule="exact"/>
              <w:ind w:left="-79" w:right="66"/>
              <w:rPr>
                <w:szCs w:val="22"/>
              </w:rPr>
            </w:pPr>
          </w:p>
        </w:tc>
        <w:tc>
          <w:tcPr>
            <w:tcW w:w="180" w:type="dxa"/>
            <w:vAlign w:val="bottom"/>
          </w:tcPr>
          <w:p w14:paraId="2D03ABFE" w14:textId="77777777" w:rsidR="005C509B" w:rsidRPr="004C2288" w:rsidRDefault="005C509B" w:rsidP="005C509B">
            <w:pPr>
              <w:pStyle w:val="acctfourfigures"/>
              <w:spacing w:line="240" w:lineRule="exact"/>
              <w:rPr>
                <w:szCs w:val="22"/>
              </w:rPr>
            </w:pPr>
          </w:p>
        </w:tc>
        <w:tc>
          <w:tcPr>
            <w:tcW w:w="1223" w:type="dxa"/>
            <w:vAlign w:val="bottom"/>
          </w:tcPr>
          <w:p w14:paraId="00E9EE24" w14:textId="77777777" w:rsidR="005C509B" w:rsidRDefault="005C509B" w:rsidP="005C509B">
            <w:pPr>
              <w:pStyle w:val="acctfourfigures"/>
              <w:tabs>
                <w:tab w:val="clear" w:pos="765"/>
                <w:tab w:val="decimal" w:pos="731"/>
              </w:tabs>
              <w:spacing w:line="240" w:lineRule="exact"/>
              <w:ind w:right="11"/>
              <w:rPr>
                <w:szCs w:val="22"/>
              </w:rPr>
            </w:pPr>
          </w:p>
        </w:tc>
      </w:tr>
      <w:tr w:rsidR="005C509B" w:rsidRPr="004C2288" w14:paraId="5150A52D" w14:textId="77777777" w:rsidTr="007340F5">
        <w:trPr>
          <w:cantSplit/>
        </w:trPr>
        <w:tc>
          <w:tcPr>
            <w:tcW w:w="3779" w:type="dxa"/>
          </w:tcPr>
          <w:p w14:paraId="3657B22C" w14:textId="1C9694AA" w:rsidR="005C509B" w:rsidRPr="004C2288" w:rsidRDefault="005C509B" w:rsidP="005C509B">
            <w:pPr>
              <w:spacing w:line="240" w:lineRule="exact"/>
              <w:rPr>
                <w:szCs w:val="22"/>
              </w:rPr>
            </w:pPr>
            <w:r w:rsidRPr="004C2288">
              <w:rPr>
                <w:szCs w:val="22"/>
              </w:rPr>
              <w:t>Within credit terms</w:t>
            </w:r>
          </w:p>
        </w:tc>
        <w:tc>
          <w:tcPr>
            <w:tcW w:w="1170" w:type="dxa"/>
          </w:tcPr>
          <w:p w14:paraId="5D5B1F45" w14:textId="37AEEA57" w:rsidR="005C509B" w:rsidRPr="00901FE5" w:rsidRDefault="005C509B" w:rsidP="005C509B">
            <w:pPr>
              <w:pStyle w:val="acctfourfigures"/>
              <w:tabs>
                <w:tab w:val="clear" w:pos="765"/>
                <w:tab w:val="decimal" w:pos="465"/>
              </w:tabs>
              <w:spacing w:line="240" w:lineRule="exact"/>
              <w:ind w:left="-83" w:right="11" w:firstLine="4"/>
              <w:jc w:val="right"/>
              <w:rPr>
                <w:szCs w:val="22"/>
                <w:lang w:val="en-US" w:bidi="th-TH"/>
              </w:rPr>
            </w:pPr>
            <w:r>
              <w:rPr>
                <w:szCs w:val="22"/>
              </w:rPr>
              <w:t>205,08</w:t>
            </w:r>
            <w:r w:rsidR="00901FE5">
              <w:rPr>
                <w:szCs w:val="22"/>
                <w:lang w:val="en-US" w:bidi="th-TH"/>
              </w:rPr>
              <w:t>9</w:t>
            </w:r>
          </w:p>
        </w:tc>
        <w:tc>
          <w:tcPr>
            <w:tcW w:w="180" w:type="dxa"/>
          </w:tcPr>
          <w:p w14:paraId="0BCB7961" w14:textId="77777777" w:rsidR="005C509B" w:rsidRPr="004C2288" w:rsidRDefault="005C509B" w:rsidP="005C509B">
            <w:pPr>
              <w:pStyle w:val="acctfourfigures"/>
              <w:tabs>
                <w:tab w:val="clear" w:pos="765"/>
                <w:tab w:val="decimal" w:pos="731"/>
              </w:tabs>
              <w:spacing w:line="240" w:lineRule="exact"/>
              <w:ind w:left="-83" w:right="11" w:firstLine="4"/>
              <w:rPr>
                <w:szCs w:val="22"/>
              </w:rPr>
            </w:pPr>
          </w:p>
        </w:tc>
        <w:tc>
          <w:tcPr>
            <w:tcW w:w="1260" w:type="dxa"/>
          </w:tcPr>
          <w:p w14:paraId="17FC3384" w14:textId="2BAD61A5" w:rsidR="005C509B" w:rsidRDefault="005C509B" w:rsidP="005C509B">
            <w:pPr>
              <w:pStyle w:val="acctfourfigures"/>
              <w:tabs>
                <w:tab w:val="clear" w:pos="765"/>
                <w:tab w:val="decimal" w:pos="731"/>
              </w:tabs>
              <w:spacing w:line="240" w:lineRule="exact"/>
              <w:ind w:left="-83" w:right="11" w:firstLine="4"/>
              <w:jc w:val="right"/>
              <w:rPr>
                <w:szCs w:val="22"/>
              </w:rPr>
            </w:pPr>
            <w:r>
              <w:rPr>
                <w:szCs w:val="22"/>
              </w:rPr>
              <w:t>211,491</w:t>
            </w:r>
          </w:p>
        </w:tc>
        <w:tc>
          <w:tcPr>
            <w:tcW w:w="178" w:type="dxa"/>
          </w:tcPr>
          <w:p w14:paraId="4151080C" w14:textId="77777777" w:rsidR="005C509B" w:rsidRPr="004C2288" w:rsidRDefault="005C509B" w:rsidP="005C509B">
            <w:pPr>
              <w:pStyle w:val="acctfourfigures"/>
              <w:tabs>
                <w:tab w:val="clear" w:pos="765"/>
                <w:tab w:val="decimal" w:pos="731"/>
              </w:tabs>
              <w:spacing w:line="240" w:lineRule="exact"/>
              <w:ind w:left="-79" w:right="-72"/>
              <w:rPr>
                <w:szCs w:val="22"/>
              </w:rPr>
            </w:pPr>
          </w:p>
        </w:tc>
        <w:tc>
          <w:tcPr>
            <w:tcW w:w="1137" w:type="dxa"/>
          </w:tcPr>
          <w:p w14:paraId="5CAE9DEF" w14:textId="3587B55C" w:rsidR="005C509B" w:rsidRDefault="005C509B" w:rsidP="005C509B">
            <w:pPr>
              <w:pStyle w:val="acctfourfigures"/>
              <w:tabs>
                <w:tab w:val="clear" w:pos="765"/>
                <w:tab w:val="decimal" w:pos="701"/>
              </w:tabs>
              <w:spacing w:line="240" w:lineRule="exact"/>
              <w:ind w:left="-79" w:right="66"/>
              <w:jc w:val="right"/>
              <w:rPr>
                <w:szCs w:val="22"/>
              </w:rPr>
            </w:pPr>
            <w:r>
              <w:rPr>
                <w:szCs w:val="22"/>
              </w:rPr>
              <w:t>26,932</w:t>
            </w:r>
          </w:p>
        </w:tc>
        <w:tc>
          <w:tcPr>
            <w:tcW w:w="180" w:type="dxa"/>
          </w:tcPr>
          <w:p w14:paraId="31EDB10B" w14:textId="77777777" w:rsidR="005C509B" w:rsidRPr="004C2288" w:rsidRDefault="005C509B" w:rsidP="005C509B">
            <w:pPr>
              <w:pStyle w:val="acctfourfigures"/>
              <w:spacing w:line="240" w:lineRule="exact"/>
              <w:rPr>
                <w:szCs w:val="22"/>
              </w:rPr>
            </w:pPr>
          </w:p>
        </w:tc>
        <w:tc>
          <w:tcPr>
            <w:tcW w:w="1223" w:type="dxa"/>
          </w:tcPr>
          <w:p w14:paraId="06ADB6F6" w14:textId="324549AA" w:rsidR="005C509B" w:rsidRDefault="005C509B" w:rsidP="005C509B">
            <w:pPr>
              <w:pStyle w:val="acctfourfigures"/>
              <w:tabs>
                <w:tab w:val="clear" w:pos="765"/>
                <w:tab w:val="decimal" w:pos="731"/>
              </w:tabs>
              <w:spacing w:line="240" w:lineRule="exact"/>
              <w:ind w:right="11"/>
              <w:jc w:val="right"/>
              <w:rPr>
                <w:szCs w:val="22"/>
              </w:rPr>
            </w:pPr>
            <w:r>
              <w:rPr>
                <w:szCs w:val="22"/>
              </w:rPr>
              <w:t>23,312</w:t>
            </w:r>
          </w:p>
        </w:tc>
      </w:tr>
      <w:tr w:rsidR="00BE372B" w:rsidRPr="004C2288" w14:paraId="3666EE1E" w14:textId="77777777" w:rsidTr="007340F5">
        <w:trPr>
          <w:cantSplit/>
        </w:trPr>
        <w:tc>
          <w:tcPr>
            <w:tcW w:w="3779" w:type="dxa"/>
          </w:tcPr>
          <w:p w14:paraId="74927621" w14:textId="77777777" w:rsidR="00BE372B" w:rsidRPr="004C2288" w:rsidRDefault="00BE372B" w:rsidP="00F412AD">
            <w:pPr>
              <w:spacing w:line="240" w:lineRule="exact"/>
              <w:rPr>
                <w:szCs w:val="22"/>
              </w:rPr>
            </w:pPr>
            <w:r w:rsidRPr="004C2288">
              <w:rPr>
                <w:szCs w:val="22"/>
              </w:rPr>
              <w:t>Overdue:</w:t>
            </w:r>
          </w:p>
        </w:tc>
        <w:tc>
          <w:tcPr>
            <w:tcW w:w="1170" w:type="dxa"/>
          </w:tcPr>
          <w:p w14:paraId="31CAC8D9" w14:textId="77777777" w:rsidR="00BE372B" w:rsidRPr="004C2288" w:rsidRDefault="00BE372B" w:rsidP="00F412AD">
            <w:pPr>
              <w:pStyle w:val="acctfourfigures"/>
              <w:tabs>
                <w:tab w:val="clear" w:pos="765"/>
                <w:tab w:val="decimal" w:pos="465"/>
              </w:tabs>
              <w:spacing w:line="240" w:lineRule="exact"/>
              <w:ind w:left="-83" w:right="11" w:firstLine="4"/>
              <w:jc w:val="right"/>
              <w:rPr>
                <w:szCs w:val="22"/>
              </w:rPr>
            </w:pPr>
          </w:p>
        </w:tc>
        <w:tc>
          <w:tcPr>
            <w:tcW w:w="180" w:type="dxa"/>
          </w:tcPr>
          <w:p w14:paraId="4B880639"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3C6386EF" w14:textId="77777777" w:rsidR="00BE372B" w:rsidRPr="004C2288" w:rsidRDefault="00BE372B" w:rsidP="00F412AD">
            <w:pPr>
              <w:pStyle w:val="acctfourfigures"/>
              <w:tabs>
                <w:tab w:val="clear" w:pos="765"/>
                <w:tab w:val="decimal" w:pos="731"/>
              </w:tabs>
              <w:spacing w:line="240" w:lineRule="exact"/>
              <w:ind w:left="-83" w:right="11" w:firstLine="4"/>
              <w:jc w:val="right"/>
              <w:rPr>
                <w:szCs w:val="22"/>
              </w:rPr>
            </w:pPr>
          </w:p>
        </w:tc>
        <w:tc>
          <w:tcPr>
            <w:tcW w:w="178" w:type="dxa"/>
          </w:tcPr>
          <w:p w14:paraId="513C4A9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1105DBBF" w14:textId="77777777" w:rsidR="00BE372B" w:rsidRPr="004C2288" w:rsidRDefault="00BE372B" w:rsidP="00F412AD">
            <w:pPr>
              <w:pStyle w:val="acctfourfigures"/>
              <w:tabs>
                <w:tab w:val="clear" w:pos="765"/>
                <w:tab w:val="decimal" w:pos="701"/>
              </w:tabs>
              <w:spacing w:line="240" w:lineRule="exact"/>
              <w:ind w:left="-79" w:right="66"/>
              <w:jc w:val="right"/>
              <w:rPr>
                <w:szCs w:val="22"/>
              </w:rPr>
            </w:pPr>
          </w:p>
        </w:tc>
        <w:tc>
          <w:tcPr>
            <w:tcW w:w="180" w:type="dxa"/>
          </w:tcPr>
          <w:p w14:paraId="28CBE8E8" w14:textId="77777777" w:rsidR="00BE372B" w:rsidRPr="004C2288" w:rsidRDefault="00BE372B" w:rsidP="00F412AD">
            <w:pPr>
              <w:pStyle w:val="acctfourfigures"/>
              <w:spacing w:line="240" w:lineRule="exact"/>
              <w:rPr>
                <w:szCs w:val="22"/>
              </w:rPr>
            </w:pPr>
          </w:p>
        </w:tc>
        <w:tc>
          <w:tcPr>
            <w:tcW w:w="1223" w:type="dxa"/>
          </w:tcPr>
          <w:p w14:paraId="31B2E0CD" w14:textId="77777777" w:rsidR="00BE372B" w:rsidRPr="004C2288" w:rsidRDefault="00BE372B" w:rsidP="00F412AD">
            <w:pPr>
              <w:pStyle w:val="acctfourfigures"/>
              <w:tabs>
                <w:tab w:val="clear" w:pos="765"/>
                <w:tab w:val="decimal" w:pos="731"/>
              </w:tabs>
              <w:spacing w:line="240" w:lineRule="exact"/>
              <w:ind w:right="11"/>
              <w:jc w:val="right"/>
              <w:rPr>
                <w:szCs w:val="22"/>
              </w:rPr>
            </w:pPr>
          </w:p>
        </w:tc>
      </w:tr>
      <w:tr w:rsidR="00BE372B" w:rsidRPr="004C2288" w14:paraId="03EDD7BD" w14:textId="77777777" w:rsidTr="007340F5">
        <w:trPr>
          <w:cantSplit/>
        </w:trPr>
        <w:tc>
          <w:tcPr>
            <w:tcW w:w="3779" w:type="dxa"/>
          </w:tcPr>
          <w:p w14:paraId="25C9BFFA" w14:textId="77777777" w:rsidR="00BE372B" w:rsidRPr="004C2288" w:rsidRDefault="00BE372B" w:rsidP="00F412AD">
            <w:pPr>
              <w:spacing w:line="240" w:lineRule="exact"/>
              <w:ind w:left="104"/>
              <w:rPr>
                <w:szCs w:val="22"/>
              </w:rPr>
            </w:pPr>
            <w:r w:rsidRPr="004C2288">
              <w:rPr>
                <w:szCs w:val="22"/>
              </w:rPr>
              <w:t>1-30 days</w:t>
            </w:r>
          </w:p>
        </w:tc>
        <w:tc>
          <w:tcPr>
            <w:tcW w:w="1170" w:type="dxa"/>
          </w:tcPr>
          <w:p w14:paraId="47D6B3CF" w14:textId="36FE1BD9" w:rsidR="00BE372B" w:rsidRPr="004C2288" w:rsidRDefault="00214EB8" w:rsidP="00F412AD">
            <w:pPr>
              <w:pStyle w:val="acctfourfigures"/>
              <w:tabs>
                <w:tab w:val="clear" w:pos="765"/>
                <w:tab w:val="decimal" w:pos="465"/>
              </w:tabs>
              <w:spacing w:line="240" w:lineRule="exact"/>
              <w:ind w:left="-83" w:right="11" w:firstLine="4"/>
              <w:jc w:val="right"/>
              <w:rPr>
                <w:szCs w:val="22"/>
              </w:rPr>
            </w:pPr>
            <w:r>
              <w:rPr>
                <w:szCs w:val="22"/>
              </w:rPr>
              <w:t>79,954</w:t>
            </w:r>
          </w:p>
        </w:tc>
        <w:tc>
          <w:tcPr>
            <w:tcW w:w="180" w:type="dxa"/>
          </w:tcPr>
          <w:p w14:paraId="12BCEBD0"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74AF3558" w14:textId="7DABA1A5" w:rsidR="00BE372B" w:rsidRPr="004C2288" w:rsidRDefault="001D410A" w:rsidP="00F412AD">
            <w:pPr>
              <w:pStyle w:val="acctfourfigures"/>
              <w:tabs>
                <w:tab w:val="clear" w:pos="765"/>
                <w:tab w:val="decimal" w:pos="731"/>
              </w:tabs>
              <w:spacing w:line="240" w:lineRule="exact"/>
              <w:ind w:left="-83" w:right="11" w:firstLine="4"/>
              <w:jc w:val="right"/>
              <w:rPr>
                <w:szCs w:val="22"/>
              </w:rPr>
            </w:pPr>
            <w:r>
              <w:rPr>
                <w:szCs w:val="22"/>
              </w:rPr>
              <w:t>72,493</w:t>
            </w:r>
          </w:p>
        </w:tc>
        <w:tc>
          <w:tcPr>
            <w:tcW w:w="178" w:type="dxa"/>
          </w:tcPr>
          <w:p w14:paraId="009E6650"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57C7A98F" w14:textId="5E6364DA" w:rsidR="00BE372B" w:rsidRPr="004C2288" w:rsidRDefault="00B36E8F" w:rsidP="00F412AD">
            <w:pPr>
              <w:pStyle w:val="acctfourfigures"/>
              <w:tabs>
                <w:tab w:val="clear" w:pos="765"/>
                <w:tab w:val="decimal" w:pos="701"/>
              </w:tabs>
              <w:spacing w:line="240" w:lineRule="exact"/>
              <w:ind w:left="-79" w:right="66"/>
              <w:jc w:val="right"/>
              <w:rPr>
                <w:szCs w:val="22"/>
              </w:rPr>
            </w:pPr>
            <w:r>
              <w:rPr>
                <w:szCs w:val="22"/>
              </w:rPr>
              <w:t>3,784</w:t>
            </w:r>
          </w:p>
        </w:tc>
        <w:tc>
          <w:tcPr>
            <w:tcW w:w="180" w:type="dxa"/>
          </w:tcPr>
          <w:p w14:paraId="21C0AA05" w14:textId="77777777" w:rsidR="00BE372B" w:rsidRPr="004C2288" w:rsidRDefault="00BE372B" w:rsidP="00F412AD">
            <w:pPr>
              <w:pStyle w:val="acctfourfigures"/>
              <w:spacing w:line="240" w:lineRule="exact"/>
              <w:rPr>
                <w:szCs w:val="22"/>
              </w:rPr>
            </w:pPr>
          </w:p>
        </w:tc>
        <w:tc>
          <w:tcPr>
            <w:tcW w:w="1223" w:type="dxa"/>
          </w:tcPr>
          <w:p w14:paraId="7747434D" w14:textId="4521F0D2" w:rsidR="00BE372B" w:rsidRPr="004C2288" w:rsidRDefault="00D01538" w:rsidP="00F412AD">
            <w:pPr>
              <w:pStyle w:val="acctfourfigures"/>
              <w:tabs>
                <w:tab w:val="clear" w:pos="765"/>
                <w:tab w:val="decimal" w:pos="731"/>
              </w:tabs>
              <w:spacing w:line="240" w:lineRule="exact"/>
              <w:ind w:right="11"/>
              <w:jc w:val="right"/>
              <w:rPr>
                <w:szCs w:val="22"/>
              </w:rPr>
            </w:pPr>
            <w:r>
              <w:rPr>
                <w:szCs w:val="22"/>
              </w:rPr>
              <w:t>4,277</w:t>
            </w:r>
          </w:p>
        </w:tc>
      </w:tr>
      <w:tr w:rsidR="00BE372B" w:rsidRPr="004C2288" w14:paraId="5CD5418B" w14:textId="77777777" w:rsidTr="007340F5">
        <w:trPr>
          <w:cantSplit/>
        </w:trPr>
        <w:tc>
          <w:tcPr>
            <w:tcW w:w="3779" w:type="dxa"/>
          </w:tcPr>
          <w:p w14:paraId="567A1D63" w14:textId="77777777" w:rsidR="00BE372B" w:rsidRPr="004C2288" w:rsidRDefault="00BE372B" w:rsidP="00F412AD">
            <w:pPr>
              <w:spacing w:line="240" w:lineRule="exact"/>
              <w:ind w:left="104"/>
              <w:rPr>
                <w:szCs w:val="22"/>
              </w:rPr>
            </w:pPr>
            <w:r w:rsidRPr="004C2288">
              <w:rPr>
                <w:szCs w:val="22"/>
              </w:rPr>
              <w:t>31-60 days</w:t>
            </w:r>
          </w:p>
        </w:tc>
        <w:tc>
          <w:tcPr>
            <w:tcW w:w="1170" w:type="dxa"/>
          </w:tcPr>
          <w:p w14:paraId="25C653DB" w14:textId="0221D2FF" w:rsidR="00BE372B" w:rsidRPr="004C2288" w:rsidRDefault="00214EB8" w:rsidP="00F412AD">
            <w:pPr>
              <w:pStyle w:val="acctfourfigures"/>
              <w:tabs>
                <w:tab w:val="clear" w:pos="765"/>
                <w:tab w:val="decimal" w:pos="465"/>
              </w:tabs>
              <w:spacing w:line="240" w:lineRule="exact"/>
              <w:ind w:left="-83" w:right="11" w:firstLine="4"/>
              <w:jc w:val="right"/>
              <w:rPr>
                <w:szCs w:val="22"/>
              </w:rPr>
            </w:pPr>
            <w:r>
              <w:rPr>
                <w:szCs w:val="22"/>
              </w:rPr>
              <w:t>18,313</w:t>
            </w:r>
          </w:p>
        </w:tc>
        <w:tc>
          <w:tcPr>
            <w:tcW w:w="180" w:type="dxa"/>
          </w:tcPr>
          <w:p w14:paraId="448BB9D2"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3F648F25" w14:textId="5240AA2F" w:rsidR="00BE372B" w:rsidRPr="004C2288" w:rsidRDefault="00565568" w:rsidP="00F412AD">
            <w:pPr>
              <w:pStyle w:val="acctfourfigures"/>
              <w:tabs>
                <w:tab w:val="clear" w:pos="765"/>
                <w:tab w:val="decimal" w:pos="731"/>
              </w:tabs>
              <w:spacing w:line="240" w:lineRule="exact"/>
              <w:ind w:left="-83" w:right="11" w:firstLine="4"/>
              <w:jc w:val="right"/>
              <w:rPr>
                <w:szCs w:val="22"/>
              </w:rPr>
            </w:pPr>
            <w:r>
              <w:rPr>
                <w:szCs w:val="22"/>
              </w:rPr>
              <w:t>21,043</w:t>
            </w:r>
          </w:p>
        </w:tc>
        <w:tc>
          <w:tcPr>
            <w:tcW w:w="178" w:type="dxa"/>
          </w:tcPr>
          <w:p w14:paraId="0FD460D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61934515" w14:textId="1A7F966E" w:rsidR="00BE372B" w:rsidRPr="004C2288" w:rsidRDefault="00B36E8F" w:rsidP="00F412AD">
            <w:pPr>
              <w:pStyle w:val="acctfourfigures"/>
              <w:tabs>
                <w:tab w:val="clear" w:pos="765"/>
                <w:tab w:val="decimal" w:pos="701"/>
              </w:tabs>
              <w:spacing w:line="240" w:lineRule="exact"/>
              <w:ind w:left="-79" w:right="66"/>
              <w:jc w:val="right"/>
              <w:rPr>
                <w:szCs w:val="22"/>
              </w:rPr>
            </w:pPr>
            <w:r>
              <w:rPr>
                <w:szCs w:val="22"/>
              </w:rPr>
              <w:t>762</w:t>
            </w:r>
          </w:p>
        </w:tc>
        <w:tc>
          <w:tcPr>
            <w:tcW w:w="180" w:type="dxa"/>
          </w:tcPr>
          <w:p w14:paraId="69CE2CF0" w14:textId="77777777" w:rsidR="00BE372B" w:rsidRPr="004C2288" w:rsidRDefault="00BE372B" w:rsidP="00F412AD">
            <w:pPr>
              <w:pStyle w:val="acctfourfigures"/>
              <w:spacing w:line="240" w:lineRule="exact"/>
              <w:rPr>
                <w:szCs w:val="22"/>
              </w:rPr>
            </w:pPr>
          </w:p>
        </w:tc>
        <w:tc>
          <w:tcPr>
            <w:tcW w:w="1223" w:type="dxa"/>
          </w:tcPr>
          <w:p w14:paraId="259EEC20" w14:textId="2689016C" w:rsidR="00BE372B" w:rsidRPr="004C2288" w:rsidRDefault="00502670" w:rsidP="00F412AD">
            <w:pPr>
              <w:pStyle w:val="acctfourfigures"/>
              <w:tabs>
                <w:tab w:val="clear" w:pos="765"/>
                <w:tab w:val="decimal" w:pos="731"/>
              </w:tabs>
              <w:spacing w:line="240" w:lineRule="exact"/>
              <w:ind w:right="11"/>
              <w:jc w:val="right"/>
              <w:rPr>
                <w:szCs w:val="22"/>
              </w:rPr>
            </w:pPr>
            <w:r>
              <w:rPr>
                <w:szCs w:val="22"/>
              </w:rPr>
              <w:t>1,262</w:t>
            </w:r>
          </w:p>
        </w:tc>
      </w:tr>
      <w:tr w:rsidR="00BE372B" w:rsidRPr="004C2288" w14:paraId="4BDD1169" w14:textId="77777777" w:rsidTr="007340F5">
        <w:trPr>
          <w:cantSplit/>
        </w:trPr>
        <w:tc>
          <w:tcPr>
            <w:tcW w:w="3779" w:type="dxa"/>
          </w:tcPr>
          <w:p w14:paraId="7C405AFE" w14:textId="77777777" w:rsidR="00BE372B" w:rsidRPr="004C2288" w:rsidRDefault="00BE372B" w:rsidP="00F412AD">
            <w:pPr>
              <w:spacing w:line="240" w:lineRule="exact"/>
              <w:ind w:left="104" w:right="-79"/>
              <w:rPr>
                <w:szCs w:val="22"/>
              </w:rPr>
            </w:pPr>
            <w:r w:rsidRPr="004C2288">
              <w:rPr>
                <w:szCs w:val="22"/>
              </w:rPr>
              <w:t>61-90 days</w:t>
            </w:r>
          </w:p>
        </w:tc>
        <w:tc>
          <w:tcPr>
            <w:tcW w:w="1170" w:type="dxa"/>
          </w:tcPr>
          <w:p w14:paraId="4BEFB8E2" w14:textId="234A1F05" w:rsidR="00BE372B" w:rsidRPr="004C2288" w:rsidRDefault="00214EB8" w:rsidP="00F412AD">
            <w:pPr>
              <w:pStyle w:val="acctfourfigures"/>
              <w:tabs>
                <w:tab w:val="clear" w:pos="765"/>
                <w:tab w:val="decimal" w:pos="465"/>
              </w:tabs>
              <w:spacing w:line="240" w:lineRule="exact"/>
              <w:ind w:left="-83" w:right="11" w:firstLine="4"/>
              <w:jc w:val="right"/>
              <w:rPr>
                <w:szCs w:val="22"/>
              </w:rPr>
            </w:pPr>
            <w:r>
              <w:rPr>
                <w:szCs w:val="22"/>
              </w:rPr>
              <w:t>13,116</w:t>
            </w:r>
          </w:p>
        </w:tc>
        <w:tc>
          <w:tcPr>
            <w:tcW w:w="180" w:type="dxa"/>
          </w:tcPr>
          <w:p w14:paraId="4694A49F"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4F7C3E87" w14:textId="44557B8A" w:rsidR="00BE372B" w:rsidRPr="004C2288" w:rsidRDefault="003A3FF2" w:rsidP="00F412AD">
            <w:pPr>
              <w:pStyle w:val="acctfourfigures"/>
              <w:tabs>
                <w:tab w:val="clear" w:pos="765"/>
                <w:tab w:val="decimal" w:pos="731"/>
              </w:tabs>
              <w:spacing w:line="240" w:lineRule="exact"/>
              <w:ind w:left="-83" w:right="11" w:firstLine="4"/>
              <w:jc w:val="right"/>
              <w:rPr>
                <w:szCs w:val="22"/>
              </w:rPr>
            </w:pPr>
            <w:r>
              <w:rPr>
                <w:szCs w:val="22"/>
              </w:rPr>
              <w:t>8,742</w:t>
            </w:r>
          </w:p>
        </w:tc>
        <w:tc>
          <w:tcPr>
            <w:tcW w:w="178" w:type="dxa"/>
          </w:tcPr>
          <w:p w14:paraId="6C77A7EB"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4571CB45" w14:textId="31063B33" w:rsidR="00BE372B" w:rsidRPr="004C2288" w:rsidRDefault="00B36E8F" w:rsidP="00F412AD">
            <w:pPr>
              <w:pStyle w:val="acctfourfigures"/>
              <w:tabs>
                <w:tab w:val="clear" w:pos="765"/>
                <w:tab w:val="decimal" w:pos="701"/>
              </w:tabs>
              <w:spacing w:line="240" w:lineRule="exact"/>
              <w:ind w:left="-79" w:right="66"/>
              <w:jc w:val="right"/>
              <w:rPr>
                <w:szCs w:val="22"/>
              </w:rPr>
            </w:pPr>
            <w:r>
              <w:rPr>
                <w:szCs w:val="22"/>
              </w:rPr>
              <w:t>245</w:t>
            </w:r>
          </w:p>
        </w:tc>
        <w:tc>
          <w:tcPr>
            <w:tcW w:w="180" w:type="dxa"/>
          </w:tcPr>
          <w:p w14:paraId="398FFB4C" w14:textId="77777777" w:rsidR="00BE372B" w:rsidRPr="004C2288" w:rsidRDefault="00BE372B" w:rsidP="00F412AD">
            <w:pPr>
              <w:pStyle w:val="acctfourfigures"/>
              <w:spacing w:line="240" w:lineRule="exact"/>
              <w:rPr>
                <w:szCs w:val="22"/>
              </w:rPr>
            </w:pPr>
          </w:p>
        </w:tc>
        <w:tc>
          <w:tcPr>
            <w:tcW w:w="1223" w:type="dxa"/>
          </w:tcPr>
          <w:p w14:paraId="63A8554B" w14:textId="2DEF9DA9" w:rsidR="00BE372B" w:rsidRPr="004C2288" w:rsidRDefault="00561864" w:rsidP="00F412AD">
            <w:pPr>
              <w:pStyle w:val="acctfourfigures"/>
              <w:tabs>
                <w:tab w:val="clear" w:pos="765"/>
                <w:tab w:val="decimal" w:pos="731"/>
              </w:tabs>
              <w:spacing w:line="240" w:lineRule="exact"/>
              <w:ind w:right="11"/>
              <w:jc w:val="right"/>
              <w:rPr>
                <w:szCs w:val="22"/>
              </w:rPr>
            </w:pPr>
            <w:r>
              <w:rPr>
                <w:szCs w:val="22"/>
              </w:rPr>
              <w:t>651</w:t>
            </w:r>
          </w:p>
        </w:tc>
      </w:tr>
      <w:tr w:rsidR="00BE372B" w:rsidRPr="004C2288" w14:paraId="5F0B4069" w14:textId="77777777" w:rsidTr="007340F5">
        <w:trPr>
          <w:cantSplit/>
        </w:trPr>
        <w:tc>
          <w:tcPr>
            <w:tcW w:w="3779" w:type="dxa"/>
          </w:tcPr>
          <w:p w14:paraId="7AF1C9F3" w14:textId="77777777" w:rsidR="00BE372B" w:rsidRPr="004C2288" w:rsidRDefault="00BE372B" w:rsidP="00F412AD">
            <w:pPr>
              <w:spacing w:line="240" w:lineRule="exact"/>
              <w:ind w:left="104"/>
              <w:rPr>
                <w:szCs w:val="22"/>
              </w:rPr>
            </w:pPr>
            <w:r w:rsidRPr="004C2288">
              <w:rPr>
                <w:szCs w:val="22"/>
              </w:rPr>
              <w:t xml:space="preserve">More than 90 days </w:t>
            </w:r>
          </w:p>
        </w:tc>
        <w:tc>
          <w:tcPr>
            <w:tcW w:w="1170" w:type="dxa"/>
            <w:tcBorders>
              <w:bottom w:val="single" w:sz="4" w:space="0" w:color="auto"/>
            </w:tcBorders>
          </w:tcPr>
          <w:p w14:paraId="28DD6331" w14:textId="6B8F3457" w:rsidR="00BE372B" w:rsidRPr="004C2288" w:rsidRDefault="00214EB8" w:rsidP="00F412AD">
            <w:pPr>
              <w:pStyle w:val="acctfourfigures"/>
              <w:tabs>
                <w:tab w:val="clear" w:pos="765"/>
                <w:tab w:val="decimal" w:pos="465"/>
              </w:tabs>
              <w:spacing w:line="240" w:lineRule="exact"/>
              <w:ind w:left="-83" w:right="11" w:firstLine="4"/>
              <w:jc w:val="right"/>
              <w:rPr>
                <w:szCs w:val="22"/>
              </w:rPr>
            </w:pPr>
            <w:r>
              <w:rPr>
                <w:szCs w:val="22"/>
              </w:rPr>
              <w:t>17,978</w:t>
            </w:r>
          </w:p>
        </w:tc>
        <w:tc>
          <w:tcPr>
            <w:tcW w:w="180" w:type="dxa"/>
          </w:tcPr>
          <w:p w14:paraId="503328A4"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55AAED40" w14:textId="421A6EF9" w:rsidR="00BE372B" w:rsidRPr="004C2288" w:rsidRDefault="003A3FF2" w:rsidP="00F412AD">
            <w:pPr>
              <w:pStyle w:val="acctfourfigures"/>
              <w:tabs>
                <w:tab w:val="clear" w:pos="765"/>
                <w:tab w:val="decimal" w:pos="731"/>
              </w:tabs>
              <w:spacing w:line="240" w:lineRule="exact"/>
              <w:ind w:left="-83" w:right="11" w:firstLine="4"/>
              <w:jc w:val="right"/>
              <w:rPr>
                <w:szCs w:val="22"/>
              </w:rPr>
            </w:pPr>
            <w:r>
              <w:rPr>
                <w:szCs w:val="22"/>
              </w:rPr>
              <w:t>14,690</w:t>
            </w:r>
          </w:p>
        </w:tc>
        <w:tc>
          <w:tcPr>
            <w:tcW w:w="178" w:type="dxa"/>
          </w:tcPr>
          <w:p w14:paraId="195C89A4"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0E1926CE" w14:textId="6C02703F" w:rsidR="00BE372B" w:rsidRPr="004C2288" w:rsidRDefault="00B36E8F" w:rsidP="00F412AD">
            <w:pPr>
              <w:pStyle w:val="acctfourfigures"/>
              <w:tabs>
                <w:tab w:val="clear" w:pos="765"/>
                <w:tab w:val="decimal" w:pos="701"/>
              </w:tabs>
              <w:spacing w:line="240" w:lineRule="exact"/>
              <w:ind w:left="-79" w:right="66"/>
              <w:jc w:val="right"/>
              <w:rPr>
                <w:szCs w:val="22"/>
              </w:rPr>
            </w:pPr>
            <w:r>
              <w:rPr>
                <w:szCs w:val="22"/>
              </w:rPr>
              <w:t>48</w:t>
            </w:r>
            <w:r w:rsidR="00EA0CC3">
              <w:rPr>
                <w:szCs w:val="22"/>
              </w:rPr>
              <w:t>7</w:t>
            </w:r>
          </w:p>
        </w:tc>
        <w:tc>
          <w:tcPr>
            <w:tcW w:w="180" w:type="dxa"/>
          </w:tcPr>
          <w:p w14:paraId="75F27896" w14:textId="77777777" w:rsidR="00BE372B" w:rsidRPr="004C2288" w:rsidRDefault="00BE372B" w:rsidP="00F412AD">
            <w:pPr>
              <w:pStyle w:val="acctfourfigures"/>
              <w:spacing w:line="240" w:lineRule="exact"/>
              <w:rPr>
                <w:szCs w:val="22"/>
              </w:rPr>
            </w:pPr>
          </w:p>
        </w:tc>
        <w:tc>
          <w:tcPr>
            <w:tcW w:w="1223" w:type="dxa"/>
            <w:tcBorders>
              <w:bottom w:val="single" w:sz="4" w:space="0" w:color="auto"/>
            </w:tcBorders>
          </w:tcPr>
          <w:p w14:paraId="720904D4" w14:textId="791C8098" w:rsidR="00BE372B" w:rsidRPr="004C2288" w:rsidRDefault="00AF68F4" w:rsidP="00F412AD">
            <w:pPr>
              <w:pStyle w:val="acctfourfigures"/>
              <w:tabs>
                <w:tab w:val="clear" w:pos="765"/>
                <w:tab w:val="decimal" w:pos="731"/>
              </w:tabs>
              <w:spacing w:line="240" w:lineRule="exact"/>
              <w:ind w:right="11"/>
              <w:jc w:val="right"/>
              <w:rPr>
                <w:szCs w:val="22"/>
              </w:rPr>
            </w:pPr>
            <w:r>
              <w:rPr>
                <w:szCs w:val="22"/>
              </w:rPr>
              <w:t>481</w:t>
            </w:r>
          </w:p>
        </w:tc>
      </w:tr>
      <w:tr w:rsidR="00BE372B" w:rsidRPr="004C2288" w14:paraId="22C41875" w14:textId="77777777" w:rsidTr="007340F5">
        <w:trPr>
          <w:cantSplit/>
        </w:trPr>
        <w:tc>
          <w:tcPr>
            <w:tcW w:w="3779" w:type="dxa"/>
          </w:tcPr>
          <w:p w14:paraId="4DB2DEAD" w14:textId="77777777" w:rsidR="00BE372B" w:rsidRPr="004C2288" w:rsidRDefault="00BE372B" w:rsidP="00F412AD">
            <w:pPr>
              <w:spacing w:line="240" w:lineRule="exact"/>
              <w:rPr>
                <w:b/>
                <w:bCs/>
                <w:szCs w:val="22"/>
              </w:rPr>
            </w:pPr>
            <w:r w:rsidRPr="004C2288">
              <w:rPr>
                <w:b/>
                <w:bCs/>
                <w:szCs w:val="22"/>
              </w:rPr>
              <w:t>Total</w:t>
            </w:r>
          </w:p>
        </w:tc>
        <w:tc>
          <w:tcPr>
            <w:tcW w:w="1170" w:type="dxa"/>
            <w:tcBorders>
              <w:top w:val="single" w:sz="4" w:space="0" w:color="auto"/>
            </w:tcBorders>
          </w:tcPr>
          <w:p w14:paraId="62156737" w14:textId="7282C798" w:rsidR="00BE372B" w:rsidRPr="004C2288" w:rsidRDefault="005C509B" w:rsidP="00F412AD">
            <w:pPr>
              <w:pStyle w:val="acctfourfigures"/>
              <w:tabs>
                <w:tab w:val="clear" w:pos="765"/>
                <w:tab w:val="decimal" w:pos="465"/>
              </w:tabs>
              <w:spacing w:line="240" w:lineRule="exact"/>
              <w:ind w:left="-83" w:right="11" w:firstLine="4"/>
              <w:jc w:val="right"/>
              <w:rPr>
                <w:b/>
                <w:bCs/>
                <w:szCs w:val="22"/>
              </w:rPr>
            </w:pPr>
            <w:r w:rsidRPr="005C509B">
              <w:rPr>
                <w:b/>
                <w:bCs/>
                <w:szCs w:val="22"/>
              </w:rPr>
              <w:t>359,572</w:t>
            </w:r>
          </w:p>
        </w:tc>
        <w:tc>
          <w:tcPr>
            <w:tcW w:w="180" w:type="dxa"/>
          </w:tcPr>
          <w:p w14:paraId="6A25970C" w14:textId="77777777" w:rsidR="00BE372B" w:rsidRPr="004C2288" w:rsidRDefault="00BE372B" w:rsidP="00F412AD">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3F20A10B" w14:textId="561EAE96" w:rsidR="00BE372B" w:rsidRPr="004C2288" w:rsidRDefault="003A3FF2" w:rsidP="00F412AD">
            <w:pPr>
              <w:pStyle w:val="acctfourfigures"/>
              <w:tabs>
                <w:tab w:val="clear" w:pos="765"/>
                <w:tab w:val="decimal" w:pos="731"/>
              </w:tabs>
              <w:spacing w:line="240" w:lineRule="exact"/>
              <w:ind w:left="-83" w:right="11" w:firstLine="4"/>
              <w:jc w:val="right"/>
              <w:rPr>
                <w:b/>
                <w:bCs/>
                <w:szCs w:val="22"/>
              </w:rPr>
            </w:pPr>
            <w:r>
              <w:rPr>
                <w:b/>
                <w:bCs/>
                <w:szCs w:val="22"/>
              </w:rPr>
              <w:t>328,459</w:t>
            </w:r>
          </w:p>
        </w:tc>
        <w:tc>
          <w:tcPr>
            <w:tcW w:w="178" w:type="dxa"/>
          </w:tcPr>
          <w:p w14:paraId="61CEFC3C" w14:textId="77777777" w:rsidR="00BE372B" w:rsidRPr="004C2288" w:rsidRDefault="00BE372B" w:rsidP="00F412AD">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5CAF7072" w14:textId="5258DCB0" w:rsidR="00BE372B" w:rsidRPr="004C2288" w:rsidRDefault="00B36E8F" w:rsidP="00F412AD">
            <w:pPr>
              <w:pStyle w:val="acctfourfigures"/>
              <w:tabs>
                <w:tab w:val="clear" w:pos="765"/>
                <w:tab w:val="decimal" w:pos="701"/>
              </w:tabs>
              <w:spacing w:line="240" w:lineRule="exact"/>
              <w:ind w:left="-79" w:right="66"/>
              <w:jc w:val="right"/>
              <w:rPr>
                <w:b/>
                <w:bCs/>
                <w:szCs w:val="22"/>
              </w:rPr>
            </w:pPr>
            <w:r>
              <w:rPr>
                <w:b/>
                <w:bCs/>
                <w:szCs w:val="22"/>
              </w:rPr>
              <w:t>32,210</w:t>
            </w:r>
          </w:p>
        </w:tc>
        <w:tc>
          <w:tcPr>
            <w:tcW w:w="180" w:type="dxa"/>
          </w:tcPr>
          <w:p w14:paraId="5179BFC5" w14:textId="77777777" w:rsidR="00BE372B" w:rsidRPr="004C2288" w:rsidRDefault="00BE372B" w:rsidP="00F412AD">
            <w:pPr>
              <w:pStyle w:val="acctfourfigures"/>
              <w:spacing w:line="240" w:lineRule="exact"/>
              <w:rPr>
                <w:b/>
                <w:bCs/>
                <w:szCs w:val="22"/>
              </w:rPr>
            </w:pPr>
          </w:p>
        </w:tc>
        <w:tc>
          <w:tcPr>
            <w:tcW w:w="1223" w:type="dxa"/>
            <w:tcBorders>
              <w:top w:val="single" w:sz="4" w:space="0" w:color="auto"/>
            </w:tcBorders>
          </w:tcPr>
          <w:p w14:paraId="46BEDA28" w14:textId="17328CD1" w:rsidR="00BE372B" w:rsidRPr="004C2288" w:rsidRDefault="00AF68F4" w:rsidP="008F209D">
            <w:pPr>
              <w:pStyle w:val="acctfourfigures"/>
              <w:tabs>
                <w:tab w:val="clear" w:pos="765"/>
              </w:tabs>
              <w:spacing w:line="240" w:lineRule="exact"/>
              <w:ind w:left="-79" w:right="35"/>
              <w:jc w:val="right"/>
              <w:rPr>
                <w:b/>
                <w:bCs/>
                <w:szCs w:val="22"/>
              </w:rPr>
            </w:pPr>
            <w:r>
              <w:rPr>
                <w:b/>
                <w:bCs/>
                <w:szCs w:val="22"/>
              </w:rPr>
              <w:t>29,983</w:t>
            </w:r>
          </w:p>
        </w:tc>
      </w:tr>
      <w:tr w:rsidR="00BE372B" w:rsidRPr="004C2288" w14:paraId="43BEF671" w14:textId="77777777" w:rsidTr="007340F5">
        <w:trPr>
          <w:cantSplit/>
        </w:trPr>
        <w:tc>
          <w:tcPr>
            <w:tcW w:w="3779" w:type="dxa"/>
          </w:tcPr>
          <w:p w14:paraId="57EB17DF" w14:textId="77777777" w:rsidR="00BE372B" w:rsidRPr="004C2288" w:rsidRDefault="00BE372B" w:rsidP="00F412AD">
            <w:pPr>
              <w:spacing w:line="240" w:lineRule="exact"/>
              <w:rPr>
                <w:szCs w:val="22"/>
                <w:lang w:bidi="th-TH"/>
              </w:rPr>
            </w:pPr>
            <w:r w:rsidRPr="004C2288">
              <w:rPr>
                <w:i/>
                <w:iCs/>
                <w:szCs w:val="22"/>
              </w:rPr>
              <w:t>Less</w:t>
            </w:r>
            <w:r w:rsidRPr="004C2288">
              <w:rPr>
                <w:szCs w:val="22"/>
              </w:rPr>
              <w:t xml:space="preserve"> allowance for</w:t>
            </w:r>
            <w:r w:rsidRPr="004C2288">
              <w:rPr>
                <w:szCs w:val="22"/>
                <w:cs/>
                <w:lang w:bidi="th-TH"/>
              </w:rPr>
              <w:t xml:space="preserve"> </w:t>
            </w:r>
            <w:r w:rsidRPr="004C2288">
              <w:rPr>
                <w:szCs w:val="22"/>
              </w:rPr>
              <w:t>expected credit loss</w:t>
            </w:r>
          </w:p>
        </w:tc>
        <w:tc>
          <w:tcPr>
            <w:tcW w:w="1170" w:type="dxa"/>
            <w:tcBorders>
              <w:bottom w:val="single" w:sz="4" w:space="0" w:color="auto"/>
            </w:tcBorders>
          </w:tcPr>
          <w:p w14:paraId="70FF97E8" w14:textId="31ADCB26" w:rsidR="00BE372B" w:rsidRPr="006A1909" w:rsidRDefault="00214EB8" w:rsidP="00D337F0">
            <w:pPr>
              <w:pStyle w:val="acctfourfigures"/>
              <w:tabs>
                <w:tab w:val="clear" w:pos="765"/>
                <w:tab w:val="decimal" w:pos="465"/>
              </w:tabs>
              <w:spacing w:line="240" w:lineRule="exact"/>
              <w:ind w:left="-83" w:right="-62" w:firstLine="4"/>
              <w:jc w:val="right"/>
              <w:rPr>
                <w:szCs w:val="22"/>
              </w:rPr>
            </w:pPr>
            <w:r w:rsidRPr="006A1909">
              <w:rPr>
                <w:szCs w:val="22"/>
              </w:rPr>
              <w:t>(8,261)</w:t>
            </w:r>
          </w:p>
        </w:tc>
        <w:tc>
          <w:tcPr>
            <w:tcW w:w="180" w:type="dxa"/>
          </w:tcPr>
          <w:p w14:paraId="18738D94" w14:textId="77777777" w:rsidR="00BE372B" w:rsidRPr="006A1909" w:rsidRDefault="00BE372B" w:rsidP="00F412AD">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40B28A1" w14:textId="603F206A" w:rsidR="00BE372B" w:rsidRPr="006A1909" w:rsidRDefault="003A3FF2" w:rsidP="00B92D37">
            <w:pPr>
              <w:pStyle w:val="acctfourfigures"/>
              <w:tabs>
                <w:tab w:val="clear" w:pos="765"/>
                <w:tab w:val="decimal" w:pos="465"/>
              </w:tabs>
              <w:spacing w:line="240" w:lineRule="exact"/>
              <w:ind w:left="-83" w:right="-62" w:firstLine="4"/>
              <w:jc w:val="right"/>
              <w:rPr>
                <w:szCs w:val="22"/>
              </w:rPr>
            </w:pPr>
            <w:r w:rsidRPr="006A1909">
              <w:rPr>
                <w:szCs w:val="22"/>
              </w:rPr>
              <w:t>(8,168)</w:t>
            </w:r>
          </w:p>
        </w:tc>
        <w:tc>
          <w:tcPr>
            <w:tcW w:w="178" w:type="dxa"/>
          </w:tcPr>
          <w:p w14:paraId="5B22755D" w14:textId="77777777" w:rsidR="00BE372B" w:rsidRPr="006A1909" w:rsidRDefault="00BE372B" w:rsidP="00F412A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53FD588F" w14:textId="50FC53D3" w:rsidR="00BE372B" w:rsidRPr="006A1909" w:rsidRDefault="00B36E8F" w:rsidP="00582BE6">
            <w:pPr>
              <w:pStyle w:val="acctfourfigures"/>
              <w:tabs>
                <w:tab w:val="clear" w:pos="765"/>
              </w:tabs>
              <w:spacing w:line="240" w:lineRule="exact"/>
              <w:ind w:left="-79" w:right="9"/>
              <w:jc w:val="right"/>
              <w:rPr>
                <w:szCs w:val="22"/>
              </w:rPr>
            </w:pPr>
            <w:r w:rsidRPr="006A1909">
              <w:rPr>
                <w:szCs w:val="22"/>
              </w:rPr>
              <w:t>(217)</w:t>
            </w:r>
          </w:p>
        </w:tc>
        <w:tc>
          <w:tcPr>
            <w:tcW w:w="180" w:type="dxa"/>
          </w:tcPr>
          <w:p w14:paraId="393B55BE" w14:textId="77777777" w:rsidR="00BE372B" w:rsidRPr="006A1909" w:rsidRDefault="00BE372B" w:rsidP="00F412AD">
            <w:pPr>
              <w:pStyle w:val="acctfourfigures"/>
              <w:spacing w:line="240" w:lineRule="exact"/>
              <w:rPr>
                <w:szCs w:val="22"/>
              </w:rPr>
            </w:pPr>
          </w:p>
        </w:tc>
        <w:tc>
          <w:tcPr>
            <w:tcW w:w="1223" w:type="dxa"/>
            <w:tcBorders>
              <w:bottom w:val="single" w:sz="4" w:space="0" w:color="auto"/>
            </w:tcBorders>
          </w:tcPr>
          <w:p w14:paraId="3455342A" w14:textId="241D4AA8" w:rsidR="00BE372B" w:rsidRPr="006A1909" w:rsidRDefault="00B8228D" w:rsidP="00C32B24">
            <w:pPr>
              <w:pStyle w:val="acctfourfigures"/>
              <w:tabs>
                <w:tab w:val="clear" w:pos="765"/>
              </w:tabs>
              <w:spacing w:line="240" w:lineRule="exact"/>
              <w:ind w:left="-79" w:right="-46"/>
              <w:jc w:val="right"/>
              <w:rPr>
                <w:szCs w:val="22"/>
              </w:rPr>
            </w:pPr>
            <w:r w:rsidRPr="006A1909">
              <w:rPr>
                <w:szCs w:val="22"/>
              </w:rPr>
              <w:t>(202)</w:t>
            </w:r>
          </w:p>
        </w:tc>
      </w:tr>
      <w:tr w:rsidR="00BE372B" w:rsidRPr="004C2288" w14:paraId="16D89B61" w14:textId="77777777" w:rsidTr="007340F5">
        <w:trPr>
          <w:cantSplit/>
        </w:trPr>
        <w:tc>
          <w:tcPr>
            <w:tcW w:w="3779" w:type="dxa"/>
          </w:tcPr>
          <w:p w14:paraId="100115F6" w14:textId="77777777" w:rsidR="00BE372B" w:rsidRPr="004C2288" w:rsidRDefault="00BE372B" w:rsidP="00F412AD">
            <w:pPr>
              <w:spacing w:line="240" w:lineRule="exact"/>
              <w:rPr>
                <w:b/>
                <w:bCs/>
                <w:szCs w:val="22"/>
              </w:rPr>
            </w:pPr>
            <w:r w:rsidRPr="004C2288">
              <w:rPr>
                <w:b/>
                <w:bCs/>
                <w:szCs w:val="22"/>
              </w:rPr>
              <w:t>Net</w:t>
            </w:r>
          </w:p>
        </w:tc>
        <w:tc>
          <w:tcPr>
            <w:tcW w:w="1170" w:type="dxa"/>
            <w:tcBorders>
              <w:top w:val="single" w:sz="4" w:space="0" w:color="auto"/>
              <w:bottom w:val="double" w:sz="4" w:space="0" w:color="auto"/>
            </w:tcBorders>
          </w:tcPr>
          <w:p w14:paraId="14B427BB" w14:textId="5F42504A" w:rsidR="00BE372B" w:rsidRPr="004C2288" w:rsidRDefault="005C509B" w:rsidP="00F412AD">
            <w:pPr>
              <w:pStyle w:val="acctfourfigures"/>
              <w:tabs>
                <w:tab w:val="clear" w:pos="765"/>
                <w:tab w:val="decimal" w:pos="465"/>
              </w:tabs>
              <w:spacing w:line="240" w:lineRule="exact"/>
              <w:ind w:left="-83" w:right="11" w:firstLine="4"/>
              <w:jc w:val="right"/>
              <w:rPr>
                <w:b/>
                <w:bCs/>
                <w:szCs w:val="22"/>
              </w:rPr>
            </w:pPr>
            <w:r w:rsidRPr="005C509B">
              <w:rPr>
                <w:b/>
                <w:bCs/>
                <w:szCs w:val="22"/>
              </w:rPr>
              <w:t>351,311</w:t>
            </w:r>
          </w:p>
        </w:tc>
        <w:tc>
          <w:tcPr>
            <w:tcW w:w="180" w:type="dxa"/>
          </w:tcPr>
          <w:p w14:paraId="5E64EE99" w14:textId="77777777" w:rsidR="00BE372B" w:rsidRPr="004C2288" w:rsidRDefault="00BE372B" w:rsidP="00F412AD">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6122503A" w14:textId="4E959563" w:rsidR="00BE372B" w:rsidRPr="004C2288" w:rsidRDefault="003A3FF2" w:rsidP="00F412AD">
            <w:pPr>
              <w:pStyle w:val="acctfourfigures"/>
              <w:tabs>
                <w:tab w:val="clear" w:pos="765"/>
                <w:tab w:val="decimal" w:pos="731"/>
              </w:tabs>
              <w:spacing w:line="240" w:lineRule="exact"/>
              <w:ind w:left="-83" w:right="11" w:firstLine="4"/>
              <w:jc w:val="right"/>
              <w:rPr>
                <w:b/>
                <w:bCs/>
                <w:szCs w:val="22"/>
              </w:rPr>
            </w:pPr>
            <w:r>
              <w:rPr>
                <w:b/>
                <w:bCs/>
                <w:szCs w:val="22"/>
              </w:rPr>
              <w:t>32</w:t>
            </w:r>
            <w:r w:rsidR="00D11D28">
              <w:rPr>
                <w:b/>
                <w:bCs/>
                <w:szCs w:val="22"/>
              </w:rPr>
              <w:t>0</w:t>
            </w:r>
            <w:r>
              <w:rPr>
                <w:b/>
                <w:bCs/>
                <w:szCs w:val="22"/>
              </w:rPr>
              <w:t>,291</w:t>
            </w:r>
          </w:p>
        </w:tc>
        <w:tc>
          <w:tcPr>
            <w:tcW w:w="178" w:type="dxa"/>
          </w:tcPr>
          <w:p w14:paraId="7C6CA971" w14:textId="77777777" w:rsidR="00BE372B" w:rsidRPr="004C2288" w:rsidRDefault="00BE372B" w:rsidP="00F412AD">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6FAD5539" w14:textId="4AAD7701" w:rsidR="00BE372B" w:rsidRPr="004C2288" w:rsidRDefault="00B36E8F" w:rsidP="00F412AD">
            <w:pPr>
              <w:pStyle w:val="acctfourfigures"/>
              <w:tabs>
                <w:tab w:val="clear" w:pos="765"/>
                <w:tab w:val="decimal" w:pos="701"/>
              </w:tabs>
              <w:spacing w:line="240" w:lineRule="exact"/>
              <w:ind w:left="-79" w:right="66"/>
              <w:jc w:val="right"/>
              <w:rPr>
                <w:b/>
                <w:bCs/>
                <w:szCs w:val="22"/>
              </w:rPr>
            </w:pPr>
            <w:r>
              <w:rPr>
                <w:b/>
                <w:bCs/>
                <w:szCs w:val="22"/>
              </w:rPr>
              <w:t>31,993</w:t>
            </w:r>
          </w:p>
        </w:tc>
        <w:tc>
          <w:tcPr>
            <w:tcW w:w="180" w:type="dxa"/>
          </w:tcPr>
          <w:p w14:paraId="67AB719A" w14:textId="77777777" w:rsidR="00BE372B" w:rsidRPr="004C2288" w:rsidRDefault="00BE372B" w:rsidP="00F412AD">
            <w:pPr>
              <w:pStyle w:val="acctfourfigures"/>
              <w:spacing w:line="240" w:lineRule="exact"/>
              <w:rPr>
                <w:b/>
                <w:bCs/>
                <w:szCs w:val="22"/>
              </w:rPr>
            </w:pPr>
          </w:p>
        </w:tc>
        <w:tc>
          <w:tcPr>
            <w:tcW w:w="1223" w:type="dxa"/>
            <w:tcBorders>
              <w:top w:val="single" w:sz="4" w:space="0" w:color="auto"/>
              <w:bottom w:val="double" w:sz="4" w:space="0" w:color="auto"/>
            </w:tcBorders>
          </w:tcPr>
          <w:p w14:paraId="37321190" w14:textId="10556D0E" w:rsidR="00BE372B" w:rsidRPr="004C2288" w:rsidRDefault="008F209D" w:rsidP="00C32B24">
            <w:pPr>
              <w:pStyle w:val="acctfourfigures"/>
              <w:tabs>
                <w:tab w:val="clear" w:pos="765"/>
              </w:tabs>
              <w:spacing w:line="240" w:lineRule="exact"/>
              <w:ind w:left="-79" w:right="17"/>
              <w:jc w:val="right"/>
              <w:rPr>
                <w:b/>
                <w:bCs/>
                <w:szCs w:val="22"/>
              </w:rPr>
            </w:pPr>
            <w:r>
              <w:rPr>
                <w:b/>
                <w:bCs/>
                <w:szCs w:val="22"/>
              </w:rPr>
              <w:t>29,781</w:t>
            </w:r>
          </w:p>
        </w:tc>
      </w:tr>
    </w:tbl>
    <w:p w14:paraId="2A30D1F5" w14:textId="7A146261" w:rsidR="001F3771" w:rsidRPr="005C509B" w:rsidRDefault="001F3771" w:rsidP="00272DEE">
      <w:pPr>
        <w:spacing w:line="240" w:lineRule="auto"/>
        <w:ind w:left="540"/>
        <w:jc w:val="thaiDistribute"/>
        <w:rPr>
          <w:spacing w:val="-4"/>
          <w:szCs w:val="22"/>
        </w:rPr>
      </w:pPr>
    </w:p>
    <w:tbl>
      <w:tblPr>
        <w:tblW w:w="9116" w:type="dxa"/>
        <w:tblInd w:w="451" w:type="dxa"/>
        <w:tblLayout w:type="fixed"/>
        <w:tblCellMar>
          <w:left w:w="79" w:type="dxa"/>
          <w:right w:w="79" w:type="dxa"/>
        </w:tblCellMar>
        <w:tblLook w:val="0000" w:firstRow="0" w:lastRow="0" w:firstColumn="0" w:lastColumn="0" w:noHBand="0" w:noVBand="0"/>
      </w:tblPr>
      <w:tblGrid>
        <w:gridCol w:w="3779"/>
        <w:gridCol w:w="1170"/>
        <w:gridCol w:w="180"/>
        <w:gridCol w:w="1269"/>
        <w:gridCol w:w="178"/>
        <w:gridCol w:w="1137"/>
        <w:gridCol w:w="180"/>
        <w:gridCol w:w="1223"/>
      </w:tblGrid>
      <w:tr w:rsidR="00BE372B" w:rsidRPr="004C2288" w14:paraId="6035472E" w14:textId="77777777" w:rsidTr="00EA0CC3">
        <w:trPr>
          <w:cantSplit/>
          <w:tblHeader/>
        </w:trPr>
        <w:tc>
          <w:tcPr>
            <w:tcW w:w="3779" w:type="dxa"/>
            <w:shd w:val="clear" w:color="auto" w:fill="auto"/>
            <w:vAlign w:val="bottom"/>
          </w:tcPr>
          <w:p w14:paraId="5363E7B0" w14:textId="1BF82699" w:rsidR="00BE372B" w:rsidRPr="004C2288" w:rsidRDefault="00BE372B" w:rsidP="00F412AD">
            <w:pPr>
              <w:pStyle w:val="acctfourfigures"/>
              <w:shd w:val="clear" w:color="auto" w:fill="FFFFFF"/>
              <w:tabs>
                <w:tab w:val="clear" w:pos="765"/>
              </w:tabs>
              <w:spacing w:line="240" w:lineRule="auto"/>
              <w:rPr>
                <w:b/>
                <w:bCs/>
                <w:i/>
                <w:iCs/>
                <w:szCs w:val="22"/>
              </w:rPr>
            </w:pPr>
            <w:r w:rsidRPr="004C2288">
              <w:rPr>
                <w:b/>
                <w:bCs/>
                <w:i/>
                <w:iCs/>
                <w:szCs w:val="22"/>
              </w:rPr>
              <w:t>Expected credit loss</w:t>
            </w:r>
          </w:p>
        </w:tc>
        <w:tc>
          <w:tcPr>
            <w:tcW w:w="2619" w:type="dxa"/>
            <w:gridSpan w:val="3"/>
            <w:vAlign w:val="bottom"/>
          </w:tcPr>
          <w:p w14:paraId="62F208E3" w14:textId="14A2E3BE" w:rsidR="00BE372B" w:rsidRPr="004C2288" w:rsidRDefault="00BE372B" w:rsidP="00E42191">
            <w:pPr>
              <w:pStyle w:val="acctmergecolhdg"/>
              <w:spacing w:line="240" w:lineRule="auto"/>
              <w:ind w:left="105" w:firstLine="4"/>
              <w:rPr>
                <w:b w:val="0"/>
                <w:bCs/>
                <w:szCs w:val="22"/>
              </w:rPr>
            </w:pPr>
            <w:r w:rsidRPr="004C2288">
              <w:rPr>
                <w:szCs w:val="22"/>
              </w:rPr>
              <w:t>Consolidated</w:t>
            </w:r>
          </w:p>
        </w:tc>
        <w:tc>
          <w:tcPr>
            <w:tcW w:w="178" w:type="dxa"/>
          </w:tcPr>
          <w:p w14:paraId="7A4BE851" w14:textId="77777777" w:rsidR="00BE372B" w:rsidRPr="004C2288" w:rsidRDefault="00BE372B" w:rsidP="00F412AD">
            <w:pPr>
              <w:pStyle w:val="acctmergecolhdg"/>
              <w:spacing w:line="240" w:lineRule="auto"/>
              <w:ind w:left="105" w:right="-79" w:firstLine="4"/>
              <w:rPr>
                <w:b w:val="0"/>
                <w:bCs/>
                <w:szCs w:val="22"/>
              </w:rPr>
            </w:pPr>
          </w:p>
        </w:tc>
        <w:tc>
          <w:tcPr>
            <w:tcW w:w="2540" w:type="dxa"/>
            <w:gridSpan w:val="3"/>
            <w:vAlign w:val="bottom"/>
          </w:tcPr>
          <w:p w14:paraId="57CCA07A" w14:textId="54B4F94F" w:rsidR="00BE372B" w:rsidRPr="004C2288" w:rsidRDefault="00BE372B" w:rsidP="00E42191">
            <w:pPr>
              <w:pStyle w:val="acctmergecolhdg"/>
              <w:spacing w:line="240" w:lineRule="auto"/>
              <w:ind w:left="105" w:right="-79" w:firstLine="4"/>
              <w:rPr>
                <w:b w:val="0"/>
                <w:bCs/>
                <w:szCs w:val="22"/>
              </w:rPr>
            </w:pPr>
            <w:r w:rsidRPr="004C2288">
              <w:rPr>
                <w:szCs w:val="22"/>
              </w:rPr>
              <w:t>Separate</w:t>
            </w:r>
          </w:p>
        </w:tc>
      </w:tr>
      <w:tr w:rsidR="00E42191" w:rsidRPr="004C2288" w14:paraId="5097A198" w14:textId="77777777" w:rsidTr="00EA0CC3">
        <w:trPr>
          <w:cantSplit/>
          <w:tblHeader/>
        </w:trPr>
        <w:tc>
          <w:tcPr>
            <w:tcW w:w="3779" w:type="dxa"/>
            <w:shd w:val="clear" w:color="auto" w:fill="auto"/>
            <w:vAlign w:val="bottom"/>
          </w:tcPr>
          <w:p w14:paraId="2435829F" w14:textId="3AFFC1FA" w:rsidR="00E42191" w:rsidRPr="004C2288" w:rsidRDefault="00E42191" w:rsidP="00F412AD">
            <w:pPr>
              <w:pStyle w:val="acctfourfigures"/>
              <w:shd w:val="clear" w:color="auto" w:fill="FFFFFF"/>
              <w:tabs>
                <w:tab w:val="clear" w:pos="765"/>
              </w:tabs>
              <w:spacing w:line="240" w:lineRule="auto"/>
              <w:rPr>
                <w:b/>
                <w:bCs/>
                <w:i/>
                <w:iCs/>
                <w:szCs w:val="22"/>
              </w:rPr>
            </w:pPr>
            <w:r w:rsidRPr="004C2288">
              <w:rPr>
                <w:b/>
                <w:bCs/>
                <w:i/>
                <w:iCs/>
                <w:szCs w:val="22"/>
              </w:rPr>
              <w:t xml:space="preserve">For the </w:t>
            </w:r>
            <w:r>
              <w:rPr>
                <w:b/>
                <w:bCs/>
                <w:i/>
                <w:iCs/>
                <w:szCs w:val="22"/>
              </w:rPr>
              <w:t>three</w:t>
            </w:r>
            <w:r w:rsidRPr="004C2288">
              <w:rPr>
                <w:b/>
                <w:bCs/>
                <w:i/>
                <w:iCs/>
                <w:szCs w:val="22"/>
              </w:rPr>
              <w:t>-month period ended</w:t>
            </w:r>
          </w:p>
        </w:tc>
        <w:tc>
          <w:tcPr>
            <w:tcW w:w="2619" w:type="dxa"/>
            <w:gridSpan w:val="3"/>
            <w:vAlign w:val="bottom"/>
          </w:tcPr>
          <w:p w14:paraId="33E0CAAE" w14:textId="35991B0E" w:rsidR="00E42191" w:rsidRPr="004C2288" w:rsidRDefault="00E42191" w:rsidP="00F412AD">
            <w:pPr>
              <w:pStyle w:val="acctmergecolhdg"/>
              <w:spacing w:line="240" w:lineRule="auto"/>
              <w:ind w:left="105" w:firstLine="4"/>
              <w:rPr>
                <w:szCs w:val="22"/>
              </w:rPr>
            </w:pPr>
            <w:r w:rsidRPr="004C2288">
              <w:rPr>
                <w:szCs w:val="22"/>
              </w:rPr>
              <w:t>financial statements</w:t>
            </w:r>
          </w:p>
        </w:tc>
        <w:tc>
          <w:tcPr>
            <w:tcW w:w="178" w:type="dxa"/>
          </w:tcPr>
          <w:p w14:paraId="51CC4E0A" w14:textId="77777777" w:rsidR="00E42191" w:rsidRPr="004C2288" w:rsidRDefault="00E42191" w:rsidP="00F412AD">
            <w:pPr>
              <w:pStyle w:val="acctmergecolhdg"/>
              <w:spacing w:line="240" w:lineRule="auto"/>
              <w:ind w:left="105" w:right="-79" w:firstLine="4"/>
              <w:rPr>
                <w:b w:val="0"/>
                <w:bCs/>
                <w:szCs w:val="22"/>
              </w:rPr>
            </w:pPr>
          </w:p>
        </w:tc>
        <w:tc>
          <w:tcPr>
            <w:tcW w:w="2540" w:type="dxa"/>
            <w:gridSpan w:val="3"/>
            <w:vAlign w:val="bottom"/>
          </w:tcPr>
          <w:p w14:paraId="25DAA924" w14:textId="4DAFA663" w:rsidR="00E42191" w:rsidRPr="004C2288" w:rsidRDefault="00E42191" w:rsidP="00F412AD">
            <w:pPr>
              <w:pStyle w:val="acctmergecolhdg"/>
              <w:spacing w:line="240" w:lineRule="auto"/>
              <w:ind w:left="105" w:right="-79" w:firstLine="4"/>
              <w:rPr>
                <w:szCs w:val="22"/>
              </w:rPr>
            </w:pPr>
            <w:r w:rsidRPr="004C2288">
              <w:rPr>
                <w:szCs w:val="22"/>
              </w:rPr>
              <w:t>financial statements</w:t>
            </w:r>
          </w:p>
        </w:tc>
      </w:tr>
      <w:tr w:rsidR="00E42191" w:rsidRPr="004C2288" w14:paraId="359B71B1" w14:textId="77777777" w:rsidTr="00EA0CC3">
        <w:trPr>
          <w:cantSplit/>
          <w:tblHeader/>
        </w:trPr>
        <w:tc>
          <w:tcPr>
            <w:tcW w:w="3779" w:type="dxa"/>
            <w:shd w:val="clear" w:color="auto" w:fill="auto"/>
            <w:vAlign w:val="bottom"/>
          </w:tcPr>
          <w:p w14:paraId="56801730" w14:textId="4C24DF89" w:rsidR="00E42191" w:rsidRPr="004C2288" w:rsidRDefault="00E42191" w:rsidP="00E42191">
            <w:pPr>
              <w:pStyle w:val="acctfourfigures"/>
              <w:shd w:val="clear" w:color="auto" w:fill="FFFFFF"/>
              <w:tabs>
                <w:tab w:val="clear" w:pos="765"/>
              </w:tabs>
              <w:spacing w:line="240" w:lineRule="auto"/>
              <w:rPr>
                <w:b/>
                <w:bCs/>
                <w:i/>
                <w:iCs/>
                <w:szCs w:val="22"/>
              </w:rPr>
            </w:pPr>
            <w:r w:rsidRPr="004C2288">
              <w:rPr>
                <w:b/>
                <w:bCs/>
                <w:i/>
                <w:iCs/>
                <w:szCs w:val="22"/>
              </w:rPr>
              <w:t>31 March</w:t>
            </w:r>
          </w:p>
        </w:tc>
        <w:tc>
          <w:tcPr>
            <w:tcW w:w="1170" w:type="dxa"/>
            <w:vAlign w:val="bottom"/>
          </w:tcPr>
          <w:p w14:paraId="0B0668D4" w14:textId="3B74CCDA" w:rsidR="00E42191" w:rsidRPr="004C2288" w:rsidRDefault="00E42191" w:rsidP="00E42191">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0FF03F12" w14:textId="77777777" w:rsidR="00E42191" w:rsidRPr="004C2288" w:rsidRDefault="00E42191" w:rsidP="00E42191">
            <w:pPr>
              <w:pStyle w:val="acctmergecolhdg"/>
              <w:spacing w:line="240" w:lineRule="auto"/>
              <w:ind w:left="-83" w:firstLine="4"/>
              <w:rPr>
                <w:b w:val="0"/>
                <w:bCs/>
                <w:szCs w:val="22"/>
              </w:rPr>
            </w:pPr>
          </w:p>
        </w:tc>
        <w:tc>
          <w:tcPr>
            <w:tcW w:w="1269" w:type="dxa"/>
            <w:vAlign w:val="bottom"/>
          </w:tcPr>
          <w:p w14:paraId="0EB055E8" w14:textId="0AE3ADC7" w:rsidR="00E42191" w:rsidRPr="004C2288" w:rsidRDefault="00E42191" w:rsidP="00E42191">
            <w:pPr>
              <w:pStyle w:val="acctmergecolhdg"/>
              <w:spacing w:line="240" w:lineRule="auto"/>
              <w:ind w:left="-83" w:firstLine="4"/>
              <w:rPr>
                <w:b w:val="0"/>
                <w:bCs/>
                <w:szCs w:val="22"/>
              </w:rPr>
            </w:pPr>
            <w:r w:rsidRPr="004C2288">
              <w:rPr>
                <w:b w:val="0"/>
                <w:bCs/>
                <w:szCs w:val="22"/>
              </w:rPr>
              <w:t>2020</w:t>
            </w:r>
          </w:p>
        </w:tc>
        <w:tc>
          <w:tcPr>
            <w:tcW w:w="178" w:type="dxa"/>
            <w:vAlign w:val="bottom"/>
          </w:tcPr>
          <w:p w14:paraId="1DDC59E2" w14:textId="77777777" w:rsidR="00E42191" w:rsidRPr="004C2288" w:rsidRDefault="00E42191" w:rsidP="00E42191">
            <w:pPr>
              <w:pStyle w:val="acctmergecolhdg"/>
              <w:spacing w:line="240" w:lineRule="auto"/>
              <w:ind w:left="-83" w:right="-79" w:firstLine="4"/>
              <w:rPr>
                <w:b w:val="0"/>
                <w:bCs/>
                <w:szCs w:val="22"/>
              </w:rPr>
            </w:pPr>
          </w:p>
        </w:tc>
        <w:tc>
          <w:tcPr>
            <w:tcW w:w="1137" w:type="dxa"/>
            <w:vAlign w:val="bottom"/>
          </w:tcPr>
          <w:p w14:paraId="2970FA36" w14:textId="5B8E51F4" w:rsidR="00E42191" w:rsidRPr="004C2288" w:rsidRDefault="00E42191" w:rsidP="00E42191">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6E3BAB8D" w14:textId="77777777" w:rsidR="00E42191" w:rsidRPr="004C2288" w:rsidRDefault="00E42191" w:rsidP="00E42191">
            <w:pPr>
              <w:pStyle w:val="acctmergecolhdg"/>
              <w:spacing w:line="240" w:lineRule="auto"/>
              <w:rPr>
                <w:b w:val="0"/>
                <w:bCs/>
                <w:szCs w:val="22"/>
              </w:rPr>
            </w:pPr>
          </w:p>
        </w:tc>
        <w:tc>
          <w:tcPr>
            <w:tcW w:w="1223" w:type="dxa"/>
            <w:vAlign w:val="bottom"/>
          </w:tcPr>
          <w:p w14:paraId="02313A6F" w14:textId="7DEAF359" w:rsidR="00E42191" w:rsidRPr="004C2288" w:rsidRDefault="00E42191" w:rsidP="00E42191">
            <w:pPr>
              <w:pStyle w:val="acctmergecolhdg"/>
              <w:spacing w:line="240" w:lineRule="auto"/>
              <w:ind w:left="-83" w:right="-79" w:firstLine="4"/>
              <w:rPr>
                <w:b w:val="0"/>
                <w:bCs/>
                <w:szCs w:val="22"/>
              </w:rPr>
            </w:pPr>
            <w:r w:rsidRPr="004C2288">
              <w:rPr>
                <w:b w:val="0"/>
                <w:bCs/>
                <w:szCs w:val="22"/>
              </w:rPr>
              <w:t>2020</w:t>
            </w:r>
          </w:p>
        </w:tc>
      </w:tr>
      <w:tr w:rsidR="00BE372B" w:rsidRPr="004C2288" w14:paraId="789B7F27" w14:textId="77777777" w:rsidTr="00E42191">
        <w:trPr>
          <w:cantSplit/>
          <w:tblHeader/>
        </w:trPr>
        <w:tc>
          <w:tcPr>
            <w:tcW w:w="3779" w:type="dxa"/>
            <w:shd w:val="clear" w:color="auto" w:fill="auto"/>
            <w:vAlign w:val="bottom"/>
          </w:tcPr>
          <w:p w14:paraId="3A1663CE" w14:textId="34CC782F" w:rsidR="00BE372B" w:rsidRPr="004C2288" w:rsidRDefault="00BE372B" w:rsidP="00F412AD">
            <w:pPr>
              <w:pStyle w:val="acctfourfigures"/>
              <w:tabs>
                <w:tab w:val="clear" w:pos="765"/>
              </w:tabs>
              <w:spacing w:line="240" w:lineRule="auto"/>
              <w:ind w:left="188" w:hanging="174"/>
              <w:rPr>
                <w:b/>
                <w:bCs/>
                <w:i/>
                <w:iCs/>
                <w:szCs w:val="22"/>
              </w:rPr>
            </w:pPr>
          </w:p>
        </w:tc>
        <w:tc>
          <w:tcPr>
            <w:tcW w:w="5337" w:type="dxa"/>
            <w:gridSpan w:val="7"/>
            <w:vAlign w:val="bottom"/>
          </w:tcPr>
          <w:p w14:paraId="07FFBA52" w14:textId="69C26029" w:rsidR="00BE372B" w:rsidRPr="004C2288" w:rsidRDefault="00BE372B" w:rsidP="00F412AD">
            <w:pPr>
              <w:pStyle w:val="acctmergecolhdg"/>
              <w:spacing w:line="240" w:lineRule="auto"/>
              <w:ind w:left="-83" w:right="-79" w:firstLine="4"/>
              <w:rPr>
                <w:b w:val="0"/>
                <w:bCs/>
                <w:i/>
                <w:iCs/>
                <w:szCs w:val="22"/>
              </w:rPr>
            </w:pPr>
            <w:r w:rsidRPr="004C2288">
              <w:rPr>
                <w:b w:val="0"/>
                <w:bCs/>
                <w:i/>
                <w:iCs/>
                <w:szCs w:val="22"/>
              </w:rPr>
              <w:t xml:space="preserve">(in </w:t>
            </w:r>
            <w:r w:rsidR="00E42191">
              <w:rPr>
                <w:b w:val="0"/>
                <w:bCs/>
                <w:i/>
                <w:iCs/>
                <w:szCs w:val="22"/>
              </w:rPr>
              <w:t>thousand</w:t>
            </w:r>
            <w:r w:rsidRPr="004C2288">
              <w:rPr>
                <w:b w:val="0"/>
                <w:bCs/>
                <w:i/>
                <w:iCs/>
                <w:szCs w:val="22"/>
              </w:rPr>
              <w:t xml:space="preserve"> Baht)</w:t>
            </w:r>
          </w:p>
        </w:tc>
      </w:tr>
      <w:tr w:rsidR="00BE372B" w:rsidRPr="004C2288" w14:paraId="2838C9B4" w14:textId="77777777" w:rsidTr="00EA0CC3">
        <w:trPr>
          <w:cantSplit/>
        </w:trPr>
        <w:tc>
          <w:tcPr>
            <w:tcW w:w="3779" w:type="dxa"/>
          </w:tcPr>
          <w:p w14:paraId="0069F12F" w14:textId="77777777" w:rsidR="00BE372B" w:rsidRPr="0083592A" w:rsidRDefault="00BE372B" w:rsidP="0083592A">
            <w:pPr>
              <w:spacing w:line="240" w:lineRule="exact"/>
              <w:contextualSpacing/>
              <w:rPr>
                <w:rFonts w:cs="Times New Roman"/>
              </w:rPr>
            </w:pPr>
            <w:r w:rsidRPr="0083592A">
              <w:rPr>
                <w:rFonts w:cs="Times New Roman"/>
              </w:rPr>
              <w:t>Additions</w:t>
            </w:r>
          </w:p>
        </w:tc>
        <w:tc>
          <w:tcPr>
            <w:tcW w:w="1170" w:type="dxa"/>
          </w:tcPr>
          <w:p w14:paraId="7B564ED8" w14:textId="74E654F6" w:rsidR="00BE372B" w:rsidRPr="004C2288" w:rsidRDefault="00C73335" w:rsidP="00F412AD">
            <w:pPr>
              <w:pStyle w:val="acctfourfigures"/>
              <w:tabs>
                <w:tab w:val="clear" w:pos="765"/>
                <w:tab w:val="decimal" w:pos="465"/>
              </w:tabs>
              <w:spacing w:line="240" w:lineRule="exact"/>
              <w:ind w:left="-83" w:right="101" w:firstLine="4"/>
              <w:jc w:val="right"/>
              <w:rPr>
                <w:szCs w:val="22"/>
              </w:rPr>
            </w:pPr>
            <w:r w:rsidRPr="004C2288">
              <w:rPr>
                <w:szCs w:val="22"/>
              </w:rPr>
              <w:t>93</w:t>
            </w:r>
          </w:p>
        </w:tc>
        <w:tc>
          <w:tcPr>
            <w:tcW w:w="180" w:type="dxa"/>
          </w:tcPr>
          <w:p w14:paraId="391BAC35"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9" w:type="dxa"/>
          </w:tcPr>
          <w:p w14:paraId="75AA3927" w14:textId="37C72FC5" w:rsidR="00BE372B" w:rsidRPr="004C2288" w:rsidRDefault="008E792C" w:rsidP="00F412AD">
            <w:pPr>
              <w:pStyle w:val="acctfourfigures"/>
              <w:tabs>
                <w:tab w:val="clear" w:pos="765"/>
                <w:tab w:val="decimal" w:pos="731"/>
              </w:tabs>
              <w:spacing w:line="240" w:lineRule="exact"/>
              <w:ind w:left="-83" w:right="82" w:firstLine="4"/>
              <w:jc w:val="right"/>
              <w:rPr>
                <w:szCs w:val="22"/>
              </w:rPr>
            </w:pPr>
            <w:r w:rsidRPr="004C2288">
              <w:rPr>
                <w:szCs w:val="22"/>
              </w:rPr>
              <w:t>1,493</w:t>
            </w:r>
          </w:p>
        </w:tc>
        <w:tc>
          <w:tcPr>
            <w:tcW w:w="178" w:type="dxa"/>
          </w:tcPr>
          <w:p w14:paraId="1E5F8D7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52C2270E" w14:textId="2B396DE8" w:rsidR="00BE372B" w:rsidRPr="004C2288" w:rsidRDefault="008E792C" w:rsidP="00F412AD">
            <w:pPr>
              <w:pStyle w:val="acctfourfigures"/>
              <w:tabs>
                <w:tab w:val="clear" w:pos="765"/>
                <w:tab w:val="decimal" w:pos="701"/>
              </w:tabs>
              <w:spacing w:line="240" w:lineRule="exact"/>
              <w:ind w:left="-79" w:right="138"/>
              <w:jc w:val="right"/>
              <w:rPr>
                <w:szCs w:val="22"/>
              </w:rPr>
            </w:pPr>
            <w:r w:rsidRPr="004C2288">
              <w:rPr>
                <w:szCs w:val="22"/>
              </w:rPr>
              <w:t>15</w:t>
            </w:r>
          </w:p>
        </w:tc>
        <w:tc>
          <w:tcPr>
            <w:tcW w:w="180" w:type="dxa"/>
          </w:tcPr>
          <w:p w14:paraId="7D61195A" w14:textId="77777777" w:rsidR="00BE372B" w:rsidRPr="004C2288" w:rsidRDefault="00BE372B" w:rsidP="00F412AD">
            <w:pPr>
              <w:pStyle w:val="acctfourfigures"/>
              <w:spacing w:line="240" w:lineRule="exact"/>
              <w:rPr>
                <w:szCs w:val="22"/>
              </w:rPr>
            </w:pPr>
          </w:p>
        </w:tc>
        <w:tc>
          <w:tcPr>
            <w:tcW w:w="1223" w:type="dxa"/>
          </w:tcPr>
          <w:p w14:paraId="111686A9" w14:textId="418D4C35" w:rsidR="00BE372B" w:rsidRPr="004C2288" w:rsidRDefault="008E792C" w:rsidP="00F412AD">
            <w:pPr>
              <w:pStyle w:val="acctfourfigures"/>
              <w:tabs>
                <w:tab w:val="clear" w:pos="765"/>
                <w:tab w:val="decimal" w:pos="731"/>
              </w:tabs>
              <w:spacing w:line="240" w:lineRule="exact"/>
              <w:ind w:right="104"/>
              <w:jc w:val="right"/>
              <w:rPr>
                <w:szCs w:val="22"/>
              </w:rPr>
            </w:pPr>
            <w:r w:rsidRPr="004C2288">
              <w:rPr>
                <w:szCs w:val="22"/>
              </w:rPr>
              <w:t>173</w:t>
            </w:r>
          </w:p>
        </w:tc>
      </w:tr>
    </w:tbl>
    <w:p w14:paraId="2DF37FDE" w14:textId="77777777" w:rsidR="0074503F" w:rsidRPr="003F28D6" w:rsidRDefault="0074503F" w:rsidP="0074503F">
      <w:pPr>
        <w:pStyle w:val="BodyText"/>
        <w:spacing w:after="0"/>
        <w:rPr>
          <w:sz w:val="2"/>
          <w:szCs w:val="2"/>
        </w:rPr>
      </w:pPr>
    </w:p>
    <w:p w14:paraId="717D35A5" w14:textId="77777777" w:rsidR="00457CDD" w:rsidRPr="00E74E43" w:rsidRDefault="00457CDD" w:rsidP="00E74E43">
      <w:pPr>
        <w:pStyle w:val="BodyText"/>
        <w:shd w:val="clear" w:color="auto" w:fill="FFFFFF"/>
        <w:spacing w:after="0" w:line="120" w:lineRule="atLeast"/>
        <w:ind w:left="540" w:right="-243"/>
        <w:jc w:val="thaiDistribute"/>
        <w:rPr>
          <w:lang w:val="en-GB" w:eastAsia="x-none" w:bidi="th-TH"/>
        </w:rPr>
        <w:sectPr w:rsidR="00457CDD" w:rsidRPr="00E74E43" w:rsidSect="002B275A">
          <w:headerReference w:type="default" r:id="rId8"/>
          <w:footerReference w:type="even" r:id="rId9"/>
          <w:footerReference w:type="default" r:id="rId10"/>
          <w:pgSz w:w="11907" w:h="16840" w:code="9"/>
          <w:pgMar w:top="692" w:right="1151" w:bottom="578" w:left="1151" w:header="720" w:footer="720" w:gutter="0"/>
          <w:pgNumType w:start="13"/>
          <w:cols w:space="720"/>
          <w:docGrid w:linePitch="299"/>
        </w:sectPr>
      </w:pPr>
    </w:p>
    <w:p w14:paraId="6B7FFE83" w14:textId="77777777" w:rsidR="00122FF8" w:rsidRPr="00784AF4" w:rsidRDefault="00122FF8" w:rsidP="00BF6311">
      <w:pPr>
        <w:pStyle w:val="block"/>
        <w:numPr>
          <w:ilvl w:val="0"/>
          <w:numId w:val="3"/>
        </w:numPr>
        <w:tabs>
          <w:tab w:val="clear" w:pos="790"/>
          <w:tab w:val="left" w:pos="810"/>
        </w:tabs>
        <w:spacing w:after="0" w:line="240" w:lineRule="atLeast"/>
        <w:ind w:left="540" w:firstLine="0"/>
        <w:jc w:val="both"/>
        <w:rPr>
          <w:rFonts w:cs="Times New Roman"/>
          <w:lang w:val="en-GB" w:bidi="th-TH"/>
        </w:rPr>
      </w:pPr>
      <w:r w:rsidRPr="00784AF4">
        <w:rPr>
          <w:b/>
          <w:bCs/>
          <w:sz w:val="24"/>
          <w:szCs w:val="24"/>
        </w:rPr>
        <w:lastRenderedPageBreak/>
        <w:t xml:space="preserve">Investments in </w:t>
      </w:r>
      <w:r>
        <w:rPr>
          <w:b/>
          <w:bCs/>
          <w:sz w:val="24"/>
          <w:szCs w:val="24"/>
        </w:rPr>
        <w:t xml:space="preserve">an </w:t>
      </w:r>
      <w:r w:rsidRPr="00784AF4">
        <w:rPr>
          <w:b/>
          <w:bCs/>
          <w:sz w:val="24"/>
          <w:szCs w:val="24"/>
        </w:rPr>
        <w:t xml:space="preserve">associate and joint ventures </w:t>
      </w:r>
    </w:p>
    <w:p w14:paraId="2853E64C" w14:textId="77777777" w:rsidR="00122FF8" w:rsidRPr="00122FF8" w:rsidRDefault="00122FF8" w:rsidP="00285467">
      <w:pPr>
        <w:pStyle w:val="acctmergecolhdg"/>
        <w:spacing w:line="240" w:lineRule="atLeast"/>
        <w:ind w:left="585" w:hanging="225"/>
        <w:jc w:val="thaiDistribute"/>
        <w:rPr>
          <w:rFonts w:cs="Times New Roman"/>
          <w:b w:val="0"/>
          <w:bCs/>
          <w:spacing w:val="-8"/>
          <w:lang w:val="en-AU"/>
        </w:rPr>
      </w:pPr>
    </w:p>
    <w:p w14:paraId="35B6AB15" w14:textId="044DD5C3" w:rsidR="002C544C" w:rsidRPr="00E323CC" w:rsidRDefault="00C0582B" w:rsidP="00BF6311">
      <w:pPr>
        <w:pStyle w:val="acctmergecolhdg"/>
        <w:spacing w:line="240" w:lineRule="atLeast"/>
        <w:ind w:left="810" w:hanging="90"/>
        <w:jc w:val="thaiDistribute"/>
        <w:rPr>
          <w:rFonts w:cs="Times New Roman"/>
          <w:b w:val="0"/>
          <w:bCs/>
          <w:spacing w:val="-8"/>
          <w:lang w:val="en-US"/>
        </w:rPr>
      </w:pPr>
      <w:r>
        <w:rPr>
          <w:rFonts w:cs="Times New Roman"/>
          <w:b w:val="0"/>
          <w:bCs/>
          <w:spacing w:val="-8"/>
          <w:lang w:val="en-US"/>
        </w:rPr>
        <w:tab/>
      </w:r>
      <w:r w:rsidR="002C544C" w:rsidRPr="00E323CC">
        <w:rPr>
          <w:rFonts w:cs="Times New Roman"/>
          <w:b w:val="0"/>
          <w:bCs/>
          <w:spacing w:val="-8"/>
          <w:lang w:val="en-US"/>
        </w:rPr>
        <w:t xml:space="preserve">Investment in </w:t>
      </w:r>
      <w:r w:rsidR="00A61A62">
        <w:rPr>
          <w:rFonts w:cs="Times New Roman"/>
          <w:b w:val="0"/>
          <w:bCs/>
          <w:spacing w:val="-8"/>
          <w:lang w:val="en-US"/>
        </w:rPr>
        <w:t xml:space="preserve">an </w:t>
      </w:r>
      <w:r w:rsidR="00244E12">
        <w:rPr>
          <w:rFonts w:cs="Times New Roman"/>
          <w:b w:val="0"/>
          <w:bCs/>
          <w:spacing w:val="-8"/>
          <w:lang w:val="en-US"/>
        </w:rPr>
        <w:t>associate</w:t>
      </w:r>
      <w:r w:rsidR="000C6971" w:rsidRPr="000C6971">
        <w:rPr>
          <w:rFonts w:cs="Times New Roman"/>
          <w:b w:val="0"/>
          <w:bCs/>
          <w:spacing w:val="-8"/>
          <w:lang w:val="en-US"/>
        </w:rPr>
        <w:t xml:space="preserve"> </w:t>
      </w:r>
      <w:r w:rsidR="002C544C" w:rsidRPr="00E323CC">
        <w:rPr>
          <w:rFonts w:cs="Times New Roman"/>
          <w:b w:val="0"/>
          <w:bCs/>
          <w:spacing w:val="-8"/>
          <w:lang w:val="en-US"/>
        </w:rPr>
        <w:t xml:space="preserve">as at </w:t>
      </w:r>
      <w:r w:rsidR="00CB42FD">
        <w:rPr>
          <w:rFonts w:cs="Times New Roman"/>
          <w:b w:val="0"/>
          <w:bCs/>
          <w:spacing w:val="-8"/>
          <w:lang w:val="en-US"/>
        </w:rPr>
        <w:t>31 March 20</w:t>
      </w:r>
      <w:r w:rsidR="00CA6A1F">
        <w:rPr>
          <w:rFonts w:cs="Times New Roman"/>
          <w:b w:val="0"/>
          <w:bCs/>
          <w:spacing w:val="-8"/>
          <w:lang w:val="en-US"/>
        </w:rPr>
        <w:t>2</w:t>
      </w:r>
      <w:r w:rsidR="004501A6">
        <w:rPr>
          <w:rFonts w:cs="Times New Roman"/>
          <w:b w:val="0"/>
          <w:bCs/>
          <w:spacing w:val="-8"/>
          <w:lang w:val="en-US"/>
        </w:rPr>
        <w:t>1</w:t>
      </w:r>
      <w:r w:rsidR="00597FD4" w:rsidRPr="00E323CC">
        <w:rPr>
          <w:rFonts w:cs="Times New Roman"/>
          <w:b w:val="0"/>
          <w:bCs/>
          <w:spacing w:val="-8"/>
          <w:lang w:val="en-US"/>
        </w:rPr>
        <w:t xml:space="preserve"> and </w:t>
      </w:r>
      <w:r w:rsidR="002C544C" w:rsidRPr="00E323CC">
        <w:rPr>
          <w:rFonts w:cs="Times New Roman"/>
          <w:b w:val="0"/>
          <w:bCs/>
          <w:spacing w:val="-8"/>
          <w:lang w:val="en-US"/>
        </w:rPr>
        <w:t>31 December 20</w:t>
      </w:r>
      <w:r w:rsidR="004501A6">
        <w:rPr>
          <w:rFonts w:cs="Times New Roman"/>
          <w:b w:val="0"/>
          <w:bCs/>
          <w:spacing w:val="-8"/>
          <w:lang w:val="en-US"/>
        </w:rPr>
        <w:t>20</w:t>
      </w:r>
      <w:r w:rsidR="002C544C" w:rsidRPr="00E323CC">
        <w:rPr>
          <w:rFonts w:cs="Times New Roman"/>
          <w:b w:val="0"/>
          <w:bCs/>
          <w:spacing w:val="-8"/>
          <w:lang w:val="en-US"/>
        </w:rPr>
        <w:t>, and dividend income from th</w:t>
      </w:r>
      <w:r w:rsidR="00A61A62">
        <w:rPr>
          <w:rFonts w:cs="Times New Roman"/>
          <w:b w:val="0"/>
          <w:bCs/>
          <w:spacing w:val="-8"/>
          <w:lang w:val="en-US"/>
        </w:rPr>
        <w:t>is</w:t>
      </w:r>
      <w:r w:rsidR="002C544C" w:rsidRPr="00E323CC">
        <w:rPr>
          <w:rFonts w:cs="Times New Roman"/>
          <w:b w:val="0"/>
          <w:bCs/>
          <w:spacing w:val="-8"/>
          <w:lang w:val="en-US"/>
        </w:rPr>
        <w:t xml:space="preserve"> investment for the </w:t>
      </w:r>
      <w:r w:rsidR="00AA4B0E" w:rsidRPr="00E323CC">
        <w:rPr>
          <w:rFonts w:cs="Times New Roman"/>
          <w:b w:val="0"/>
          <w:bCs/>
          <w:spacing w:val="-8"/>
          <w:lang w:val="en-US"/>
        </w:rPr>
        <w:t>three-mo</w:t>
      </w:r>
      <w:r w:rsidR="00CB42FD">
        <w:rPr>
          <w:rFonts w:cs="Times New Roman"/>
          <w:b w:val="0"/>
          <w:bCs/>
          <w:spacing w:val="-8"/>
          <w:lang w:val="en-US"/>
        </w:rPr>
        <w:t>nth periods ended 31 March 20</w:t>
      </w:r>
      <w:r w:rsidR="0041282F">
        <w:rPr>
          <w:rFonts w:cs="Times New Roman"/>
          <w:b w:val="0"/>
          <w:bCs/>
          <w:spacing w:val="-8"/>
          <w:lang w:val="en-US"/>
        </w:rPr>
        <w:t>2</w:t>
      </w:r>
      <w:r w:rsidR="00B13EBE">
        <w:rPr>
          <w:rFonts w:cs="Times New Roman"/>
          <w:b w:val="0"/>
          <w:bCs/>
          <w:spacing w:val="-8"/>
          <w:lang w:val="en-US"/>
        </w:rPr>
        <w:t>1</w:t>
      </w:r>
      <w:r w:rsidR="00CB42FD">
        <w:rPr>
          <w:rFonts w:cs="Times New Roman"/>
          <w:b w:val="0"/>
          <w:bCs/>
          <w:spacing w:val="-8"/>
          <w:lang w:val="en-US"/>
        </w:rPr>
        <w:t xml:space="preserve"> and 20</w:t>
      </w:r>
      <w:r w:rsidR="00B13EBE">
        <w:rPr>
          <w:rFonts w:cs="Times New Roman"/>
          <w:b w:val="0"/>
          <w:bCs/>
          <w:spacing w:val="-8"/>
          <w:lang w:val="en-US"/>
        </w:rPr>
        <w:t>20</w:t>
      </w:r>
      <w:r w:rsidR="002C544C" w:rsidRPr="00E323CC">
        <w:rPr>
          <w:rFonts w:cs="Times New Roman"/>
          <w:b w:val="0"/>
          <w:bCs/>
          <w:spacing w:val="-8"/>
          <w:lang w:val="en-US"/>
        </w:rPr>
        <w:t xml:space="preserve"> w</w:t>
      </w:r>
      <w:r w:rsidR="00A61A62">
        <w:rPr>
          <w:rFonts w:cs="Times New Roman"/>
          <w:b w:val="0"/>
          <w:bCs/>
          <w:spacing w:val="-8"/>
          <w:lang w:val="en-US"/>
        </w:rPr>
        <w:t>as</w:t>
      </w:r>
      <w:r w:rsidR="002C544C" w:rsidRPr="00E323CC">
        <w:rPr>
          <w:rFonts w:cs="Times New Roman"/>
          <w:b w:val="0"/>
          <w:bCs/>
          <w:spacing w:val="-8"/>
          <w:lang w:val="en-US"/>
        </w:rPr>
        <w:t xml:space="preserve"> as follows:</w:t>
      </w:r>
    </w:p>
    <w:p w14:paraId="3BCE0452" w14:textId="77777777" w:rsidR="000E7D2B" w:rsidRDefault="000E7D2B" w:rsidP="002C544C">
      <w:pPr>
        <w:pStyle w:val="acctmergecolhdg"/>
        <w:tabs>
          <w:tab w:val="left" w:pos="540"/>
        </w:tabs>
        <w:spacing w:line="240" w:lineRule="atLeast"/>
        <w:jc w:val="thaiDistribute"/>
      </w:pPr>
    </w:p>
    <w:tbl>
      <w:tblPr>
        <w:tblW w:w="14781" w:type="dxa"/>
        <w:tblInd w:w="720" w:type="dxa"/>
        <w:tblLayout w:type="fixed"/>
        <w:tblLook w:val="01E0" w:firstRow="1" w:lastRow="1" w:firstColumn="1" w:lastColumn="1" w:noHBand="0" w:noVBand="0"/>
      </w:tblPr>
      <w:tblGrid>
        <w:gridCol w:w="1330"/>
        <w:gridCol w:w="1506"/>
        <w:gridCol w:w="891"/>
        <w:gridCol w:w="698"/>
        <w:gridCol w:w="275"/>
        <w:gridCol w:w="720"/>
        <w:gridCol w:w="239"/>
        <w:gridCol w:w="630"/>
        <w:gridCol w:w="236"/>
        <w:gridCol w:w="620"/>
        <w:gridCol w:w="270"/>
        <w:gridCol w:w="8"/>
        <w:gridCol w:w="630"/>
        <w:gridCol w:w="270"/>
        <w:gridCol w:w="627"/>
        <w:gridCol w:w="278"/>
        <w:gridCol w:w="722"/>
        <w:gridCol w:w="270"/>
        <w:gridCol w:w="725"/>
        <w:gridCol w:w="270"/>
        <w:gridCol w:w="720"/>
        <w:gridCol w:w="270"/>
        <w:gridCol w:w="740"/>
        <w:gridCol w:w="270"/>
        <w:gridCol w:w="630"/>
        <w:gridCol w:w="270"/>
        <w:gridCol w:w="647"/>
        <w:gridCol w:w="19"/>
      </w:tblGrid>
      <w:tr w:rsidR="00403650" w:rsidRPr="00C22EFE" w14:paraId="7CE0F715" w14:textId="77777777" w:rsidTr="00AF3D07">
        <w:trPr>
          <w:gridAfter w:val="1"/>
          <w:wAfter w:w="19" w:type="dxa"/>
        </w:trPr>
        <w:tc>
          <w:tcPr>
            <w:tcW w:w="1330" w:type="dxa"/>
          </w:tcPr>
          <w:p w14:paraId="69888066" w14:textId="77777777" w:rsidR="00403650" w:rsidRPr="00C22EFE" w:rsidRDefault="00403650" w:rsidP="00913B90">
            <w:pPr>
              <w:ind w:right="-108"/>
              <w:jc w:val="both"/>
              <w:rPr>
                <w:sz w:val="15"/>
                <w:szCs w:val="15"/>
              </w:rPr>
            </w:pPr>
          </w:p>
        </w:tc>
        <w:tc>
          <w:tcPr>
            <w:tcW w:w="1506" w:type="dxa"/>
          </w:tcPr>
          <w:p w14:paraId="34B2B541" w14:textId="77777777" w:rsidR="00403650" w:rsidRPr="00C22EFE" w:rsidRDefault="00403650" w:rsidP="00913B90">
            <w:pPr>
              <w:ind w:left="-108" w:right="-108"/>
              <w:jc w:val="center"/>
              <w:rPr>
                <w:sz w:val="15"/>
                <w:szCs w:val="15"/>
              </w:rPr>
            </w:pPr>
          </w:p>
        </w:tc>
        <w:tc>
          <w:tcPr>
            <w:tcW w:w="891" w:type="dxa"/>
          </w:tcPr>
          <w:p w14:paraId="46E03D2E" w14:textId="77777777" w:rsidR="00403650" w:rsidRPr="00C22EFE" w:rsidRDefault="00403650" w:rsidP="00913B90">
            <w:pPr>
              <w:ind w:left="-108" w:right="-108"/>
              <w:jc w:val="center"/>
              <w:rPr>
                <w:sz w:val="15"/>
                <w:szCs w:val="15"/>
              </w:rPr>
            </w:pPr>
          </w:p>
        </w:tc>
        <w:tc>
          <w:tcPr>
            <w:tcW w:w="1693" w:type="dxa"/>
            <w:gridSpan w:val="3"/>
            <w:vAlign w:val="bottom"/>
          </w:tcPr>
          <w:p w14:paraId="2397DAE4" w14:textId="77777777" w:rsidR="00403650" w:rsidRPr="00C22EFE" w:rsidRDefault="00403650">
            <w:pPr>
              <w:ind w:left="-108" w:right="-108"/>
              <w:jc w:val="center"/>
              <w:rPr>
                <w:sz w:val="15"/>
                <w:szCs w:val="15"/>
              </w:rPr>
            </w:pPr>
          </w:p>
        </w:tc>
        <w:tc>
          <w:tcPr>
            <w:tcW w:w="239" w:type="dxa"/>
            <w:vAlign w:val="bottom"/>
          </w:tcPr>
          <w:p w14:paraId="13B513C1" w14:textId="77777777" w:rsidR="00403650" w:rsidRPr="00C22EFE" w:rsidRDefault="00403650">
            <w:pPr>
              <w:ind w:left="-108" w:right="-108"/>
              <w:jc w:val="center"/>
              <w:rPr>
                <w:sz w:val="15"/>
                <w:szCs w:val="15"/>
              </w:rPr>
            </w:pPr>
          </w:p>
        </w:tc>
        <w:tc>
          <w:tcPr>
            <w:tcW w:w="9103" w:type="dxa"/>
            <w:gridSpan w:val="20"/>
            <w:vAlign w:val="bottom"/>
          </w:tcPr>
          <w:p w14:paraId="24C38C10" w14:textId="77777777" w:rsidR="00403650" w:rsidRPr="00A503AE" w:rsidRDefault="00403650" w:rsidP="00A503AE">
            <w:pPr>
              <w:pStyle w:val="acctmergecolhdg"/>
              <w:spacing w:line="240" w:lineRule="atLeast"/>
              <w:ind w:left="-97" w:right="-88"/>
              <w:rPr>
                <w:sz w:val="15"/>
                <w:szCs w:val="15"/>
              </w:rPr>
            </w:pPr>
            <w:r w:rsidRPr="00A503AE">
              <w:rPr>
                <w:sz w:val="20"/>
              </w:rPr>
              <w:t>Consolidated financial statements</w:t>
            </w:r>
            <w:r w:rsidR="00A503AE" w:rsidRPr="00A503AE">
              <w:rPr>
                <w:sz w:val="20"/>
              </w:rPr>
              <w:t>/ Separate financial statements</w:t>
            </w:r>
          </w:p>
        </w:tc>
      </w:tr>
      <w:tr w:rsidR="00285467" w:rsidRPr="00C22EFE" w14:paraId="5DB52A79" w14:textId="77777777" w:rsidTr="00AF3D07">
        <w:trPr>
          <w:gridAfter w:val="1"/>
          <w:wAfter w:w="19" w:type="dxa"/>
        </w:trPr>
        <w:tc>
          <w:tcPr>
            <w:tcW w:w="1330" w:type="dxa"/>
          </w:tcPr>
          <w:p w14:paraId="5D73E673" w14:textId="77777777" w:rsidR="00285467" w:rsidRPr="00C22EFE" w:rsidRDefault="00285467" w:rsidP="00606CCB">
            <w:pPr>
              <w:ind w:right="-108"/>
              <w:jc w:val="both"/>
              <w:rPr>
                <w:sz w:val="15"/>
                <w:szCs w:val="15"/>
              </w:rPr>
            </w:pPr>
          </w:p>
        </w:tc>
        <w:tc>
          <w:tcPr>
            <w:tcW w:w="1506" w:type="dxa"/>
            <w:vAlign w:val="bottom"/>
          </w:tcPr>
          <w:p w14:paraId="425CB380" w14:textId="77777777" w:rsidR="00285467" w:rsidRPr="008E5EA0" w:rsidRDefault="00285467" w:rsidP="00285467">
            <w:pPr>
              <w:ind w:left="-108" w:right="-108"/>
              <w:jc w:val="center"/>
              <w:rPr>
                <w:sz w:val="16"/>
                <w:szCs w:val="16"/>
              </w:rPr>
            </w:pPr>
            <w:r w:rsidRPr="008E5EA0">
              <w:rPr>
                <w:sz w:val="16"/>
                <w:szCs w:val="16"/>
              </w:rPr>
              <w:t>Type of business</w:t>
            </w:r>
          </w:p>
        </w:tc>
        <w:tc>
          <w:tcPr>
            <w:tcW w:w="891" w:type="dxa"/>
            <w:vAlign w:val="bottom"/>
          </w:tcPr>
          <w:p w14:paraId="795F1AA6" w14:textId="77777777" w:rsidR="008E5EA0" w:rsidRDefault="00285467" w:rsidP="00285467">
            <w:pPr>
              <w:ind w:left="-108" w:right="-108"/>
              <w:jc w:val="center"/>
              <w:rPr>
                <w:sz w:val="16"/>
                <w:szCs w:val="16"/>
              </w:rPr>
            </w:pPr>
            <w:r w:rsidRPr="008E5EA0">
              <w:rPr>
                <w:sz w:val="16"/>
                <w:szCs w:val="16"/>
              </w:rPr>
              <w:t>Country</w:t>
            </w:r>
          </w:p>
          <w:p w14:paraId="508E5AC0" w14:textId="77777777" w:rsidR="00285467" w:rsidRPr="008E5EA0" w:rsidRDefault="00285467" w:rsidP="00285467">
            <w:pPr>
              <w:ind w:left="-108" w:right="-108"/>
              <w:jc w:val="center"/>
              <w:rPr>
                <w:sz w:val="16"/>
                <w:szCs w:val="16"/>
              </w:rPr>
            </w:pPr>
            <w:r w:rsidRPr="008E5EA0">
              <w:rPr>
                <w:sz w:val="16"/>
                <w:szCs w:val="16"/>
              </w:rPr>
              <w:t xml:space="preserve"> of incorporation</w:t>
            </w:r>
          </w:p>
        </w:tc>
        <w:tc>
          <w:tcPr>
            <w:tcW w:w="1693" w:type="dxa"/>
            <w:gridSpan w:val="3"/>
            <w:vAlign w:val="bottom"/>
          </w:tcPr>
          <w:p w14:paraId="003C48C0" w14:textId="77777777" w:rsidR="00285467" w:rsidRPr="008E5EA0" w:rsidRDefault="00285467" w:rsidP="00606CCB">
            <w:pPr>
              <w:ind w:left="-108" w:right="-108"/>
              <w:jc w:val="center"/>
              <w:rPr>
                <w:sz w:val="16"/>
                <w:szCs w:val="16"/>
              </w:rPr>
            </w:pPr>
            <w:r w:rsidRPr="008E5EA0">
              <w:rPr>
                <w:sz w:val="16"/>
                <w:szCs w:val="16"/>
              </w:rPr>
              <w:t>Ownership interest</w:t>
            </w:r>
          </w:p>
        </w:tc>
        <w:tc>
          <w:tcPr>
            <w:tcW w:w="239" w:type="dxa"/>
            <w:vAlign w:val="bottom"/>
          </w:tcPr>
          <w:p w14:paraId="23BFAECA" w14:textId="77777777" w:rsidR="00285467" w:rsidRPr="008E5EA0" w:rsidRDefault="00285467" w:rsidP="00606CCB">
            <w:pPr>
              <w:ind w:left="-108" w:right="-108"/>
              <w:jc w:val="center"/>
              <w:rPr>
                <w:sz w:val="16"/>
                <w:szCs w:val="16"/>
              </w:rPr>
            </w:pPr>
          </w:p>
        </w:tc>
        <w:tc>
          <w:tcPr>
            <w:tcW w:w="1486" w:type="dxa"/>
            <w:gridSpan w:val="3"/>
            <w:vAlign w:val="bottom"/>
          </w:tcPr>
          <w:p w14:paraId="0BA14857" w14:textId="77777777" w:rsidR="00285467" w:rsidRPr="008E5EA0" w:rsidRDefault="00285467" w:rsidP="00606CCB">
            <w:pPr>
              <w:ind w:left="-108" w:right="-108"/>
              <w:jc w:val="center"/>
              <w:rPr>
                <w:sz w:val="16"/>
                <w:szCs w:val="16"/>
              </w:rPr>
            </w:pPr>
            <w:r w:rsidRPr="008E5EA0">
              <w:rPr>
                <w:sz w:val="16"/>
                <w:szCs w:val="16"/>
              </w:rPr>
              <w:t>Paid-up capital</w:t>
            </w:r>
          </w:p>
        </w:tc>
        <w:tc>
          <w:tcPr>
            <w:tcW w:w="270" w:type="dxa"/>
          </w:tcPr>
          <w:p w14:paraId="4560E202" w14:textId="77777777" w:rsidR="00285467" w:rsidRPr="008E5EA0" w:rsidRDefault="00285467" w:rsidP="00606CCB">
            <w:pPr>
              <w:ind w:left="-108" w:right="-108"/>
              <w:jc w:val="center"/>
              <w:rPr>
                <w:sz w:val="16"/>
                <w:szCs w:val="16"/>
              </w:rPr>
            </w:pPr>
          </w:p>
        </w:tc>
        <w:tc>
          <w:tcPr>
            <w:tcW w:w="1535" w:type="dxa"/>
            <w:gridSpan w:val="4"/>
            <w:vAlign w:val="bottom"/>
          </w:tcPr>
          <w:p w14:paraId="30CB4D9B" w14:textId="77777777" w:rsidR="00285467" w:rsidRPr="008E5EA0" w:rsidRDefault="00285467" w:rsidP="00606CCB">
            <w:pPr>
              <w:ind w:left="-108" w:right="-108"/>
              <w:jc w:val="center"/>
              <w:rPr>
                <w:sz w:val="16"/>
                <w:szCs w:val="16"/>
              </w:rPr>
            </w:pPr>
            <w:r w:rsidRPr="008E5EA0">
              <w:rPr>
                <w:sz w:val="16"/>
                <w:szCs w:val="16"/>
              </w:rPr>
              <w:t>Cost</w:t>
            </w:r>
          </w:p>
        </w:tc>
        <w:tc>
          <w:tcPr>
            <w:tcW w:w="278" w:type="dxa"/>
            <w:vAlign w:val="bottom"/>
          </w:tcPr>
          <w:p w14:paraId="026CF5D9" w14:textId="77777777" w:rsidR="00285467" w:rsidRPr="008E5EA0" w:rsidRDefault="00285467" w:rsidP="00606CCB">
            <w:pPr>
              <w:ind w:left="-108"/>
              <w:jc w:val="center"/>
              <w:rPr>
                <w:sz w:val="16"/>
                <w:szCs w:val="16"/>
              </w:rPr>
            </w:pPr>
          </w:p>
        </w:tc>
        <w:tc>
          <w:tcPr>
            <w:tcW w:w="1717" w:type="dxa"/>
            <w:gridSpan w:val="3"/>
            <w:vAlign w:val="bottom"/>
          </w:tcPr>
          <w:p w14:paraId="292044B3" w14:textId="77777777" w:rsidR="00285467" w:rsidRPr="008E5EA0" w:rsidRDefault="00285467" w:rsidP="00606CCB">
            <w:pPr>
              <w:ind w:left="-108" w:right="-108"/>
              <w:jc w:val="center"/>
              <w:rPr>
                <w:sz w:val="16"/>
                <w:szCs w:val="16"/>
              </w:rPr>
            </w:pPr>
            <w:r w:rsidRPr="008E5EA0">
              <w:rPr>
                <w:sz w:val="16"/>
                <w:szCs w:val="16"/>
              </w:rPr>
              <w:t>Equity method</w:t>
            </w:r>
          </w:p>
        </w:tc>
        <w:tc>
          <w:tcPr>
            <w:tcW w:w="270" w:type="dxa"/>
            <w:vAlign w:val="bottom"/>
          </w:tcPr>
          <w:p w14:paraId="55F849B7" w14:textId="77777777" w:rsidR="00285467" w:rsidRPr="008E5EA0" w:rsidRDefault="00285467" w:rsidP="00606CCB">
            <w:pPr>
              <w:ind w:left="-108"/>
              <w:jc w:val="center"/>
              <w:rPr>
                <w:sz w:val="16"/>
                <w:szCs w:val="16"/>
              </w:rPr>
            </w:pPr>
          </w:p>
        </w:tc>
        <w:tc>
          <w:tcPr>
            <w:tcW w:w="1730" w:type="dxa"/>
            <w:gridSpan w:val="3"/>
            <w:vAlign w:val="bottom"/>
          </w:tcPr>
          <w:p w14:paraId="3130D549" w14:textId="77777777" w:rsidR="00285467" w:rsidRPr="008E5EA0" w:rsidRDefault="00285467" w:rsidP="00285467">
            <w:pPr>
              <w:ind w:left="-109" w:right="-108"/>
              <w:jc w:val="center"/>
              <w:rPr>
                <w:sz w:val="16"/>
                <w:szCs w:val="16"/>
              </w:rPr>
            </w:pPr>
            <w:r w:rsidRPr="008E5EA0">
              <w:rPr>
                <w:sz w:val="16"/>
                <w:szCs w:val="16"/>
              </w:rPr>
              <w:t>Fair value of</w:t>
            </w:r>
          </w:p>
          <w:p w14:paraId="39732943" w14:textId="77777777" w:rsidR="00285467" w:rsidRPr="008E5EA0" w:rsidRDefault="00285467" w:rsidP="00285467">
            <w:pPr>
              <w:ind w:left="-109" w:right="-108"/>
              <w:jc w:val="center"/>
              <w:rPr>
                <w:sz w:val="16"/>
                <w:szCs w:val="16"/>
              </w:rPr>
            </w:pPr>
            <w:r w:rsidRPr="008E5EA0">
              <w:rPr>
                <w:sz w:val="16"/>
                <w:szCs w:val="16"/>
              </w:rPr>
              <w:t>listed securities</w:t>
            </w:r>
          </w:p>
        </w:tc>
        <w:tc>
          <w:tcPr>
            <w:tcW w:w="270" w:type="dxa"/>
          </w:tcPr>
          <w:p w14:paraId="1202BDB8" w14:textId="77777777" w:rsidR="00285467" w:rsidRPr="008E5EA0" w:rsidRDefault="00285467" w:rsidP="00606CCB">
            <w:pPr>
              <w:ind w:left="-108"/>
              <w:jc w:val="center"/>
              <w:rPr>
                <w:sz w:val="16"/>
                <w:szCs w:val="16"/>
              </w:rPr>
            </w:pPr>
          </w:p>
        </w:tc>
        <w:tc>
          <w:tcPr>
            <w:tcW w:w="1547" w:type="dxa"/>
            <w:gridSpan w:val="3"/>
          </w:tcPr>
          <w:p w14:paraId="0E34EF2C" w14:textId="77777777" w:rsidR="00285467" w:rsidRPr="008E5EA0" w:rsidRDefault="00285467" w:rsidP="00606CCB">
            <w:pPr>
              <w:ind w:left="-108" w:right="-108"/>
              <w:jc w:val="center"/>
              <w:rPr>
                <w:sz w:val="16"/>
                <w:szCs w:val="16"/>
              </w:rPr>
            </w:pPr>
            <w:r w:rsidRPr="008E5EA0">
              <w:rPr>
                <w:sz w:val="16"/>
                <w:szCs w:val="16"/>
              </w:rPr>
              <w:t xml:space="preserve">Dividend income </w:t>
            </w:r>
          </w:p>
          <w:p w14:paraId="1FC82EB9" w14:textId="77777777" w:rsidR="00285467" w:rsidRPr="008E5EA0" w:rsidRDefault="00285467" w:rsidP="00606CCB">
            <w:pPr>
              <w:ind w:left="-108" w:right="-108"/>
              <w:jc w:val="center"/>
              <w:rPr>
                <w:sz w:val="16"/>
                <w:szCs w:val="16"/>
              </w:rPr>
            </w:pPr>
            <w:r w:rsidRPr="008E5EA0">
              <w:rPr>
                <w:sz w:val="16"/>
                <w:szCs w:val="16"/>
              </w:rPr>
              <w:t>for the three-month periods ended</w:t>
            </w:r>
          </w:p>
        </w:tc>
      </w:tr>
      <w:tr w:rsidR="00D0197E" w:rsidRPr="00C22EFE" w14:paraId="76536AE2" w14:textId="77777777" w:rsidTr="00AF3D07">
        <w:trPr>
          <w:gridAfter w:val="1"/>
          <w:wAfter w:w="19" w:type="dxa"/>
        </w:trPr>
        <w:tc>
          <w:tcPr>
            <w:tcW w:w="1330" w:type="dxa"/>
          </w:tcPr>
          <w:p w14:paraId="0A2B57CD" w14:textId="77777777" w:rsidR="00D0197E" w:rsidRPr="00C22EFE" w:rsidRDefault="00D0197E" w:rsidP="00913B90">
            <w:pPr>
              <w:ind w:right="-108"/>
              <w:jc w:val="both"/>
              <w:rPr>
                <w:sz w:val="15"/>
                <w:szCs w:val="15"/>
              </w:rPr>
            </w:pPr>
          </w:p>
        </w:tc>
        <w:tc>
          <w:tcPr>
            <w:tcW w:w="1506" w:type="dxa"/>
          </w:tcPr>
          <w:p w14:paraId="3BD3FFE8" w14:textId="77777777" w:rsidR="00D0197E" w:rsidRDefault="00D0197E" w:rsidP="00913B90">
            <w:pPr>
              <w:ind w:left="-108" w:right="-108"/>
              <w:jc w:val="center"/>
              <w:rPr>
                <w:sz w:val="15"/>
                <w:szCs w:val="15"/>
              </w:rPr>
            </w:pPr>
          </w:p>
          <w:p w14:paraId="4F0D361B" w14:textId="77777777" w:rsidR="00D0197E" w:rsidRPr="00C22EFE" w:rsidRDefault="00D0197E" w:rsidP="00913B90">
            <w:pPr>
              <w:ind w:left="-108" w:right="-108"/>
              <w:jc w:val="center"/>
              <w:rPr>
                <w:sz w:val="15"/>
                <w:szCs w:val="15"/>
              </w:rPr>
            </w:pPr>
          </w:p>
        </w:tc>
        <w:tc>
          <w:tcPr>
            <w:tcW w:w="891" w:type="dxa"/>
          </w:tcPr>
          <w:p w14:paraId="48E186F2" w14:textId="77777777" w:rsidR="00D0197E" w:rsidRDefault="00D0197E" w:rsidP="00913B90">
            <w:pPr>
              <w:ind w:left="-108" w:right="-108"/>
              <w:jc w:val="center"/>
              <w:rPr>
                <w:sz w:val="15"/>
                <w:szCs w:val="15"/>
              </w:rPr>
            </w:pPr>
          </w:p>
          <w:p w14:paraId="0F02C34A" w14:textId="77777777" w:rsidR="00D0197E" w:rsidRPr="00C22EFE" w:rsidRDefault="00D0197E" w:rsidP="00913B90">
            <w:pPr>
              <w:ind w:left="-108" w:right="-108"/>
              <w:jc w:val="center"/>
              <w:rPr>
                <w:sz w:val="15"/>
                <w:szCs w:val="15"/>
              </w:rPr>
            </w:pPr>
          </w:p>
        </w:tc>
        <w:tc>
          <w:tcPr>
            <w:tcW w:w="698" w:type="dxa"/>
          </w:tcPr>
          <w:p w14:paraId="780AAB65" w14:textId="77777777" w:rsidR="00D0197E" w:rsidRDefault="00D0197E" w:rsidP="00A03C56">
            <w:pPr>
              <w:ind w:left="-108" w:right="-106"/>
              <w:jc w:val="center"/>
              <w:rPr>
                <w:sz w:val="15"/>
                <w:szCs w:val="15"/>
              </w:rPr>
            </w:pPr>
            <w:r>
              <w:rPr>
                <w:sz w:val="15"/>
                <w:szCs w:val="15"/>
              </w:rPr>
              <w:t xml:space="preserve">31 </w:t>
            </w:r>
          </w:p>
          <w:p w14:paraId="4C5E46C3" w14:textId="77777777" w:rsidR="00D0197E" w:rsidRDefault="00D0197E" w:rsidP="00A03C56">
            <w:pPr>
              <w:ind w:left="-108" w:right="-106"/>
              <w:jc w:val="center"/>
              <w:rPr>
                <w:sz w:val="15"/>
                <w:szCs w:val="15"/>
              </w:rPr>
            </w:pPr>
            <w:r>
              <w:rPr>
                <w:sz w:val="15"/>
                <w:szCs w:val="15"/>
              </w:rPr>
              <w:t>March</w:t>
            </w:r>
          </w:p>
        </w:tc>
        <w:tc>
          <w:tcPr>
            <w:tcW w:w="275" w:type="dxa"/>
          </w:tcPr>
          <w:p w14:paraId="57CD9775" w14:textId="77777777" w:rsidR="00D0197E" w:rsidRDefault="00D0197E">
            <w:pPr>
              <w:ind w:left="-108" w:right="-108"/>
              <w:jc w:val="center"/>
              <w:rPr>
                <w:sz w:val="15"/>
                <w:szCs w:val="15"/>
              </w:rPr>
            </w:pPr>
          </w:p>
        </w:tc>
        <w:tc>
          <w:tcPr>
            <w:tcW w:w="720" w:type="dxa"/>
          </w:tcPr>
          <w:p w14:paraId="05383D92" w14:textId="77777777" w:rsidR="00D0197E" w:rsidRDefault="00D0197E" w:rsidP="00913B90">
            <w:pPr>
              <w:ind w:left="-108" w:right="-108"/>
              <w:jc w:val="center"/>
              <w:rPr>
                <w:sz w:val="15"/>
                <w:szCs w:val="15"/>
              </w:rPr>
            </w:pPr>
            <w:r>
              <w:rPr>
                <w:sz w:val="15"/>
                <w:szCs w:val="15"/>
              </w:rPr>
              <w:t>31</w:t>
            </w:r>
          </w:p>
          <w:p w14:paraId="599ECA40" w14:textId="77777777" w:rsidR="00D0197E" w:rsidRDefault="00D0197E" w:rsidP="00913B90">
            <w:pPr>
              <w:ind w:left="-108" w:right="-108"/>
              <w:jc w:val="center"/>
              <w:rPr>
                <w:sz w:val="15"/>
                <w:szCs w:val="15"/>
              </w:rPr>
            </w:pPr>
            <w:r>
              <w:rPr>
                <w:sz w:val="15"/>
                <w:szCs w:val="15"/>
              </w:rPr>
              <w:t>December</w:t>
            </w:r>
          </w:p>
        </w:tc>
        <w:tc>
          <w:tcPr>
            <w:tcW w:w="239" w:type="dxa"/>
          </w:tcPr>
          <w:p w14:paraId="3BC1ECA4" w14:textId="77777777" w:rsidR="00D0197E" w:rsidRDefault="00D0197E" w:rsidP="00913B90">
            <w:pPr>
              <w:ind w:left="-108" w:right="-108"/>
              <w:jc w:val="center"/>
              <w:rPr>
                <w:sz w:val="15"/>
                <w:szCs w:val="15"/>
              </w:rPr>
            </w:pPr>
          </w:p>
        </w:tc>
        <w:tc>
          <w:tcPr>
            <w:tcW w:w="630" w:type="dxa"/>
          </w:tcPr>
          <w:p w14:paraId="19A01EEE" w14:textId="77777777" w:rsidR="00D0197E" w:rsidRDefault="00D0197E" w:rsidP="00913B90">
            <w:pPr>
              <w:ind w:left="-108" w:right="-108"/>
              <w:jc w:val="center"/>
              <w:rPr>
                <w:sz w:val="15"/>
                <w:szCs w:val="15"/>
              </w:rPr>
            </w:pPr>
            <w:r>
              <w:rPr>
                <w:sz w:val="15"/>
                <w:szCs w:val="15"/>
              </w:rPr>
              <w:t xml:space="preserve">31 </w:t>
            </w:r>
          </w:p>
          <w:p w14:paraId="2ECF51A6" w14:textId="77777777" w:rsidR="00D0197E" w:rsidRDefault="00D0197E" w:rsidP="00913B90">
            <w:pPr>
              <w:ind w:left="-108" w:right="-108"/>
              <w:jc w:val="center"/>
              <w:rPr>
                <w:sz w:val="15"/>
                <w:szCs w:val="15"/>
              </w:rPr>
            </w:pPr>
            <w:r>
              <w:rPr>
                <w:sz w:val="15"/>
                <w:szCs w:val="15"/>
              </w:rPr>
              <w:t>March</w:t>
            </w:r>
          </w:p>
        </w:tc>
        <w:tc>
          <w:tcPr>
            <w:tcW w:w="236" w:type="dxa"/>
          </w:tcPr>
          <w:p w14:paraId="627C2831" w14:textId="77777777" w:rsidR="00D0197E" w:rsidRDefault="00D0197E" w:rsidP="00913B90">
            <w:pPr>
              <w:ind w:left="-108" w:right="-108"/>
              <w:jc w:val="center"/>
              <w:rPr>
                <w:sz w:val="15"/>
                <w:szCs w:val="15"/>
              </w:rPr>
            </w:pPr>
          </w:p>
        </w:tc>
        <w:tc>
          <w:tcPr>
            <w:tcW w:w="620" w:type="dxa"/>
          </w:tcPr>
          <w:p w14:paraId="501EC64D" w14:textId="77777777" w:rsidR="00D0197E" w:rsidRDefault="00D0197E" w:rsidP="00913B90">
            <w:pPr>
              <w:ind w:left="-108" w:right="-108"/>
              <w:jc w:val="center"/>
              <w:rPr>
                <w:sz w:val="15"/>
                <w:szCs w:val="15"/>
              </w:rPr>
            </w:pPr>
            <w:r>
              <w:rPr>
                <w:sz w:val="15"/>
                <w:szCs w:val="15"/>
              </w:rPr>
              <w:t>31</w:t>
            </w:r>
          </w:p>
          <w:p w14:paraId="47AA6465" w14:textId="77777777" w:rsidR="00D0197E" w:rsidRDefault="00D0197E" w:rsidP="00913B90">
            <w:pPr>
              <w:ind w:left="-108" w:right="-108"/>
              <w:jc w:val="center"/>
              <w:rPr>
                <w:sz w:val="15"/>
                <w:szCs w:val="15"/>
              </w:rPr>
            </w:pPr>
            <w:r>
              <w:rPr>
                <w:sz w:val="15"/>
                <w:szCs w:val="15"/>
              </w:rPr>
              <w:t>December</w:t>
            </w:r>
          </w:p>
        </w:tc>
        <w:tc>
          <w:tcPr>
            <w:tcW w:w="278" w:type="dxa"/>
            <w:gridSpan w:val="2"/>
          </w:tcPr>
          <w:p w14:paraId="6EDA4A29" w14:textId="77777777" w:rsidR="00D0197E" w:rsidRDefault="00D0197E" w:rsidP="00913B90">
            <w:pPr>
              <w:ind w:left="-108" w:right="-108"/>
              <w:jc w:val="center"/>
              <w:rPr>
                <w:sz w:val="15"/>
                <w:szCs w:val="15"/>
              </w:rPr>
            </w:pPr>
          </w:p>
        </w:tc>
        <w:tc>
          <w:tcPr>
            <w:tcW w:w="630" w:type="dxa"/>
          </w:tcPr>
          <w:p w14:paraId="475BEE12" w14:textId="77777777" w:rsidR="00D0197E" w:rsidRDefault="00D0197E" w:rsidP="00913B90">
            <w:pPr>
              <w:ind w:left="-108" w:right="-108"/>
              <w:jc w:val="center"/>
              <w:rPr>
                <w:sz w:val="15"/>
                <w:szCs w:val="15"/>
              </w:rPr>
            </w:pPr>
            <w:r>
              <w:rPr>
                <w:sz w:val="15"/>
                <w:szCs w:val="15"/>
              </w:rPr>
              <w:t xml:space="preserve">31 </w:t>
            </w:r>
          </w:p>
          <w:p w14:paraId="2CC90706" w14:textId="77777777" w:rsidR="00D0197E" w:rsidRDefault="00D0197E" w:rsidP="00913B90">
            <w:pPr>
              <w:ind w:left="-108" w:right="-108"/>
              <w:jc w:val="center"/>
              <w:rPr>
                <w:sz w:val="15"/>
                <w:szCs w:val="15"/>
              </w:rPr>
            </w:pPr>
            <w:r>
              <w:rPr>
                <w:sz w:val="15"/>
                <w:szCs w:val="15"/>
              </w:rPr>
              <w:t>March</w:t>
            </w:r>
          </w:p>
        </w:tc>
        <w:tc>
          <w:tcPr>
            <w:tcW w:w="270" w:type="dxa"/>
          </w:tcPr>
          <w:p w14:paraId="371F4CE5" w14:textId="77777777" w:rsidR="00D0197E" w:rsidRPr="00C22EFE" w:rsidRDefault="00D0197E" w:rsidP="00913B90">
            <w:pPr>
              <w:ind w:left="-108" w:right="-108"/>
              <w:jc w:val="center"/>
              <w:rPr>
                <w:sz w:val="15"/>
                <w:szCs w:val="15"/>
              </w:rPr>
            </w:pPr>
          </w:p>
        </w:tc>
        <w:tc>
          <w:tcPr>
            <w:tcW w:w="627" w:type="dxa"/>
          </w:tcPr>
          <w:p w14:paraId="46D5AD41" w14:textId="77777777" w:rsidR="00D0197E" w:rsidRDefault="00D0197E" w:rsidP="00913B90">
            <w:pPr>
              <w:ind w:left="-108" w:right="-108"/>
              <w:jc w:val="center"/>
              <w:rPr>
                <w:sz w:val="15"/>
                <w:szCs w:val="15"/>
              </w:rPr>
            </w:pPr>
            <w:r>
              <w:rPr>
                <w:sz w:val="15"/>
                <w:szCs w:val="15"/>
              </w:rPr>
              <w:t>31</w:t>
            </w:r>
          </w:p>
          <w:p w14:paraId="0E647C12" w14:textId="77777777" w:rsidR="00D0197E" w:rsidRDefault="00D0197E" w:rsidP="00913B90">
            <w:pPr>
              <w:ind w:left="-108" w:right="-108"/>
              <w:jc w:val="center"/>
              <w:rPr>
                <w:sz w:val="15"/>
                <w:szCs w:val="15"/>
              </w:rPr>
            </w:pPr>
            <w:r>
              <w:rPr>
                <w:sz w:val="15"/>
                <w:szCs w:val="15"/>
              </w:rPr>
              <w:t>December</w:t>
            </w:r>
          </w:p>
        </w:tc>
        <w:tc>
          <w:tcPr>
            <w:tcW w:w="278" w:type="dxa"/>
          </w:tcPr>
          <w:p w14:paraId="3FF86FC4" w14:textId="77777777" w:rsidR="00D0197E" w:rsidRPr="00C22EFE" w:rsidRDefault="00D0197E" w:rsidP="00A03C56">
            <w:pPr>
              <w:ind w:left="-108" w:right="-232"/>
              <w:jc w:val="center"/>
              <w:rPr>
                <w:sz w:val="15"/>
                <w:szCs w:val="15"/>
              </w:rPr>
            </w:pPr>
          </w:p>
        </w:tc>
        <w:tc>
          <w:tcPr>
            <w:tcW w:w="722" w:type="dxa"/>
          </w:tcPr>
          <w:p w14:paraId="38E49901" w14:textId="77777777" w:rsidR="00D0197E" w:rsidRDefault="00D0197E" w:rsidP="00913B90">
            <w:pPr>
              <w:ind w:left="-108" w:right="-108"/>
              <w:jc w:val="center"/>
              <w:rPr>
                <w:sz w:val="15"/>
                <w:szCs w:val="15"/>
              </w:rPr>
            </w:pPr>
            <w:r>
              <w:rPr>
                <w:sz w:val="15"/>
                <w:szCs w:val="15"/>
              </w:rPr>
              <w:t xml:space="preserve">31 </w:t>
            </w:r>
          </w:p>
          <w:p w14:paraId="34CE9D4C" w14:textId="77777777" w:rsidR="00D0197E" w:rsidRDefault="00D0197E" w:rsidP="00913B90">
            <w:pPr>
              <w:ind w:left="-108" w:right="-108"/>
              <w:jc w:val="center"/>
              <w:rPr>
                <w:sz w:val="15"/>
                <w:szCs w:val="15"/>
              </w:rPr>
            </w:pPr>
            <w:r>
              <w:rPr>
                <w:sz w:val="15"/>
                <w:szCs w:val="15"/>
              </w:rPr>
              <w:t>March</w:t>
            </w:r>
          </w:p>
        </w:tc>
        <w:tc>
          <w:tcPr>
            <w:tcW w:w="270" w:type="dxa"/>
          </w:tcPr>
          <w:p w14:paraId="75752F98" w14:textId="77777777" w:rsidR="00D0197E" w:rsidRPr="00C22EFE" w:rsidRDefault="00D0197E" w:rsidP="00913B90">
            <w:pPr>
              <w:ind w:left="-108" w:right="-108"/>
              <w:jc w:val="center"/>
              <w:rPr>
                <w:sz w:val="15"/>
                <w:szCs w:val="15"/>
              </w:rPr>
            </w:pPr>
          </w:p>
        </w:tc>
        <w:tc>
          <w:tcPr>
            <w:tcW w:w="725" w:type="dxa"/>
          </w:tcPr>
          <w:p w14:paraId="2BAFC2E5" w14:textId="77777777" w:rsidR="00D0197E" w:rsidRDefault="00D0197E" w:rsidP="00913B90">
            <w:pPr>
              <w:ind w:left="-108" w:right="-108"/>
              <w:jc w:val="center"/>
              <w:rPr>
                <w:sz w:val="15"/>
                <w:szCs w:val="15"/>
              </w:rPr>
            </w:pPr>
            <w:r>
              <w:rPr>
                <w:sz w:val="15"/>
                <w:szCs w:val="15"/>
              </w:rPr>
              <w:t>31</w:t>
            </w:r>
          </w:p>
          <w:p w14:paraId="10D49B98" w14:textId="77777777" w:rsidR="00D0197E" w:rsidRDefault="00D0197E" w:rsidP="00913B90">
            <w:pPr>
              <w:ind w:left="-108" w:right="-108"/>
              <w:jc w:val="center"/>
              <w:rPr>
                <w:sz w:val="15"/>
                <w:szCs w:val="15"/>
              </w:rPr>
            </w:pPr>
            <w:r>
              <w:rPr>
                <w:sz w:val="15"/>
                <w:szCs w:val="15"/>
              </w:rPr>
              <w:t>December</w:t>
            </w:r>
          </w:p>
        </w:tc>
        <w:tc>
          <w:tcPr>
            <w:tcW w:w="270" w:type="dxa"/>
          </w:tcPr>
          <w:p w14:paraId="4761C5DF" w14:textId="77777777" w:rsidR="00D0197E" w:rsidRPr="00C22EFE" w:rsidRDefault="00D0197E" w:rsidP="00913B90">
            <w:pPr>
              <w:ind w:left="-108"/>
              <w:jc w:val="center"/>
              <w:rPr>
                <w:sz w:val="15"/>
                <w:szCs w:val="15"/>
              </w:rPr>
            </w:pPr>
          </w:p>
        </w:tc>
        <w:tc>
          <w:tcPr>
            <w:tcW w:w="720" w:type="dxa"/>
          </w:tcPr>
          <w:p w14:paraId="0CF0E9EF" w14:textId="77777777" w:rsidR="00D0197E" w:rsidRDefault="00D0197E" w:rsidP="00913B90">
            <w:pPr>
              <w:ind w:left="-108" w:right="-108"/>
              <w:jc w:val="center"/>
              <w:rPr>
                <w:sz w:val="15"/>
                <w:szCs w:val="15"/>
              </w:rPr>
            </w:pPr>
            <w:r>
              <w:rPr>
                <w:sz w:val="15"/>
                <w:szCs w:val="15"/>
              </w:rPr>
              <w:t xml:space="preserve">31 </w:t>
            </w:r>
          </w:p>
          <w:p w14:paraId="114B3B36" w14:textId="77777777" w:rsidR="00D0197E" w:rsidRDefault="00D0197E" w:rsidP="00913B90">
            <w:pPr>
              <w:ind w:left="-108" w:right="-108"/>
              <w:jc w:val="center"/>
              <w:rPr>
                <w:sz w:val="15"/>
                <w:szCs w:val="15"/>
              </w:rPr>
            </w:pPr>
            <w:r>
              <w:rPr>
                <w:sz w:val="15"/>
                <w:szCs w:val="15"/>
              </w:rPr>
              <w:t>March</w:t>
            </w:r>
          </w:p>
        </w:tc>
        <w:tc>
          <w:tcPr>
            <w:tcW w:w="270" w:type="dxa"/>
          </w:tcPr>
          <w:p w14:paraId="0E2B41BD" w14:textId="77777777" w:rsidR="00D0197E" w:rsidRPr="00C22EFE" w:rsidRDefault="00D0197E" w:rsidP="00913B90">
            <w:pPr>
              <w:ind w:left="-108" w:right="-108"/>
              <w:jc w:val="center"/>
              <w:rPr>
                <w:sz w:val="15"/>
                <w:szCs w:val="15"/>
              </w:rPr>
            </w:pPr>
          </w:p>
        </w:tc>
        <w:tc>
          <w:tcPr>
            <w:tcW w:w="740" w:type="dxa"/>
          </w:tcPr>
          <w:p w14:paraId="2C85AF33" w14:textId="77777777" w:rsidR="00D0197E" w:rsidRDefault="00D0197E" w:rsidP="00913B90">
            <w:pPr>
              <w:ind w:left="-108" w:right="-108"/>
              <w:jc w:val="center"/>
              <w:rPr>
                <w:sz w:val="15"/>
                <w:szCs w:val="15"/>
              </w:rPr>
            </w:pPr>
            <w:r>
              <w:rPr>
                <w:sz w:val="15"/>
                <w:szCs w:val="15"/>
              </w:rPr>
              <w:t>31</w:t>
            </w:r>
          </w:p>
          <w:p w14:paraId="1F9F1291" w14:textId="77777777" w:rsidR="00D0197E" w:rsidRDefault="00D0197E" w:rsidP="00913B90">
            <w:pPr>
              <w:ind w:left="-108" w:right="-108"/>
              <w:jc w:val="center"/>
              <w:rPr>
                <w:sz w:val="15"/>
                <w:szCs w:val="15"/>
              </w:rPr>
            </w:pPr>
            <w:r>
              <w:rPr>
                <w:sz w:val="15"/>
                <w:szCs w:val="15"/>
              </w:rPr>
              <w:t>December</w:t>
            </w:r>
          </w:p>
        </w:tc>
        <w:tc>
          <w:tcPr>
            <w:tcW w:w="270" w:type="dxa"/>
          </w:tcPr>
          <w:p w14:paraId="349812C1" w14:textId="77777777" w:rsidR="00D0197E" w:rsidRPr="00C22EFE" w:rsidRDefault="00D0197E" w:rsidP="00913B90">
            <w:pPr>
              <w:ind w:left="-108"/>
              <w:jc w:val="center"/>
              <w:rPr>
                <w:sz w:val="15"/>
                <w:szCs w:val="15"/>
              </w:rPr>
            </w:pPr>
          </w:p>
        </w:tc>
        <w:tc>
          <w:tcPr>
            <w:tcW w:w="630" w:type="dxa"/>
          </w:tcPr>
          <w:p w14:paraId="491433EE" w14:textId="77777777" w:rsidR="00D0197E" w:rsidRDefault="00D0197E" w:rsidP="00913B90">
            <w:pPr>
              <w:ind w:left="-108" w:right="-108"/>
              <w:jc w:val="center"/>
              <w:rPr>
                <w:sz w:val="15"/>
                <w:szCs w:val="15"/>
              </w:rPr>
            </w:pPr>
            <w:r>
              <w:rPr>
                <w:sz w:val="15"/>
                <w:szCs w:val="15"/>
              </w:rPr>
              <w:t xml:space="preserve">31 </w:t>
            </w:r>
          </w:p>
          <w:p w14:paraId="271905AF" w14:textId="77777777" w:rsidR="00D0197E" w:rsidRDefault="00D0197E" w:rsidP="00913B90">
            <w:pPr>
              <w:ind w:left="-108" w:right="-108"/>
              <w:jc w:val="center"/>
              <w:rPr>
                <w:sz w:val="15"/>
                <w:szCs w:val="15"/>
              </w:rPr>
            </w:pPr>
            <w:r>
              <w:rPr>
                <w:sz w:val="15"/>
                <w:szCs w:val="15"/>
              </w:rPr>
              <w:t>March</w:t>
            </w:r>
          </w:p>
        </w:tc>
        <w:tc>
          <w:tcPr>
            <w:tcW w:w="270" w:type="dxa"/>
          </w:tcPr>
          <w:p w14:paraId="05FBC459" w14:textId="77777777" w:rsidR="00D0197E" w:rsidRPr="00C22EFE" w:rsidRDefault="00D0197E" w:rsidP="00913B90">
            <w:pPr>
              <w:ind w:left="-108" w:right="-108"/>
              <w:jc w:val="center"/>
              <w:rPr>
                <w:sz w:val="15"/>
                <w:szCs w:val="15"/>
              </w:rPr>
            </w:pPr>
          </w:p>
        </w:tc>
        <w:tc>
          <w:tcPr>
            <w:tcW w:w="647" w:type="dxa"/>
          </w:tcPr>
          <w:p w14:paraId="26A83F88" w14:textId="77777777" w:rsidR="00D0197E" w:rsidRDefault="00D0197E" w:rsidP="00913B90">
            <w:pPr>
              <w:ind w:left="-108" w:right="-108"/>
              <w:jc w:val="center"/>
              <w:rPr>
                <w:sz w:val="15"/>
                <w:szCs w:val="15"/>
              </w:rPr>
            </w:pPr>
            <w:r>
              <w:rPr>
                <w:sz w:val="15"/>
                <w:szCs w:val="15"/>
              </w:rPr>
              <w:t>31</w:t>
            </w:r>
          </w:p>
          <w:p w14:paraId="1F9A1CE6" w14:textId="77777777" w:rsidR="00D0197E" w:rsidRDefault="00C25FF5" w:rsidP="00913B90">
            <w:pPr>
              <w:ind w:left="-108" w:right="-108"/>
              <w:jc w:val="center"/>
              <w:rPr>
                <w:sz w:val="15"/>
                <w:szCs w:val="15"/>
              </w:rPr>
            </w:pPr>
            <w:r>
              <w:rPr>
                <w:sz w:val="15"/>
                <w:szCs w:val="15"/>
              </w:rPr>
              <w:t>March</w:t>
            </w:r>
          </w:p>
        </w:tc>
      </w:tr>
      <w:tr w:rsidR="002A0AAE" w:rsidRPr="00C22EFE" w14:paraId="7F386D24" w14:textId="77777777" w:rsidTr="00AF3D07">
        <w:trPr>
          <w:gridAfter w:val="1"/>
          <w:wAfter w:w="19" w:type="dxa"/>
        </w:trPr>
        <w:tc>
          <w:tcPr>
            <w:tcW w:w="1330" w:type="dxa"/>
          </w:tcPr>
          <w:p w14:paraId="79385D4E" w14:textId="77777777" w:rsidR="002A0AAE" w:rsidRPr="00C22EFE" w:rsidRDefault="002A0AAE" w:rsidP="002A0AAE">
            <w:pPr>
              <w:ind w:right="-108"/>
              <w:jc w:val="both"/>
              <w:rPr>
                <w:sz w:val="15"/>
                <w:szCs w:val="15"/>
              </w:rPr>
            </w:pPr>
          </w:p>
        </w:tc>
        <w:tc>
          <w:tcPr>
            <w:tcW w:w="1506" w:type="dxa"/>
          </w:tcPr>
          <w:p w14:paraId="02606743" w14:textId="77777777" w:rsidR="002A0AAE" w:rsidRPr="00C22EFE" w:rsidRDefault="002A0AAE" w:rsidP="002A0AAE">
            <w:pPr>
              <w:ind w:left="-108" w:right="-108"/>
              <w:jc w:val="center"/>
              <w:rPr>
                <w:sz w:val="15"/>
                <w:szCs w:val="15"/>
              </w:rPr>
            </w:pPr>
          </w:p>
        </w:tc>
        <w:tc>
          <w:tcPr>
            <w:tcW w:w="891" w:type="dxa"/>
          </w:tcPr>
          <w:p w14:paraId="4766146F" w14:textId="77777777" w:rsidR="002A0AAE" w:rsidRPr="00C22EFE" w:rsidRDefault="002A0AAE" w:rsidP="002A0AAE">
            <w:pPr>
              <w:ind w:left="-108" w:right="-108"/>
              <w:jc w:val="center"/>
              <w:rPr>
                <w:sz w:val="15"/>
                <w:szCs w:val="15"/>
              </w:rPr>
            </w:pPr>
          </w:p>
        </w:tc>
        <w:tc>
          <w:tcPr>
            <w:tcW w:w="698" w:type="dxa"/>
          </w:tcPr>
          <w:p w14:paraId="322ACEC7" w14:textId="638CE7AA" w:rsidR="002A0AAE" w:rsidRPr="00C22EFE" w:rsidRDefault="002A0AAE" w:rsidP="002A0AAE">
            <w:pPr>
              <w:ind w:left="-108" w:right="-106"/>
              <w:jc w:val="center"/>
              <w:rPr>
                <w:sz w:val="15"/>
                <w:szCs w:val="15"/>
              </w:rPr>
            </w:pPr>
            <w:r>
              <w:rPr>
                <w:sz w:val="15"/>
                <w:szCs w:val="15"/>
              </w:rPr>
              <w:t>202</w:t>
            </w:r>
            <w:r w:rsidR="00482552">
              <w:rPr>
                <w:sz w:val="15"/>
                <w:szCs w:val="15"/>
              </w:rPr>
              <w:t>1</w:t>
            </w:r>
          </w:p>
        </w:tc>
        <w:tc>
          <w:tcPr>
            <w:tcW w:w="275" w:type="dxa"/>
          </w:tcPr>
          <w:p w14:paraId="2F4B7AB7" w14:textId="77777777" w:rsidR="002A0AAE" w:rsidRDefault="002A0AAE" w:rsidP="002A0AAE">
            <w:pPr>
              <w:ind w:left="-108" w:right="-108"/>
              <w:jc w:val="center"/>
              <w:rPr>
                <w:sz w:val="15"/>
                <w:szCs w:val="15"/>
              </w:rPr>
            </w:pPr>
          </w:p>
        </w:tc>
        <w:tc>
          <w:tcPr>
            <w:tcW w:w="720" w:type="dxa"/>
          </w:tcPr>
          <w:p w14:paraId="7DAF90D3" w14:textId="65E67E48" w:rsidR="002A0AAE" w:rsidRPr="00C22EFE" w:rsidRDefault="002A0AAE" w:rsidP="002A0AAE">
            <w:pPr>
              <w:ind w:left="-108" w:right="-108"/>
              <w:jc w:val="center"/>
              <w:rPr>
                <w:sz w:val="15"/>
                <w:szCs w:val="15"/>
              </w:rPr>
            </w:pPr>
            <w:r>
              <w:rPr>
                <w:sz w:val="15"/>
                <w:szCs w:val="15"/>
              </w:rPr>
              <w:t>20</w:t>
            </w:r>
            <w:r w:rsidR="00482552">
              <w:rPr>
                <w:sz w:val="15"/>
                <w:szCs w:val="15"/>
              </w:rPr>
              <w:t>20</w:t>
            </w:r>
          </w:p>
        </w:tc>
        <w:tc>
          <w:tcPr>
            <w:tcW w:w="239" w:type="dxa"/>
          </w:tcPr>
          <w:p w14:paraId="5353E065" w14:textId="77777777" w:rsidR="002A0AAE" w:rsidRDefault="002A0AAE" w:rsidP="002A0AAE">
            <w:pPr>
              <w:ind w:left="-108" w:right="-108"/>
              <w:jc w:val="center"/>
              <w:rPr>
                <w:sz w:val="15"/>
                <w:szCs w:val="15"/>
              </w:rPr>
            </w:pPr>
          </w:p>
        </w:tc>
        <w:tc>
          <w:tcPr>
            <w:tcW w:w="630" w:type="dxa"/>
          </w:tcPr>
          <w:p w14:paraId="53D45257" w14:textId="2918F256" w:rsidR="002A0AAE" w:rsidRPr="00C22EFE" w:rsidRDefault="002A0AAE" w:rsidP="002A0AAE">
            <w:pPr>
              <w:ind w:left="-108" w:right="-106"/>
              <w:jc w:val="center"/>
              <w:rPr>
                <w:sz w:val="15"/>
                <w:szCs w:val="15"/>
              </w:rPr>
            </w:pPr>
            <w:r>
              <w:rPr>
                <w:sz w:val="15"/>
                <w:szCs w:val="15"/>
              </w:rPr>
              <w:t>202</w:t>
            </w:r>
            <w:r w:rsidR="00482552">
              <w:rPr>
                <w:sz w:val="15"/>
                <w:szCs w:val="15"/>
              </w:rPr>
              <w:t>1</w:t>
            </w:r>
          </w:p>
        </w:tc>
        <w:tc>
          <w:tcPr>
            <w:tcW w:w="236" w:type="dxa"/>
          </w:tcPr>
          <w:p w14:paraId="1367B0AB" w14:textId="77777777" w:rsidR="002A0AAE" w:rsidRDefault="002A0AAE" w:rsidP="002A0AAE">
            <w:pPr>
              <w:ind w:left="-108" w:right="-108"/>
              <w:jc w:val="center"/>
              <w:rPr>
                <w:sz w:val="15"/>
                <w:szCs w:val="15"/>
              </w:rPr>
            </w:pPr>
          </w:p>
        </w:tc>
        <w:tc>
          <w:tcPr>
            <w:tcW w:w="620" w:type="dxa"/>
          </w:tcPr>
          <w:p w14:paraId="0BF15A87" w14:textId="2B09876B" w:rsidR="002A0AAE" w:rsidRPr="00C22EFE" w:rsidRDefault="002A0AAE" w:rsidP="002A0AAE">
            <w:pPr>
              <w:ind w:left="-108" w:right="-108"/>
              <w:jc w:val="center"/>
              <w:rPr>
                <w:sz w:val="15"/>
                <w:szCs w:val="15"/>
              </w:rPr>
            </w:pPr>
            <w:r>
              <w:rPr>
                <w:sz w:val="15"/>
                <w:szCs w:val="15"/>
              </w:rPr>
              <w:t>20</w:t>
            </w:r>
            <w:r w:rsidR="00482552">
              <w:rPr>
                <w:sz w:val="15"/>
                <w:szCs w:val="15"/>
              </w:rPr>
              <w:t>20</w:t>
            </w:r>
          </w:p>
        </w:tc>
        <w:tc>
          <w:tcPr>
            <w:tcW w:w="278" w:type="dxa"/>
            <w:gridSpan w:val="2"/>
          </w:tcPr>
          <w:p w14:paraId="452AAEAE" w14:textId="77777777" w:rsidR="002A0AAE" w:rsidRDefault="002A0AAE" w:rsidP="002A0AAE">
            <w:pPr>
              <w:ind w:left="-108" w:right="-108"/>
              <w:jc w:val="center"/>
              <w:rPr>
                <w:sz w:val="15"/>
                <w:szCs w:val="15"/>
              </w:rPr>
            </w:pPr>
          </w:p>
        </w:tc>
        <w:tc>
          <w:tcPr>
            <w:tcW w:w="630" w:type="dxa"/>
          </w:tcPr>
          <w:p w14:paraId="117C278C" w14:textId="4AA00D8E" w:rsidR="002A0AAE" w:rsidRPr="00C22EFE" w:rsidRDefault="002A0AAE" w:rsidP="002A0AAE">
            <w:pPr>
              <w:ind w:left="-108" w:right="-106"/>
              <w:jc w:val="center"/>
              <w:rPr>
                <w:sz w:val="15"/>
                <w:szCs w:val="15"/>
              </w:rPr>
            </w:pPr>
            <w:r>
              <w:rPr>
                <w:sz w:val="15"/>
                <w:szCs w:val="15"/>
              </w:rPr>
              <w:t>202</w:t>
            </w:r>
            <w:r w:rsidR="00482552">
              <w:rPr>
                <w:sz w:val="15"/>
                <w:szCs w:val="15"/>
              </w:rPr>
              <w:t>1</w:t>
            </w:r>
          </w:p>
        </w:tc>
        <w:tc>
          <w:tcPr>
            <w:tcW w:w="270" w:type="dxa"/>
          </w:tcPr>
          <w:p w14:paraId="6305F3A2" w14:textId="77777777" w:rsidR="002A0AAE" w:rsidRDefault="002A0AAE" w:rsidP="002A0AAE">
            <w:pPr>
              <w:ind w:left="-108" w:right="-108"/>
              <w:jc w:val="center"/>
              <w:rPr>
                <w:sz w:val="15"/>
                <w:szCs w:val="15"/>
              </w:rPr>
            </w:pPr>
          </w:p>
        </w:tc>
        <w:tc>
          <w:tcPr>
            <w:tcW w:w="627" w:type="dxa"/>
          </w:tcPr>
          <w:p w14:paraId="76607C85" w14:textId="21E9171B" w:rsidR="002A0AAE" w:rsidRPr="00C22EFE" w:rsidRDefault="002A0AAE" w:rsidP="002A0AAE">
            <w:pPr>
              <w:ind w:left="-108" w:right="-108"/>
              <w:jc w:val="center"/>
              <w:rPr>
                <w:sz w:val="15"/>
                <w:szCs w:val="15"/>
              </w:rPr>
            </w:pPr>
            <w:r>
              <w:rPr>
                <w:sz w:val="15"/>
                <w:szCs w:val="15"/>
              </w:rPr>
              <w:t>20</w:t>
            </w:r>
            <w:r w:rsidR="00482552">
              <w:rPr>
                <w:sz w:val="15"/>
                <w:szCs w:val="15"/>
              </w:rPr>
              <w:t>20</w:t>
            </w:r>
          </w:p>
        </w:tc>
        <w:tc>
          <w:tcPr>
            <w:tcW w:w="278" w:type="dxa"/>
          </w:tcPr>
          <w:p w14:paraId="6E95DF04" w14:textId="77777777" w:rsidR="002A0AAE" w:rsidRPr="00C22EFE" w:rsidRDefault="002A0AAE" w:rsidP="002A0AAE">
            <w:pPr>
              <w:ind w:left="-108"/>
              <w:jc w:val="center"/>
              <w:rPr>
                <w:sz w:val="15"/>
                <w:szCs w:val="15"/>
              </w:rPr>
            </w:pPr>
          </w:p>
        </w:tc>
        <w:tc>
          <w:tcPr>
            <w:tcW w:w="722" w:type="dxa"/>
          </w:tcPr>
          <w:p w14:paraId="0699A174" w14:textId="07B288B5" w:rsidR="002A0AAE" w:rsidRPr="00C22EFE" w:rsidRDefault="002A0AAE" w:rsidP="002A0AAE">
            <w:pPr>
              <w:ind w:left="-108" w:right="-106"/>
              <w:jc w:val="center"/>
              <w:rPr>
                <w:sz w:val="15"/>
                <w:szCs w:val="15"/>
              </w:rPr>
            </w:pPr>
            <w:r>
              <w:rPr>
                <w:sz w:val="15"/>
                <w:szCs w:val="15"/>
              </w:rPr>
              <w:t>202</w:t>
            </w:r>
            <w:r w:rsidR="00482552">
              <w:rPr>
                <w:sz w:val="15"/>
                <w:szCs w:val="15"/>
              </w:rPr>
              <w:t>1</w:t>
            </w:r>
          </w:p>
        </w:tc>
        <w:tc>
          <w:tcPr>
            <w:tcW w:w="270" w:type="dxa"/>
          </w:tcPr>
          <w:p w14:paraId="4ED3A280" w14:textId="77777777" w:rsidR="002A0AAE" w:rsidRDefault="002A0AAE" w:rsidP="002A0AAE">
            <w:pPr>
              <w:ind w:left="-108" w:right="-108"/>
              <w:jc w:val="center"/>
              <w:rPr>
                <w:sz w:val="15"/>
                <w:szCs w:val="15"/>
              </w:rPr>
            </w:pPr>
          </w:p>
        </w:tc>
        <w:tc>
          <w:tcPr>
            <w:tcW w:w="725" w:type="dxa"/>
          </w:tcPr>
          <w:p w14:paraId="280DEDA8" w14:textId="66D75A8D" w:rsidR="002A0AAE" w:rsidRPr="00C22EFE" w:rsidRDefault="002A0AAE" w:rsidP="002A0AAE">
            <w:pPr>
              <w:ind w:left="-108" w:right="-108"/>
              <w:jc w:val="center"/>
              <w:rPr>
                <w:sz w:val="15"/>
                <w:szCs w:val="15"/>
              </w:rPr>
            </w:pPr>
            <w:r>
              <w:rPr>
                <w:sz w:val="15"/>
                <w:szCs w:val="15"/>
              </w:rPr>
              <w:t>20</w:t>
            </w:r>
            <w:r w:rsidR="00482552">
              <w:rPr>
                <w:sz w:val="15"/>
                <w:szCs w:val="15"/>
              </w:rPr>
              <w:t>20</w:t>
            </w:r>
          </w:p>
        </w:tc>
        <w:tc>
          <w:tcPr>
            <w:tcW w:w="270" w:type="dxa"/>
          </w:tcPr>
          <w:p w14:paraId="396301C0" w14:textId="77777777" w:rsidR="002A0AAE" w:rsidRPr="00C22EFE" w:rsidRDefault="002A0AAE" w:rsidP="002A0AAE">
            <w:pPr>
              <w:ind w:left="-108"/>
              <w:jc w:val="center"/>
              <w:rPr>
                <w:sz w:val="15"/>
                <w:szCs w:val="15"/>
              </w:rPr>
            </w:pPr>
          </w:p>
        </w:tc>
        <w:tc>
          <w:tcPr>
            <w:tcW w:w="720" w:type="dxa"/>
          </w:tcPr>
          <w:p w14:paraId="2646F3AD" w14:textId="0BE3F4AD" w:rsidR="002A0AAE" w:rsidRPr="00C22EFE" w:rsidRDefault="002A0AAE" w:rsidP="002A0AAE">
            <w:pPr>
              <w:ind w:left="-108" w:right="-106"/>
              <w:jc w:val="center"/>
              <w:rPr>
                <w:sz w:val="15"/>
                <w:szCs w:val="15"/>
              </w:rPr>
            </w:pPr>
            <w:r>
              <w:rPr>
                <w:sz w:val="15"/>
                <w:szCs w:val="15"/>
              </w:rPr>
              <w:t>202</w:t>
            </w:r>
            <w:r w:rsidR="00A95667">
              <w:rPr>
                <w:sz w:val="15"/>
                <w:szCs w:val="15"/>
              </w:rPr>
              <w:t>1</w:t>
            </w:r>
          </w:p>
        </w:tc>
        <w:tc>
          <w:tcPr>
            <w:tcW w:w="270" w:type="dxa"/>
          </w:tcPr>
          <w:p w14:paraId="0AFEEDEC" w14:textId="77777777" w:rsidR="002A0AAE" w:rsidRDefault="002A0AAE" w:rsidP="002A0AAE">
            <w:pPr>
              <w:ind w:left="-108" w:right="-108"/>
              <w:jc w:val="center"/>
              <w:rPr>
                <w:sz w:val="15"/>
                <w:szCs w:val="15"/>
              </w:rPr>
            </w:pPr>
          </w:p>
        </w:tc>
        <w:tc>
          <w:tcPr>
            <w:tcW w:w="740" w:type="dxa"/>
          </w:tcPr>
          <w:p w14:paraId="70FA2171" w14:textId="1BAFDDD6" w:rsidR="002A0AAE" w:rsidRPr="00C22EFE" w:rsidRDefault="002A0AAE" w:rsidP="002A0AAE">
            <w:pPr>
              <w:ind w:left="-108" w:right="-108"/>
              <w:jc w:val="center"/>
              <w:rPr>
                <w:sz w:val="15"/>
                <w:szCs w:val="15"/>
              </w:rPr>
            </w:pPr>
            <w:r>
              <w:rPr>
                <w:sz w:val="15"/>
                <w:szCs w:val="15"/>
              </w:rPr>
              <w:t>20</w:t>
            </w:r>
            <w:r w:rsidR="00482552">
              <w:rPr>
                <w:sz w:val="15"/>
                <w:szCs w:val="15"/>
              </w:rPr>
              <w:t>20</w:t>
            </w:r>
          </w:p>
        </w:tc>
        <w:tc>
          <w:tcPr>
            <w:tcW w:w="270" w:type="dxa"/>
          </w:tcPr>
          <w:p w14:paraId="46E1DA6C" w14:textId="77777777" w:rsidR="002A0AAE" w:rsidRPr="00C22EFE" w:rsidRDefault="002A0AAE" w:rsidP="002A0AAE">
            <w:pPr>
              <w:ind w:left="-108"/>
              <w:jc w:val="center"/>
              <w:rPr>
                <w:sz w:val="15"/>
                <w:szCs w:val="15"/>
              </w:rPr>
            </w:pPr>
          </w:p>
        </w:tc>
        <w:tc>
          <w:tcPr>
            <w:tcW w:w="630" w:type="dxa"/>
          </w:tcPr>
          <w:p w14:paraId="61852A23" w14:textId="1A29DA19" w:rsidR="002A0AAE" w:rsidRPr="00C22EFE" w:rsidRDefault="002A0AAE" w:rsidP="002A0AAE">
            <w:pPr>
              <w:ind w:left="-108" w:right="-106"/>
              <w:jc w:val="center"/>
              <w:rPr>
                <w:sz w:val="15"/>
                <w:szCs w:val="15"/>
              </w:rPr>
            </w:pPr>
            <w:r>
              <w:rPr>
                <w:sz w:val="15"/>
                <w:szCs w:val="15"/>
              </w:rPr>
              <w:t>202</w:t>
            </w:r>
            <w:r w:rsidR="00482552">
              <w:rPr>
                <w:sz w:val="15"/>
                <w:szCs w:val="15"/>
              </w:rPr>
              <w:t>1</w:t>
            </w:r>
          </w:p>
        </w:tc>
        <w:tc>
          <w:tcPr>
            <w:tcW w:w="270" w:type="dxa"/>
          </w:tcPr>
          <w:p w14:paraId="4CAE76CD" w14:textId="77777777" w:rsidR="002A0AAE" w:rsidRDefault="002A0AAE" w:rsidP="002A0AAE">
            <w:pPr>
              <w:ind w:left="-108" w:right="-108"/>
              <w:jc w:val="center"/>
              <w:rPr>
                <w:sz w:val="15"/>
                <w:szCs w:val="15"/>
              </w:rPr>
            </w:pPr>
          </w:p>
        </w:tc>
        <w:tc>
          <w:tcPr>
            <w:tcW w:w="647" w:type="dxa"/>
          </w:tcPr>
          <w:p w14:paraId="5C107A80" w14:textId="3DA120CF" w:rsidR="002A0AAE" w:rsidRPr="00C22EFE" w:rsidRDefault="002A0AAE" w:rsidP="002A0AAE">
            <w:pPr>
              <w:ind w:left="-108" w:right="-108"/>
              <w:jc w:val="center"/>
              <w:rPr>
                <w:sz w:val="15"/>
                <w:szCs w:val="15"/>
              </w:rPr>
            </w:pPr>
            <w:r>
              <w:rPr>
                <w:sz w:val="15"/>
                <w:szCs w:val="15"/>
              </w:rPr>
              <w:t>20</w:t>
            </w:r>
            <w:r w:rsidR="00482552">
              <w:rPr>
                <w:sz w:val="15"/>
                <w:szCs w:val="15"/>
              </w:rPr>
              <w:t>20</w:t>
            </w:r>
          </w:p>
        </w:tc>
      </w:tr>
      <w:tr w:rsidR="00965D89" w:rsidRPr="00C22EFE" w14:paraId="28B53E26" w14:textId="77777777" w:rsidTr="00AF3D07">
        <w:trPr>
          <w:trHeight w:val="127"/>
        </w:trPr>
        <w:tc>
          <w:tcPr>
            <w:tcW w:w="1330" w:type="dxa"/>
          </w:tcPr>
          <w:p w14:paraId="32C00CD1" w14:textId="77777777" w:rsidR="00965D89" w:rsidRPr="00C22EFE" w:rsidRDefault="00965D89" w:rsidP="00913B90">
            <w:pPr>
              <w:ind w:right="-108"/>
              <w:jc w:val="both"/>
              <w:rPr>
                <w:b/>
                <w:bCs/>
                <w:i/>
                <w:iCs/>
                <w:sz w:val="15"/>
                <w:szCs w:val="15"/>
              </w:rPr>
            </w:pPr>
          </w:p>
        </w:tc>
        <w:tc>
          <w:tcPr>
            <w:tcW w:w="1506" w:type="dxa"/>
          </w:tcPr>
          <w:p w14:paraId="0CB888D1" w14:textId="77777777" w:rsidR="00965D89" w:rsidRPr="00C22EFE" w:rsidRDefault="00965D89" w:rsidP="00913B90">
            <w:pPr>
              <w:ind w:left="-108"/>
              <w:jc w:val="center"/>
              <w:rPr>
                <w:i/>
                <w:iCs/>
                <w:sz w:val="15"/>
                <w:szCs w:val="15"/>
              </w:rPr>
            </w:pPr>
          </w:p>
        </w:tc>
        <w:tc>
          <w:tcPr>
            <w:tcW w:w="891" w:type="dxa"/>
          </w:tcPr>
          <w:p w14:paraId="1E657A11" w14:textId="77777777" w:rsidR="00965D89" w:rsidRPr="00C22EFE" w:rsidRDefault="00965D89" w:rsidP="00913B90">
            <w:pPr>
              <w:ind w:left="-108"/>
              <w:jc w:val="center"/>
              <w:rPr>
                <w:i/>
                <w:iCs/>
                <w:sz w:val="15"/>
                <w:szCs w:val="15"/>
              </w:rPr>
            </w:pPr>
          </w:p>
        </w:tc>
        <w:tc>
          <w:tcPr>
            <w:tcW w:w="1693" w:type="dxa"/>
            <w:gridSpan w:val="3"/>
          </w:tcPr>
          <w:p w14:paraId="3608A43C" w14:textId="77777777" w:rsidR="00965D89" w:rsidRPr="00C22EFE" w:rsidRDefault="00965D89" w:rsidP="00A03C56">
            <w:pPr>
              <w:ind w:left="-108" w:right="-108"/>
              <w:jc w:val="center"/>
              <w:rPr>
                <w:sz w:val="15"/>
                <w:szCs w:val="15"/>
              </w:rPr>
            </w:pPr>
            <w:r w:rsidRPr="00C22EFE">
              <w:rPr>
                <w:i/>
                <w:iCs/>
                <w:sz w:val="15"/>
                <w:szCs w:val="15"/>
              </w:rPr>
              <w:t>(%)</w:t>
            </w:r>
          </w:p>
        </w:tc>
        <w:tc>
          <w:tcPr>
            <w:tcW w:w="239" w:type="dxa"/>
          </w:tcPr>
          <w:p w14:paraId="04916545" w14:textId="77777777" w:rsidR="00965D89" w:rsidRPr="00C22EFE" w:rsidRDefault="00965D89" w:rsidP="00913B90">
            <w:pPr>
              <w:tabs>
                <w:tab w:val="decimal" w:pos="612"/>
              </w:tabs>
              <w:ind w:left="-108"/>
              <w:jc w:val="center"/>
              <w:rPr>
                <w:i/>
                <w:iCs/>
                <w:sz w:val="15"/>
                <w:szCs w:val="15"/>
              </w:rPr>
            </w:pPr>
          </w:p>
        </w:tc>
        <w:tc>
          <w:tcPr>
            <w:tcW w:w="9122" w:type="dxa"/>
            <w:gridSpan w:val="21"/>
          </w:tcPr>
          <w:p w14:paraId="58E6C8E1" w14:textId="77777777" w:rsidR="00965D89" w:rsidRPr="00C22EFE" w:rsidRDefault="00965D89">
            <w:pPr>
              <w:tabs>
                <w:tab w:val="decimal" w:pos="612"/>
              </w:tabs>
              <w:ind w:left="-108"/>
              <w:jc w:val="center"/>
              <w:rPr>
                <w:sz w:val="15"/>
                <w:szCs w:val="15"/>
              </w:rPr>
            </w:pPr>
            <w:r w:rsidRPr="00C22EFE">
              <w:rPr>
                <w:i/>
                <w:iCs/>
                <w:sz w:val="15"/>
                <w:szCs w:val="15"/>
              </w:rPr>
              <w:t>(in thousand Baht)</w:t>
            </w:r>
          </w:p>
        </w:tc>
      </w:tr>
      <w:tr w:rsidR="00D0197E" w:rsidRPr="00C22EFE" w14:paraId="78D7F043" w14:textId="77777777" w:rsidTr="00AF3D07">
        <w:trPr>
          <w:gridAfter w:val="1"/>
          <w:wAfter w:w="19" w:type="dxa"/>
        </w:trPr>
        <w:tc>
          <w:tcPr>
            <w:tcW w:w="1330" w:type="dxa"/>
          </w:tcPr>
          <w:p w14:paraId="4C1E0C8C" w14:textId="77777777" w:rsidR="00D0197E" w:rsidRPr="00C22EFE" w:rsidRDefault="00D0197E" w:rsidP="00913B90">
            <w:pPr>
              <w:tabs>
                <w:tab w:val="left" w:pos="540"/>
              </w:tabs>
              <w:ind w:right="-108"/>
              <w:jc w:val="both"/>
              <w:rPr>
                <w:b/>
                <w:bCs/>
                <w:i/>
                <w:iCs/>
                <w:sz w:val="15"/>
                <w:szCs w:val="15"/>
              </w:rPr>
            </w:pPr>
            <w:r w:rsidRPr="00232E60">
              <w:rPr>
                <w:b/>
                <w:bCs/>
                <w:i/>
                <w:iCs/>
                <w:sz w:val="15"/>
                <w:szCs w:val="15"/>
              </w:rPr>
              <w:t>Associate</w:t>
            </w:r>
          </w:p>
        </w:tc>
        <w:tc>
          <w:tcPr>
            <w:tcW w:w="1506" w:type="dxa"/>
          </w:tcPr>
          <w:p w14:paraId="37D44169" w14:textId="77777777" w:rsidR="00D0197E" w:rsidRPr="00C22EFE" w:rsidRDefault="00D0197E" w:rsidP="00913B90">
            <w:pPr>
              <w:tabs>
                <w:tab w:val="decimal" w:pos="612"/>
              </w:tabs>
              <w:ind w:left="-108"/>
              <w:jc w:val="center"/>
              <w:rPr>
                <w:sz w:val="15"/>
                <w:szCs w:val="15"/>
              </w:rPr>
            </w:pPr>
          </w:p>
        </w:tc>
        <w:tc>
          <w:tcPr>
            <w:tcW w:w="891" w:type="dxa"/>
          </w:tcPr>
          <w:p w14:paraId="64DE17DC" w14:textId="77777777" w:rsidR="00D0197E" w:rsidRPr="00C22EFE" w:rsidRDefault="00D0197E" w:rsidP="00913B90">
            <w:pPr>
              <w:tabs>
                <w:tab w:val="decimal" w:pos="612"/>
              </w:tabs>
              <w:ind w:left="-108"/>
              <w:jc w:val="both"/>
              <w:rPr>
                <w:sz w:val="15"/>
                <w:szCs w:val="15"/>
              </w:rPr>
            </w:pPr>
          </w:p>
        </w:tc>
        <w:tc>
          <w:tcPr>
            <w:tcW w:w="698" w:type="dxa"/>
          </w:tcPr>
          <w:p w14:paraId="37462E09" w14:textId="77777777" w:rsidR="00D0197E" w:rsidRPr="00C22EFE" w:rsidRDefault="00D0197E" w:rsidP="00A03C56">
            <w:pPr>
              <w:tabs>
                <w:tab w:val="decimal" w:pos="612"/>
              </w:tabs>
              <w:ind w:left="-108" w:right="-106"/>
              <w:jc w:val="both"/>
              <w:rPr>
                <w:sz w:val="15"/>
                <w:szCs w:val="15"/>
              </w:rPr>
            </w:pPr>
          </w:p>
        </w:tc>
        <w:tc>
          <w:tcPr>
            <w:tcW w:w="275" w:type="dxa"/>
          </w:tcPr>
          <w:p w14:paraId="1A60E451" w14:textId="77777777" w:rsidR="00D0197E" w:rsidRPr="00C22EFE" w:rsidRDefault="00D0197E" w:rsidP="00A03C56">
            <w:pPr>
              <w:tabs>
                <w:tab w:val="decimal" w:pos="612"/>
              </w:tabs>
              <w:ind w:left="-108" w:right="-108"/>
              <w:jc w:val="both"/>
              <w:rPr>
                <w:sz w:val="15"/>
                <w:szCs w:val="15"/>
              </w:rPr>
            </w:pPr>
          </w:p>
        </w:tc>
        <w:tc>
          <w:tcPr>
            <w:tcW w:w="720" w:type="dxa"/>
          </w:tcPr>
          <w:p w14:paraId="1223B120" w14:textId="77777777" w:rsidR="00D0197E" w:rsidRPr="00C22EFE" w:rsidRDefault="00D0197E" w:rsidP="00913B90">
            <w:pPr>
              <w:tabs>
                <w:tab w:val="decimal" w:pos="612"/>
              </w:tabs>
              <w:ind w:left="-108"/>
              <w:jc w:val="both"/>
              <w:rPr>
                <w:sz w:val="15"/>
                <w:szCs w:val="15"/>
              </w:rPr>
            </w:pPr>
          </w:p>
        </w:tc>
        <w:tc>
          <w:tcPr>
            <w:tcW w:w="239" w:type="dxa"/>
          </w:tcPr>
          <w:p w14:paraId="7E4EC6DA" w14:textId="77777777" w:rsidR="00D0197E" w:rsidRPr="00C22EFE" w:rsidRDefault="00D0197E" w:rsidP="00913B90">
            <w:pPr>
              <w:tabs>
                <w:tab w:val="decimal" w:pos="612"/>
              </w:tabs>
              <w:ind w:left="-108"/>
              <w:jc w:val="both"/>
              <w:rPr>
                <w:sz w:val="15"/>
                <w:szCs w:val="15"/>
              </w:rPr>
            </w:pPr>
          </w:p>
        </w:tc>
        <w:tc>
          <w:tcPr>
            <w:tcW w:w="630" w:type="dxa"/>
          </w:tcPr>
          <w:p w14:paraId="2F2F9C2C" w14:textId="77777777" w:rsidR="00D0197E" w:rsidRPr="00C22EFE" w:rsidRDefault="00D0197E" w:rsidP="00913B90">
            <w:pPr>
              <w:tabs>
                <w:tab w:val="decimal" w:pos="612"/>
              </w:tabs>
              <w:ind w:left="-108"/>
              <w:jc w:val="both"/>
              <w:rPr>
                <w:sz w:val="15"/>
                <w:szCs w:val="15"/>
              </w:rPr>
            </w:pPr>
          </w:p>
        </w:tc>
        <w:tc>
          <w:tcPr>
            <w:tcW w:w="236" w:type="dxa"/>
          </w:tcPr>
          <w:p w14:paraId="50870AF1" w14:textId="77777777" w:rsidR="00D0197E" w:rsidRPr="00C22EFE" w:rsidRDefault="00D0197E" w:rsidP="00913B90">
            <w:pPr>
              <w:tabs>
                <w:tab w:val="decimal" w:pos="432"/>
              </w:tabs>
              <w:ind w:left="-108"/>
              <w:jc w:val="both"/>
              <w:rPr>
                <w:sz w:val="15"/>
                <w:szCs w:val="15"/>
              </w:rPr>
            </w:pPr>
          </w:p>
        </w:tc>
        <w:tc>
          <w:tcPr>
            <w:tcW w:w="620" w:type="dxa"/>
          </w:tcPr>
          <w:p w14:paraId="67BB99EA" w14:textId="77777777" w:rsidR="00D0197E" w:rsidRPr="00C22EFE" w:rsidRDefault="00D0197E" w:rsidP="00913B90">
            <w:pPr>
              <w:tabs>
                <w:tab w:val="decimal" w:pos="432"/>
              </w:tabs>
              <w:ind w:left="-108"/>
              <w:jc w:val="both"/>
              <w:rPr>
                <w:sz w:val="15"/>
                <w:szCs w:val="15"/>
              </w:rPr>
            </w:pPr>
          </w:p>
        </w:tc>
        <w:tc>
          <w:tcPr>
            <w:tcW w:w="278" w:type="dxa"/>
            <w:gridSpan w:val="2"/>
          </w:tcPr>
          <w:p w14:paraId="230C8219" w14:textId="77777777" w:rsidR="00D0197E" w:rsidRPr="00C22EFE" w:rsidRDefault="00D0197E" w:rsidP="00913B90">
            <w:pPr>
              <w:tabs>
                <w:tab w:val="decimal" w:pos="612"/>
              </w:tabs>
              <w:ind w:left="-108"/>
              <w:jc w:val="both"/>
              <w:rPr>
                <w:sz w:val="15"/>
                <w:szCs w:val="15"/>
              </w:rPr>
            </w:pPr>
          </w:p>
        </w:tc>
        <w:tc>
          <w:tcPr>
            <w:tcW w:w="630" w:type="dxa"/>
          </w:tcPr>
          <w:p w14:paraId="31E7B5A0" w14:textId="77777777" w:rsidR="00D0197E" w:rsidRPr="00C22EFE" w:rsidRDefault="00D0197E" w:rsidP="00913B90">
            <w:pPr>
              <w:tabs>
                <w:tab w:val="decimal" w:pos="612"/>
              </w:tabs>
              <w:ind w:left="-108"/>
              <w:jc w:val="both"/>
              <w:rPr>
                <w:sz w:val="15"/>
                <w:szCs w:val="15"/>
              </w:rPr>
            </w:pPr>
          </w:p>
        </w:tc>
        <w:tc>
          <w:tcPr>
            <w:tcW w:w="270" w:type="dxa"/>
          </w:tcPr>
          <w:p w14:paraId="212F8BFA" w14:textId="77777777" w:rsidR="00D0197E" w:rsidRPr="00C22EFE" w:rsidRDefault="00D0197E" w:rsidP="00913B90">
            <w:pPr>
              <w:tabs>
                <w:tab w:val="decimal" w:pos="612"/>
              </w:tabs>
              <w:ind w:left="-108"/>
              <w:jc w:val="both"/>
              <w:rPr>
                <w:sz w:val="15"/>
                <w:szCs w:val="15"/>
              </w:rPr>
            </w:pPr>
          </w:p>
        </w:tc>
        <w:tc>
          <w:tcPr>
            <w:tcW w:w="627" w:type="dxa"/>
          </w:tcPr>
          <w:p w14:paraId="3819A8EC" w14:textId="77777777" w:rsidR="00D0197E" w:rsidRPr="00C22EFE" w:rsidRDefault="00D0197E" w:rsidP="00913B90">
            <w:pPr>
              <w:tabs>
                <w:tab w:val="decimal" w:pos="612"/>
              </w:tabs>
              <w:ind w:left="-108"/>
              <w:jc w:val="both"/>
              <w:rPr>
                <w:sz w:val="15"/>
                <w:szCs w:val="15"/>
              </w:rPr>
            </w:pPr>
          </w:p>
        </w:tc>
        <w:tc>
          <w:tcPr>
            <w:tcW w:w="278" w:type="dxa"/>
          </w:tcPr>
          <w:p w14:paraId="4B723AED" w14:textId="77777777" w:rsidR="00D0197E" w:rsidRPr="00C22EFE" w:rsidRDefault="00D0197E" w:rsidP="00913B90">
            <w:pPr>
              <w:tabs>
                <w:tab w:val="decimal" w:pos="612"/>
              </w:tabs>
              <w:ind w:left="-108"/>
              <w:jc w:val="both"/>
              <w:rPr>
                <w:sz w:val="15"/>
                <w:szCs w:val="15"/>
              </w:rPr>
            </w:pPr>
          </w:p>
        </w:tc>
        <w:tc>
          <w:tcPr>
            <w:tcW w:w="722" w:type="dxa"/>
          </w:tcPr>
          <w:p w14:paraId="784B8417" w14:textId="77777777" w:rsidR="00D0197E" w:rsidRPr="00C22EFE" w:rsidRDefault="00D0197E" w:rsidP="00913B90">
            <w:pPr>
              <w:tabs>
                <w:tab w:val="decimal" w:pos="612"/>
              </w:tabs>
              <w:ind w:left="-108"/>
              <w:jc w:val="both"/>
              <w:rPr>
                <w:sz w:val="15"/>
                <w:szCs w:val="15"/>
              </w:rPr>
            </w:pPr>
          </w:p>
        </w:tc>
        <w:tc>
          <w:tcPr>
            <w:tcW w:w="270" w:type="dxa"/>
          </w:tcPr>
          <w:p w14:paraId="04175913" w14:textId="77777777" w:rsidR="00D0197E" w:rsidRPr="00C22EFE" w:rsidRDefault="00D0197E" w:rsidP="00913B90">
            <w:pPr>
              <w:tabs>
                <w:tab w:val="decimal" w:pos="612"/>
              </w:tabs>
              <w:ind w:left="-108"/>
              <w:jc w:val="both"/>
              <w:rPr>
                <w:sz w:val="15"/>
                <w:szCs w:val="15"/>
              </w:rPr>
            </w:pPr>
          </w:p>
        </w:tc>
        <w:tc>
          <w:tcPr>
            <w:tcW w:w="725" w:type="dxa"/>
          </w:tcPr>
          <w:p w14:paraId="0EC0E4FA" w14:textId="77777777" w:rsidR="00D0197E" w:rsidRPr="00C22EFE" w:rsidRDefault="00D0197E" w:rsidP="00913B90">
            <w:pPr>
              <w:tabs>
                <w:tab w:val="decimal" w:pos="612"/>
              </w:tabs>
              <w:ind w:left="-108"/>
              <w:jc w:val="both"/>
              <w:rPr>
                <w:sz w:val="15"/>
                <w:szCs w:val="15"/>
              </w:rPr>
            </w:pPr>
          </w:p>
        </w:tc>
        <w:tc>
          <w:tcPr>
            <w:tcW w:w="270" w:type="dxa"/>
          </w:tcPr>
          <w:p w14:paraId="191D11B5" w14:textId="77777777" w:rsidR="00D0197E" w:rsidRPr="00C22EFE" w:rsidRDefault="00D0197E" w:rsidP="00913B90">
            <w:pPr>
              <w:tabs>
                <w:tab w:val="decimal" w:pos="612"/>
              </w:tabs>
              <w:ind w:left="-108"/>
              <w:jc w:val="both"/>
              <w:rPr>
                <w:sz w:val="15"/>
                <w:szCs w:val="15"/>
              </w:rPr>
            </w:pPr>
          </w:p>
        </w:tc>
        <w:tc>
          <w:tcPr>
            <w:tcW w:w="720" w:type="dxa"/>
          </w:tcPr>
          <w:p w14:paraId="0B3CF9CA" w14:textId="77777777" w:rsidR="00D0197E" w:rsidRPr="00C22EFE" w:rsidRDefault="00D0197E" w:rsidP="00913B90">
            <w:pPr>
              <w:tabs>
                <w:tab w:val="decimal" w:pos="612"/>
              </w:tabs>
              <w:ind w:left="-108"/>
              <w:jc w:val="both"/>
              <w:rPr>
                <w:sz w:val="15"/>
                <w:szCs w:val="15"/>
              </w:rPr>
            </w:pPr>
          </w:p>
        </w:tc>
        <w:tc>
          <w:tcPr>
            <w:tcW w:w="270" w:type="dxa"/>
          </w:tcPr>
          <w:p w14:paraId="3D47743A" w14:textId="77777777" w:rsidR="00D0197E" w:rsidRPr="00C22EFE" w:rsidRDefault="00D0197E" w:rsidP="00913B90">
            <w:pPr>
              <w:tabs>
                <w:tab w:val="decimal" w:pos="612"/>
              </w:tabs>
              <w:ind w:left="-108"/>
              <w:jc w:val="both"/>
              <w:rPr>
                <w:sz w:val="15"/>
                <w:szCs w:val="15"/>
              </w:rPr>
            </w:pPr>
          </w:p>
        </w:tc>
        <w:tc>
          <w:tcPr>
            <w:tcW w:w="740" w:type="dxa"/>
          </w:tcPr>
          <w:p w14:paraId="7942B799" w14:textId="77777777" w:rsidR="00D0197E" w:rsidRPr="00C22EFE" w:rsidRDefault="00D0197E" w:rsidP="00913B90">
            <w:pPr>
              <w:tabs>
                <w:tab w:val="decimal" w:pos="612"/>
              </w:tabs>
              <w:ind w:left="-108"/>
              <w:jc w:val="both"/>
              <w:rPr>
                <w:sz w:val="15"/>
                <w:szCs w:val="15"/>
              </w:rPr>
            </w:pPr>
          </w:p>
        </w:tc>
        <w:tc>
          <w:tcPr>
            <w:tcW w:w="270" w:type="dxa"/>
          </w:tcPr>
          <w:p w14:paraId="0F8A6351" w14:textId="77777777" w:rsidR="00D0197E" w:rsidRPr="00C22EFE" w:rsidRDefault="00D0197E" w:rsidP="00913B90">
            <w:pPr>
              <w:tabs>
                <w:tab w:val="decimal" w:pos="612"/>
              </w:tabs>
              <w:ind w:left="-108"/>
              <w:jc w:val="both"/>
              <w:rPr>
                <w:sz w:val="15"/>
                <w:szCs w:val="15"/>
              </w:rPr>
            </w:pPr>
          </w:p>
        </w:tc>
        <w:tc>
          <w:tcPr>
            <w:tcW w:w="630" w:type="dxa"/>
          </w:tcPr>
          <w:p w14:paraId="4B10E248" w14:textId="77777777" w:rsidR="00D0197E" w:rsidRPr="00C22EFE" w:rsidRDefault="00D0197E" w:rsidP="00913B90">
            <w:pPr>
              <w:tabs>
                <w:tab w:val="decimal" w:pos="612"/>
              </w:tabs>
              <w:ind w:left="-108"/>
              <w:jc w:val="both"/>
              <w:rPr>
                <w:sz w:val="15"/>
                <w:szCs w:val="15"/>
              </w:rPr>
            </w:pPr>
          </w:p>
        </w:tc>
        <w:tc>
          <w:tcPr>
            <w:tcW w:w="270" w:type="dxa"/>
          </w:tcPr>
          <w:p w14:paraId="61C5C569" w14:textId="77777777" w:rsidR="00D0197E" w:rsidRPr="00C22EFE" w:rsidRDefault="00D0197E" w:rsidP="00913B90">
            <w:pPr>
              <w:tabs>
                <w:tab w:val="decimal" w:pos="612"/>
              </w:tabs>
              <w:ind w:left="-108"/>
              <w:jc w:val="both"/>
              <w:rPr>
                <w:sz w:val="15"/>
                <w:szCs w:val="15"/>
              </w:rPr>
            </w:pPr>
          </w:p>
        </w:tc>
        <w:tc>
          <w:tcPr>
            <w:tcW w:w="647" w:type="dxa"/>
          </w:tcPr>
          <w:p w14:paraId="7B334481" w14:textId="77777777" w:rsidR="00D0197E" w:rsidRPr="00C22EFE" w:rsidRDefault="00D0197E" w:rsidP="00913B90">
            <w:pPr>
              <w:tabs>
                <w:tab w:val="decimal" w:pos="612"/>
              </w:tabs>
              <w:ind w:left="-108"/>
              <w:jc w:val="both"/>
              <w:rPr>
                <w:sz w:val="15"/>
                <w:szCs w:val="15"/>
              </w:rPr>
            </w:pPr>
          </w:p>
        </w:tc>
      </w:tr>
      <w:tr w:rsidR="00D0197E" w:rsidRPr="00C22EFE" w14:paraId="3839AF85" w14:textId="77777777" w:rsidTr="00AF3D07">
        <w:trPr>
          <w:gridAfter w:val="1"/>
          <w:wAfter w:w="19" w:type="dxa"/>
        </w:trPr>
        <w:tc>
          <w:tcPr>
            <w:tcW w:w="1330" w:type="dxa"/>
          </w:tcPr>
          <w:p w14:paraId="0F292DA8" w14:textId="77777777" w:rsidR="008E5EA0" w:rsidRPr="008E5EA0" w:rsidRDefault="00285467" w:rsidP="008E5EA0">
            <w:pPr>
              <w:tabs>
                <w:tab w:val="left" w:pos="397"/>
              </w:tabs>
              <w:ind w:left="-53" w:right="-108" w:firstLine="53"/>
              <w:rPr>
                <w:sz w:val="16"/>
                <w:szCs w:val="16"/>
              </w:rPr>
            </w:pPr>
            <w:proofErr w:type="spellStart"/>
            <w:r w:rsidRPr="008E5EA0">
              <w:rPr>
                <w:sz w:val="16"/>
                <w:szCs w:val="16"/>
              </w:rPr>
              <w:t>Synnex</w:t>
            </w:r>
            <w:proofErr w:type="spellEnd"/>
            <w:r w:rsidRPr="008E5EA0">
              <w:rPr>
                <w:sz w:val="16"/>
                <w:szCs w:val="16"/>
              </w:rPr>
              <w:t xml:space="preserve"> (Thailand)</w:t>
            </w:r>
          </w:p>
          <w:p w14:paraId="39C94E7D" w14:textId="77777777" w:rsidR="00D0197E" w:rsidRPr="008E5EA0" w:rsidRDefault="008E5EA0" w:rsidP="00285467">
            <w:pPr>
              <w:tabs>
                <w:tab w:val="left" w:pos="540"/>
              </w:tabs>
              <w:ind w:right="-108"/>
              <w:rPr>
                <w:b/>
                <w:bCs/>
                <w:i/>
                <w:iCs/>
                <w:sz w:val="16"/>
                <w:szCs w:val="16"/>
              </w:rPr>
            </w:pPr>
            <w:r w:rsidRPr="008E5EA0">
              <w:rPr>
                <w:sz w:val="16"/>
                <w:szCs w:val="16"/>
              </w:rPr>
              <w:t xml:space="preserve">  </w:t>
            </w:r>
            <w:r w:rsidR="00285467" w:rsidRPr="008E5EA0">
              <w:rPr>
                <w:sz w:val="16"/>
                <w:szCs w:val="16"/>
              </w:rPr>
              <w:t xml:space="preserve"> PCL.</w:t>
            </w:r>
          </w:p>
        </w:tc>
        <w:tc>
          <w:tcPr>
            <w:tcW w:w="1506" w:type="dxa"/>
            <w:vAlign w:val="bottom"/>
          </w:tcPr>
          <w:p w14:paraId="7AD4DDAF" w14:textId="77777777" w:rsidR="002F493D" w:rsidRPr="008E5EA0" w:rsidRDefault="008E5EA0" w:rsidP="008E5EA0">
            <w:pPr>
              <w:tabs>
                <w:tab w:val="left" w:pos="147"/>
                <w:tab w:val="decimal" w:pos="612"/>
              </w:tabs>
              <w:ind w:left="-108"/>
              <w:rPr>
                <w:sz w:val="16"/>
                <w:szCs w:val="16"/>
              </w:rPr>
            </w:pPr>
            <w:r>
              <w:rPr>
                <w:sz w:val="16"/>
                <w:szCs w:val="16"/>
              </w:rPr>
              <w:t xml:space="preserve"> </w:t>
            </w:r>
            <w:r w:rsidR="00D0197E" w:rsidRPr="008E5EA0">
              <w:rPr>
                <w:sz w:val="16"/>
                <w:szCs w:val="16"/>
              </w:rPr>
              <w:t>Import and distribute</w:t>
            </w:r>
          </w:p>
          <w:p w14:paraId="53497F54" w14:textId="77777777" w:rsidR="002F493D" w:rsidRPr="008E5EA0" w:rsidRDefault="002F493D" w:rsidP="008E5EA0">
            <w:pPr>
              <w:tabs>
                <w:tab w:val="left" w:pos="147"/>
                <w:tab w:val="decimal" w:pos="612"/>
              </w:tabs>
              <w:ind w:left="-108"/>
              <w:rPr>
                <w:sz w:val="16"/>
                <w:szCs w:val="16"/>
              </w:rPr>
            </w:pPr>
            <w:r w:rsidRPr="008E5EA0">
              <w:rPr>
                <w:sz w:val="16"/>
                <w:szCs w:val="16"/>
              </w:rPr>
              <w:t xml:space="preserve"> </w:t>
            </w:r>
            <w:r w:rsidR="00A503AE" w:rsidRPr="008E5EA0">
              <w:rPr>
                <w:sz w:val="16"/>
                <w:szCs w:val="16"/>
              </w:rPr>
              <w:t xml:space="preserve"> </w:t>
            </w:r>
            <w:r w:rsidRPr="008E5EA0">
              <w:rPr>
                <w:sz w:val="16"/>
                <w:szCs w:val="16"/>
              </w:rPr>
              <w:t xml:space="preserve"> </w:t>
            </w:r>
            <w:r w:rsidR="00A503AE" w:rsidRPr="008E5EA0">
              <w:rPr>
                <w:sz w:val="16"/>
                <w:szCs w:val="16"/>
              </w:rPr>
              <w:t>of computer</w:t>
            </w:r>
          </w:p>
          <w:p w14:paraId="45A6A3FD" w14:textId="77777777" w:rsidR="00D0197E" w:rsidRPr="008E5EA0" w:rsidRDefault="002F493D" w:rsidP="008E5EA0">
            <w:pPr>
              <w:tabs>
                <w:tab w:val="left" w:pos="147"/>
                <w:tab w:val="decimal" w:pos="612"/>
              </w:tabs>
              <w:ind w:left="-108"/>
              <w:rPr>
                <w:sz w:val="16"/>
                <w:szCs w:val="16"/>
              </w:rPr>
            </w:pPr>
            <w:r w:rsidRPr="008E5EA0">
              <w:rPr>
                <w:sz w:val="16"/>
                <w:szCs w:val="16"/>
              </w:rPr>
              <w:t xml:space="preserve"> </w:t>
            </w:r>
            <w:r w:rsidR="00A503AE" w:rsidRPr="008E5EA0">
              <w:rPr>
                <w:sz w:val="16"/>
                <w:szCs w:val="16"/>
              </w:rPr>
              <w:t xml:space="preserve"> </w:t>
            </w:r>
            <w:r w:rsidRPr="008E5EA0">
              <w:rPr>
                <w:sz w:val="16"/>
                <w:szCs w:val="16"/>
              </w:rPr>
              <w:t xml:space="preserve"> e</w:t>
            </w:r>
            <w:r w:rsidR="00A503AE" w:rsidRPr="008E5EA0">
              <w:rPr>
                <w:sz w:val="16"/>
                <w:szCs w:val="16"/>
              </w:rPr>
              <w:t>quipment</w:t>
            </w:r>
          </w:p>
        </w:tc>
        <w:tc>
          <w:tcPr>
            <w:tcW w:w="891" w:type="dxa"/>
            <w:vAlign w:val="bottom"/>
          </w:tcPr>
          <w:p w14:paraId="24EDFF06" w14:textId="77777777" w:rsidR="00D0197E" w:rsidRPr="008E5EA0" w:rsidRDefault="00D0197E" w:rsidP="00285467">
            <w:pPr>
              <w:tabs>
                <w:tab w:val="decimal" w:pos="612"/>
              </w:tabs>
              <w:ind w:left="-108"/>
              <w:rPr>
                <w:sz w:val="16"/>
                <w:szCs w:val="16"/>
              </w:rPr>
            </w:pPr>
            <w:r w:rsidRPr="008E5EA0">
              <w:rPr>
                <w:sz w:val="16"/>
                <w:szCs w:val="16"/>
              </w:rPr>
              <w:t>Thailand</w:t>
            </w:r>
          </w:p>
        </w:tc>
        <w:tc>
          <w:tcPr>
            <w:tcW w:w="698" w:type="dxa"/>
            <w:vAlign w:val="bottom"/>
          </w:tcPr>
          <w:p w14:paraId="595D420D" w14:textId="77777777" w:rsidR="00D0197E" w:rsidRPr="008E5EA0" w:rsidRDefault="00D0197E" w:rsidP="00285467">
            <w:pPr>
              <w:tabs>
                <w:tab w:val="decimal" w:pos="270"/>
              </w:tabs>
              <w:ind w:left="-108" w:right="-106"/>
              <w:rPr>
                <w:sz w:val="16"/>
                <w:szCs w:val="16"/>
              </w:rPr>
            </w:pPr>
            <w:r w:rsidRPr="008E5EA0">
              <w:rPr>
                <w:rFonts w:cs="Times New Roman"/>
                <w:sz w:val="16"/>
                <w:szCs w:val="16"/>
                <w:rtl/>
                <w:cs/>
              </w:rPr>
              <w:t>38.51</w:t>
            </w:r>
          </w:p>
        </w:tc>
        <w:tc>
          <w:tcPr>
            <w:tcW w:w="275" w:type="dxa"/>
            <w:vAlign w:val="bottom"/>
          </w:tcPr>
          <w:p w14:paraId="69BBC164" w14:textId="77777777" w:rsidR="00D0197E" w:rsidRPr="008E5EA0" w:rsidRDefault="00D0197E" w:rsidP="00285467">
            <w:pPr>
              <w:tabs>
                <w:tab w:val="decimal" w:pos="270"/>
              </w:tabs>
              <w:ind w:left="-108" w:right="-106"/>
              <w:rPr>
                <w:sz w:val="16"/>
                <w:szCs w:val="16"/>
              </w:rPr>
            </w:pPr>
          </w:p>
        </w:tc>
        <w:tc>
          <w:tcPr>
            <w:tcW w:w="720" w:type="dxa"/>
            <w:vAlign w:val="bottom"/>
          </w:tcPr>
          <w:p w14:paraId="62F6FCE8" w14:textId="77777777" w:rsidR="00D0197E" w:rsidRPr="008E5EA0" w:rsidRDefault="00D0197E" w:rsidP="00285467">
            <w:pPr>
              <w:tabs>
                <w:tab w:val="decimal" w:pos="270"/>
              </w:tabs>
              <w:ind w:left="-108" w:right="-106"/>
              <w:rPr>
                <w:sz w:val="16"/>
                <w:szCs w:val="16"/>
              </w:rPr>
            </w:pPr>
            <w:r w:rsidRPr="008E5EA0">
              <w:rPr>
                <w:rFonts w:cs="Times New Roman"/>
                <w:sz w:val="16"/>
                <w:szCs w:val="16"/>
                <w:rtl/>
                <w:cs/>
              </w:rPr>
              <w:t>38.51</w:t>
            </w:r>
          </w:p>
        </w:tc>
        <w:tc>
          <w:tcPr>
            <w:tcW w:w="239" w:type="dxa"/>
          </w:tcPr>
          <w:p w14:paraId="3851397B" w14:textId="77777777" w:rsidR="00D0197E" w:rsidRPr="008E5EA0" w:rsidRDefault="00D0197E" w:rsidP="00D0197E">
            <w:pPr>
              <w:tabs>
                <w:tab w:val="decimal" w:pos="612"/>
              </w:tabs>
              <w:ind w:left="-108"/>
              <w:jc w:val="both"/>
              <w:rPr>
                <w:sz w:val="16"/>
                <w:szCs w:val="16"/>
              </w:rPr>
            </w:pPr>
          </w:p>
        </w:tc>
        <w:tc>
          <w:tcPr>
            <w:tcW w:w="630" w:type="dxa"/>
            <w:vAlign w:val="bottom"/>
          </w:tcPr>
          <w:p w14:paraId="1F16FE6D" w14:textId="77777777" w:rsidR="00D0197E" w:rsidRPr="008E5EA0" w:rsidRDefault="005D66B4" w:rsidP="00A03C56">
            <w:pPr>
              <w:tabs>
                <w:tab w:val="decimal" w:pos="612"/>
              </w:tabs>
              <w:ind w:left="-108" w:right="-78"/>
              <w:jc w:val="right"/>
              <w:rPr>
                <w:sz w:val="16"/>
                <w:szCs w:val="16"/>
              </w:rPr>
            </w:pPr>
            <w:r>
              <w:rPr>
                <w:rFonts w:cs="Times New Roman" w:hint="cs"/>
                <w:sz w:val="16"/>
                <w:szCs w:val="16"/>
                <w:rtl/>
              </w:rPr>
              <w:t>847,361</w:t>
            </w:r>
          </w:p>
        </w:tc>
        <w:tc>
          <w:tcPr>
            <w:tcW w:w="236" w:type="dxa"/>
            <w:vAlign w:val="bottom"/>
          </w:tcPr>
          <w:p w14:paraId="502B4DCD" w14:textId="77777777" w:rsidR="00D0197E" w:rsidRPr="008E5EA0" w:rsidRDefault="00D0197E" w:rsidP="00A03C56">
            <w:pPr>
              <w:tabs>
                <w:tab w:val="decimal" w:pos="432"/>
              </w:tabs>
              <w:ind w:left="-108" w:right="-78"/>
              <w:jc w:val="right"/>
              <w:rPr>
                <w:sz w:val="16"/>
                <w:szCs w:val="16"/>
              </w:rPr>
            </w:pPr>
          </w:p>
        </w:tc>
        <w:tc>
          <w:tcPr>
            <w:tcW w:w="620" w:type="dxa"/>
            <w:vAlign w:val="bottom"/>
          </w:tcPr>
          <w:p w14:paraId="28547FC6" w14:textId="77777777" w:rsidR="00D0197E" w:rsidRPr="008E5EA0" w:rsidRDefault="005D66B4" w:rsidP="00A03C56">
            <w:pPr>
              <w:tabs>
                <w:tab w:val="decimal" w:pos="432"/>
              </w:tabs>
              <w:ind w:left="-108" w:right="-78"/>
              <w:jc w:val="right"/>
              <w:rPr>
                <w:sz w:val="16"/>
                <w:szCs w:val="16"/>
              </w:rPr>
            </w:pPr>
            <w:r>
              <w:rPr>
                <w:rFonts w:cs="Times New Roman" w:hint="cs"/>
                <w:sz w:val="16"/>
                <w:szCs w:val="16"/>
                <w:rtl/>
              </w:rPr>
              <w:t>847,361</w:t>
            </w:r>
          </w:p>
        </w:tc>
        <w:tc>
          <w:tcPr>
            <w:tcW w:w="278" w:type="dxa"/>
            <w:gridSpan w:val="2"/>
            <w:vAlign w:val="bottom"/>
          </w:tcPr>
          <w:p w14:paraId="4CB6A1A6" w14:textId="77777777" w:rsidR="00D0197E" w:rsidRPr="008E5EA0" w:rsidRDefault="00D0197E" w:rsidP="00A03C56">
            <w:pPr>
              <w:tabs>
                <w:tab w:val="decimal" w:pos="612"/>
              </w:tabs>
              <w:ind w:left="-108" w:right="-78"/>
              <w:jc w:val="right"/>
              <w:rPr>
                <w:sz w:val="16"/>
                <w:szCs w:val="16"/>
              </w:rPr>
            </w:pPr>
          </w:p>
        </w:tc>
        <w:tc>
          <w:tcPr>
            <w:tcW w:w="630" w:type="dxa"/>
            <w:tcBorders>
              <w:bottom w:val="double" w:sz="4" w:space="0" w:color="auto"/>
            </w:tcBorders>
            <w:vAlign w:val="bottom"/>
          </w:tcPr>
          <w:p w14:paraId="15644B87" w14:textId="77777777" w:rsidR="00D0197E" w:rsidRPr="008E5EA0" w:rsidRDefault="00D0197E" w:rsidP="00A03C56">
            <w:pPr>
              <w:tabs>
                <w:tab w:val="decimal" w:pos="612"/>
              </w:tabs>
              <w:ind w:left="-108" w:right="-78"/>
              <w:jc w:val="right"/>
              <w:rPr>
                <w:sz w:val="16"/>
                <w:szCs w:val="16"/>
              </w:rPr>
            </w:pPr>
            <w:r w:rsidRPr="008E5EA0">
              <w:rPr>
                <w:rFonts w:cs="Times New Roman"/>
                <w:sz w:val="16"/>
                <w:szCs w:val="16"/>
              </w:rPr>
              <w:t>298,518</w:t>
            </w:r>
          </w:p>
        </w:tc>
        <w:tc>
          <w:tcPr>
            <w:tcW w:w="270" w:type="dxa"/>
            <w:vAlign w:val="bottom"/>
          </w:tcPr>
          <w:p w14:paraId="43B234F0" w14:textId="77777777" w:rsidR="00D0197E" w:rsidRPr="008E5EA0" w:rsidRDefault="00D0197E" w:rsidP="00A03C56">
            <w:pPr>
              <w:tabs>
                <w:tab w:val="decimal" w:pos="612"/>
              </w:tabs>
              <w:ind w:left="-108" w:right="-78"/>
              <w:jc w:val="right"/>
              <w:rPr>
                <w:sz w:val="16"/>
                <w:szCs w:val="16"/>
              </w:rPr>
            </w:pPr>
          </w:p>
        </w:tc>
        <w:tc>
          <w:tcPr>
            <w:tcW w:w="627" w:type="dxa"/>
            <w:tcBorders>
              <w:bottom w:val="double" w:sz="4" w:space="0" w:color="auto"/>
            </w:tcBorders>
            <w:vAlign w:val="bottom"/>
          </w:tcPr>
          <w:p w14:paraId="26A5AC30" w14:textId="77777777" w:rsidR="00D0197E" w:rsidRPr="008E5EA0" w:rsidRDefault="00D0197E" w:rsidP="00A03C56">
            <w:pPr>
              <w:tabs>
                <w:tab w:val="decimal" w:pos="612"/>
              </w:tabs>
              <w:ind w:left="-108" w:right="-78"/>
              <w:jc w:val="right"/>
              <w:rPr>
                <w:sz w:val="16"/>
                <w:szCs w:val="16"/>
              </w:rPr>
            </w:pPr>
            <w:r w:rsidRPr="008E5EA0">
              <w:rPr>
                <w:rFonts w:cs="Times New Roman"/>
                <w:sz w:val="16"/>
                <w:szCs w:val="16"/>
              </w:rPr>
              <w:t>298,518</w:t>
            </w:r>
          </w:p>
        </w:tc>
        <w:tc>
          <w:tcPr>
            <w:tcW w:w="278" w:type="dxa"/>
            <w:vAlign w:val="bottom"/>
          </w:tcPr>
          <w:p w14:paraId="3CCB6E7A" w14:textId="77777777" w:rsidR="00D0197E" w:rsidRPr="008E5EA0" w:rsidRDefault="00D0197E" w:rsidP="00A03C56">
            <w:pPr>
              <w:tabs>
                <w:tab w:val="decimal" w:pos="612"/>
              </w:tabs>
              <w:ind w:left="-108" w:right="-78"/>
              <w:jc w:val="right"/>
              <w:rPr>
                <w:sz w:val="16"/>
                <w:szCs w:val="16"/>
              </w:rPr>
            </w:pPr>
          </w:p>
        </w:tc>
        <w:tc>
          <w:tcPr>
            <w:tcW w:w="722" w:type="dxa"/>
            <w:tcBorders>
              <w:bottom w:val="double" w:sz="4" w:space="0" w:color="auto"/>
            </w:tcBorders>
            <w:vAlign w:val="bottom"/>
          </w:tcPr>
          <w:p w14:paraId="635A0B45" w14:textId="31656A8E" w:rsidR="00D0197E" w:rsidRPr="008E5EA0" w:rsidRDefault="009F68A8" w:rsidP="00A03C56">
            <w:pPr>
              <w:tabs>
                <w:tab w:val="decimal" w:pos="612"/>
              </w:tabs>
              <w:ind w:left="-108" w:right="-78"/>
              <w:jc w:val="right"/>
              <w:rPr>
                <w:sz w:val="16"/>
                <w:szCs w:val="16"/>
              </w:rPr>
            </w:pPr>
            <w:r>
              <w:rPr>
                <w:sz w:val="16"/>
                <w:szCs w:val="16"/>
              </w:rPr>
              <w:t>1,</w:t>
            </w:r>
            <w:r w:rsidR="00B2202A">
              <w:rPr>
                <w:sz w:val="16"/>
                <w:szCs w:val="16"/>
              </w:rPr>
              <w:t>417</w:t>
            </w:r>
            <w:r>
              <w:rPr>
                <w:sz w:val="16"/>
                <w:szCs w:val="16"/>
              </w:rPr>
              <w:t>,</w:t>
            </w:r>
            <w:r w:rsidR="00B2202A">
              <w:rPr>
                <w:sz w:val="16"/>
                <w:szCs w:val="16"/>
              </w:rPr>
              <w:t>266</w:t>
            </w:r>
          </w:p>
        </w:tc>
        <w:tc>
          <w:tcPr>
            <w:tcW w:w="270" w:type="dxa"/>
            <w:vAlign w:val="bottom"/>
          </w:tcPr>
          <w:p w14:paraId="106F44D0" w14:textId="77777777" w:rsidR="00D0197E" w:rsidRPr="008E5EA0" w:rsidRDefault="00D0197E" w:rsidP="00A03C56">
            <w:pPr>
              <w:tabs>
                <w:tab w:val="decimal" w:pos="612"/>
              </w:tabs>
              <w:ind w:left="-108" w:right="-78"/>
              <w:jc w:val="right"/>
              <w:rPr>
                <w:sz w:val="16"/>
                <w:szCs w:val="16"/>
              </w:rPr>
            </w:pPr>
          </w:p>
        </w:tc>
        <w:tc>
          <w:tcPr>
            <w:tcW w:w="725" w:type="dxa"/>
            <w:tcBorders>
              <w:bottom w:val="double" w:sz="4" w:space="0" w:color="auto"/>
            </w:tcBorders>
            <w:vAlign w:val="bottom"/>
          </w:tcPr>
          <w:p w14:paraId="17AFA4E0" w14:textId="495140C3" w:rsidR="00D0197E" w:rsidRPr="008E5EA0" w:rsidRDefault="001060CE" w:rsidP="00A03C56">
            <w:pPr>
              <w:tabs>
                <w:tab w:val="decimal" w:pos="612"/>
              </w:tabs>
              <w:ind w:left="-108" w:right="-78"/>
              <w:jc w:val="right"/>
              <w:rPr>
                <w:sz w:val="16"/>
                <w:szCs w:val="16"/>
              </w:rPr>
            </w:pPr>
            <w:r>
              <w:rPr>
                <w:sz w:val="16"/>
                <w:szCs w:val="16"/>
              </w:rPr>
              <w:t>1,</w:t>
            </w:r>
            <w:r w:rsidR="00032AEC">
              <w:rPr>
                <w:sz w:val="16"/>
                <w:szCs w:val="16"/>
              </w:rPr>
              <w:t>3</w:t>
            </w:r>
            <w:r w:rsidR="00E4699F">
              <w:rPr>
                <w:sz w:val="16"/>
                <w:szCs w:val="16"/>
              </w:rPr>
              <w:t>36</w:t>
            </w:r>
            <w:r>
              <w:rPr>
                <w:sz w:val="16"/>
                <w:szCs w:val="16"/>
              </w:rPr>
              <w:t>,</w:t>
            </w:r>
            <w:r w:rsidR="00032AEC">
              <w:rPr>
                <w:sz w:val="16"/>
                <w:szCs w:val="16"/>
              </w:rPr>
              <w:t>266</w:t>
            </w:r>
          </w:p>
        </w:tc>
        <w:tc>
          <w:tcPr>
            <w:tcW w:w="270" w:type="dxa"/>
            <w:vAlign w:val="bottom"/>
          </w:tcPr>
          <w:p w14:paraId="4854D986" w14:textId="77777777" w:rsidR="00D0197E" w:rsidRPr="008E5EA0" w:rsidRDefault="00D0197E" w:rsidP="00A03C56">
            <w:pPr>
              <w:tabs>
                <w:tab w:val="decimal" w:pos="612"/>
              </w:tabs>
              <w:ind w:left="-108" w:right="-78"/>
              <w:jc w:val="right"/>
              <w:rPr>
                <w:sz w:val="16"/>
                <w:szCs w:val="16"/>
              </w:rPr>
            </w:pPr>
          </w:p>
        </w:tc>
        <w:tc>
          <w:tcPr>
            <w:tcW w:w="720" w:type="dxa"/>
            <w:tcBorders>
              <w:bottom w:val="double" w:sz="4" w:space="0" w:color="auto"/>
            </w:tcBorders>
            <w:vAlign w:val="bottom"/>
          </w:tcPr>
          <w:p w14:paraId="7A29D3B3" w14:textId="68F61C35" w:rsidR="00D0197E" w:rsidRPr="008E5EA0" w:rsidRDefault="00D10B83" w:rsidP="00A03C56">
            <w:pPr>
              <w:tabs>
                <w:tab w:val="decimal" w:pos="612"/>
              </w:tabs>
              <w:ind w:left="-108" w:right="-78"/>
              <w:jc w:val="right"/>
              <w:rPr>
                <w:sz w:val="16"/>
                <w:szCs w:val="16"/>
              </w:rPr>
            </w:pPr>
            <w:r>
              <w:rPr>
                <w:sz w:val="16"/>
                <w:szCs w:val="16"/>
              </w:rPr>
              <w:t>7,767,270</w:t>
            </w:r>
          </w:p>
        </w:tc>
        <w:tc>
          <w:tcPr>
            <w:tcW w:w="270" w:type="dxa"/>
            <w:vAlign w:val="bottom"/>
          </w:tcPr>
          <w:p w14:paraId="31AB7B0E" w14:textId="77777777" w:rsidR="00D0197E" w:rsidRPr="008E5EA0" w:rsidRDefault="00D0197E" w:rsidP="00A03C56">
            <w:pPr>
              <w:tabs>
                <w:tab w:val="decimal" w:pos="612"/>
              </w:tabs>
              <w:ind w:left="-108" w:right="-78"/>
              <w:jc w:val="right"/>
              <w:rPr>
                <w:sz w:val="16"/>
                <w:szCs w:val="16"/>
              </w:rPr>
            </w:pPr>
          </w:p>
        </w:tc>
        <w:tc>
          <w:tcPr>
            <w:tcW w:w="740" w:type="dxa"/>
            <w:tcBorders>
              <w:bottom w:val="double" w:sz="4" w:space="0" w:color="auto"/>
            </w:tcBorders>
            <w:vAlign w:val="bottom"/>
          </w:tcPr>
          <w:p w14:paraId="1A9C99D6" w14:textId="532C64AF" w:rsidR="00D0197E" w:rsidRPr="008E5EA0" w:rsidRDefault="007C3FC4" w:rsidP="00A03C56">
            <w:pPr>
              <w:tabs>
                <w:tab w:val="decimal" w:pos="612"/>
              </w:tabs>
              <w:ind w:left="-108" w:right="-78"/>
              <w:jc w:val="right"/>
              <w:rPr>
                <w:sz w:val="16"/>
                <w:szCs w:val="16"/>
              </w:rPr>
            </w:pPr>
            <w:r>
              <w:rPr>
                <w:rFonts w:cs="Times New Roman"/>
                <w:sz w:val="16"/>
                <w:szCs w:val="16"/>
              </w:rPr>
              <w:t>4,895,338</w:t>
            </w:r>
          </w:p>
        </w:tc>
        <w:tc>
          <w:tcPr>
            <w:tcW w:w="270" w:type="dxa"/>
          </w:tcPr>
          <w:p w14:paraId="04C660BE" w14:textId="77777777" w:rsidR="00D0197E" w:rsidRPr="008E5EA0" w:rsidRDefault="00D0197E" w:rsidP="00D0197E">
            <w:pPr>
              <w:tabs>
                <w:tab w:val="decimal" w:pos="612"/>
              </w:tabs>
              <w:ind w:left="-108"/>
              <w:jc w:val="both"/>
              <w:rPr>
                <w:sz w:val="16"/>
                <w:szCs w:val="16"/>
              </w:rPr>
            </w:pPr>
          </w:p>
        </w:tc>
        <w:tc>
          <w:tcPr>
            <w:tcW w:w="630" w:type="dxa"/>
            <w:tcBorders>
              <w:bottom w:val="double" w:sz="4" w:space="0" w:color="auto"/>
            </w:tcBorders>
            <w:vAlign w:val="bottom"/>
          </w:tcPr>
          <w:p w14:paraId="4979FCC4" w14:textId="77777777" w:rsidR="00D0197E" w:rsidRPr="008E5EA0" w:rsidRDefault="00D0197E" w:rsidP="00205233">
            <w:pPr>
              <w:tabs>
                <w:tab w:val="decimal" w:pos="205"/>
              </w:tabs>
              <w:ind w:left="-108" w:right="-108"/>
              <w:rPr>
                <w:sz w:val="16"/>
                <w:szCs w:val="16"/>
              </w:rPr>
            </w:pPr>
            <w:r w:rsidRPr="008E5EA0">
              <w:rPr>
                <w:sz w:val="16"/>
                <w:szCs w:val="16"/>
              </w:rPr>
              <w:t>-</w:t>
            </w:r>
          </w:p>
        </w:tc>
        <w:tc>
          <w:tcPr>
            <w:tcW w:w="270" w:type="dxa"/>
            <w:vAlign w:val="bottom"/>
          </w:tcPr>
          <w:p w14:paraId="67E2B754" w14:textId="77777777" w:rsidR="00D0197E" w:rsidRPr="008E5EA0" w:rsidRDefault="00D0197E" w:rsidP="00205233">
            <w:pPr>
              <w:tabs>
                <w:tab w:val="decimal" w:pos="612"/>
              </w:tabs>
              <w:ind w:left="-108"/>
              <w:rPr>
                <w:sz w:val="16"/>
                <w:szCs w:val="16"/>
              </w:rPr>
            </w:pPr>
          </w:p>
        </w:tc>
        <w:tc>
          <w:tcPr>
            <w:tcW w:w="647" w:type="dxa"/>
            <w:tcBorders>
              <w:bottom w:val="double" w:sz="4" w:space="0" w:color="auto"/>
            </w:tcBorders>
            <w:vAlign w:val="bottom"/>
          </w:tcPr>
          <w:p w14:paraId="7FA00055" w14:textId="77777777" w:rsidR="00D0197E" w:rsidRPr="008E5EA0" w:rsidRDefault="00D0197E" w:rsidP="00205233">
            <w:pPr>
              <w:tabs>
                <w:tab w:val="decimal" w:pos="214"/>
              </w:tabs>
              <w:ind w:left="-108"/>
              <w:rPr>
                <w:sz w:val="16"/>
                <w:szCs w:val="16"/>
              </w:rPr>
            </w:pPr>
            <w:r w:rsidRPr="008E5EA0">
              <w:rPr>
                <w:sz w:val="16"/>
                <w:szCs w:val="16"/>
              </w:rPr>
              <w:t>-</w:t>
            </w:r>
          </w:p>
        </w:tc>
      </w:tr>
    </w:tbl>
    <w:p w14:paraId="180F57DD" w14:textId="77777777" w:rsidR="00FE083A" w:rsidRDefault="00FE083A" w:rsidP="00FE083A">
      <w:pPr>
        <w:spacing w:line="240" w:lineRule="auto"/>
        <w:jc w:val="both"/>
      </w:pPr>
    </w:p>
    <w:p w14:paraId="1FAA64E5" w14:textId="2CDA2508" w:rsidR="00965D89" w:rsidRDefault="00FE083A" w:rsidP="00AF3D07">
      <w:pPr>
        <w:pStyle w:val="acctmergecolhdg"/>
        <w:spacing w:line="240" w:lineRule="atLeast"/>
        <w:ind w:left="810"/>
        <w:jc w:val="thaiDistribute"/>
      </w:pPr>
      <w:r w:rsidRPr="00AF3D07">
        <w:rPr>
          <w:b w:val="0"/>
          <w:bCs/>
        </w:rPr>
        <w:t>As at 31 March 20</w:t>
      </w:r>
      <w:r w:rsidR="00581098" w:rsidRPr="00AF3D07">
        <w:rPr>
          <w:b w:val="0"/>
          <w:bCs/>
        </w:rPr>
        <w:t>2</w:t>
      </w:r>
      <w:r w:rsidR="006A06CF" w:rsidRPr="00AF3D07">
        <w:rPr>
          <w:b w:val="0"/>
          <w:bCs/>
        </w:rPr>
        <w:t>1</w:t>
      </w:r>
      <w:r w:rsidRPr="00AF3D07">
        <w:rPr>
          <w:b w:val="0"/>
          <w:bCs/>
        </w:rPr>
        <w:t xml:space="preserve"> and 31 December 20</w:t>
      </w:r>
      <w:r w:rsidR="008F51EC" w:rsidRPr="00AF3D07">
        <w:rPr>
          <w:b w:val="0"/>
          <w:bCs/>
        </w:rPr>
        <w:t>20</w:t>
      </w:r>
      <w:r w:rsidRPr="00AF3D07">
        <w:rPr>
          <w:b w:val="0"/>
          <w:bCs/>
        </w:rPr>
        <w:t xml:space="preserve">, the Company has placed the ordinary shares of </w:t>
      </w:r>
      <w:proofErr w:type="spellStart"/>
      <w:r w:rsidRPr="00AF3D07">
        <w:rPr>
          <w:b w:val="0"/>
          <w:bCs/>
        </w:rPr>
        <w:t>Synnex</w:t>
      </w:r>
      <w:proofErr w:type="spellEnd"/>
      <w:r w:rsidRPr="00AF3D07">
        <w:rPr>
          <w:b w:val="0"/>
          <w:bCs/>
        </w:rPr>
        <w:t xml:space="preserve"> (Thailand) Public Company Limited in amount of </w:t>
      </w:r>
      <w:r w:rsidR="00226A91" w:rsidRPr="00AF3D07">
        <w:rPr>
          <w:b w:val="0"/>
          <w:bCs/>
        </w:rPr>
        <w:t xml:space="preserve">50.42 million shares and </w:t>
      </w:r>
      <w:r w:rsidR="00F6661A" w:rsidRPr="00AF3D07">
        <w:rPr>
          <w:b w:val="0"/>
          <w:bCs/>
        </w:rPr>
        <w:t>106</w:t>
      </w:r>
      <w:r w:rsidRPr="00AF3D07">
        <w:rPr>
          <w:b w:val="0"/>
          <w:bCs/>
        </w:rPr>
        <w:t>.</w:t>
      </w:r>
      <w:r w:rsidR="00F6661A" w:rsidRPr="00AF3D07">
        <w:rPr>
          <w:b w:val="0"/>
          <w:bCs/>
        </w:rPr>
        <w:t>06</w:t>
      </w:r>
      <w:r w:rsidRPr="00AF3D07">
        <w:rPr>
          <w:b w:val="0"/>
          <w:bCs/>
        </w:rPr>
        <w:t xml:space="preserve"> million shares</w:t>
      </w:r>
      <w:r w:rsidR="00411439" w:rsidRPr="00AF3D07">
        <w:rPr>
          <w:b w:val="0"/>
          <w:bCs/>
        </w:rPr>
        <w:t>, respectively</w:t>
      </w:r>
      <w:r w:rsidRPr="00AF3D07">
        <w:rPr>
          <w:b w:val="0"/>
          <w:bCs/>
        </w:rPr>
        <w:t xml:space="preserve"> as collateral against credit facilities obtained from the financial institutions.</w:t>
      </w:r>
      <w:r>
        <w:t xml:space="preserve"> </w:t>
      </w:r>
      <w:r w:rsidR="00965D89">
        <w:br w:type="page"/>
      </w:r>
    </w:p>
    <w:p w14:paraId="66ED7417" w14:textId="1DEE2DCB" w:rsidR="005D66B4" w:rsidRPr="00054D9A" w:rsidRDefault="005D66B4" w:rsidP="00054D9A">
      <w:pPr>
        <w:pStyle w:val="acctmergecolhdg"/>
        <w:spacing w:line="240" w:lineRule="atLeast"/>
        <w:ind w:left="540"/>
        <w:jc w:val="thaiDistribute"/>
        <w:rPr>
          <w:rFonts w:cstheme="minorBidi"/>
          <w:b w:val="0"/>
          <w:bCs/>
          <w:spacing w:val="-8"/>
          <w:cs/>
          <w:lang w:val="en-US" w:bidi="th-TH"/>
        </w:rPr>
      </w:pPr>
      <w:r w:rsidRPr="00E323CC">
        <w:rPr>
          <w:rFonts w:cs="Times New Roman"/>
          <w:b w:val="0"/>
          <w:bCs/>
          <w:spacing w:val="-8"/>
          <w:lang w:val="en-US"/>
        </w:rPr>
        <w:lastRenderedPageBreak/>
        <w:t xml:space="preserve">Investments in joint ventures as at </w:t>
      </w:r>
      <w:r>
        <w:rPr>
          <w:rFonts w:cs="Times New Roman"/>
          <w:b w:val="0"/>
          <w:bCs/>
          <w:spacing w:val="-8"/>
          <w:lang w:val="en-US"/>
        </w:rPr>
        <w:t>31 March 202</w:t>
      </w:r>
      <w:r w:rsidR="003D6B16">
        <w:rPr>
          <w:rFonts w:cs="Times New Roman"/>
          <w:b w:val="0"/>
          <w:bCs/>
          <w:spacing w:val="-8"/>
          <w:lang w:val="en-US"/>
        </w:rPr>
        <w:t>1</w:t>
      </w:r>
      <w:r w:rsidRPr="00E323CC">
        <w:rPr>
          <w:rFonts w:cs="Times New Roman"/>
          <w:b w:val="0"/>
          <w:bCs/>
          <w:spacing w:val="-8"/>
          <w:lang w:val="en-US"/>
        </w:rPr>
        <w:t xml:space="preserve"> and 31 December 20</w:t>
      </w:r>
      <w:r w:rsidR="003D6B16">
        <w:rPr>
          <w:rFonts w:cs="Times New Roman"/>
          <w:b w:val="0"/>
          <w:bCs/>
          <w:spacing w:val="-8"/>
          <w:lang w:val="en-US"/>
        </w:rPr>
        <w:t>20</w:t>
      </w:r>
      <w:r w:rsidRPr="00E323CC">
        <w:rPr>
          <w:rFonts w:cs="Times New Roman"/>
          <w:b w:val="0"/>
          <w:bCs/>
          <w:spacing w:val="-8"/>
          <w:lang w:val="en-US"/>
        </w:rPr>
        <w:t>, and dividend income from those investments for the three-mo</w:t>
      </w:r>
      <w:r>
        <w:rPr>
          <w:rFonts w:cs="Times New Roman"/>
          <w:b w:val="0"/>
          <w:bCs/>
          <w:spacing w:val="-8"/>
          <w:lang w:val="en-US"/>
        </w:rPr>
        <w:t>nth periods ended 31 March 202</w:t>
      </w:r>
      <w:r w:rsidR="00A7543A">
        <w:rPr>
          <w:rFonts w:cs="Times New Roman"/>
          <w:b w:val="0"/>
          <w:bCs/>
          <w:spacing w:val="-8"/>
          <w:lang w:val="en-US"/>
        </w:rPr>
        <w:t>1</w:t>
      </w:r>
      <w:r>
        <w:rPr>
          <w:rFonts w:cs="Times New Roman"/>
          <w:b w:val="0"/>
          <w:bCs/>
          <w:spacing w:val="-8"/>
          <w:lang w:val="en-US"/>
        </w:rPr>
        <w:t xml:space="preserve"> and 20</w:t>
      </w:r>
      <w:r w:rsidR="00A7543A">
        <w:rPr>
          <w:rFonts w:cs="Times New Roman"/>
          <w:b w:val="0"/>
          <w:bCs/>
          <w:spacing w:val="-8"/>
          <w:lang w:val="en-US"/>
        </w:rPr>
        <w:t>20</w:t>
      </w:r>
      <w:r w:rsidRPr="00E323CC">
        <w:rPr>
          <w:rFonts w:cs="Times New Roman"/>
          <w:b w:val="0"/>
          <w:bCs/>
          <w:spacing w:val="-8"/>
          <w:lang w:val="en-US"/>
        </w:rPr>
        <w:t xml:space="preserve"> were as follows:</w:t>
      </w:r>
    </w:p>
    <w:p w14:paraId="3E8B7A76" w14:textId="77777777" w:rsidR="005D66B4" w:rsidRDefault="005D66B4" w:rsidP="00FE083A">
      <w:pPr>
        <w:spacing w:line="240" w:lineRule="auto"/>
        <w:ind w:left="562"/>
        <w:jc w:val="both"/>
      </w:pPr>
    </w:p>
    <w:tbl>
      <w:tblPr>
        <w:tblW w:w="14940" w:type="dxa"/>
        <w:tblInd w:w="450" w:type="dxa"/>
        <w:tblLayout w:type="fixed"/>
        <w:tblLook w:val="01E0" w:firstRow="1" w:lastRow="1" w:firstColumn="1" w:lastColumn="1" w:noHBand="0" w:noVBand="0"/>
      </w:tblPr>
      <w:tblGrid>
        <w:gridCol w:w="2249"/>
        <w:gridCol w:w="1710"/>
        <w:gridCol w:w="909"/>
        <w:gridCol w:w="710"/>
        <w:gridCol w:w="730"/>
        <w:gridCol w:w="240"/>
        <w:gridCol w:w="840"/>
        <w:gridCol w:w="891"/>
        <w:gridCol w:w="243"/>
        <w:gridCol w:w="844"/>
        <w:gridCol w:w="270"/>
        <w:gridCol w:w="810"/>
        <w:gridCol w:w="236"/>
        <w:gridCol w:w="844"/>
        <w:gridCol w:w="270"/>
        <w:gridCol w:w="958"/>
        <w:gridCol w:w="270"/>
        <w:gridCol w:w="836"/>
        <w:gridCol w:w="270"/>
        <w:gridCol w:w="810"/>
      </w:tblGrid>
      <w:tr w:rsidR="00403650" w:rsidRPr="00240011" w14:paraId="5D8D5979" w14:textId="77777777" w:rsidTr="001E219A">
        <w:tc>
          <w:tcPr>
            <w:tcW w:w="2249" w:type="dxa"/>
          </w:tcPr>
          <w:p w14:paraId="07E5CE1F" w14:textId="77777777" w:rsidR="00403650" w:rsidRPr="00240011" w:rsidRDefault="00403650" w:rsidP="00913B90">
            <w:pPr>
              <w:ind w:right="-108"/>
              <w:jc w:val="both"/>
              <w:rPr>
                <w:rFonts w:cs="Times New Roman"/>
                <w:sz w:val="15"/>
                <w:szCs w:val="15"/>
              </w:rPr>
            </w:pPr>
          </w:p>
        </w:tc>
        <w:tc>
          <w:tcPr>
            <w:tcW w:w="1710" w:type="dxa"/>
          </w:tcPr>
          <w:p w14:paraId="16213928" w14:textId="77777777" w:rsidR="00403650" w:rsidRPr="00240011" w:rsidRDefault="00403650" w:rsidP="00913B90">
            <w:pPr>
              <w:ind w:left="-108" w:right="-108"/>
              <w:jc w:val="center"/>
              <w:rPr>
                <w:rFonts w:cs="Times New Roman"/>
                <w:sz w:val="15"/>
                <w:szCs w:val="15"/>
              </w:rPr>
            </w:pPr>
          </w:p>
        </w:tc>
        <w:tc>
          <w:tcPr>
            <w:tcW w:w="909" w:type="dxa"/>
          </w:tcPr>
          <w:p w14:paraId="139A685C" w14:textId="77777777" w:rsidR="00403650" w:rsidRPr="00240011" w:rsidRDefault="00403650" w:rsidP="00913B90">
            <w:pPr>
              <w:ind w:left="-108" w:right="-108"/>
              <w:jc w:val="center"/>
              <w:rPr>
                <w:rFonts w:cs="Times New Roman"/>
                <w:sz w:val="15"/>
                <w:szCs w:val="15"/>
              </w:rPr>
            </w:pPr>
          </w:p>
        </w:tc>
        <w:tc>
          <w:tcPr>
            <w:tcW w:w="10072" w:type="dxa"/>
            <w:gridSpan w:val="17"/>
            <w:vAlign w:val="bottom"/>
          </w:tcPr>
          <w:p w14:paraId="25A24713" w14:textId="77777777" w:rsidR="00403650" w:rsidRPr="00240011" w:rsidRDefault="00403650" w:rsidP="00913B90">
            <w:pPr>
              <w:ind w:left="-108" w:right="-108"/>
              <w:jc w:val="center"/>
              <w:rPr>
                <w:rFonts w:cs="Times New Roman"/>
                <w:sz w:val="15"/>
                <w:szCs w:val="15"/>
              </w:rPr>
            </w:pPr>
            <w:r w:rsidRPr="00240011">
              <w:rPr>
                <w:rFonts w:cs="Times New Roman"/>
                <w:b/>
                <w:bCs/>
                <w:sz w:val="20"/>
              </w:rPr>
              <w:t>Consolidated financial statements</w:t>
            </w:r>
          </w:p>
        </w:tc>
      </w:tr>
      <w:tr w:rsidR="00403650" w:rsidRPr="00240011" w14:paraId="6B0A8812" w14:textId="77777777" w:rsidTr="001E219A">
        <w:tc>
          <w:tcPr>
            <w:tcW w:w="2249" w:type="dxa"/>
          </w:tcPr>
          <w:p w14:paraId="12AE724B" w14:textId="77777777" w:rsidR="00403650" w:rsidRPr="002D4F8E" w:rsidRDefault="00403650" w:rsidP="00606CCB">
            <w:pPr>
              <w:ind w:right="-108"/>
              <w:jc w:val="both"/>
              <w:rPr>
                <w:rFonts w:cs="Times New Roman"/>
                <w:sz w:val="16"/>
                <w:szCs w:val="16"/>
              </w:rPr>
            </w:pPr>
          </w:p>
        </w:tc>
        <w:tc>
          <w:tcPr>
            <w:tcW w:w="1710" w:type="dxa"/>
            <w:vAlign w:val="bottom"/>
          </w:tcPr>
          <w:p w14:paraId="496359F9" w14:textId="77777777" w:rsidR="00403650" w:rsidRPr="002D4F8E" w:rsidRDefault="00403650" w:rsidP="00403650">
            <w:pPr>
              <w:ind w:left="-108" w:right="-108"/>
              <w:jc w:val="center"/>
              <w:rPr>
                <w:rFonts w:cs="Times New Roman"/>
                <w:sz w:val="16"/>
                <w:szCs w:val="16"/>
              </w:rPr>
            </w:pPr>
            <w:r w:rsidRPr="002D4F8E">
              <w:rPr>
                <w:rFonts w:cs="Times New Roman"/>
                <w:sz w:val="16"/>
                <w:szCs w:val="16"/>
              </w:rPr>
              <w:t>Type of business</w:t>
            </w:r>
          </w:p>
        </w:tc>
        <w:tc>
          <w:tcPr>
            <w:tcW w:w="909" w:type="dxa"/>
            <w:vAlign w:val="bottom"/>
          </w:tcPr>
          <w:p w14:paraId="037F7E2D" w14:textId="77777777" w:rsidR="008148CA" w:rsidRPr="002D4F8E" w:rsidRDefault="00403650" w:rsidP="00403650">
            <w:pPr>
              <w:ind w:left="-108" w:right="-108"/>
              <w:jc w:val="center"/>
              <w:rPr>
                <w:rFonts w:cs="Times New Roman"/>
                <w:sz w:val="16"/>
                <w:szCs w:val="16"/>
              </w:rPr>
            </w:pPr>
            <w:r w:rsidRPr="002D4F8E">
              <w:rPr>
                <w:rFonts w:cs="Times New Roman"/>
                <w:sz w:val="16"/>
                <w:szCs w:val="16"/>
              </w:rPr>
              <w:t>Country</w:t>
            </w:r>
          </w:p>
          <w:p w14:paraId="4D183A38" w14:textId="77777777" w:rsidR="00403650" w:rsidRPr="002D4F8E" w:rsidRDefault="00403650" w:rsidP="00403650">
            <w:pPr>
              <w:ind w:left="-108" w:right="-108"/>
              <w:jc w:val="center"/>
              <w:rPr>
                <w:rFonts w:cs="Times New Roman"/>
                <w:sz w:val="16"/>
                <w:szCs w:val="16"/>
              </w:rPr>
            </w:pPr>
            <w:r w:rsidRPr="002D4F8E">
              <w:rPr>
                <w:rFonts w:cs="Times New Roman"/>
                <w:sz w:val="16"/>
                <w:szCs w:val="16"/>
              </w:rPr>
              <w:t xml:space="preserve"> of incorporation</w:t>
            </w:r>
          </w:p>
        </w:tc>
        <w:tc>
          <w:tcPr>
            <w:tcW w:w="1440" w:type="dxa"/>
            <w:gridSpan w:val="2"/>
            <w:vAlign w:val="bottom"/>
          </w:tcPr>
          <w:p w14:paraId="357E6730"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Ownership interest</w:t>
            </w:r>
          </w:p>
        </w:tc>
        <w:tc>
          <w:tcPr>
            <w:tcW w:w="240" w:type="dxa"/>
          </w:tcPr>
          <w:p w14:paraId="4D49650B" w14:textId="77777777" w:rsidR="00403650" w:rsidRPr="002D4F8E" w:rsidRDefault="00403650" w:rsidP="00606CCB">
            <w:pPr>
              <w:ind w:left="-108" w:right="-108"/>
              <w:jc w:val="center"/>
              <w:rPr>
                <w:rFonts w:cs="Times New Roman"/>
                <w:sz w:val="16"/>
                <w:szCs w:val="16"/>
              </w:rPr>
            </w:pPr>
          </w:p>
        </w:tc>
        <w:tc>
          <w:tcPr>
            <w:tcW w:w="1731" w:type="dxa"/>
            <w:gridSpan w:val="2"/>
            <w:vAlign w:val="bottom"/>
          </w:tcPr>
          <w:p w14:paraId="13B63136"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Paid-up capital</w:t>
            </w:r>
          </w:p>
        </w:tc>
        <w:tc>
          <w:tcPr>
            <w:tcW w:w="243" w:type="dxa"/>
          </w:tcPr>
          <w:p w14:paraId="4F8AB2C4" w14:textId="77777777" w:rsidR="00403650" w:rsidRPr="002D4F8E" w:rsidRDefault="00403650" w:rsidP="00606CCB">
            <w:pPr>
              <w:ind w:left="-108" w:right="-108"/>
              <w:jc w:val="center"/>
              <w:rPr>
                <w:rFonts w:cs="Times New Roman"/>
                <w:sz w:val="16"/>
                <w:szCs w:val="16"/>
              </w:rPr>
            </w:pPr>
          </w:p>
        </w:tc>
        <w:tc>
          <w:tcPr>
            <w:tcW w:w="1924" w:type="dxa"/>
            <w:gridSpan w:val="3"/>
            <w:vAlign w:val="bottom"/>
          </w:tcPr>
          <w:p w14:paraId="16F8F45A"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Cost</w:t>
            </w:r>
          </w:p>
        </w:tc>
        <w:tc>
          <w:tcPr>
            <w:tcW w:w="236" w:type="dxa"/>
            <w:vAlign w:val="bottom"/>
          </w:tcPr>
          <w:p w14:paraId="67C2F0CB" w14:textId="77777777" w:rsidR="00403650" w:rsidRPr="002D4F8E" w:rsidRDefault="00403650" w:rsidP="00606CCB">
            <w:pPr>
              <w:ind w:left="-108"/>
              <w:jc w:val="center"/>
              <w:rPr>
                <w:rFonts w:cs="Times New Roman"/>
                <w:sz w:val="16"/>
                <w:szCs w:val="16"/>
              </w:rPr>
            </w:pPr>
          </w:p>
        </w:tc>
        <w:tc>
          <w:tcPr>
            <w:tcW w:w="2072" w:type="dxa"/>
            <w:gridSpan w:val="3"/>
            <w:vAlign w:val="bottom"/>
          </w:tcPr>
          <w:p w14:paraId="3C9C7C41"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Equity method</w:t>
            </w:r>
          </w:p>
        </w:tc>
        <w:tc>
          <w:tcPr>
            <w:tcW w:w="270" w:type="dxa"/>
          </w:tcPr>
          <w:p w14:paraId="5A57A1A7" w14:textId="77777777" w:rsidR="00403650" w:rsidRPr="002D4F8E" w:rsidRDefault="00403650" w:rsidP="00606CCB">
            <w:pPr>
              <w:ind w:left="-108"/>
              <w:jc w:val="center"/>
              <w:rPr>
                <w:rFonts w:cs="Times New Roman"/>
                <w:sz w:val="16"/>
                <w:szCs w:val="16"/>
              </w:rPr>
            </w:pPr>
          </w:p>
        </w:tc>
        <w:tc>
          <w:tcPr>
            <w:tcW w:w="1916" w:type="dxa"/>
            <w:gridSpan w:val="3"/>
          </w:tcPr>
          <w:p w14:paraId="6EE16DEA"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Dividend income </w:t>
            </w:r>
          </w:p>
          <w:p w14:paraId="59429993"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for the three-month </w:t>
            </w:r>
            <w:r w:rsidRPr="002D4F8E">
              <w:rPr>
                <w:rFonts w:cs="Times New Roman"/>
                <w:sz w:val="16"/>
                <w:szCs w:val="16"/>
              </w:rPr>
              <w:br/>
              <w:t>periods ended</w:t>
            </w:r>
          </w:p>
        </w:tc>
      </w:tr>
      <w:tr w:rsidR="00CB7AAF" w:rsidRPr="00240011" w14:paraId="255D24D9" w14:textId="77777777" w:rsidTr="001E219A">
        <w:tc>
          <w:tcPr>
            <w:tcW w:w="2249" w:type="dxa"/>
          </w:tcPr>
          <w:p w14:paraId="0E131B6B" w14:textId="77777777" w:rsidR="00CB7AAF" w:rsidRPr="002D4F8E" w:rsidRDefault="00CB7AAF" w:rsidP="00724F24">
            <w:pPr>
              <w:ind w:right="-108"/>
              <w:jc w:val="both"/>
              <w:rPr>
                <w:rFonts w:cs="Times New Roman"/>
                <w:sz w:val="16"/>
                <w:szCs w:val="16"/>
              </w:rPr>
            </w:pPr>
          </w:p>
        </w:tc>
        <w:tc>
          <w:tcPr>
            <w:tcW w:w="1710" w:type="dxa"/>
          </w:tcPr>
          <w:p w14:paraId="0E0F9B89" w14:textId="77777777" w:rsidR="00CB7AAF" w:rsidRPr="002D4F8E" w:rsidRDefault="00CB7AAF" w:rsidP="00724F24">
            <w:pPr>
              <w:ind w:left="-108" w:right="-108"/>
              <w:jc w:val="center"/>
              <w:rPr>
                <w:rFonts w:cs="Times New Roman"/>
                <w:sz w:val="16"/>
                <w:szCs w:val="16"/>
              </w:rPr>
            </w:pPr>
          </w:p>
          <w:p w14:paraId="07CE8B13" w14:textId="77777777" w:rsidR="00CB7AAF" w:rsidRPr="002D4F8E" w:rsidRDefault="00CB7AAF" w:rsidP="00724F24">
            <w:pPr>
              <w:ind w:left="-108" w:right="-108"/>
              <w:jc w:val="center"/>
              <w:rPr>
                <w:rFonts w:cs="Times New Roman"/>
                <w:sz w:val="16"/>
                <w:szCs w:val="16"/>
              </w:rPr>
            </w:pPr>
          </w:p>
        </w:tc>
        <w:tc>
          <w:tcPr>
            <w:tcW w:w="909" w:type="dxa"/>
          </w:tcPr>
          <w:p w14:paraId="19BA0323" w14:textId="77777777" w:rsidR="00CB7AAF" w:rsidRPr="002D4F8E" w:rsidRDefault="00CB7AAF" w:rsidP="00724F24">
            <w:pPr>
              <w:ind w:left="-108" w:right="-108"/>
              <w:jc w:val="center"/>
              <w:rPr>
                <w:rFonts w:cs="Times New Roman"/>
                <w:sz w:val="16"/>
                <w:szCs w:val="16"/>
              </w:rPr>
            </w:pPr>
          </w:p>
          <w:p w14:paraId="10172824" w14:textId="77777777" w:rsidR="00CB7AAF" w:rsidRPr="002D4F8E" w:rsidRDefault="00CB7AAF" w:rsidP="00724F24">
            <w:pPr>
              <w:ind w:left="-108" w:right="-108"/>
              <w:jc w:val="center"/>
              <w:rPr>
                <w:rFonts w:cs="Times New Roman"/>
                <w:sz w:val="16"/>
                <w:szCs w:val="16"/>
              </w:rPr>
            </w:pPr>
          </w:p>
        </w:tc>
        <w:tc>
          <w:tcPr>
            <w:tcW w:w="710" w:type="dxa"/>
          </w:tcPr>
          <w:p w14:paraId="636B990F"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14:paraId="31DBC631"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730" w:type="dxa"/>
          </w:tcPr>
          <w:p w14:paraId="574F154C"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31</w:t>
            </w:r>
          </w:p>
          <w:p w14:paraId="0FF0FA1A"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40" w:type="dxa"/>
          </w:tcPr>
          <w:p w14:paraId="2AB763BB" w14:textId="77777777" w:rsidR="00CB7AAF" w:rsidRPr="002D4F8E" w:rsidRDefault="00CB7AAF" w:rsidP="00724F24">
            <w:pPr>
              <w:ind w:left="-108" w:right="-108"/>
              <w:jc w:val="center"/>
              <w:rPr>
                <w:rFonts w:cs="Times New Roman"/>
                <w:sz w:val="16"/>
                <w:szCs w:val="16"/>
              </w:rPr>
            </w:pPr>
          </w:p>
        </w:tc>
        <w:tc>
          <w:tcPr>
            <w:tcW w:w="840" w:type="dxa"/>
          </w:tcPr>
          <w:p w14:paraId="5879BDD2"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14:paraId="517406AB"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891" w:type="dxa"/>
          </w:tcPr>
          <w:p w14:paraId="6B309EBE"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31</w:t>
            </w:r>
          </w:p>
          <w:p w14:paraId="4346C9F2"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43" w:type="dxa"/>
          </w:tcPr>
          <w:p w14:paraId="0DBE2A8D" w14:textId="77777777" w:rsidR="00CB7AAF" w:rsidRPr="002D4F8E" w:rsidRDefault="00CB7AAF" w:rsidP="00724F24">
            <w:pPr>
              <w:ind w:left="-108" w:right="-108"/>
              <w:jc w:val="center"/>
              <w:rPr>
                <w:rFonts w:cs="Times New Roman"/>
                <w:sz w:val="16"/>
                <w:szCs w:val="16"/>
              </w:rPr>
            </w:pPr>
          </w:p>
        </w:tc>
        <w:tc>
          <w:tcPr>
            <w:tcW w:w="844" w:type="dxa"/>
          </w:tcPr>
          <w:p w14:paraId="53730A56"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14:paraId="7F605809"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14:paraId="2E1E4675" w14:textId="77777777" w:rsidR="00CB7AAF" w:rsidRPr="002D4F8E" w:rsidRDefault="00CB7AAF" w:rsidP="00724F24">
            <w:pPr>
              <w:ind w:left="-108" w:right="-108"/>
              <w:jc w:val="center"/>
              <w:rPr>
                <w:rFonts w:cs="Times New Roman"/>
                <w:sz w:val="16"/>
                <w:szCs w:val="16"/>
              </w:rPr>
            </w:pPr>
          </w:p>
        </w:tc>
        <w:tc>
          <w:tcPr>
            <w:tcW w:w="810" w:type="dxa"/>
          </w:tcPr>
          <w:p w14:paraId="5A81D3A3"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31</w:t>
            </w:r>
          </w:p>
          <w:p w14:paraId="41A10BF3"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36" w:type="dxa"/>
          </w:tcPr>
          <w:p w14:paraId="5A544D28" w14:textId="77777777" w:rsidR="00CB7AAF" w:rsidRPr="002D4F8E" w:rsidRDefault="00CB7AAF" w:rsidP="00724F24">
            <w:pPr>
              <w:ind w:left="-108"/>
              <w:jc w:val="center"/>
              <w:rPr>
                <w:rFonts w:cs="Times New Roman"/>
                <w:sz w:val="16"/>
                <w:szCs w:val="16"/>
              </w:rPr>
            </w:pPr>
          </w:p>
        </w:tc>
        <w:tc>
          <w:tcPr>
            <w:tcW w:w="844" w:type="dxa"/>
          </w:tcPr>
          <w:p w14:paraId="6F20D63D"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14:paraId="59C7D2C7"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14:paraId="61EDF66E" w14:textId="77777777" w:rsidR="00CB7AAF" w:rsidRPr="002D4F8E" w:rsidRDefault="00CB7AAF" w:rsidP="00724F24">
            <w:pPr>
              <w:ind w:left="-108" w:right="-108"/>
              <w:jc w:val="center"/>
              <w:rPr>
                <w:rFonts w:cs="Times New Roman"/>
                <w:sz w:val="16"/>
                <w:szCs w:val="16"/>
              </w:rPr>
            </w:pPr>
          </w:p>
        </w:tc>
        <w:tc>
          <w:tcPr>
            <w:tcW w:w="958" w:type="dxa"/>
          </w:tcPr>
          <w:p w14:paraId="0113C783"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31</w:t>
            </w:r>
          </w:p>
          <w:p w14:paraId="6ED98F21"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70" w:type="dxa"/>
          </w:tcPr>
          <w:p w14:paraId="2B54DB14" w14:textId="77777777" w:rsidR="00CB7AAF" w:rsidRPr="002D4F8E" w:rsidRDefault="00CB7AAF" w:rsidP="00724F24">
            <w:pPr>
              <w:ind w:left="-108"/>
              <w:jc w:val="center"/>
              <w:rPr>
                <w:rFonts w:cs="Times New Roman"/>
                <w:sz w:val="16"/>
                <w:szCs w:val="16"/>
              </w:rPr>
            </w:pPr>
          </w:p>
        </w:tc>
        <w:tc>
          <w:tcPr>
            <w:tcW w:w="836" w:type="dxa"/>
          </w:tcPr>
          <w:p w14:paraId="71655778"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14:paraId="57D98231"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14:paraId="4E646558" w14:textId="77777777" w:rsidR="00CB7AAF" w:rsidRPr="002D4F8E" w:rsidRDefault="00CB7AAF" w:rsidP="00724F24">
            <w:pPr>
              <w:ind w:left="-108" w:right="-108"/>
              <w:jc w:val="center"/>
              <w:rPr>
                <w:rFonts w:cs="Times New Roman"/>
                <w:sz w:val="16"/>
                <w:szCs w:val="16"/>
              </w:rPr>
            </w:pPr>
          </w:p>
        </w:tc>
        <w:tc>
          <w:tcPr>
            <w:tcW w:w="810" w:type="dxa"/>
          </w:tcPr>
          <w:p w14:paraId="7C90CF1C"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14:paraId="5A6665D3" w14:textId="77777777"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r>
      <w:tr w:rsidR="00C138FD" w:rsidRPr="00240011" w14:paraId="1D8B14E6" w14:textId="77777777" w:rsidTr="001E219A">
        <w:tc>
          <w:tcPr>
            <w:tcW w:w="2249" w:type="dxa"/>
          </w:tcPr>
          <w:p w14:paraId="015B6078" w14:textId="77777777" w:rsidR="00C138FD" w:rsidRPr="002D4F8E" w:rsidRDefault="00C138FD" w:rsidP="00C138FD">
            <w:pPr>
              <w:ind w:right="-108"/>
              <w:jc w:val="both"/>
              <w:rPr>
                <w:rFonts w:cs="Times New Roman"/>
                <w:sz w:val="16"/>
                <w:szCs w:val="16"/>
              </w:rPr>
            </w:pPr>
          </w:p>
        </w:tc>
        <w:tc>
          <w:tcPr>
            <w:tcW w:w="1710" w:type="dxa"/>
          </w:tcPr>
          <w:p w14:paraId="29908196" w14:textId="77777777" w:rsidR="00C138FD" w:rsidRPr="002D4F8E" w:rsidRDefault="00C138FD" w:rsidP="00C138FD">
            <w:pPr>
              <w:ind w:left="-108" w:right="-108"/>
              <w:jc w:val="center"/>
              <w:rPr>
                <w:rFonts w:cs="Times New Roman"/>
                <w:sz w:val="16"/>
                <w:szCs w:val="16"/>
              </w:rPr>
            </w:pPr>
          </w:p>
        </w:tc>
        <w:tc>
          <w:tcPr>
            <w:tcW w:w="909" w:type="dxa"/>
          </w:tcPr>
          <w:p w14:paraId="27C80E7E" w14:textId="77777777" w:rsidR="00C138FD" w:rsidRPr="002D4F8E" w:rsidRDefault="00C138FD" w:rsidP="00C138FD">
            <w:pPr>
              <w:ind w:left="-108" w:right="-108"/>
              <w:jc w:val="center"/>
              <w:rPr>
                <w:rFonts w:cs="Times New Roman"/>
                <w:sz w:val="16"/>
                <w:szCs w:val="16"/>
              </w:rPr>
            </w:pPr>
          </w:p>
        </w:tc>
        <w:tc>
          <w:tcPr>
            <w:tcW w:w="710" w:type="dxa"/>
          </w:tcPr>
          <w:p w14:paraId="40E0C330" w14:textId="73B10DEF"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730" w:type="dxa"/>
          </w:tcPr>
          <w:p w14:paraId="09ACEE9B" w14:textId="66F130F4"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40" w:type="dxa"/>
          </w:tcPr>
          <w:p w14:paraId="4A4A6A27" w14:textId="77777777" w:rsidR="00C138FD" w:rsidRPr="002D4F8E" w:rsidRDefault="00C138FD" w:rsidP="00C138FD">
            <w:pPr>
              <w:ind w:left="-108" w:right="-108"/>
              <w:jc w:val="center"/>
              <w:rPr>
                <w:rFonts w:cs="Times New Roman"/>
                <w:sz w:val="16"/>
                <w:szCs w:val="16"/>
              </w:rPr>
            </w:pPr>
          </w:p>
        </w:tc>
        <w:tc>
          <w:tcPr>
            <w:tcW w:w="840" w:type="dxa"/>
          </w:tcPr>
          <w:p w14:paraId="23D73CB3" w14:textId="0F0F382A"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891" w:type="dxa"/>
          </w:tcPr>
          <w:p w14:paraId="13407366" w14:textId="1B308EE9"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43" w:type="dxa"/>
          </w:tcPr>
          <w:p w14:paraId="2A97D7C3" w14:textId="77777777" w:rsidR="00C138FD" w:rsidRPr="002D4F8E" w:rsidRDefault="00C138FD" w:rsidP="00C138FD">
            <w:pPr>
              <w:ind w:left="-108" w:right="-108"/>
              <w:jc w:val="center"/>
              <w:rPr>
                <w:rFonts w:cs="Times New Roman"/>
                <w:sz w:val="16"/>
                <w:szCs w:val="16"/>
              </w:rPr>
            </w:pPr>
          </w:p>
        </w:tc>
        <w:tc>
          <w:tcPr>
            <w:tcW w:w="844" w:type="dxa"/>
          </w:tcPr>
          <w:p w14:paraId="1E3D272A" w14:textId="60482515"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270" w:type="dxa"/>
          </w:tcPr>
          <w:p w14:paraId="2B142923" w14:textId="77777777" w:rsidR="00C138FD" w:rsidRPr="002D4F8E" w:rsidRDefault="00C138FD" w:rsidP="00C138FD">
            <w:pPr>
              <w:ind w:left="-108" w:right="-108"/>
              <w:jc w:val="center"/>
              <w:rPr>
                <w:rFonts w:cs="Times New Roman"/>
                <w:sz w:val="16"/>
                <w:szCs w:val="16"/>
              </w:rPr>
            </w:pPr>
          </w:p>
        </w:tc>
        <w:tc>
          <w:tcPr>
            <w:tcW w:w="810" w:type="dxa"/>
          </w:tcPr>
          <w:p w14:paraId="3F7AE401" w14:textId="5D057E9D"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36" w:type="dxa"/>
          </w:tcPr>
          <w:p w14:paraId="6889CE5B" w14:textId="77777777" w:rsidR="00C138FD" w:rsidRPr="002D4F8E" w:rsidRDefault="00C138FD" w:rsidP="00C138FD">
            <w:pPr>
              <w:ind w:left="-108"/>
              <w:jc w:val="center"/>
              <w:rPr>
                <w:rFonts w:cs="Times New Roman"/>
                <w:sz w:val="16"/>
                <w:szCs w:val="16"/>
              </w:rPr>
            </w:pPr>
          </w:p>
        </w:tc>
        <w:tc>
          <w:tcPr>
            <w:tcW w:w="844" w:type="dxa"/>
          </w:tcPr>
          <w:p w14:paraId="09BE6AA7" w14:textId="71E1001D"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270" w:type="dxa"/>
          </w:tcPr>
          <w:p w14:paraId="690E4A3A" w14:textId="77777777" w:rsidR="00C138FD" w:rsidRPr="002D4F8E" w:rsidRDefault="00C138FD" w:rsidP="00C138FD">
            <w:pPr>
              <w:ind w:left="-108" w:right="-108"/>
              <w:jc w:val="center"/>
              <w:rPr>
                <w:rFonts w:cs="Times New Roman"/>
                <w:sz w:val="16"/>
                <w:szCs w:val="16"/>
              </w:rPr>
            </w:pPr>
          </w:p>
        </w:tc>
        <w:tc>
          <w:tcPr>
            <w:tcW w:w="958" w:type="dxa"/>
          </w:tcPr>
          <w:p w14:paraId="644290CC" w14:textId="0840B2A8"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14:paraId="68B9DA5E" w14:textId="77777777" w:rsidR="00C138FD" w:rsidRPr="002D4F8E" w:rsidRDefault="00C138FD" w:rsidP="00C138FD">
            <w:pPr>
              <w:ind w:left="-108"/>
              <w:jc w:val="center"/>
              <w:rPr>
                <w:rFonts w:cs="Times New Roman"/>
                <w:sz w:val="16"/>
                <w:szCs w:val="16"/>
              </w:rPr>
            </w:pPr>
          </w:p>
        </w:tc>
        <w:tc>
          <w:tcPr>
            <w:tcW w:w="836" w:type="dxa"/>
          </w:tcPr>
          <w:p w14:paraId="3CFB3672" w14:textId="134C594B"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270" w:type="dxa"/>
          </w:tcPr>
          <w:p w14:paraId="0C647548" w14:textId="77777777" w:rsidR="00C138FD" w:rsidRPr="002D4F8E" w:rsidRDefault="00C138FD" w:rsidP="00C138FD">
            <w:pPr>
              <w:ind w:left="-108" w:right="-108"/>
              <w:jc w:val="center"/>
              <w:rPr>
                <w:rFonts w:cs="Times New Roman"/>
                <w:sz w:val="16"/>
                <w:szCs w:val="16"/>
              </w:rPr>
            </w:pPr>
          </w:p>
        </w:tc>
        <w:tc>
          <w:tcPr>
            <w:tcW w:w="810" w:type="dxa"/>
          </w:tcPr>
          <w:p w14:paraId="04F3F1AC" w14:textId="6E2144DB" w:rsidR="00C138FD" w:rsidRPr="002D4F8E" w:rsidRDefault="00C138FD" w:rsidP="00C138FD">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r>
      <w:tr w:rsidR="00C71408" w:rsidRPr="002D4F8E" w14:paraId="01C4EE71" w14:textId="77777777" w:rsidTr="001E219A">
        <w:tc>
          <w:tcPr>
            <w:tcW w:w="2249" w:type="dxa"/>
          </w:tcPr>
          <w:p w14:paraId="7BAD84FB" w14:textId="77777777" w:rsidR="00C71408" w:rsidRPr="002D4F8E" w:rsidRDefault="00C71408" w:rsidP="00724F24">
            <w:pPr>
              <w:ind w:right="-108"/>
              <w:jc w:val="both"/>
              <w:rPr>
                <w:rFonts w:cs="Times New Roman"/>
                <w:sz w:val="16"/>
                <w:szCs w:val="16"/>
              </w:rPr>
            </w:pPr>
          </w:p>
        </w:tc>
        <w:tc>
          <w:tcPr>
            <w:tcW w:w="1710" w:type="dxa"/>
          </w:tcPr>
          <w:p w14:paraId="4AD391AF" w14:textId="77777777" w:rsidR="00C71408" w:rsidRPr="002D4F8E" w:rsidRDefault="00C71408" w:rsidP="00724F24">
            <w:pPr>
              <w:ind w:left="-108" w:right="-108"/>
              <w:jc w:val="center"/>
              <w:rPr>
                <w:rFonts w:cs="Times New Roman"/>
                <w:sz w:val="16"/>
                <w:szCs w:val="16"/>
              </w:rPr>
            </w:pPr>
          </w:p>
        </w:tc>
        <w:tc>
          <w:tcPr>
            <w:tcW w:w="909" w:type="dxa"/>
          </w:tcPr>
          <w:p w14:paraId="3188D432" w14:textId="77777777" w:rsidR="00C71408" w:rsidRPr="002D4F8E" w:rsidRDefault="00C71408" w:rsidP="00724F24">
            <w:pPr>
              <w:ind w:left="-108"/>
              <w:jc w:val="center"/>
              <w:rPr>
                <w:rFonts w:cs="Times New Roman"/>
                <w:i/>
                <w:iCs/>
                <w:sz w:val="16"/>
                <w:szCs w:val="16"/>
              </w:rPr>
            </w:pPr>
          </w:p>
        </w:tc>
        <w:tc>
          <w:tcPr>
            <w:tcW w:w="1440" w:type="dxa"/>
            <w:gridSpan w:val="2"/>
          </w:tcPr>
          <w:p w14:paraId="69415209" w14:textId="77777777" w:rsidR="00C71408" w:rsidRPr="002D4F8E" w:rsidRDefault="00C71408" w:rsidP="00724F24">
            <w:pPr>
              <w:ind w:left="-108"/>
              <w:jc w:val="center"/>
              <w:rPr>
                <w:rFonts w:cs="Times New Roman"/>
                <w:sz w:val="16"/>
                <w:szCs w:val="16"/>
              </w:rPr>
            </w:pPr>
            <w:r w:rsidRPr="002D4F8E">
              <w:rPr>
                <w:rFonts w:cs="Times New Roman"/>
                <w:i/>
                <w:iCs/>
                <w:sz w:val="16"/>
                <w:szCs w:val="16"/>
              </w:rPr>
              <w:t>(%)</w:t>
            </w:r>
          </w:p>
        </w:tc>
        <w:tc>
          <w:tcPr>
            <w:tcW w:w="240" w:type="dxa"/>
          </w:tcPr>
          <w:p w14:paraId="09F5153D" w14:textId="77777777" w:rsidR="00C71408" w:rsidRPr="002D4F8E" w:rsidRDefault="00C71408" w:rsidP="00724F24">
            <w:pPr>
              <w:tabs>
                <w:tab w:val="decimal" w:pos="612"/>
              </w:tabs>
              <w:ind w:left="-108"/>
              <w:jc w:val="center"/>
              <w:rPr>
                <w:rFonts w:cs="Times New Roman"/>
                <w:i/>
                <w:iCs/>
                <w:sz w:val="16"/>
                <w:szCs w:val="16"/>
              </w:rPr>
            </w:pPr>
          </w:p>
        </w:tc>
        <w:tc>
          <w:tcPr>
            <w:tcW w:w="1974" w:type="dxa"/>
            <w:gridSpan w:val="3"/>
          </w:tcPr>
          <w:p w14:paraId="1A3C8334" w14:textId="77777777" w:rsidR="00C71408" w:rsidRPr="002D4F8E" w:rsidRDefault="00C71408" w:rsidP="00724F24">
            <w:pPr>
              <w:tabs>
                <w:tab w:val="decimal" w:pos="612"/>
              </w:tabs>
              <w:ind w:left="-108"/>
              <w:jc w:val="center"/>
              <w:rPr>
                <w:rFonts w:cs="Times New Roman"/>
                <w:i/>
                <w:iCs/>
                <w:sz w:val="16"/>
                <w:szCs w:val="16"/>
              </w:rPr>
            </w:pPr>
          </w:p>
        </w:tc>
        <w:tc>
          <w:tcPr>
            <w:tcW w:w="6418" w:type="dxa"/>
            <w:gridSpan w:val="11"/>
          </w:tcPr>
          <w:p w14:paraId="1E8224A7" w14:textId="77777777" w:rsidR="00C71408" w:rsidRPr="002D4F8E" w:rsidRDefault="00C71408" w:rsidP="00724F24">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CB7AAF" w:rsidRPr="00240011" w14:paraId="778BF8BB" w14:textId="77777777" w:rsidTr="001E219A">
        <w:tc>
          <w:tcPr>
            <w:tcW w:w="2249" w:type="dxa"/>
          </w:tcPr>
          <w:p w14:paraId="7AFC1B5F" w14:textId="77777777" w:rsidR="00CB7AAF" w:rsidRPr="002D4F8E" w:rsidRDefault="00CB7AAF" w:rsidP="006C5B66">
            <w:pPr>
              <w:tabs>
                <w:tab w:val="left" w:pos="540"/>
              </w:tabs>
              <w:ind w:right="-108"/>
              <w:jc w:val="both"/>
              <w:rPr>
                <w:rFonts w:cs="Times New Roman"/>
                <w:sz w:val="16"/>
                <w:szCs w:val="16"/>
              </w:rPr>
            </w:pPr>
            <w:r w:rsidRPr="002D4F8E">
              <w:rPr>
                <w:rFonts w:cs="Times New Roman"/>
                <w:b/>
                <w:bCs/>
                <w:i/>
                <w:iCs/>
                <w:sz w:val="16"/>
                <w:szCs w:val="16"/>
              </w:rPr>
              <w:t xml:space="preserve">Joint </w:t>
            </w:r>
            <w:r w:rsidR="006C5B66" w:rsidRPr="002D4F8E">
              <w:rPr>
                <w:rFonts w:cs="Times New Roman"/>
                <w:b/>
                <w:bCs/>
                <w:i/>
                <w:iCs/>
                <w:sz w:val="16"/>
                <w:szCs w:val="16"/>
              </w:rPr>
              <w:t>v</w:t>
            </w:r>
            <w:r w:rsidRPr="002D4F8E">
              <w:rPr>
                <w:rFonts w:cs="Times New Roman"/>
                <w:b/>
                <w:bCs/>
                <w:i/>
                <w:iCs/>
                <w:sz w:val="16"/>
                <w:szCs w:val="16"/>
              </w:rPr>
              <w:t>enture</w:t>
            </w:r>
            <w:r w:rsidR="002D4F8E" w:rsidRPr="002D4F8E">
              <w:rPr>
                <w:rFonts w:cs="Times New Roman"/>
                <w:b/>
                <w:bCs/>
                <w:i/>
                <w:iCs/>
                <w:sz w:val="16"/>
                <w:szCs w:val="16"/>
              </w:rPr>
              <w:t>s</w:t>
            </w:r>
          </w:p>
        </w:tc>
        <w:tc>
          <w:tcPr>
            <w:tcW w:w="1710" w:type="dxa"/>
          </w:tcPr>
          <w:p w14:paraId="34B2FFCE" w14:textId="77777777" w:rsidR="00CB7AAF" w:rsidRPr="002D4F8E" w:rsidRDefault="00CB7AAF" w:rsidP="00724F24">
            <w:pPr>
              <w:tabs>
                <w:tab w:val="decimal" w:pos="612"/>
              </w:tabs>
              <w:ind w:left="-108"/>
              <w:jc w:val="both"/>
              <w:rPr>
                <w:rFonts w:cs="Times New Roman"/>
                <w:sz w:val="16"/>
                <w:szCs w:val="16"/>
              </w:rPr>
            </w:pPr>
          </w:p>
        </w:tc>
        <w:tc>
          <w:tcPr>
            <w:tcW w:w="909" w:type="dxa"/>
          </w:tcPr>
          <w:p w14:paraId="520C48CB" w14:textId="77777777" w:rsidR="00CB7AAF" w:rsidRPr="002D4F8E" w:rsidRDefault="00CB7AAF" w:rsidP="00724F24">
            <w:pPr>
              <w:tabs>
                <w:tab w:val="decimal" w:pos="612"/>
              </w:tabs>
              <w:ind w:left="-108"/>
              <w:jc w:val="both"/>
              <w:rPr>
                <w:rFonts w:cs="Times New Roman"/>
                <w:sz w:val="16"/>
                <w:szCs w:val="16"/>
              </w:rPr>
            </w:pPr>
          </w:p>
        </w:tc>
        <w:tc>
          <w:tcPr>
            <w:tcW w:w="710" w:type="dxa"/>
          </w:tcPr>
          <w:p w14:paraId="3C516E1C" w14:textId="77777777" w:rsidR="00CB7AAF" w:rsidRPr="002D4F8E" w:rsidRDefault="00CB7AAF" w:rsidP="00724F24">
            <w:pPr>
              <w:tabs>
                <w:tab w:val="decimal" w:pos="612"/>
              </w:tabs>
              <w:ind w:left="-108"/>
              <w:jc w:val="both"/>
              <w:rPr>
                <w:rFonts w:cs="Times New Roman"/>
                <w:sz w:val="16"/>
                <w:szCs w:val="16"/>
              </w:rPr>
            </w:pPr>
          </w:p>
        </w:tc>
        <w:tc>
          <w:tcPr>
            <w:tcW w:w="730" w:type="dxa"/>
          </w:tcPr>
          <w:p w14:paraId="1AFA0443" w14:textId="77777777" w:rsidR="00CB7AAF" w:rsidRPr="002D4F8E" w:rsidRDefault="00CB7AAF" w:rsidP="00724F24">
            <w:pPr>
              <w:tabs>
                <w:tab w:val="decimal" w:pos="612"/>
              </w:tabs>
              <w:ind w:left="-108"/>
              <w:jc w:val="both"/>
              <w:rPr>
                <w:rFonts w:cs="Times New Roman"/>
                <w:sz w:val="16"/>
                <w:szCs w:val="16"/>
              </w:rPr>
            </w:pPr>
          </w:p>
        </w:tc>
        <w:tc>
          <w:tcPr>
            <w:tcW w:w="240" w:type="dxa"/>
          </w:tcPr>
          <w:p w14:paraId="04823AE3" w14:textId="77777777" w:rsidR="00CB7AAF" w:rsidRPr="002D4F8E" w:rsidRDefault="00CB7AAF" w:rsidP="00724F24">
            <w:pPr>
              <w:tabs>
                <w:tab w:val="decimal" w:pos="612"/>
              </w:tabs>
              <w:ind w:left="-108"/>
              <w:jc w:val="both"/>
              <w:rPr>
                <w:rFonts w:cs="Times New Roman"/>
                <w:sz w:val="16"/>
                <w:szCs w:val="16"/>
              </w:rPr>
            </w:pPr>
          </w:p>
        </w:tc>
        <w:tc>
          <w:tcPr>
            <w:tcW w:w="840" w:type="dxa"/>
          </w:tcPr>
          <w:p w14:paraId="1319C0F4" w14:textId="77777777" w:rsidR="00CB7AAF" w:rsidRPr="002D4F8E" w:rsidRDefault="00CB7AAF" w:rsidP="00724F24">
            <w:pPr>
              <w:tabs>
                <w:tab w:val="decimal" w:pos="612"/>
              </w:tabs>
              <w:ind w:left="-108"/>
              <w:jc w:val="both"/>
              <w:rPr>
                <w:rFonts w:cs="Times New Roman"/>
                <w:sz w:val="16"/>
                <w:szCs w:val="16"/>
              </w:rPr>
            </w:pPr>
          </w:p>
        </w:tc>
        <w:tc>
          <w:tcPr>
            <w:tcW w:w="891" w:type="dxa"/>
          </w:tcPr>
          <w:p w14:paraId="5E0C03BD" w14:textId="77777777" w:rsidR="00CB7AAF" w:rsidRPr="002D4F8E" w:rsidRDefault="00CB7AAF" w:rsidP="00724F24">
            <w:pPr>
              <w:tabs>
                <w:tab w:val="decimal" w:pos="432"/>
              </w:tabs>
              <w:ind w:left="-108"/>
              <w:jc w:val="both"/>
              <w:rPr>
                <w:rFonts w:cs="Times New Roman"/>
                <w:sz w:val="16"/>
                <w:szCs w:val="16"/>
              </w:rPr>
            </w:pPr>
          </w:p>
        </w:tc>
        <w:tc>
          <w:tcPr>
            <w:tcW w:w="243" w:type="dxa"/>
          </w:tcPr>
          <w:p w14:paraId="0DF86538" w14:textId="77777777" w:rsidR="00CB7AAF" w:rsidRPr="002D4F8E" w:rsidRDefault="00CB7AAF" w:rsidP="00724F24">
            <w:pPr>
              <w:tabs>
                <w:tab w:val="decimal" w:pos="612"/>
              </w:tabs>
              <w:ind w:left="-108"/>
              <w:jc w:val="both"/>
              <w:rPr>
                <w:rFonts w:cs="Times New Roman"/>
                <w:sz w:val="16"/>
                <w:szCs w:val="16"/>
              </w:rPr>
            </w:pPr>
          </w:p>
        </w:tc>
        <w:tc>
          <w:tcPr>
            <w:tcW w:w="844" w:type="dxa"/>
          </w:tcPr>
          <w:p w14:paraId="0D4FDCFB" w14:textId="77777777" w:rsidR="00CB7AAF" w:rsidRPr="002D4F8E" w:rsidRDefault="00CB7AAF" w:rsidP="00724F24">
            <w:pPr>
              <w:tabs>
                <w:tab w:val="decimal" w:pos="612"/>
              </w:tabs>
              <w:ind w:left="-108"/>
              <w:jc w:val="both"/>
              <w:rPr>
                <w:rFonts w:cs="Times New Roman"/>
                <w:sz w:val="16"/>
                <w:szCs w:val="16"/>
              </w:rPr>
            </w:pPr>
          </w:p>
        </w:tc>
        <w:tc>
          <w:tcPr>
            <w:tcW w:w="270" w:type="dxa"/>
          </w:tcPr>
          <w:p w14:paraId="4BDD2F2C" w14:textId="77777777" w:rsidR="00CB7AAF" w:rsidRPr="002D4F8E" w:rsidRDefault="00CB7AAF" w:rsidP="00724F24">
            <w:pPr>
              <w:tabs>
                <w:tab w:val="decimal" w:pos="612"/>
              </w:tabs>
              <w:ind w:left="-108"/>
              <w:jc w:val="both"/>
              <w:rPr>
                <w:rFonts w:cs="Times New Roman"/>
                <w:sz w:val="16"/>
                <w:szCs w:val="16"/>
              </w:rPr>
            </w:pPr>
          </w:p>
        </w:tc>
        <w:tc>
          <w:tcPr>
            <w:tcW w:w="810" w:type="dxa"/>
          </w:tcPr>
          <w:p w14:paraId="7F678857" w14:textId="77777777" w:rsidR="00CB7AAF" w:rsidRPr="002D4F8E" w:rsidRDefault="00CB7AAF" w:rsidP="00724F24">
            <w:pPr>
              <w:tabs>
                <w:tab w:val="decimal" w:pos="612"/>
              </w:tabs>
              <w:ind w:left="-108"/>
              <w:jc w:val="both"/>
              <w:rPr>
                <w:rFonts w:cs="Times New Roman"/>
                <w:sz w:val="16"/>
                <w:szCs w:val="16"/>
              </w:rPr>
            </w:pPr>
          </w:p>
        </w:tc>
        <w:tc>
          <w:tcPr>
            <w:tcW w:w="236" w:type="dxa"/>
          </w:tcPr>
          <w:p w14:paraId="41E67E3F" w14:textId="77777777" w:rsidR="00CB7AAF" w:rsidRPr="002D4F8E" w:rsidRDefault="00CB7AAF" w:rsidP="00724F24">
            <w:pPr>
              <w:tabs>
                <w:tab w:val="decimal" w:pos="612"/>
              </w:tabs>
              <w:ind w:left="-108"/>
              <w:jc w:val="both"/>
              <w:rPr>
                <w:rFonts w:cs="Times New Roman"/>
                <w:sz w:val="16"/>
                <w:szCs w:val="16"/>
              </w:rPr>
            </w:pPr>
          </w:p>
        </w:tc>
        <w:tc>
          <w:tcPr>
            <w:tcW w:w="844" w:type="dxa"/>
          </w:tcPr>
          <w:p w14:paraId="42860E7A" w14:textId="77777777" w:rsidR="00CB7AAF" w:rsidRPr="002D4F8E" w:rsidRDefault="00CB7AAF" w:rsidP="00724F24">
            <w:pPr>
              <w:tabs>
                <w:tab w:val="decimal" w:pos="612"/>
              </w:tabs>
              <w:ind w:left="-108"/>
              <w:jc w:val="both"/>
              <w:rPr>
                <w:rFonts w:cs="Times New Roman"/>
                <w:sz w:val="16"/>
                <w:szCs w:val="16"/>
              </w:rPr>
            </w:pPr>
          </w:p>
        </w:tc>
        <w:tc>
          <w:tcPr>
            <w:tcW w:w="270" w:type="dxa"/>
          </w:tcPr>
          <w:p w14:paraId="2BE64520" w14:textId="77777777" w:rsidR="00CB7AAF" w:rsidRPr="002D4F8E" w:rsidRDefault="00CB7AAF" w:rsidP="00724F24">
            <w:pPr>
              <w:tabs>
                <w:tab w:val="decimal" w:pos="612"/>
              </w:tabs>
              <w:ind w:left="-108"/>
              <w:jc w:val="both"/>
              <w:rPr>
                <w:rFonts w:cs="Times New Roman"/>
                <w:sz w:val="16"/>
                <w:szCs w:val="16"/>
              </w:rPr>
            </w:pPr>
          </w:p>
        </w:tc>
        <w:tc>
          <w:tcPr>
            <w:tcW w:w="958" w:type="dxa"/>
          </w:tcPr>
          <w:p w14:paraId="3BF69832" w14:textId="77777777" w:rsidR="00CB7AAF" w:rsidRPr="002D4F8E" w:rsidRDefault="00CB7AAF" w:rsidP="00724F24">
            <w:pPr>
              <w:tabs>
                <w:tab w:val="decimal" w:pos="612"/>
              </w:tabs>
              <w:ind w:left="-108"/>
              <w:jc w:val="both"/>
              <w:rPr>
                <w:rFonts w:cs="Times New Roman"/>
                <w:sz w:val="16"/>
                <w:szCs w:val="16"/>
              </w:rPr>
            </w:pPr>
          </w:p>
        </w:tc>
        <w:tc>
          <w:tcPr>
            <w:tcW w:w="270" w:type="dxa"/>
          </w:tcPr>
          <w:p w14:paraId="7E397926" w14:textId="77777777" w:rsidR="00CB7AAF" w:rsidRPr="002D4F8E" w:rsidRDefault="00CB7AAF" w:rsidP="00724F24">
            <w:pPr>
              <w:tabs>
                <w:tab w:val="decimal" w:pos="612"/>
              </w:tabs>
              <w:ind w:left="-108"/>
              <w:jc w:val="both"/>
              <w:rPr>
                <w:rFonts w:cs="Times New Roman"/>
                <w:sz w:val="16"/>
                <w:szCs w:val="16"/>
              </w:rPr>
            </w:pPr>
          </w:p>
        </w:tc>
        <w:tc>
          <w:tcPr>
            <w:tcW w:w="836" w:type="dxa"/>
          </w:tcPr>
          <w:p w14:paraId="7DE98F7A" w14:textId="77777777" w:rsidR="00CB7AAF" w:rsidRPr="002D4F8E" w:rsidRDefault="00CB7AAF" w:rsidP="00724F24">
            <w:pPr>
              <w:tabs>
                <w:tab w:val="decimal" w:pos="612"/>
              </w:tabs>
              <w:ind w:left="-108"/>
              <w:jc w:val="both"/>
              <w:rPr>
                <w:rFonts w:cs="Times New Roman"/>
                <w:sz w:val="16"/>
                <w:szCs w:val="16"/>
              </w:rPr>
            </w:pPr>
          </w:p>
        </w:tc>
        <w:tc>
          <w:tcPr>
            <w:tcW w:w="270" w:type="dxa"/>
          </w:tcPr>
          <w:p w14:paraId="04323216" w14:textId="77777777" w:rsidR="00CB7AAF" w:rsidRPr="002D4F8E" w:rsidRDefault="00CB7AAF" w:rsidP="00724F24">
            <w:pPr>
              <w:tabs>
                <w:tab w:val="decimal" w:pos="612"/>
              </w:tabs>
              <w:ind w:left="-108"/>
              <w:jc w:val="both"/>
              <w:rPr>
                <w:rFonts w:cs="Times New Roman"/>
                <w:sz w:val="16"/>
                <w:szCs w:val="16"/>
              </w:rPr>
            </w:pPr>
          </w:p>
        </w:tc>
        <w:tc>
          <w:tcPr>
            <w:tcW w:w="810" w:type="dxa"/>
          </w:tcPr>
          <w:p w14:paraId="14B825B9" w14:textId="77777777" w:rsidR="00CB7AAF" w:rsidRPr="002D4F8E" w:rsidRDefault="00CB7AAF" w:rsidP="00724F24">
            <w:pPr>
              <w:tabs>
                <w:tab w:val="decimal" w:pos="612"/>
              </w:tabs>
              <w:ind w:left="-108"/>
              <w:jc w:val="both"/>
              <w:rPr>
                <w:rFonts w:cs="Times New Roman"/>
                <w:sz w:val="16"/>
                <w:szCs w:val="16"/>
              </w:rPr>
            </w:pPr>
          </w:p>
        </w:tc>
      </w:tr>
      <w:tr w:rsidR="000D0F1D" w:rsidRPr="00240011" w14:paraId="4ADC8BA6" w14:textId="77777777" w:rsidTr="001E219A">
        <w:tc>
          <w:tcPr>
            <w:tcW w:w="2249" w:type="dxa"/>
          </w:tcPr>
          <w:p w14:paraId="4D1AD52B" w14:textId="77777777" w:rsidR="000D0F1D" w:rsidRPr="00BA1144" w:rsidRDefault="000D0F1D" w:rsidP="005B4991">
            <w:pPr>
              <w:tabs>
                <w:tab w:val="left" w:pos="540"/>
              </w:tabs>
              <w:ind w:right="-108"/>
              <w:jc w:val="both"/>
              <w:rPr>
                <w:rFonts w:cs="Times New Roman"/>
                <w:b/>
                <w:bCs/>
                <w:sz w:val="16"/>
                <w:szCs w:val="16"/>
              </w:rPr>
            </w:pPr>
            <w:r w:rsidRPr="00BA1144">
              <w:rPr>
                <w:rFonts w:cs="Times New Roman"/>
                <w:b/>
                <w:bCs/>
                <w:sz w:val="16"/>
                <w:szCs w:val="16"/>
              </w:rPr>
              <w:t>Indirect</w:t>
            </w:r>
          </w:p>
        </w:tc>
        <w:tc>
          <w:tcPr>
            <w:tcW w:w="1710" w:type="dxa"/>
          </w:tcPr>
          <w:p w14:paraId="1970B1A2" w14:textId="77777777" w:rsidR="000D0F1D" w:rsidRPr="002D4F8E" w:rsidRDefault="000D0F1D" w:rsidP="005B4991">
            <w:pPr>
              <w:pStyle w:val="acctfourfigures"/>
              <w:tabs>
                <w:tab w:val="clear" w:pos="765"/>
                <w:tab w:val="decimal" w:pos="461"/>
              </w:tabs>
              <w:spacing w:line="240" w:lineRule="atLeast"/>
              <w:rPr>
                <w:rFonts w:cs="Times New Roman"/>
                <w:sz w:val="16"/>
                <w:szCs w:val="16"/>
              </w:rPr>
            </w:pPr>
          </w:p>
        </w:tc>
        <w:tc>
          <w:tcPr>
            <w:tcW w:w="909" w:type="dxa"/>
          </w:tcPr>
          <w:p w14:paraId="135B539E" w14:textId="77777777" w:rsidR="000D0F1D" w:rsidRPr="002D4F8E" w:rsidRDefault="000D0F1D" w:rsidP="005B4991">
            <w:pPr>
              <w:tabs>
                <w:tab w:val="decimal" w:pos="612"/>
              </w:tabs>
              <w:ind w:left="-108"/>
              <w:jc w:val="both"/>
              <w:rPr>
                <w:rFonts w:cs="Times New Roman"/>
                <w:sz w:val="16"/>
                <w:szCs w:val="16"/>
              </w:rPr>
            </w:pPr>
          </w:p>
        </w:tc>
        <w:tc>
          <w:tcPr>
            <w:tcW w:w="710" w:type="dxa"/>
          </w:tcPr>
          <w:p w14:paraId="31A39DFB" w14:textId="77777777" w:rsidR="000D0F1D" w:rsidRPr="002D4F8E" w:rsidRDefault="000D0F1D" w:rsidP="005B4991">
            <w:pPr>
              <w:tabs>
                <w:tab w:val="decimal" w:pos="612"/>
              </w:tabs>
              <w:ind w:left="-108"/>
              <w:jc w:val="both"/>
              <w:rPr>
                <w:rFonts w:cs="Times New Roman"/>
                <w:sz w:val="16"/>
                <w:szCs w:val="16"/>
              </w:rPr>
            </w:pPr>
          </w:p>
        </w:tc>
        <w:tc>
          <w:tcPr>
            <w:tcW w:w="730" w:type="dxa"/>
          </w:tcPr>
          <w:p w14:paraId="6CF067E5" w14:textId="77777777" w:rsidR="000D0F1D" w:rsidRPr="002D4F8E" w:rsidRDefault="000D0F1D" w:rsidP="005B4991">
            <w:pPr>
              <w:tabs>
                <w:tab w:val="decimal" w:pos="612"/>
              </w:tabs>
              <w:ind w:left="-108"/>
              <w:jc w:val="both"/>
              <w:rPr>
                <w:rFonts w:cs="Times New Roman"/>
                <w:sz w:val="16"/>
                <w:szCs w:val="16"/>
              </w:rPr>
            </w:pPr>
          </w:p>
        </w:tc>
        <w:tc>
          <w:tcPr>
            <w:tcW w:w="240" w:type="dxa"/>
          </w:tcPr>
          <w:p w14:paraId="5DCEA17E" w14:textId="77777777" w:rsidR="000D0F1D" w:rsidRPr="002D4F8E" w:rsidRDefault="000D0F1D" w:rsidP="005B4991">
            <w:pPr>
              <w:tabs>
                <w:tab w:val="decimal" w:pos="612"/>
              </w:tabs>
              <w:ind w:left="-108"/>
              <w:jc w:val="both"/>
              <w:rPr>
                <w:rFonts w:cs="Times New Roman"/>
                <w:sz w:val="16"/>
                <w:szCs w:val="16"/>
              </w:rPr>
            </w:pPr>
          </w:p>
        </w:tc>
        <w:tc>
          <w:tcPr>
            <w:tcW w:w="840" w:type="dxa"/>
          </w:tcPr>
          <w:p w14:paraId="5B164ECA" w14:textId="77777777" w:rsidR="000D0F1D" w:rsidRPr="002D4F8E" w:rsidRDefault="000D0F1D" w:rsidP="005B4991">
            <w:pPr>
              <w:tabs>
                <w:tab w:val="decimal" w:pos="612"/>
              </w:tabs>
              <w:ind w:left="-108"/>
              <w:jc w:val="both"/>
              <w:rPr>
                <w:rFonts w:cs="Times New Roman"/>
                <w:sz w:val="16"/>
                <w:szCs w:val="16"/>
              </w:rPr>
            </w:pPr>
          </w:p>
        </w:tc>
        <w:tc>
          <w:tcPr>
            <w:tcW w:w="891" w:type="dxa"/>
          </w:tcPr>
          <w:p w14:paraId="01D98A6E" w14:textId="77777777" w:rsidR="000D0F1D" w:rsidRPr="002D4F8E" w:rsidRDefault="000D0F1D" w:rsidP="005B4991">
            <w:pPr>
              <w:tabs>
                <w:tab w:val="decimal" w:pos="432"/>
              </w:tabs>
              <w:ind w:left="-108"/>
              <w:jc w:val="both"/>
              <w:rPr>
                <w:rFonts w:cs="Times New Roman"/>
                <w:sz w:val="16"/>
                <w:szCs w:val="16"/>
              </w:rPr>
            </w:pPr>
          </w:p>
        </w:tc>
        <w:tc>
          <w:tcPr>
            <w:tcW w:w="243" w:type="dxa"/>
          </w:tcPr>
          <w:p w14:paraId="11A058C8" w14:textId="77777777" w:rsidR="000D0F1D" w:rsidRPr="002D4F8E" w:rsidRDefault="000D0F1D" w:rsidP="005B4991">
            <w:pPr>
              <w:tabs>
                <w:tab w:val="decimal" w:pos="612"/>
              </w:tabs>
              <w:ind w:left="-108"/>
              <w:jc w:val="both"/>
              <w:rPr>
                <w:rFonts w:cs="Times New Roman"/>
                <w:sz w:val="16"/>
                <w:szCs w:val="16"/>
              </w:rPr>
            </w:pPr>
          </w:p>
        </w:tc>
        <w:tc>
          <w:tcPr>
            <w:tcW w:w="844" w:type="dxa"/>
          </w:tcPr>
          <w:p w14:paraId="4F7ABAB0" w14:textId="77777777" w:rsidR="000D0F1D" w:rsidRPr="002D4F8E" w:rsidRDefault="000D0F1D" w:rsidP="005B4991">
            <w:pPr>
              <w:tabs>
                <w:tab w:val="decimal" w:pos="612"/>
              </w:tabs>
              <w:ind w:left="-108"/>
              <w:jc w:val="both"/>
              <w:rPr>
                <w:rFonts w:cs="Times New Roman"/>
                <w:sz w:val="16"/>
                <w:szCs w:val="16"/>
              </w:rPr>
            </w:pPr>
          </w:p>
        </w:tc>
        <w:tc>
          <w:tcPr>
            <w:tcW w:w="270" w:type="dxa"/>
          </w:tcPr>
          <w:p w14:paraId="3258CE1A" w14:textId="77777777" w:rsidR="000D0F1D" w:rsidRPr="002D4F8E" w:rsidRDefault="000D0F1D" w:rsidP="005B4991">
            <w:pPr>
              <w:tabs>
                <w:tab w:val="decimal" w:pos="612"/>
              </w:tabs>
              <w:ind w:left="-108"/>
              <w:jc w:val="both"/>
              <w:rPr>
                <w:rFonts w:cs="Times New Roman"/>
                <w:sz w:val="16"/>
                <w:szCs w:val="16"/>
              </w:rPr>
            </w:pPr>
          </w:p>
        </w:tc>
        <w:tc>
          <w:tcPr>
            <w:tcW w:w="810" w:type="dxa"/>
          </w:tcPr>
          <w:p w14:paraId="13E77EF5" w14:textId="77777777" w:rsidR="000D0F1D" w:rsidRPr="002D4F8E" w:rsidRDefault="000D0F1D" w:rsidP="005B4991">
            <w:pPr>
              <w:tabs>
                <w:tab w:val="decimal" w:pos="612"/>
              </w:tabs>
              <w:ind w:left="-108"/>
              <w:jc w:val="both"/>
              <w:rPr>
                <w:rFonts w:cs="Times New Roman"/>
                <w:sz w:val="16"/>
                <w:szCs w:val="16"/>
              </w:rPr>
            </w:pPr>
          </w:p>
        </w:tc>
        <w:tc>
          <w:tcPr>
            <w:tcW w:w="236" w:type="dxa"/>
          </w:tcPr>
          <w:p w14:paraId="32FE49BB" w14:textId="77777777" w:rsidR="000D0F1D" w:rsidRPr="002D4F8E" w:rsidRDefault="000D0F1D" w:rsidP="005B4991">
            <w:pPr>
              <w:tabs>
                <w:tab w:val="decimal" w:pos="612"/>
              </w:tabs>
              <w:ind w:left="-108"/>
              <w:jc w:val="both"/>
              <w:rPr>
                <w:rFonts w:cs="Times New Roman"/>
                <w:sz w:val="16"/>
                <w:szCs w:val="16"/>
              </w:rPr>
            </w:pPr>
          </w:p>
        </w:tc>
        <w:tc>
          <w:tcPr>
            <w:tcW w:w="844" w:type="dxa"/>
          </w:tcPr>
          <w:p w14:paraId="605F64C5" w14:textId="77777777" w:rsidR="000D0F1D" w:rsidRPr="002D4F8E" w:rsidRDefault="000D0F1D" w:rsidP="005B4991">
            <w:pPr>
              <w:tabs>
                <w:tab w:val="decimal" w:pos="612"/>
              </w:tabs>
              <w:ind w:left="-108"/>
              <w:jc w:val="both"/>
              <w:rPr>
                <w:rFonts w:cs="Times New Roman"/>
                <w:sz w:val="16"/>
                <w:szCs w:val="16"/>
              </w:rPr>
            </w:pPr>
          </w:p>
        </w:tc>
        <w:tc>
          <w:tcPr>
            <w:tcW w:w="270" w:type="dxa"/>
          </w:tcPr>
          <w:p w14:paraId="46A9D19A" w14:textId="77777777" w:rsidR="000D0F1D" w:rsidRPr="002D4F8E" w:rsidRDefault="000D0F1D" w:rsidP="005B4991">
            <w:pPr>
              <w:tabs>
                <w:tab w:val="decimal" w:pos="612"/>
              </w:tabs>
              <w:ind w:left="-108"/>
              <w:jc w:val="both"/>
              <w:rPr>
                <w:rFonts w:cs="Times New Roman"/>
                <w:sz w:val="16"/>
                <w:szCs w:val="16"/>
              </w:rPr>
            </w:pPr>
          </w:p>
        </w:tc>
        <w:tc>
          <w:tcPr>
            <w:tcW w:w="958" w:type="dxa"/>
          </w:tcPr>
          <w:p w14:paraId="7BDADA55" w14:textId="77777777" w:rsidR="000D0F1D" w:rsidRPr="002D4F8E" w:rsidRDefault="000D0F1D" w:rsidP="005B4991">
            <w:pPr>
              <w:tabs>
                <w:tab w:val="decimal" w:pos="612"/>
              </w:tabs>
              <w:ind w:left="-108"/>
              <w:jc w:val="both"/>
              <w:rPr>
                <w:rFonts w:cs="Times New Roman"/>
                <w:sz w:val="16"/>
                <w:szCs w:val="16"/>
              </w:rPr>
            </w:pPr>
          </w:p>
        </w:tc>
        <w:tc>
          <w:tcPr>
            <w:tcW w:w="270" w:type="dxa"/>
          </w:tcPr>
          <w:p w14:paraId="15F6E378" w14:textId="77777777" w:rsidR="000D0F1D" w:rsidRPr="002D4F8E" w:rsidRDefault="000D0F1D" w:rsidP="005B4991">
            <w:pPr>
              <w:tabs>
                <w:tab w:val="decimal" w:pos="612"/>
              </w:tabs>
              <w:ind w:left="-108"/>
              <w:jc w:val="both"/>
              <w:rPr>
                <w:rFonts w:cs="Times New Roman"/>
                <w:sz w:val="16"/>
                <w:szCs w:val="16"/>
              </w:rPr>
            </w:pPr>
          </w:p>
        </w:tc>
        <w:tc>
          <w:tcPr>
            <w:tcW w:w="836" w:type="dxa"/>
          </w:tcPr>
          <w:p w14:paraId="3B813E59" w14:textId="77777777" w:rsidR="000D0F1D" w:rsidRPr="002D4F8E" w:rsidRDefault="000D0F1D" w:rsidP="005B4991">
            <w:pPr>
              <w:tabs>
                <w:tab w:val="decimal" w:pos="612"/>
              </w:tabs>
              <w:ind w:left="-108"/>
              <w:jc w:val="both"/>
              <w:rPr>
                <w:rFonts w:cs="Times New Roman"/>
                <w:sz w:val="16"/>
                <w:szCs w:val="16"/>
              </w:rPr>
            </w:pPr>
          </w:p>
        </w:tc>
        <w:tc>
          <w:tcPr>
            <w:tcW w:w="270" w:type="dxa"/>
          </w:tcPr>
          <w:p w14:paraId="6841A84F" w14:textId="77777777" w:rsidR="000D0F1D" w:rsidRPr="002D4F8E" w:rsidRDefault="000D0F1D" w:rsidP="005B4991">
            <w:pPr>
              <w:tabs>
                <w:tab w:val="decimal" w:pos="612"/>
              </w:tabs>
              <w:ind w:left="-108"/>
              <w:jc w:val="both"/>
              <w:rPr>
                <w:rFonts w:cs="Times New Roman"/>
                <w:sz w:val="16"/>
                <w:szCs w:val="16"/>
              </w:rPr>
            </w:pPr>
          </w:p>
        </w:tc>
        <w:tc>
          <w:tcPr>
            <w:tcW w:w="810" w:type="dxa"/>
          </w:tcPr>
          <w:p w14:paraId="39E2BF95" w14:textId="77777777" w:rsidR="000D0F1D" w:rsidRPr="002D4F8E" w:rsidRDefault="000D0F1D" w:rsidP="005B4991">
            <w:pPr>
              <w:tabs>
                <w:tab w:val="decimal" w:pos="612"/>
              </w:tabs>
              <w:ind w:left="-108"/>
              <w:jc w:val="both"/>
              <w:rPr>
                <w:rFonts w:cs="Times New Roman"/>
                <w:sz w:val="16"/>
                <w:szCs w:val="16"/>
              </w:rPr>
            </w:pPr>
          </w:p>
        </w:tc>
      </w:tr>
      <w:tr w:rsidR="00067171" w:rsidRPr="00240011" w14:paraId="649953CB" w14:textId="77777777" w:rsidTr="003623A2">
        <w:tc>
          <w:tcPr>
            <w:tcW w:w="2249" w:type="dxa"/>
          </w:tcPr>
          <w:p w14:paraId="09E634F4" w14:textId="77777777" w:rsidR="00067171" w:rsidRPr="00A56C91" w:rsidRDefault="00067171" w:rsidP="00067171">
            <w:pPr>
              <w:spacing w:line="240" w:lineRule="auto"/>
              <w:ind w:right="-288"/>
              <w:rPr>
                <w:rFonts w:ascii="Angsana New" w:hAnsi="Angsana New"/>
                <w:sz w:val="24"/>
                <w:szCs w:val="24"/>
              </w:rPr>
            </w:pPr>
            <w:r w:rsidRPr="006315A4">
              <w:rPr>
                <w:rFonts w:ascii="Angsana New" w:hAnsi="Angsana New"/>
                <w:sz w:val="24"/>
                <w:szCs w:val="24"/>
              </w:rPr>
              <w:t xml:space="preserve">Myanmar Deco-TBSP </w:t>
            </w:r>
          </w:p>
        </w:tc>
        <w:tc>
          <w:tcPr>
            <w:tcW w:w="1710" w:type="dxa"/>
          </w:tcPr>
          <w:p w14:paraId="5F8A195B" w14:textId="77777777" w:rsidR="00067171" w:rsidRPr="008A621E" w:rsidRDefault="00E4699F" w:rsidP="00067171">
            <w:pPr>
              <w:rPr>
                <w:rFonts w:cs="Times New Roman"/>
                <w:sz w:val="16"/>
                <w:szCs w:val="16"/>
                <w:highlight w:val="yellow"/>
              </w:rPr>
            </w:pPr>
            <w:r w:rsidRPr="00E4699F">
              <w:rPr>
                <w:rFonts w:cs="Times New Roman"/>
                <w:sz w:val="16"/>
                <w:szCs w:val="16"/>
              </w:rPr>
              <w:t>Security printing</w:t>
            </w:r>
          </w:p>
        </w:tc>
        <w:tc>
          <w:tcPr>
            <w:tcW w:w="909" w:type="dxa"/>
          </w:tcPr>
          <w:p w14:paraId="4FFB920C" w14:textId="77777777" w:rsidR="00067171" w:rsidRPr="002D4F8E" w:rsidRDefault="00067171" w:rsidP="00067171">
            <w:pPr>
              <w:tabs>
                <w:tab w:val="decimal" w:pos="612"/>
              </w:tabs>
              <w:ind w:left="-108"/>
              <w:jc w:val="both"/>
              <w:rPr>
                <w:rFonts w:cs="Times New Roman"/>
                <w:sz w:val="16"/>
                <w:szCs w:val="16"/>
              </w:rPr>
            </w:pPr>
            <w:r>
              <w:rPr>
                <w:rFonts w:cs="Times New Roman"/>
                <w:sz w:val="16"/>
                <w:szCs w:val="16"/>
              </w:rPr>
              <w:t>Myanmar</w:t>
            </w:r>
          </w:p>
        </w:tc>
        <w:tc>
          <w:tcPr>
            <w:tcW w:w="710" w:type="dxa"/>
          </w:tcPr>
          <w:p w14:paraId="011EB5F9" w14:textId="77777777" w:rsidR="00067171" w:rsidRPr="002D4F8E" w:rsidRDefault="00067171" w:rsidP="00067171">
            <w:pPr>
              <w:ind w:left="57" w:right="-376"/>
              <w:jc w:val="both"/>
              <w:rPr>
                <w:rFonts w:cs="Times New Roman"/>
                <w:sz w:val="16"/>
                <w:szCs w:val="16"/>
              </w:rPr>
            </w:pPr>
            <w:r>
              <w:rPr>
                <w:rFonts w:cs="Times New Roman"/>
                <w:sz w:val="16"/>
                <w:szCs w:val="16"/>
              </w:rPr>
              <w:t>40.00</w:t>
            </w:r>
          </w:p>
        </w:tc>
        <w:tc>
          <w:tcPr>
            <w:tcW w:w="730" w:type="dxa"/>
          </w:tcPr>
          <w:p w14:paraId="1237BC3F" w14:textId="77777777" w:rsidR="00067171" w:rsidRPr="002D4F8E" w:rsidRDefault="00067171" w:rsidP="00067171">
            <w:pPr>
              <w:ind w:left="104" w:right="-726" w:hanging="27"/>
              <w:jc w:val="both"/>
              <w:rPr>
                <w:rFonts w:cs="Times New Roman"/>
                <w:sz w:val="16"/>
                <w:szCs w:val="16"/>
              </w:rPr>
            </w:pPr>
            <w:r>
              <w:rPr>
                <w:rFonts w:cs="Times New Roman"/>
                <w:sz w:val="16"/>
                <w:szCs w:val="16"/>
              </w:rPr>
              <w:t>40.00</w:t>
            </w:r>
          </w:p>
        </w:tc>
        <w:tc>
          <w:tcPr>
            <w:tcW w:w="240" w:type="dxa"/>
          </w:tcPr>
          <w:p w14:paraId="7F3D657F" w14:textId="77777777" w:rsidR="00067171" w:rsidRPr="002D4F8E" w:rsidRDefault="00067171" w:rsidP="00067171">
            <w:pPr>
              <w:tabs>
                <w:tab w:val="decimal" w:pos="612"/>
              </w:tabs>
              <w:ind w:left="-108"/>
              <w:jc w:val="both"/>
              <w:rPr>
                <w:rFonts w:cs="Times New Roman"/>
                <w:sz w:val="16"/>
                <w:szCs w:val="16"/>
              </w:rPr>
            </w:pPr>
          </w:p>
        </w:tc>
        <w:tc>
          <w:tcPr>
            <w:tcW w:w="840" w:type="dxa"/>
          </w:tcPr>
          <w:p w14:paraId="716BAFB5" w14:textId="77777777" w:rsidR="00067171" w:rsidRPr="002D4F8E" w:rsidRDefault="0040430E" w:rsidP="0040430E">
            <w:pPr>
              <w:ind w:left="2" w:right="-202"/>
              <w:jc w:val="both"/>
              <w:rPr>
                <w:rFonts w:cs="Times New Roman"/>
                <w:sz w:val="16"/>
                <w:szCs w:val="16"/>
              </w:rPr>
            </w:pPr>
            <w:r>
              <w:rPr>
                <w:rFonts w:cs="Times New Roman"/>
                <w:sz w:val="16"/>
                <w:szCs w:val="16"/>
              </w:rPr>
              <w:t xml:space="preserve">   </w:t>
            </w:r>
            <w:r w:rsidR="00067171">
              <w:rPr>
                <w:rFonts w:cs="Times New Roman"/>
                <w:sz w:val="16"/>
                <w:szCs w:val="16"/>
              </w:rPr>
              <w:t>USD</w:t>
            </w:r>
          </w:p>
        </w:tc>
        <w:tc>
          <w:tcPr>
            <w:tcW w:w="891" w:type="dxa"/>
          </w:tcPr>
          <w:p w14:paraId="4B40B102" w14:textId="77777777" w:rsidR="00067171" w:rsidRPr="002D4F8E" w:rsidRDefault="0040430E" w:rsidP="0040430E">
            <w:pPr>
              <w:ind w:left="2" w:right="-281"/>
              <w:rPr>
                <w:rFonts w:cs="Times New Roman"/>
                <w:sz w:val="16"/>
                <w:szCs w:val="16"/>
              </w:rPr>
            </w:pPr>
            <w:r>
              <w:rPr>
                <w:rFonts w:cs="Times New Roman"/>
                <w:sz w:val="16"/>
                <w:szCs w:val="16"/>
              </w:rPr>
              <w:t xml:space="preserve">   </w:t>
            </w:r>
            <w:r w:rsidR="00067171">
              <w:rPr>
                <w:rFonts w:cs="Times New Roman"/>
                <w:sz w:val="16"/>
                <w:szCs w:val="16"/>
              </w:rPr>
              <w:t>USD</w:t>
            </w:r>
          </w:p>
        </w:tc>
        <w:tc>
          <w:tcPr>
            <w:tcW w:w="243" w:type="dxa"/>
          </w:tcPr>
          <w:p w14:paraId="0BD3761E" w14:textId="77777777" w:rsidR="00067171" w:rsidRPr="002D4F8E" w:rsidRDefault="00067171" w:rsidP="00067171">
            <w:pPr>
              <w:tabs>
                <w:tab w:val="decimal" w:pos="612"/>
              </w:tabs>
              <w:ind w:left="-108"/>
              <w:jc w:val="both"/>
              <w:rPr>
                <w:rFonts w:cs="Times New Roman"/>
                <w:sz w:val="16"/>
                <w:szCs w:val="16"/>
              </w:rPr>
            </w:pPr>
          </w:p>
        </w:tc>
        <w:tc>
          <w:tcPr>
            <w:tcW w:w="844" w:type="dxa"/>
          </w:tcPr>
          <w:p w14:paraId="4A670EF3" w14:textId="77777777" w:rsidR="00067171" w:rsidRPr="002D4F8E" w:rsidRDefault="00067171" w:rsidP="00067171">
            <w:pPr>
              <w:tabs>
                <w:tab w:val="decimal" w:pos="612"/>
              </w:tabs>
              <w:ind w:left="-108"/>
              <w:jc w:val="both"/>
              <w:rPr>
                <w:rFonts w:cs="Times New Roman"/>
                <w:sz w:val="16"/>
                <w:szCs w:val="16"/>
              </w:rPr>
            </w:pPr>
            <w:r>
              <w:rPr>
                <w:rFonts w:cs="Times New Roman"/>
                <w:sz w:val="16"/>
                <w:szCs w:val="16"/>
              </w:rPr>
              <w:t>34,485</w:t>
            </w:r>
          </w:p>
        </w:tc>
        <w:tc>
          <w:tcPr>
            <w:tcW w:w="270" w:type="dxa"/>
          </w:tcPr>
          <w:p w14:paraId="6EB56700" w14:textId="77777777" w:rsidR="00067171" w:rsidRPr="002D4F8E" w:rsidRDefault="00067171" w:rsidP="00067171">
            <w:pPr>
              <w:tabs>
                <w:tab w:val="decimal" w:pos="612"/>
              </w:tabs>
              <w:ind w:left="-108"/>
              <w:jc w:val="both"/>
              <w:rPr>
                <w:rFonts w:cs="Times New Roman"/>
                <w:sz w:val="16"/>
                <w:szCs w:val="16"/>
              </w:rPr>
            </w:pPr>
          </w:p>
        </w:tc>
        <w:tc>
          <w:tcPr>
            <w:tcW w:w="810" w:type="dxa"/>
          </w:tcPr>
          <w:p w14:paraId="403D6C54" w14:textId="77777777" w:rsidR="00067171" w:rsidRPr="002D4F8E" w:rsidRDefault="00067171" w:rsidP="00067171">
            <w:pPr>
              <w:tabs>
                <w:tab w:val="decimal" w:pos="612"/>
              </w:tabs>
              <w:ind w:left="-108"/>
              <w:jc w:val="both"/>
              <w:rPr>
                <w:rFonts w:cs="Times New Roman"/>
                <w:sz w:val="16"/>
                <w:szCs w:val="16"/>
              </w:rPr>
            </w:pPr>
            <w:r>
              <w:rPr>
                <w:rFonts w:cs="Times New Roman"/>
                <w:sz w:val="16"/>
                <w:szCs w:val="16"/>
              </w:rPr>
              <w:t>34,485</w:t>
            </w:r>
          </w:p>
        </w:tc>
        <w:tc>
          <w:tcPr>
            <w:tcW w:w="236" w:type="dxa"/>
          </w:tcPr>
          <w:p w14:paraId="0F7199C7" w14:textId="77777777" w:rsidR="00067171" w:rsidRPr="002D4F8E" w:rsidRDefault="00067171" w:rsidP="00067171">
            <w:pPr>
              <w:tabs>
                <w:tab w:val="decimal" w:pos="612"/>
              </w:tabs>
              <w:ind w:left="-108"/>
              <w:jc w:val="both"/>
              <w:rPr>
                <w:rFonts w:cs="Times New Roman"/>
                <w:sz w:val="16"/>
                <w:szCs w:val="16"/>
              </w:rPr>
            </w:pPr>
          </w:p>
        </w:tc>
        <w:tc>
          <w:tcPr>
            <w:tcW w:w="844" w:type="dxa"/>
          </w:tcPr>
          <w:p w14:paraId="142510CE" w14:textId="35BDBF97" w:rsidR="00067171" w:rsidRPr="002D4F8E" w:rsidRDefault="008F5D4E" w:rsidP="008F5D4E">
            <w:pPr>
              <w:tabs>
                <w:tab w:val="decimal" w:pos="455"/>
              </w:tabs>
              <w:ind w:left="-108"/>
              <w:jc w:val="both"/>
              <w:rPr>
                <w:rFonts w:cs="Times New Roman"/>
                <w:sz w:val="16"/>
                <w:szCs w:val="16"/>
              </w:rPr>
            </w:pPr>
            <w:r>
              <w:rPr>
                <w:rFonts w:cs="Times New Roman"/>
                <w:sz w:val="16"/>
                <w:szCs w:val="16"/>
              </w:rPr>
              <w:t>-</w:t>
            </w:r>
          </w:p>
        </w:tc>
        <w:tc>
          <w:tcPr>
            <w:tcW w:w="270" w:type="dxa"/>
          </w:tcPr>
          <w:p w14:paraId="6D027A70" w14:textId="77777777" w:rsidR="00067171" w:rsidRPr="002D4F8E" w:rsidRDefault="00067171" w:rsidP="008F5D4E">
            <w:pPr>
              <w:tabs>
                <w:tab w:val="decimal" w:pos="455"/>
              </w:tabs>
              <w:ind w:left="-108"/>
              <w:jc w:val="both"/>
              <w:rPr>
                <w:rFonts w:cs="Times New Roman"/>
                <w:sz w:val="16"/>
                <w:szCs w:val="16"/>
              </w:rPr>
            </w:pPr>
          </w:p>
        </w:tc>
        <w:tc>
          <w:tcPr>
            <w:tcW w:w="958" w:type="dxa"/>
          </w:tcPr>
          <w:p w14:paraId="131FFF18" w14:textId="4B6BC5F1" w:rsidR="00067171" w:rsidRPr="002D4F8E" w:rsidRDefault="008F5D4E" w:rsidP="008F5D4E">
            <w:pPr>
              <w:tabs>
                <w:tab w:val="decimal" w:pos="455"/>
              </w:tabs>
              <w:ind w:left="-108"/>
              <w:jc w:val="both"/>
              <w:rPr>
                <w:rFonts w:cs="Times New Roman"/>
                <w:sz w:val="16"/>
                <w:szCs w:val="16"/>
              </w:rPr>
            </w:pPr>
            <w:r>
              <w:rPr>
                <w:rFonts w:cs="Times New Roman"/>
                <w:sz w:val="16"/>
                <w:szCs w:val="16"/>
              </w:rPr>
              <w:t>-</w:t>
            </w:r>
          </w:p>
        </w:tc>
        <w:tc>
          <w:tcPr>
            <w:tcW w:w="270" w:type="dxa"/>
          </w:tcPr>
          <w:p w14:paraId="4D89FE7B" w14:textId="77777777" w:rsidR="00067171" w:rsidRPr="002D4F8E" w:rsidRDefault="00067171" w:rsidP="00067171">
            <w:pPr>
              <w:tabs>
                <w:tab w:val="decimal" w:pos="612"/>
              </w:tabs>
              <w:ind w:left="-108"/>
              <w:jc w:val="both"/>
              <w:rPr>
                <w:rFonts w:cs="Times New Roman"/>
                <w:sz w:val="16"/>
                <w:szCs w:val="16"/>
              </w:rPr>
            </w:pPr>
          </w:p>
        </w:tc>
        <w:tc>
          <w:tcPr>
            <w:tcW w:w="836" w:type="dxa"/>
            <w:vAlign w:val="bottom"/>
          </w:tcPr>
          <w:p w14:paraId="41F48874" w14:textId="77777777" w:rsidR="00067171" w:rsidRPr="002D4F8E" w:rsidRDefault="00067171" w:rsidP="00067171">
            <w:pPr>
              <w:tabs>
                <w:tab w:val="decimal" w:pos="371"/>
              </w:tabs>
              <w:spacing w:line="240" w:lineRule="auto"/>
              <w:ind w:left="-108" w:right="-108"/>
              <w:rPr>
                <w:rFonts w:cs="Times New Roman"/>
                <w:sz w:val="16"/>
                <w:szCs w:val="16"/>
              </w:rPr>
            </w:pPr>
            <w:r w:rsidRPr="002D4F8E">
              <w:rPr>
                <w:rFonts w:cs="Times New Roman"/>
                <w:sz w:val="16"/>
                <w:szCs w:val="16"/>
              </w:rPr>
              <w:t>-</w:t>
            </w:r>
          </w:p>
        </w:tc>
        <w:tc>
          <w:tcPr>
            <w:tcW w:w="270" w:type="dxa"/>
          </w:tcPr>
          <w:p w14:paraId="5D23A6D3" w14:textId="77777777" w:rsidR="00067171" w:rsidRPr="002D4F8E" w:rsidRDefault="00067171" w:rsidP="00067171">
            <w:pPr>
              <w:tabs>
                <w:tab w:val="decimal" w:pos="612"/>
              </w:tabs>
              <w:ind w:left="-108"/>
              <w:jc w:val="both"/>
              <w:rPr>
                <w:rFonts w:cs="Times New Roman"/>
                <w:sz w:val="16"/>
                <w:szCs w:val="16"/>
              </w:rPr>
            </w:pPr>
          </w:p>
        </w:tc>
        <w:tc>
          <w:tcPr>
            <w:tcW w:w="810" w:type="dxa"/>
            <w:vAlign w:val="bottom"/>
          </w:tcPr>
          <w:p w14:paraId="3BC3E0F1" w14:textId="77777777" w:rsidR="00067171" w:rsidRPr="002D4F8E" w:rsidRDefault="00067171" w:rsidP="0011752F">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40430E" w:rsidRPr="00240011" w14:paraId="3226C43D" w14:textId="77777777" w:rsidTr="00B93984">
        <w:tc>
          <w:tcPr>
            <w:tcW w:w="2249" w:type="dxa"/>
          </w:tcPr>
          <w:p w14:paraId="69306F35" w14:textId="77777777" w:rsidR="0040430E" w:rsidRPr="006315A4" w:rsidRDefault="0040430E" w:rsidP="0040430E">
            <w:pPr>
              <w:spacing w:line="240" w:lineRule="auto"/>
              <w:ind w:right="-288"/>
              <w:rPr>
                <w:rFonts w:ascii="Angsana New" w:hAnsi="Angsana New"/>
                <w:sz w:val="24"/>
                <w:szCs w:val="24"/>
              </w:rPr>
            </w:pPr>
            <w:r>
              <w:rPr>
                <w:rFonts w:ascii="Angsana New" w:hAnsi="Angsana New" w:hint="cs"/>
                <w:sz w:val="24"/>
                <w:szCs w:val="24"/>
                <w:cs/>
              </w:rPr>
              <w:t xml:space="preserve">   </w:t>
            </w:r>
            <w:r w:rsidRPr="006315A4">
              <w:rPr>
                <w:rFonts w:ascii="Angsana New" w:hAnsi="Angsana New"/>
                <w:sz w:val="24"/>
                <w:szCs w:val="24"/>
              </w:rPr>
              <w:t>Special Products Company</w:t>
            </w:r>
          </w:p>
        </w:tc>
        <w:tc>
          <w:tcPr>
            <w:tcW w:w="1710" w:type="dxa"/>
          </w:tcPr>
          <w:p w14:paraId="022723A4" w14:textId="77777777" w:rsidR="0040430E" w:rsidRPr="008A621E" w:rsidRDefault="0040430E" w:rsidP="0040430E">
            <w:pPr>
              <w:rPr>
                <w:rFonts w:ascii="Angsana New" w:hAnsi="Angsana New"/>
                <w:sz w:val="24"/>
                <w:szCs w:val="24"/>
                <w:highlight w:val="yellow"/>
                <w:cs/>
              </w:rPr>
            </w:pPr>
          </w:p>
        </w:tc>
        <w:tc>
          <w:tcPr>
            <w:tcW w:w="909" w:type="dxa"/>
          </w:tcPr>
          <w:p w14:paraId="328F06D2" w14:textId="77777777" w:rsidR="0040430E" w:rsidRDefault="0040430E" w:rsidP="0040430E">
            <w:pPr>
              <w:tabs>
                <w:tab w:val="decimal" w:pos="612"/>
              </w:tabs>
              <w:ind w:left="-108"/>
              <w:jc w:val="both"/>
              <w:rPr>
                <w:rFonts w:cs="Times New Roman"/>
                <w:sz w:val="16"/>
                <w:szCs w:val="16"/>
              </w:rPr>
            </w:pPr>
          </w:p>
        </w:tc>
        <w:tc>
          <w:tcPr>
            <w:tcW w:w="710" w:type="dxa"/>
          </w:tcPr>
          <w:p w14:paraId="340581A1" w14:textId="77777777" w:rsidR="0040430E" w:rsidRDefault="0040430E" w:rsidP="0040430E">
            <w:pPr>
              <w:ind w:left="57" w:right="-376"/>
              <w:jc w:val="both"/>
              <w:rPr>
                <w:rFonts w:cs="Times New Roman"/>
                <w:sz w:val="16"/>
                <w:szCs w:val="16"/>
              </w:rPr>
            </w:pPr>
          </w:p>
        </w:tc>
        <w:tc>
          <w:tcPr>
            <w:tcW w:w="730" w:type="dxa"/>
          </w:tcPr>
          <w:p w14:paraId="524AD813" w14:textId="77777777" w:rsidR="0040430E" w:rsidRDefault="0040430E" w:rsidP="0040430E">
            <w:pPr>
              <w:ind w:left="104" w:right="-726" w:hanging="27"/>
              <w:jc w:val="both"/>
              <w:rPr>
                <w:rFonts w:cs="Times New Roman"/>
                <w:sz w:val="16"/>
                <w:szCs w:val="16"/>
              </w:rPr>
            </w:pPr>
          </w:p>
        </w:tc>
        <w:tc>
          <w:tcPr>
            <w:tcW w:w="240" w:type="dxa"/>
          </w:tcPr>
          <w:p w14:paraId="1C5041E6" w14:textId="77777777" w:rsidR="0040430E" w:rsidRPr="002D4F8E" w:rsidRDefault="0040430E" w:rsidP="0040430E">
            <w:pPr>
              <w:tabs>
                <w:tab w:val="decimal" w:pos="612"/>
              </w:tabs>
              <w:ind w:left="-108"/>
              <w:jc w:val="both"/>
              <w:rPr>
                <w:rFonts w:cs="Times New Roman"/>
                <w:sz w:val="16"/>
                <w:szCs w:val="16"/>
              </w:rPr>
            </w:pPr>
          </w:p>
        </w:tc>
        <w:tc>
          <w:tcPr>
            <w:tcW w:w="840" w:type="dxa"/>
          </w:tcPr>
          <w:p w14:paraId="4DFCC4BC" w14:textId="77777777" w:rsidR="0040430E" w:rsidRPr="002D4F8E" w:rsidRDefault="0040430E" w:rsidP="0040430E">
            <w:pPr>
              <w:tabs>
                <w:tab w:val="decimal" w:pos="620"/>
              </w:tabs>
              <w:ind w:left="-108"/>
              <w:jc w:val="both"/>
              <w:rPr>
                <w:rFonts w:cs="Times New Roman"/>
                <w:sz w:val="16"/>
                <w:szCs w:val="16"/>
              </w:rPr>
            </w:pPr>
            <w:r>
              <w:rPr>
                <w:rFonts w:cs="Times New Roman"/>
                <w:sz w:val="16"/>
                <w:szCs w:val="16"/>
              </w:rPr>
              <w:t>2.5 million</w:t>
            </w:r>
          </w:p>
        </w:tc>
        <w:tc>
          <w:tcPr>
            <w:tcW w:w="891" w:type="dxa"/>
          </w:tcPr>
          <w:p w14:paraId="75143244" w14:textId="77777777" w:rsidR="0040430E" w:rsidRPr="002D4F8E" w:rsidRDefault="0040430E" w:rsidP="0040430E">
            <w:pPr>
              <w:tabs>
                <w:tab w:val="decimal" w:pos="542"/>
              </w:tabs>
              <w:ind w:left="-108"/>
              <w:jc w:val="both"/>
              <w:rPr>
                <w:rFonts w:cs="Times New Roman"/>
                <w:sz w:val="16"/>
                <w:szCs w:val="16"/>
              </w:rPr>
            </w:pPr>
            <w:r>
              <w:rPr>
                <w:rFonts w:cs="Times New Roman"/>
                <w:sz w:val="16"/>
                <w:szCs w:val="16"/>
              </w:rPr>
              <w:t>2.5 million</w:t>
            </w:r>
          </w:p>
        </w:tc>
        <w:tc>
          <w:tcPr>
            <w:tcW w:w="243" w:type="dxa"/>
          </w:tcPr>
          <w:p w14:paraId="22D94FF8" w14:textId="77777777" w:rsidR="0040430E" w:rsidRPr="002D4F8E" w:rsidRDefault="0040430E" w:rsidP="0040430E">
            <w:pPr>
              <w:tabs>
                <w:tab w:val="decimal" w:pos="612"/>
              </w:tabs>
              <w:ind w:left="-108"/>
              <w:jc w:val="both"/>
              <w:rPr>
                <w:rFonts w:cs="Times New Roman"/>
                <w:sz w:val="16"/>
                <w:szCs w:val="16"/>
              </w:rPr>
            </w:pPr>
          </w:p>
        </w:tc>
        <w:tc>
          <w:tcPr>
            <w:tcW w:w="844" w:type="dxa"/>
          </w:tcPr>
          <w:p w14:paraId="05DD9AEA" w14:textId="77777777" w:rsidR="0040430E" w:rsidRPr="002D4F8E" w:rsidRDefault="0040430E" w:rsidP="0040430E">
            <w:pPr>
              <w:tabs>
                <w:tab w:val="decimal" w:pos="612"/>
              </w:tabs>
              <w:ind w:left="-108"/>
              <w:jc w:val="both"/>
              <w:rPr>
                <w:rFonts w:cs="Times New Roman"/>
                <w:sz w:val="16"/>
                <w:szCs w:val="16"/>
              </w:rPr>
            </w:pPr>
          </w:p>
        </w:tc>
        <w:tc>
          <w:tcPr>
            <w:tcW w:w="270" w:type="dxa"/>
          </w:tcPr>
          <w:p w14:paraId="218CB0DE" w14:textId="77777777" w:rsidR="0040430E" w:rsidRPr="002D4F8E" w:rsidRDefault="0040430E" w:rsidP="0040430E">
            <w:pPr>
              <w:tabs>
                <w:tab w:val="decimal" w:pos="612"/>
              </w:tabs>
              <w:ind w:left="-108"/>
              <w:jc w:val="both"/>
              <w:rPr>
                <w:rFonts w:cs="Times New Roman"/>
                <w:sz w:val="16"/>
                <w:szCs w:val="16"/>
              </w:rPr>
            </w:pPr>
          </w:p>
        </w:tc>
        <w:tc>
          <w:tcPr>
            <w:tcW w:w="810" w:type="dxa"/>
          </w:tcPr>
          <w:p w14:paraId="2D69EE6B" w14:textId="77777777" w:rsidR="0040430E" w:rsidRPr="002D4F8E" w:rsidRDefault="0040430E" w:rsidP="0040430E">
            <w:pPr>
              <w:tabs>
                <w:tab w:val="decimal" w:pos="612"/>
              </w:tabs>
              <w:ind w:left="-108"/>
              <w:jc w:val="both"/>
              <w:rPr>
                <w:rFonts w:cs="Times New Roman"/>
                <w:sz w:val="16"/>
                <w:szCs w:val="16"/>
              </w:rPr>
            </w:pPr>
          </w:p>
        </w:tc>
        <w:tc>
          <w:tcPr>
            <w:tcW w:w="236" w:type="dxa"/>
          </w:tcPr>
          <w:p w14:paraId="53EC5A6F" w14:textId="77777777" w:rsidR="0040430E" w:rsidRPr="002D4F8E" w:rsidRDefault="0040430E" w:rsidP="0040430E">
            <w:pPr>
              <w:tabs>
                <w:tab w:val="decimal" w:pos="612"/>
              </w:tabs>
              <w:ind w:left="-108"/>
              <w:jc w:val="both"/>
              <w:rPr>
                <w:rFonts w:cs="Times New Roman"/>
                <w:sz w:val="16"/>
                <w:szCs w:val="16"/>
              </w:rPr>
            </w:pPr>
          </w:p>
        </w:tc>
        <w:tc>
          <w:tcPr>
            <w:tcW w:w="844" w:type="dxa"/>
          </w:tcPr>
          <w:p w14:paraId="2D562CD1" w14:textId="77777777" w:rsidR="0040430E" w:rsidRPr="002D4F8E" w:rsidRDefault="0040430E" w:rsidP="008F5D4E">
            <w:pPr>
              <w:tabs>
                <w:tab w:val="decimal" w:pos="455"/>
              </w:tabs>
              <w:ind w:left="-108"/>
              <w:jc w:val="both"/>
              <w:rPr>
                <w:rFonts w:cs="Times New Roman"/>
                <w:sz w:val="16"/>
                <w:szCs w:val="16"/>
              </w:rPr>
            </w:pPr>
          </w:p>
        </w:tc>
        <w:tc>
          <w:tcPr>
            <w:tcW w:w="270" w:type="dxa"/>
          </w:tcPr>
          <w:p w14:paraId="5E021542" w14:textId="77777777" w:rsidR="0040430E" w:rsidRPr="002D4F8E" w:rsidRDefault="0040430E" w:rsidP="008F5D4E">
            <w:pPr>
              <w:tabs>
                <w:tab w:val="decimal" w:pos="455"/>
              </w:tabs>
              <w:ind w:left="-108"/>
              <w:jc w:val="both"/>
              <w:rPr>
                <w:rFonts w:cs="Times New Roman"/>
                <w:sz w:val="16"/>
                <w:szCs w:val="16"/>
              </w:rPr>
            </w:pPr>
          </w:p>
        </w:tc>
        <w:tc>
          <w:tcPr>
            <w:tcW w:w="958" w:type="dxa"/>
          </w:tcPr>
          <w:p w14:paraId="10F65BD2" w14:textId="77777777" w:rsidR="0040430E" w:rsidRPr="002D4F8E" w:rsidRDefault="0040430E" w:rsidP="008F5D4E">
            <w:pPr>
              <w:tabs>
                <w:tab w:val="decimal" w:pos="455"/>
              </w:tabs>
              <w:ind w:left="-108"/>
              <w:jc w:val="both"/>
              <w:rPr>
                <w:rFonts w:cs="Times New Roman"/>
                <w:sz w:val="16"/>
                <w:szCs w:val="16"/>
              </w:rPr>
            </w:pPr>
          </w:p>
        </w:tc>
        <w:tc>
          <w:tcPr>
            <w:tcW w:w="270" w:type="dxa"/>
          </w:tcPr>
          <w:p w14:paraId="562D4EC5" w14:textId="77777777" w:rsidR="0040430E" w:rsidRPr="002D4F8E" w:rsidRDefault="0040430E" w:rsidP="0040430E">
            <w:pPr>
              <w:tabs>
                <w:tab w:val="decimal" w:pos="612"/>
              </w:tabs>
              <w:ind w:left="-108"/>
              <w:jc w:val="both"/>
              <w:rPr>
                <w:rFonts w:cs="Times New Roman"/>
                <w:sz w:val="16"/>
                <w:szCs w:val="16"/>
              </w:rPr>
            </w:pPr>
          </w:p>
        </w:tc>
        <w:tc>
          <w:tcPr>
            <w:tcW w:w="836" w:type="dxa"/>
          </w:tcPr>
          <w:p w14:paraId="2333C059" w14:textId="77777777" w:rsidR="0040430E" w:rsidRPr="002D4F8E" w:rsidRDefault="0040430E" w:rsidP="0040430E">
            <w:pPr>
              <w:tabs>
                <w:tab w:val="decimal" w:pos="612"/>
              </w:tabs>
              <w:ind w:left="-108"/>
              <w:jc w:val="both"/>
              <w:rPr>
                <w:rFonts w:cs="Times New Roman"/>
                <w:sz w:val="16"/>
                <w:szCs w:val="16"/>
              </w:rPr>
            </w:pPr>
          </w:p>
        </w:tc>
        <w:tc>
          <w:tcPr>
            <w:tcW w:w="270" w:type="dxa"/>
          </w:tcPr>
          <w:p w14:paraId="1366D593" w14:textId="77777777" w:rsidR="0040430E" w:rsidRPr="002D4F8E" w:rsidRDefault="0040430E" w:rsidP="0040430E">
            <w:pPr>
              <w:tabs>
                <w:tab w:val="decimal" w:pos="612"/>
              </w:tabs>
              <w:ind w:left="-108"/>
              <w:jc w:val="both"/>
              <w:rPr>
                <w:rFonts w:cs="Times New Roman"/>
                <w:sz w:val="16"/>
                <w:szCs w:val="16"/>
              </w:rPr>
            </w:pPr>
          </w:p>
        </w:tc>
        <w:tc>
          <w:tcPr>
            <w:tcW w:w="810" w:type="dxa"/>
          </w:tcPr>
          <w:p w14:paraId="6B1C2791" w14:textId="77777777" w:rsidR="0040430E" w:rsidRPr="002D4F8E" w:rsidRDefault="0040430E" w:rsidP="0040430E">
            <w:pPr>
              <w:tabs>
                <w:tab w:val="decimal" w:pos="612"/>
              </w:tabs>
              <w:ind w:left="-108"/>
              <w:jc w:val="both"/>
              <w:rPr>
                <w:rFonts w:cs="Times New Roman"/>
                <w:sz w:val="16"/>
                <w:szCs w:val="16"/>
              </w:rPr>
            </w:pPr>
          </w:p>
        </w:tc>
      </w:tr>
      <w:tr w:rsidR="0040430E" w:rsidRPr="00240011" w14:paraId="7941F537" w14:textId="77777777" w:rsidTr="00B93984">
        <w:tc>
          <w:tcPr>
            <w:tcW w:w="2249" w:type="dxa"/>
          </w:tcPr>
          <w:p w14:paraId="144314A1" w14:textId="77777777" w:rsidR="0040430E" w:rsidRPr="006315A4" w:rsidRDefault="0040430E" w:rsidP="0040430E">
            <w:pPr>
              <w:spacing w:line="240" w:lineRule="auto"/>
              <w:ind w:right="-288"/>
              <w:rPr>
                <w:rFonts w:ascii="Angsana New" w:hAnsi="Angsana New"/>
                <w:sz w:val="24"/>
                <w:szCs w:val="24"/>
              </w:rPr>
            </w:pPr>
            <w:r>
              <w:rPr>
                <w:rFonts w:ascii="Angsana New" w:hAnsi="Angsana New"/>
                <w:sz w:val="24"/>
                <w:szCs w:val="24"/>
              </w:rPr>
              <w:t xml:space="preserve">   </w:t>
            </w:r>
            <w:r w:rsidRPr="006315A4">
              <w:rPr>
                <w:rFonts w:ascii="Angsana New" w:hAnsi="Angsana New"/>
                <w:sz w:val="24"/>
                <w:szCs w:val="24"/>
              </w:rPr>
              <w:t>Limited</w:t>
            </w:r>
          </w:p>
        </w:tc>
        <w:tc>
          <w:tcPr>
            <w:tcW w:w="1710" w:type="dxa"/>
          </w:tcPr>
          <w:p w14:paraId="6C7B2E5D" w14:textId="77777777" w:rsidR="0040430E" w:rsidRPr="008A621E" w:rsidRDefault="0040430E" w:rsidP="0040430E">
            <w:pPr>
              <w:rPr>
                <w:rFonts w:ascii="Angsana New" w:hAnsi="Angsana New"/>
                <w:sz w:val="24"/>
                <w:szCs w:val="24"/>
                <w:highlight w:val="yellow"/>
                <w:cs/>
              </w:rPr>
            </w:pPr>
          </w:p>
        </w:tc>
        <w:tc>
          <w:tcPr>
            <w:tcW w:w="909" w:type="dxa"/>
          </w:tcPr>
          <w:p w14:paraId="4CAEA9BC" w14:textId="77777777" w:rsidR="0040430E" w:rsidRDefault="0040430E" w:rsidP="0040430E">
            <w:pPr>
              <w:tabs>
                <w:tab w:val="decimal" w:pos="612"/>
              </w:tabs>
              <w:ind w:left="-108"/>
              <w:jc w:val="both"/>
              <w:rPr>
                <w:rFonts w:cs="Times New Roman"/>
                <w:sz w:val="16"/>
                <w:szCs w:val="16"/>
              </w:rPr>
            </w:pPr>
          </w:p>
        </w:tc>
        <w:tc>
          <w:tcPr>
            <w:tcW w:w="710" w:type="dxa"/>
          </w:tcPr>
          <w:p w14:paraId="63B26630" w14:textId="77777777" w:rsidR="0040430E" w:rsidRDefault="0040430E" w:rsidP="0040430E">
            <w:pPr>
              <w:ind w:left="57" w:right="-376"/>
              <w:jc w:val="both"/>
              <w:rPr>
                <w:rFonts w:cs="Times New Roman"/>
                <w:sz w:val="16"/>
                <w:szCs w:val="16"/>
              </w:rPr>
            </w:pPr>
          </w:p>
        </w:tc>
        <w:tc>
          <w:tcPr>
            <w:tcW w:w="730" w:type="dxa"/>
          </w:tcPr>
          <w:p w14:paraId="4E0737EC" w14:textId="77777777" w:rsidR="0040430E" w:rsidRDefault="0040430E" w:rsidP="0040430E">
            <w:pPr>
              <w:ind w:left="104" w:right="-726" w:hanging="27"/>
              <w:jc w:val="both"/>
              <w:rPr>
                <w:rFonts w:cs="Times New Roman"/>
                <w:sz w:val="16"/>
                <w:szCs w:val="16"/>
              </w:rPr>
            </w:pPr>
          </w:p>
        </w:tc>
        <w:tc>
          <w:tcPr>
            <w:tcW w:w="240" w:type="dxa"/>
          </w:tcPr>
          <w:p w14:paraId="05F93593" w14:textId="77777777" w:rsidR="0040430E" w:rsidRPr="002D4F8E" w:rsidRDefault="0040430E" w:rsidP="0040430E">
            <w:pPr>
              <w:tabs>
                <w:tab w:val="decimal" w:pos="612"/>
              </w:tabs>
              <w:ind w:left="-108"/>
              <w:jc w:val="both"/>
              <w:rPr>
                <w:rFonts w:cs="Times New Roman"/>
                <w:sz w:val="16"/>
                <w:szCs w:val="16"/>
              </w:rPr>
            </w:pPr>
          </w:p>
        </w:tc>
        <w:tc>
          <w:tcPr>
            <w:tcW w:w="840" w:type="dxa"/>
          </w:tcPr>
          <w:p w14:paraId="4488FDE7" w14:textId="77777777" w:rsidR="0040430E" w:rsidRPr="002D4F8E" w:rsidRDefault="0040430E" w:rsidP="0040430E">
            <w:pPr>
              <w:tabs>
                <w:tab w:val="decimal" w:pos="612"/>
              </w:tabs>
              <w:ind w:left="-108"/>
              <w:jc w:val="both"/>
              <w:rPr>
                <w:rFonts w:cs="Times New Roman"/>
                <w:sz w:val="16"/>
                <w:szCs w:val="16"/>
              </w:rPr>
            </w:pPr>
          </w:p>
        </w:tc>
        <w:tc>
          <w:tcPr>
            <w:tcW w:w="891" w:type="dxa"/>
          </w:tcPr>
          <w:p w14:paraId="568154EB" w14:textId="77777777" w:rsidR="0040430E" w:rsidRPr="002D4F8E" w:rsidRDefault="0040430E" w:rsidP="0040430E">
            <w:pPr>
              <w:tabs>
                <w:tab w:val="decimal" w:pos="432"/>
              </w:tabs>
              <w:ind w:left="-108"/>
              <w:jc w:val="both"/>
              <w:rPr>
                <w:rFonts w:cs="Times New Roman"/>
                <w:sz w:val="16"/>
                <w:szCs w:val="16"/>
              </w:rPr>
            </w:pPr>
          </w:p>
        </w:tc>
        <w:tc>
          <w:tcPr>
            <w:tcW w:w="243" w:type="dxa"/>
          </w:tcPr>
          <w:p w14:paraId="3AA39895" w14:textId="77777777" w:rsidR="0040430E" w:rsidRPr="002D4F8E" w:rsidRDefault="0040430E" w:rsidP="0040430E">
            <w:pPr>
              <w:tabs>
                <w:tab w:val="decimal" w:pos="612"/>
              </w:tabs>
              <w:ind w:left="-108"/>
              <w:jc w:val="both"/>
              <w:rPr>
                <w:rFonts w:cs="Times New Roman"/>
                <w:sz w:val="16"/>
                <w:szCs w:val="16"/>
              </w:rPr>
            </w:pPr>
          </w:p>
        </w:tc>
        <w:tc>
          <w:tcPr>
            <w:tcW w:w="844" w:type="dxa"/>
            <w:tcBorders>
              <w:bottom w:val="single" w:sz="4" w:space="0" w:color="auto"/>
            </w:tcBorders>
          </w:tcPr>
          <w:p w14:paraId="31216478" w14:textId="77777777" w:rsidR="0040430E" w:rsidRPr="002D4F8E" w:rsidRDefault="0040430E" w:rsidP="0040430E">
            <w:pPr>
              <w:tabs>
                <w:tab w:val="decimal" w:pos="612"/>
              </w:tabs>
              <w:ind w:left="-108"/>
              <w:jc w:val="both"/>
              <w:rPr>
                <w:rFonts w:cs="Times New Roman"/>
                <w:sz w:val="16"/>
                <w:szCs w:val="16"/>
              </w:rPr>
            </w:pPr>
          </w:p>
        </w:tc>
        <w:tc>
          <w:tcPr>
            <w:tcW w:w="270" w:type="dxa"/>
          </w:tcPr>
          <w:p w14:paraId="69182F5A" w14:textId="77777777" w:rsidR="0040430E" w:rsidRPr="002D4F8E" w:rsidRDefault="0040430E" w:rsidP="0040430E">
            <w:pPr>
              <w:tabs>
                <w:tab w:val="decimal" w:pos="612"/>
              </w:tabs>
              <w:ind w:left="-108"/>
              <w:jc w:val="both"/>
              <w:rPr>
                <w:rFonts w:cs="Times New Roman"/>
                <w:sz w:val="16"/>
                <w:szCs w:val="16"/>
              </w:rPr>
            </w:pPr>
          </w:p>
        </w:tc>
        <w:tc>
          <w:tcPr>
            <w:tcW w:w="810" w:type="dxa"/>
            <w:tcBorders>
              <w:bottom w:val="single" w:sz="4" w:space="0" w:color="auto"/>
            </w:tcBorders>
          </w:tcPr>
          <w:p w14:paraId="5FDD6EC7" w14:textId="77777777" w:rsidR="0040430E" w:rsidRPr="002D4F8E" w:rsidRDefault="0040430E" w:rsidP="0040430E">
            <w:pPr>
              <w:tabs>
                <w:tab w:val="decimal" w:pos="612"/>
              </w:tabs>
              <w:ind w:left="-108"/>
              <w:jc w:val="both"/>
              <w:rPr>
                <w:rFonts w:cs="Times New Roman"/>
                <w:sz w:val="16"/>
                <w:szCs w:val="16"/>
              </w:rPr>
            </w:pPr>
          </w:p>
        </w:tc>
        <w:tc>
          <w:tcPr>
            <w:tcW w:w="236" w:type="dxa"/>
          </w:tcPr>
          <w:p w14:paraId="4CEFB563" w14:textId="77777777" w:rsidR="0040430E" w:rsidRPr="002D4F8E" w:rsidRDefault="0040430E" w:rsidP="0040430E">
            <w:pPr>
              <w:tabs>
                <w:tab w:val="decimal" w:pos="612"/>
              </w:tabs>
              <w:ind w:left="-108"/>
              <w:jc w:val="both"/>
              <w:rPr>
                <w:rFonts w:cs="Times New Roman"/>
                <w:sz w:val="16"/>
                <w:szCs w:val="16"/>
              </w:rPr>
            </w:pPr>
          </w:p>
        </w:tc>
        <w:tc>
          <w:tcPr>
            <w:tcW w:w="844" w:type="dxa"/>
            <w:tcBorders>
              <w:bottom w:val="single" w:sz="4" w:space="0" w:color="auto"/>
            </w:tcBorders>
          </w:tcPr>
          <w:p w14:paraId="230E82CA" w14:textId="77777777" w:rsidR="0040430E" w:rsidRPr="002D4F8E" w:rsidRDefault="0040430E" w:rsidP="008F5D4E">
            <w:pPr>
              <w:tabs>
                <w:tab w:val="decimal" w:pos="455"/>
              </w:tabs>
              <w:ind w:left="-108"/>
              <w:jc w:val="both"/>
              <w:rPr>
                <w:rFonts w:cs="Times New Roman"/>
                <w:sz w:val="16"/>
                <w:szCs w:val="16"/>
              </w:rPr>
            </w:pPr>
          </w:p>
        </w:tc>
        <w:tc>
          <w:tcPr>
            <w:tcW w:w="270" w:type="dxa"/>
          </w:tcPr>
          <w:p w14:paraId="7EBC4177" w14:textId="77777777" w:rsidR="0040430E" w:rsidRPr="002D4F8E" w:rsidRDefault="0040430E" w:rsidP="008F5D4E">
            <w:pPr>
              <w:tabs>
                <w:tab w:val="decimal" w:pos="455"/>
              </w:tabs>
              <w:ind w:left="-108"/>
              <w:jc w:val="both"/>
              <w:rPr>
                <w:rFonts w:cs="Times New Roman"/>
                <w:sz w:val="16"/>
                <w:szCs w:val="16"/>
              </w:rPr>
            </w:pPr>
          </w:p>
        </w:tc>
        <w:tc>
          <w:tcPr>
            <w:tcW w:w="958" w:type="dxa"/>
            <w:tcBorders>
              <w:bottom w:val="single" w:sz="4" w:space="0" w:color="auto"/>
            </w:tcBorders>
          </w:tcPr>
          <w:p w14:paraId="17287A61" w14:textId="77777777" w:rsidR="0040430E" w:rsidRPr="002D4F8E" w:rsidRDefault="0040430E" w:rsidP="008F5D4E">
            <w:pPr>
              <w:tabs>
                <w:tab w:val="decimal" w:pos="455"/>
              </w:tabs>
              <w:ind w:left="-108"/>
              <w:jc w:val="both"/>
              <w:rPr>
                <w:rFonts w:cs="Times New Roman"/>
                <w:sz w:val="16"/>
                <w:szCs w:val="16"/>
              </w:rPr>
            </w:pPr>
          </w:p>
        </w:tc>
        <w:tc>
          <w:tcPr>
            <w:tcW w:w="270" w:type="dxa"/>
          </w:tcPr>
          <w:p w14:paraId="06EB905E" w14:textId="77777777" w:rsidR="0040430E" w:rsidRPr="002D4F8E" w:rsidRDefault="0040430E" w:rsidP="0040430E">
            <w:pPr>
              <w:tabs>
                <w:tab w:val="decimal" w:pos="612"/>
              </w:tabs>
              <w:ind w:left="-108"/>
              <w:jc w:val="both"/>
              <w:rPr>
                <w:rFonts w:cs="Times New Roman"/>
                <w:sz w:val="16"/>
                <w:szCs w:val="16"/>
              </w:rPr>
            </w:pPr>
          </w:p>
        </w:tc>
        <w:tc>
          <w:tcPr>
            <w:tcW w:w="836" w:type="dxa"/>
            <w:tcBorders>
              <w:bottom w:val="single" w:sz="4" w:space="0" w:color="auto"/>
            </w:tcBorders>
          </w:tcPr>
          <w:p w14:paraId="160E114F" w14:textId="77777777" w:rsidR="0040430E" w:rsidRPr="002D4F8E" w:rsidRDefault="0040430E" w:rsidP="0040430E">
            <w:pPr>
              <w:tabs>
                <w:tab w:val="decimal" w:pos="612"/>
              </w:tabs>
              <w:ind w:left="-108"/>
              <w:jc w:val="both"/>
              <w:rPr>
                <w:rFonts w:cs="Times New Roman"/>
                <w:sz w:val="16"/>
                <w:szCs w:val="16"/>
              </w:rPr>
            </w:pPr>
          </w:p>
        </w:tc>
        <w:tc>
          <w:tcPr>
            <w:tcW w:w="270" w:type="dxa"/>
          </w:tcPr>
          <w:p w14:paraId="34BACF27" w14:textId="77777777" w:rsidR="0040430E" w:rsidRPr="002D4F8E" w:rsidRDefault="0040430E" w:rsidP="0040430E">
            <w:pPr>
              <w:tabs>
                <w:tab w:val="decimal" w:pos="612"/>
              </w:tabs>
              <w:ind w:left="-108"/>
              <w:jc w:val="both"/>
              <w:rPr>
                <w:rFonts w:cs="Times New Roman"/>
                <w:sz w:val="16"/>
                <w:szCs w:val="16"/>
              </w:rPr>
            </w:pPr>
          </w:p>
        </w:tc>
        <w:tc>
          <w:tcPr>
            <w:tcW w:w="810" w:type="dxa"/>
            <w:tcBorders>
              <w:bottom w:val="single" w:sz="4" w:space="0" w:color="auto"/>
            </w:tcBorders>
          </w:tcPr>
          <w:p w14:paraId="7DA9E1A2" w14:textId="77777777" w:rsidR="0040430E" w:rsidRPr="002D4F8E" w:rsidRDefault="0040430E" w:rsidP="0040430E">
            <w:pPr>
              <w:tabs>
                <w:tab w:val="decimal" w:pos="612"/>
              </w:tabs>
              <w:ind w:left="-108"/>
              <w:jc w:val="both"/>
              <w:rPr>
                <w:rFonts w:cs="Times New Roman"/>
                <w:sz w:val="16"/>
                <w:szCs w:val="16"/>
              </w:rPr>
            </w:pPr>
          </w:p>
        </w:tc>
      </w:tr>
      <w:tr w:rsidR="0040430E" w:rsidRPr="00240011" w14:paraId="11B1EEF8" w14:textId="77777777" w:rsidTr="00B93984">
        <w:tc>
          <w:tcPr>
            <w:tcW w:w="2249" w:type="dxa"/>
          </w:tcPr>
          <w:p w14:paraId="72693870" w14:textId="77777777" w:rsidR="0040430E" w:rsidRPr="00AF1F53" w:rsidRDefault="0040430E" w:rsidP="0040430E">
            <w:pPr>
              <w:spacing w:line="240" w:lineRule="auto"/>
              <w:ind w:right="-288"/>
              <w:rPr>
                <w:rFonts w:ascii="Angsana New" w:hAnsi="Angsana New"/>
                <w:b/>
                <w:bCs/>
                <w:sz w:val="24"/>
                <w:szCs w:val="24"/>
              </w:rPr>
            </w:pPr>
            <w:r w:rsidRPr="00AF1F53">
              <w:rPr>
                <w:rFonts w:ascii="Angsana New" w:hAnsi="Angsana New"/>
                <w:b/>
                <w:bCs/>
                <w:sz w:val="24"/>
                <w:szCs w:val="24"/>
              </w:rPr>
              <w:t>Total</w:t>
            </w:r>
          </w:p>
        </w:tc>
        <w:tc>
          <w:tcPr>
            <w:tcW w:w="1710" w:type="dxa"/>
          </w:tcPr>
          <w:p w14:paraId="49A70B76" w14:textId="77777777" w:rsidR="0040430E" w:rsidRPr="008A621E" w:rsidRDefault="0040430E" w:rsidP="0040430E">
            <w:pPr>
              <w:rPr>
                <w:rFonts w:ascii="Angsana New" w:hAnsi="Angsana New"/>
                <w:sz w:val="24"/>
                <w:szCs w:val="24"/>
                <w:highlight w:val="yellow"/>
                <w:cs/>
              </w:rPr>
            </w:pPr>
          </w:p>
        </w:tc>
        <w:tc>
          <w:tcPr>
            <w:tcW w:w="909" w:type="dxa"/>
          </w:tcPr>
          <w:p w14:paraId="286F8190" w14:textId="77777777" w:rsidR="0040430E" w:rsidRDefault="0040430E" w:rsidP="0040430E">
            <w:pPr>
              <w:tabs>
                <w:tab w:val="decimal" w:pos="612"/>
              </w:tabs>
              <w:ind w:left="-108"/>
              <w:jc w:val="both"/>
              <w:rPr>
                <w:rFonts w:cs="Times New Roman"/>
                <w:sz w:val="16"/>
                <w:szCs w:val="16"/>
              </w:rPr>
            </w:pPr>
          </w:p>
        </w:tc>
        <w:tc>
          <w:tcPr>
            <w:tcW w:w="710" w:type="dxa"/>
          </w:tcPr>
          <w:p w14:paraId="58CA4707" w14:textId="77777777" w:rsidR="0040430E" w:rsidRDefault="0040430E" w:rsidP="0040430E">
            <w:pPr>
              <w:ind w:left="57" w:right="-376"/>
              <w:jc w:val="both"/>
              <w:rPr>
                <w:rFonts w:cs="Times New Roman"/>
                <w:sz w:val="16"/>
                <w:szCs w:val="16"/>
              </w:rPr>
            </w:pPr>
          </w:p>
        </w:tc>
        <w:tc>
          <w:tcPr>
            <w:tcW w:w="730" w:type="dxa"/>
          </w:tcPr>
          <w:p w14:paraId="6313CFF3" w14:textId="77777777" w:rsidR="0040430E" w:rsidRDefault="0040430E" w:rsidP="0040430E">
            <w:pPr>
              <w:ind w:left="104" w:right="-726" w:hanging="27"/>
              <w:jc w:val="both"/>
              <w:rPr>
                <w:rFonts w:cs="Times New Roman"/>
                <w:sz w:val="16"/>
                <w:szCs w:val="16"/>
              </w:rPr>
            </w:pPr>
          </w:p>
        </w:tc>
        <w:tc>
          <w:tcPr>
            <w:tcW w:w="240" w:type="dxa"/>
          </w:tcPr>
          <w:p w14:paraId="0A1D9983" w14:textId="77777777" w:rsidR="0040430E" w:rsidRPr="002D4F8E" w:rsidRDefault="0040430E" w:rsidP="0040430E">
            <w:pPr>
              <w:tabs>
                <w:tab w:val="decimal" w:pos="612"/>
              </w:tabs>
              <w:ind w:left="-108"/>
              <w:jc w:val="both"/>
              <w:rPr>
                <w:rFonts w:cs="Times New Roman"/>
                <w:sz w:val="16"/>
                <w:szCs w:val="16"/>
              </w:rPr>
            </w:pPr>
          </w:p>
        </w:tc>
        <w:tc>
          <w:tcPr>
            <w:tcW w:w="840" w:type="dxa"/>
          </w:tcPr>
          <w:p w14:paraId="2C96F036" w14:textId="77777777" w:rsidR="0040430E" w:rsidRPr="002D4F8E" w:rsidRDefault="0040430E" w:rsidP="0040430E">
            <w:pPr>
              <w:tabs>
                <w:tab w:val="decimal" w:pos="612"/>
              </w:tabs>
              <w:ind w:left="-108"/>
              <w:jc w:val="both"/>
              <w:rPr>
                <w:rFonts w:cs="Times New Roman"/>
                <w:sz w:val="16"/>
                <w:szCs w:val="16"/>
              </w:rPr>
            </w:pPr>
          </w:p>
        </w:tc>
        <w:tc>
          <w:tcPr>
            <w:tcW w:w="891" w:type="dxa"/>
          </w:tcPr>
          <w:p w14:paraId="358A153E" w14:textId="77777777" w:rsidR="0040430E" w:rsidRPr="002D4F8E" w:rsidRDefault="0040430E" w:rsidP="0040430E">
            <w:pPr>
              <w:tabs>
                <w:tab w:val="decimal" w:pos="432"/>
              </w:tabs>
              <w:ind w:left="-108"/>
              <w:jc w:val="both"/>
              <w:rPr>
                <w:rFonts w:cs="Times New Roman"/>
                <w:sz w:val="16"/>
                <w:szCs w:val="16"/>
              </w:rPr>
            </w:pPr>
          </w:p>
        </w:tc>
        <w:tc>
          <w:tcPr>
            <w:tcW w:w="243" w:type="dxa"/>
          </w:tcPr>
          <w:p w14:paraId="0D5DCC42" w14:textId="77777777" w:rsidR="0040430E" w:rsidRPr="002D4F8E" w:rsidRDefault="0040430E" w:rsidP="0040430E">
            <w:pPr>
              <w:tabs>
                <w:tab w:val="decimal" w:pos="612"/>
              </w:tabs>
              <w:ind w:left="-108"/>
              <w:jc w:val="both"/>
              <w:rPr>
                <w:rFonts w:cs="Times New Roman"/>
                <w:sz w:val="16"/>
                <w:szCs w:val="16"/>
              </w:rPr>
            </w:pPr>
          </w:p>
        </w:tc>
        <w:tc>
          <w:tcPr>
            <w:tcW w:w="844" w:type="dxa"/>
            <w:tcBorders>
              <w:top w:val="single" w:sz="4" w:space="0" w:color="auto"/>
              <w:bottom w:val="double" w:sz="4" w:space="0" w:color="auto"/>
            </w:tcBorders>
          </w:tcPr>
          <w:p w14:paraId="6271C68F" w14:textId="58C77FE1" w:rsidR="0040430E" w:rsidRPr="00733062" w:rsidRDefault="0040430E" w:rsidP="0040430E">
            <w:pPr>
              <w:tabs>
                <w:tab w:val="decimal" w:pos="612"/>
              </w:tabs>
              <w:ind w:left="-108"/>
              <w:jc w:val="both"/>
              <w:rPr>
                <w:rFonts w:cs="Times New Roman"/>
                <w:b/>
                <w:bCs/>
                <w:sz w:val="16"/>
                <w:szCs w:val="16"/>
              </w:rPr>
            </w:pPr>
            <w:r w:rsidRPr="00733062">
              <w:rPr>
                <w:rFonts w:cs="Times New Roman"/>
                <w:b/>
                <w:bCs/>
                <w:sz w:val="16"/>
                <w:szCs w:val="16"/>
              </w:rPr>
              <w:t>3</w:t>
            </w:r>
            <w:r w:rsidR="00AF3D07">
              <w:rPr>
                <w:rFonts w:cs="Times New Roman"/>
                <w:b/>
                <w:bCs/>
                <w:sz w:val="16"/>
                <w:szCs w:val="16"/>
              </w:rPr>
              <w:t>4</w:t>
            </w:r>
            <w:r w:rsidRPr="00733062">
              <w:rPr>
                <w:rFonts w:cs="Times New Roman"/>
                <w:b/>
                <w:bCs/>
                <w:sz w:val="16"/>
                <w:szCs w:val="16"/>
              </w:rPr>
              <w:t>,485</w:t>
            </w:r>
          </w:p>
        </w:tc>
        <w:tc>
          <w:tcPr>
            <w:tcW w:w="270" w:type="dxa"/>
          </w:tcPr>
          <w:p w14:paraId="41DB39D6" w14:textId="77777777" w:rsidR="0040430E" w:rsidRPr="00733062" w:rsidRDefault="0040430E" w:rsidP="0040430E">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14:paraId="12469113" w14:textId="249FF06E" w:rsidR="0040430E" w:rsidRPr="00733062" w:rsidRDefault="0040430E" w:rsidP="0040430E">
            <w:pPr>
              <w:tabs>
                <w:tab w:val="decimal" w:pos="612"/>
              </w:tabs>
              <w:ind w:left="-108"/>
              <w:jc w:val="both"/>
              <w:rPr>
                <w:rFonts w:cs="Times New Roman"/>
                <w:b/>
                <w:bCs/>
                <w:sz w:val="16"/>
                <w:szCs w:val="16"/>
              </w:rPr>
            </w:pPr>
            <w:r w:rsidRPr="00733062">
              <w:rPr>
                <w:rFonts w:cs="Times New Roman"/>
                <w:b/>
                <w:bCs/>
                <w:sz w:val="16"/>
                <w:szCs w:val="16"/>
              </w:rPr>
              <w:t>3</w:t>
            </w:r>
            <w:r w:rsidR="00AF3D07">
              <w:rPr>
                <w:rFonts w:cs="Times New Roman"/>
                <w:b/>
                <w:bCs/>
                <w:sz w:val="16"/>
                <w:szCs w:val="16"/>
              </w:rPr>
              <w:t>4</w:t>
            </w:r>
            <w:r w:rsidRPr="00733062">
              <w:rPr>
                <w:rFonts w:cs="Times New Roman"/>
                <w:b/>
                <w:bCs/>
                <w:sz w:val="16"/>
                <w:szCs w:val="16"/>
              </w:rPr>
              <w:t>,485</w:t>
            </w:r>
          </w:p>
        </w:tc>
        <w:tc>
          <w:tcPr>
            <w:tcW w:w="236" w:type="dxa"/>
          </w:tcPr>
          <w:p w14:paraId="38384092" w14:textId="77777777" w:rsidR="0040430E" w:rsidRPr="00733062" w:rsidRDefault="0040430E" w:rsidP="0040430E">
            <w:pPr>
              <w:tabs>
                <w:tab w:val="decimal" w:pos="612"/>
              </w:tabs>
              <w:ind w:left="-108"/>
              <w:jc w:val="both"/>
              <w:rPr>
                <w:rFonts w:cs="Times New Roman"/>
                <w:b/>
                <w:bCs/>
                <w:sz w:val="16"/>
                <w:szCs w:val="16"/>
              </w:rPr>
            </w:pPr>
          </w:p>
        </w:tc>
        <w:tc>
          <w:tcPr>
            <w:tcW w:w="844" w:type="dxa"/>
            <w:tcBorders>
              <w:top w:val="single" w:sz="4" w:space="0" w:color="auto"/>
              <w:bottom w:val="double" w:sz="4" w:space="0" w:color="auto"/>
            </w:tcBorders>
          </w:tcPr>
          <w:p w14:paraId="6112037E" w14:textId="00959056" w:rsidR="0040430E" w:rsidRPr="00733062" w:rsidRDefault="008F5D4E" w:rsidP="008F5D4E">
            <w:pPr>
              <w:tabs>
                <w:tab w:val="decimal" w:pos="455"/>
              </w:tabs>
              <w:ind w:left="-108"/>
              <w:jc w:val="both"/>
              <w:rPr>
                <w:rFonts w:cs="Times New Roman"/>
                <w:b/>
                <w:bCs/>
                <w:sz w:val="16"/>
                <w:szCs w:val="16"/>
              </w:rPr>
            </w:pPr>
            <w:r>
              <w:rPr>
                <w:rFonts w:cs="Times New Roman"/>
                <w:b/>
                <w:bCs/>
                <w:sz w:val="16"/>
                <w:szCs w:val="16"/>
              </w:rPr>
              <w:t>-</w:t>
            </w:r>
          </w:p>
        </w:tc>
        <w:tc>
          <w:tcPr>
            <w:tcW w:w="270" w:type="dxa"/>
          </w:tcPr>
          <w:p w14:paraId="0B1CEC8B" w14:textId="77777777" w:rsidR="0040430E" w:rsidRPr="00733062" w:rsidRDefault="0040430E" w:rsidP="008F5D4E">
            <w:pPr>
              <w:tabs>
                <w:tab w:val="decimal" w:pos="455"/>
              </w:tabs>
              <w:ind w:left="-108"/>
              <w:jc w:val="both"/>
              <w:rPr>
                <w:rFonts w:cs="Times New Roman"/>
                <w:b/>
                <w:bCs/>
                <w:sz w:val="16"/>
                <w:szCs w:val="16"/>
              </w:rPr>
            </w:pPr>
          </w:p>
        </w:tc>
        <w:tc>
          <w:tcPr>
            <w:tcW w:w="958" w:type="dxa"/>
            <w:tcBorders>
              <w:top w:val="single" w:sz="4" w:space="0" w:color="auto"/>
              <w:bottom w:val="double" w:sz="4" w:space="0" w:color="auto"/>
            </w:tcBorders>
          </w:tcPr>
          <w:p w14:paraId="6FAB35F5" w14:textId="04CEE84C" w:rsidR="0040430E" w:rsidRPr="00733062" w:rsidRDefault="008F5D4E" w:rsidP="008F5D4E">
            <w:pPr>
              <w:tabs>
                <w:tab w:val="decimal" w:pos="455"/>
              </w:tabs>
              <w:ind w:left="-108"/>
              <w:jc w:val="both"/>
              <w:rPr>
                <w:rFonts w:cs="Times New Roman"/>
                <w:b/>
                <w:bCs/>
                <w:sz w:val="16"/>
                <w:szCs w:val="16"/>
              </w:rPr>
            </w:pPr>
            <w:r>
              <w:rPr>
                <w:rFonts w:cs="Times New Roman"/>
                <w:b/>
                <w:bCs/>
                <w:sz w:val="16"/>
                <w:szCs w:val="16"/>
              </w:rPr>
              <w:t>-</w:t>
            </w:r>
          </w:p>
        </w:tc>
        <w:tc>
          <w:tcPr>
            <w:tcW w:w="270" w:type="dxa"/>
          </w:tcPr>
          <w:p w14:paraId="1641F151" w14:textId="77777777" w:rsidR="0040430E" w:rsidRPr="00733062" w:rsidRDefault="0040430E" w:rsidP="0040430E">
            <w:pPr>
              <w:tabs>
                <w:tab w:val="decimal" w:pos="612"/>
              </w:tabs>
              <w:ind w:left="-108"/>
              <w:jc w:val="both"/>
              <w:rPr>
                <w:rFonts w:cs="Times New Roman"/>
                <w:b/>
                <w:bCs/>
                <w:sz w:val="16"/>
                <w:szCs w:val="16"/>
              </w:rPr>
            </w:pPr>
          </w:p>
        </w:tc>
        <w:tc>
          <w:tcPr>
            <w:tcW w:w="836" w:type="dxa"/>
            <w:tcBorders>
              <w:top w:val="single" w:sz="4" w:space="0" w:color="auto"/>
              <w:bottom w:val="double" w:sz="4" w:space="0" w:color="auto"/>
            </w:tcBorders>
          </w:tcPr>
          <w:p w14:paraId="7AD366E5" w14:textId="77777777" w:rsidR="0040430E" w:rsidRPr="00733062" w:rsidRDefault="0040430E" w:rsidP="0040430E">
            <w:pPr>
              <w:ind w:left="317" w:right="-1100"/>
              <w:jc w:val="both"/>
              <w:rPr>
                <w:rFonts w:cs="Times New Roman"/>
                <w:b/>
                <w:bCs/>
                <w:sz w:val="16"/>
                <w:szCs w:val="16"/>
              </w:rPr>
            </w:pPr>
            <w:r>
              <w:rPr>
                <w:rFonts w:cs="Times New Roman"/>
                <w:b/>
                <w:bCs/>
                <w:sz w:val="16"/>
                <w:szCs w:val="16"/>
              </w:rPr>
              <w:t>-</w:t>
            </w:r>
          </w:p>
        </w:tc>
        <w:tc>
          <w:tcPr>
            <w:tcW w:w="270" w:type="dxa"/>
          </w:tcPr>
          <w:p w14:paraId="1B1F616B" w14:textId="77777777" w:rsidR="0040430E" w:rsidRPr="00733062" w:rsidRDefault="0040430E" w:rsidP="0040430E">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14:paraId="1DE91406" w14:textId="77777777" w:rsidR="0040430E" w:rsidRPr="00733062" w:rsidRDefault="0040430E" w:rsidP="0040430E">
            <w:pPr>
              <w:tabs>
                <w:tab w:val="decimal" w:pos="323"/>
              </w:tabs>
              <w:ind w:left="-108"/>
              <w:jc w:val="both"/>
              <w:rPr>
                <w:rFonts w:cs="Times New Roman"/>
                <w:b/>
                <w:bCs/>
                <w:sz w:val="16"/>
                <w:szCs w:val="16"/>
              </w:rPr>
            </w:pPr>
            <w:r>
              <w:rPr>
                <w:rFonts w:cs="Times New Roman"/>
                <w:b/>
                <w:bCs/>
                <w:sz w:val="16"/>
                <w:szCs w:val="16"/>
              </w:rPr>
              <w:t>-</w:t>
            </w:r>
          </w:p>
        </w:tc>
      </w:tr>
    </w:tbl>
    <w:p w14:paraId="5EBBED42" w14:textId="77777777" w:rsidR="00FD38C4" w:rsidRPr="000E1104" w:rsidRDefault="00FD38C4" w:rsidP="005E1148">
      <w:pPr>
        <w:spacing w:line="240" w:lineRule="auto"/>
        <w:ind w:firstLine="562"/>
        <w:rPr>
          <w:rFonts w:cs="Times New Roman"/>
          <w:bCs/>
          <w:szCs w:val="22"/>
        </w:rPr>
      </w:pPr>
    </w:p>
    <w:p w14:paraId="5ABE8B1F" w14:textId="7D42F485" w:rsidR="0090399C" w:rsidRPr="00BF051A" w:rsidRDefault="00AC40DB" w:rsidP="0090399C">
      <w:pPr>
        <w:pStyle w:val="block"/>
        <w:spacing w:after="0" w:line="240" w:lineRule="auto"/>
        <w:ind w:left="540"/>
        <w:jc w:val="both"/>
        <w:rPr>
          <w:szCs w:val="22"/>
          <w:cs/>
          <w:lang w:val="en-US" w:bidi="th-TH"/>
        </w:rPr>
      </w:pPr>
      <w:r w:rsidRPr="00AC40DB">
        <w:rPr>
          <w:szCs w:val="22"/>
          <w:lang w:val="en-US"/>
        </w:rPr>
        <w:t xml:space="preserve">The Group has not </w:t>
      </w:r>
      <w:proofErr w:type="spellStart"/>
      <w:r w:rsidRPr="00AC40DB">
        <w:rPr>
          <w:szCs w:val="22"/>
          <w:lang w:val="en-US"/>
        </w:rPr>
        <w:t>recognised</w:t>
      </w:r>
      <w:proofErr w:type="spellEnd"/>
      <w:r w:rsidRPr="00AC40DB">
        <w:rPr>
          <w:szCs w:val="22"/>
          <w:lang w:val="en-US"/>
        </w:rPr>
        <w:t xml:space="preserve"> losses relating to investment accounted for using the equity method where its share of losses exceeds the carrying amount of </w:t>
      </w:r>
      <w:r w:rsidR="00BA1144">
        <w:rPr>
          <w:szCs w:val="22"/>
          <w:lang w:val="en-US"/>
        </w:rPr>
        <w:br/>
      </w:r>
      <w:r w:rsidRPr="00BA1144">
        <w:rPr>
          <w:spacing w:val="-2"/>
          <w:szCs w:val="22"/>
          <w:lang w:val="en-US"/>
        </w:rPr>
        <w:t xml:space="preserve">the investment. As at 31 March 2021, the Group’s cumulative share of </w:t>
      </w:r>
      <w:proofErr w:type="spellStart"/>
      <w:r w:rsidRPr="00BA1144">
        <w:rPr>
          <w:spacing w:val="-2"/>
          <w:szCs w:val="22"/>
          <w:lang w:val="en-US"/>
        </w:rPr>
        <w:t>unrecognised</w:t>
      </w:r>
      <w:proofErr w:type="spellEnd"/>
      <w:r w:rsidRPr="00BA1144">
        <w:rPr>
          <w:spacing w:val="-2"/>
          <w:szCs w:val="22"/>
          <w:lang w:val="en-US"/>
        </w:rPr>
        <w:t xml:space="preserve"> losses and losses for three-month period ended 31 March 2021 w</w:t>
      </w:r>
      <w:r w:rsidR="00BA1144" w:rsidRPr="00BA1144">
        <w:rPr>
          <w:spacing w:val="-2"/>
          <w:szCs w:val="22"/>
          <w:lang w:val="en-US"/>
        </w:rPr>
        <w:t>ere</w:t>
      </w:r>
      <w:r w:rsidRPr="00BA1144">
        <w:rPr>
          <w:spacing w:val="-2"/>
          <w:szCs w:val="22"/>
          <w:lang w:val="en-US"/>
        </w:rPr>
        <w:t xml:space="preserve"> Baht 1.7 million.</w:t>
      </w:r>
    </w:p>
    <w:p w14:paraId="7E642C82" w14:textId="77777777" w:rsidR="00325EA6" w:rsidRDefault="00325EA6" w:rsidP="005E1148">
      <w:pPr>
        <w:spacing w:line="240" w:lineRule="auto"/>
        <w:ind w:firstLine="562"/>
        <w:rPr>
          <w:rFonts w:cs="Times New Roman"/>
          <w:bCs/>
          <w:szCs w:val="22"/>
          <w:lang w:val="en-US"/>
        </w:rPr>
      </w:pPr>
    </w:p>
    <w:p w14:paraId="6A89DE28" w14:textId="4784F804" w:rsidR="005E1148" w:rsidRPr="006B0DC4" w:rsidRDefault="005E1148" w:rsidP="005E1148">
      <w:pPr>
        <w:spacing w:line="240" w:lineRule="auto"/>
        <w:ind w:firstLine="562"/>
        <w:rPr>
          <w:rFonts w:cs="Times New Roman"/>
          <w:szCs w:val="22"/>
        </w:rPr>
      </w:pPr>
    </w:p>
    <w:p w14:paraId="461C94EC" w14:textId="27AD9D8E" w:rsidR="005E1148" w:rsidRPr="006B0DC4" w:rsidRDefault="005E1148" w:rsidP="005E1148">
      <w:pPr>
        <w:spacing w:line="240" w:lineRule="auto"/>
        <w:ind w:firstLine="562"/>
        <w:rPr>
          <w:rFonts w:cs="Times New Roman"/>
          <w:szCs w:val="22"/>
        </w:rPr>
      </w:pPr>
    </w:p>
    <w:p w14:paraId="747D387C" w14:textId="77777777" w:rsidR="00685341" w:rsidRPr="006B0DC4" w:rsidRDefault="00685341" w:rsidP="00240011">
      <w:pPr>
        <w:spacing w:line="240" w:lineRule="auto"/>
        <w:ind w:firstLine="562"/>
        <w:rPr>
          <w:rFonts w:cs="Times New Roman"/>
          <w:szCs w:val="22"/>
        </w:rPr>
      </w:pPr>
      <w:r w:rsidRPr="006B0DC4">
        <w:rPr>
          <w:rFonts w:cs="Times New Roman"/>
          <w:szCs w:val="22"/>
        </w:rPr>
        <w:br w:type="page"/>
      </w:r>
    </w:p>
    <w:p w14:paraId="02ECED54" w14:textId="77777777" w:rsidR="005E1148" w:rsidRPr="006B0DC4" w:rsidRDefault="005E1148" w:rsidP="00021B15">
      <w:pPr>
        <w:pBdr>
          <w:top w:val="single" w:sz="4" w:space="1" w:color="auto"/>
          <w:left w:val="single" w:sz="4" w:space="4" w:color="auto"/>
          <w:bottom w:val="single" w:sz="4" w:space="1" w:color="auto"/>
          <w:right w:val="single" w:sz="4" w:space="4" w:color="auto"/>
          <w:between w:val="single" w:sz="4" w:space="1" w:color="auto"/>
          <w:bar w:val="single" w:sz="4" w:color="auto"/>
        </w:pBdr>
        <w:rPr>
          <w:rFonts w:cs="Times New Roman"/>
          <w:szCs w:val="22"/>
          <w:lang w:val="en-US"/>
        </w:rPr>
        <w:sectPr w:rsidR="005E1148" w:rsidRPr="006B0DC4" w:rsidSect="00285467">
          <w:headerReference w:type="default" r:id="rId11"/>
          <w:pgSz w:w="16840" w:h="11907" w:orient="landscape" w:code="9"/>
          <w:pgMar w:top="1151" w:right="1027" w:bottom="1151" w:left="578" w:header="720" w:footer="720" w:gutter="0"/>
          <w:cols w:space="720"/>
          <w:docGrid w:linePitch="299"/>
        </w:sectPr>
      </w:pPr>
    </w:p>
    <w:p w14:paraId="565961CB" w14:textId="77777777" w:rsidR="009C2D5F" w:rsidRPr="00EE69A6" w:rsidRDefault="009C2D5F" w:rsidP="00AF3D07">
      <w:pPr>
        <w:pStyle w:val="block"/>
        <w:numPr>
          <w:ilvl w:val="0"/>
          <w:numId w:val="3"/>
        </w:numPr>
        <w:tabs>
          <w:tab w:val="clear" w:pos="790"/>
          <w:tab w:val="left" w:pos="810"/>
        </w:tabs>
        <w:spacing w:after="0" w:line="240" w:lineRule="atLeast"/>
        <w:ind w:left="540" w:firstLine="0"/>
        <w:jc w:val="both"/>
        <w:rPr>
          <w:b/>
          <w:bCs/>
          <w:sz w:val="24"/>
          <w:szCs w:val="24"/>
        </w:rPr>
      </w:pPr>
      <w:r w:rsidRPr="00EE69A6">
        <w:rPr>
          <w:b/>
          <w:bCs/>
          <w:sz w:val="24"/>
          <w:szCs w:val="24"/>
        </w:rPr>
        <w:lastRenderedPageBreak/>
        <w:t>Investments in subsidiaries</w:t>
      </w:r>
    </w:p>
    <w:p w14:paraId="3E097E04" w14:textId="77777777" w:rsidR="009C2D5F" w:rsidRDefault="009C2D5F" w:rsidP="008C0B8C">
      <w:pPr>
        <w:ind w:left="540" w:right="-2"/>
      </w:pPr>
    </w:p>
    <w:p w14:paraId="0D34450F" w14:textId="28225232" w:rsidR="005C3CF9" w:rsidRPr="00AF3D07" w:rsidRDefault="005C3CF9" w:rsidP="00AF3D07">
      <w:pPr>
        <w:pStyle w:val="acctmergecolhdg"/>
        <w:spacing w:line="240" w:lineRule="atLeast"/>
        <w:ind w:left="810"/>
        <w:jc w:val="thaiDistribute"/>
        <w:rPr>
          <w:b w:val="0"/>
          <w:bCs/>
        </w:rPr>
      </w:pPr>
      <w:r w:rsidRPr="00AF3D07">
        <w:rPr>
          <w:b w:val="0"/>
          <w:bCs/>
        </w:rPr>
        <w:t>Investments in subsidiaries as at 31 March 20</w:t>
      </w:r>
      <w:r w:rsidR="00E878B9" w:rsidRPr="00AF3D07">
        <w:rPr>
          <w:b w:val="0"/>
          <w:bCs/>
        </w:rPr>
        <w:t>2</w:t>
      </w:r>
      <w:r w:rsidR="00AF3E9B" w:rsidRPr="00AF3D07">
        <w:rPr>
          <w:b w:val="0"/>
          <w:bCs/>
        </w:rPr>
        <w:t>1</w:t>
      </w:r>
      <w:r w:rsidRPr="00AF3D07">
        <w:rPr>
          <w:b w:val="0"/>
          <w:bCs/>
        </w:rPr>
        <w:t xml:space="preserve"> and 31 December 20</w:t>
      </w:r>
      <w:r w:rsidR="00AF3E9B" w:rsidRPr="00AF3D07">
        <w:rPr>
          <w:b w:val="0"/>
          <w:bCs/>
        </w:rPr>
        <w:t>20</w:t>
      </w:r>
      <w:r w:rsidRPr="00AF3D07">
        <w:rPr>
          <w:b w:val="0"/>
          <w:bCs/>
        </w:rPr>
        <w:t>, and dividend income from those investments for the three-month periods</w:t>
      </w:r>
      <w:r w:rsidR="008C0B8C" w:rsidRPr="00AF3D07">
        <w:rPr>
          <w:b w:val="0"/>
          <w:bCs/>
        </w:rPr>
        <w:t xml:space="preserve"> </w:t>
      </w:r>
      <w:r w:rsidRPr="00AF3D07">
        <w:rPr>
          <w:b w:val="0"/>
          <w:bCs/>
        </w:rPr>
        <w:t>ended 31 March 20</w:t>
      </w:r>
      <w:r w:rsidR="00E878B9" w:rsidRPr="00AF3D07">
        <w:rPr>
          <w:b w:val="0"/>
          <w:bCs/>
        </w:rPr>
        <w:t>2</w:t>
      </w:r>
      <w:r w:rsidR="00AF3E9B" w:rsidRPr="00AF3D07">
        <w:rPr>
          <w:b w:val="0"/>
          <w:bCs/>
        </w:rPr>
        <w:t>1</w:t>
      </w:r>
      <w:r w:rsidRPr="00AF3D07">
        <w:rPr>
          <w:b w:val="0"/>
          <w:bCs/>
        </w:rPr>
        <w:t xml:space="preserve"> and 20</w:t>
      </w:r>
      <w:r w:rsidR="00AF3E9B" w:rsidRPr="00AF3D07">
        <w:rPr>
          <w:b w:val="0"/>
          <w:bCs/>
        </w:rPr>
        <w:t>20</w:t>
      </w:r>
      <w:r w:rsidRPr="00AF3D07">
        <w:rPr>
          <w:b w:val="0"/>
          <w:bCs/>
        </w:rPr>
        <w:t>, were as follows:</w:t>
      </w:r>
    </w:p>
    <w:p w14:paraId="294A0F9E" w14:textId="77777777" w:rsidR="005C3CF9" w:rsidRDefault="005C3CF9" w:rsidP="005C3CF9">
      <w:pPr>
        <w:spacing w:line="240" w:lineRule="atLeast"/>
        <w:rPr>
          <w:szCs w:val="22"/>
          <w:lang w:val="en-US"/>
        </w:rPr>
      </w:pPr>
    </w:p>
    <w:tbl>
      <w:tblPr>
        <w:tblW w:w="14815" w:type="dxa"/>
        <w:tblInd w:w="720" w:type="dxa"/>
        <w:tblLayout w:type="fixed"/>
        <w:tblLook w:val="01E0" w:firstRow="1" w:lastRow="1" w:firstColumn="1" w:lastColumn="1" w:noHBand="0" w:noVBand="0"/>
      </w:tblPr>
      <w:tblGrid>
        <w:gridCol w:w="2125"/>
        <w:gridCol w:w="1292"/>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6D51BD" w:rsidRPr="00C22EFE" w14:paraId="682A68D1" w14:textId="77777777" w:rsidTr="00AF3D07">
        <w:tc>
          <w:tcPr>
            <w:tcW w:w="2125" w:type="dxa"/>
          </w:tcPr>
          <w:p w14:paraId="1945D899" w14:textId="77777777" w:rsidR="006D51BD" w:rsidRPr="00C22EFE" w:rsidRDefault="006D51BD" w:rsidP="006D51BD">
            <w:pPr>
              <w:ind w:right="250"/>
              <w:jc w:val="both"/>
              <w:rPr>
                <w:sz w:val="15"/>
                <w:szCs w:val="15"/>
              </w:rPr>
            </w:pPr>
          </w:p>
        </w:tc>
        <w:tc>
          <w:tcPr>
            <w:tcW w:w="1292" w:type="dxa"/>
          </w:tcPr>
          <w:p w14:paraId="279321E7" w14:textId="77777777" w:rsidR="006D51BD" w:rsidRPr="00C22EFE" w:rsidRDefault="006D51BD" w:rsidP="006D51BD">
            <w:pPr>
              <w:ind w:left="-108" w:right="-108"/>
              <w:jc w:val="center"/>
              <w:rPr>
                <w:sz w:val="15"/>
                <w:szCs w:val="15"/>
              </w:rPr>
            </w:pPr>
          </w:p>
        </w:tc>
        <w:tc>
          <w:tcPr>
            <w:tcW w:w="1469" w:type="dxa"/>
            <w:gridSpan w:val="2"/>
            <w:vAlign w:val="bottom"/>
          </w:tcPr>
          <w:p w14:paraId="528856DC" w14:textId="77777777" w:rsidR="006D51BD" w:rsidRPr="00C22EFE" w:rsidRDefault="006D51BD" w:rsidP="006D51BD">
            <w:pPr>
              <w:ind w:left="-108" w:right="-108"/>
              <w:jc w:val="center"/>
              <w:rPr>
                <w:sz w:val="15"/>
                <w:szCs w:val="15"/>
              </w:rPr>
            </w:pPr>
          </w:p>
        </w:tc>
        <w:tc>
          <w:tcPr>
            <w:tcW w:w="9929" w:type="dxa"/>
            <w:gridSpan w:val="18"/>
          </w:tcPr>
          <w:p w14:paraId="53791BC0" w14:textId="77777777" w:rsidR="006D51BD" w:rsidRPr="00500667" w:rsidRDefault="006D51BD" w:rsidP="006D51BD">
            <w:pPr>
              <w:pStyle w:val="acctmergecolhdg"/>
              <w:spacing w:line="240" w:lineRule="atLeast"/>
            </w:pPr>
            <w:r w:rsidRPr="00500667">
              <w:t xml:space="preserve">Separate </w:t>
            </w:r>
            <w:r w:rsidRPr="006173B2">
              <w:t>financial statements</w:t>
            </w:r>
          </w:p>
        </w:tc>
      </w:tr>
      <w:tr w:rsidR="006D51BD" w:rsidRPr="00C22EFE" w14:paraId="6D3A125A" w14:textId="77777777" w:rsidTr="00AF3D07">
        <w:tc>
          <w:tcPr>
            <w:tcW w:w="2125" w:type="dxa"/>
          </w:tcPr>
          <w:p w14:paraId="3E04127C" w14:textId="77777777" w:rsidR="006D51BD" w:rsidRPr="00C22EFE" w:rsidRDefault="006D51BD" w:rsidP="006D51BD">
            <w:pPr>
              <w:ind w:right="250"/>
              <w:jc w:val="both"/>
              <w:rPr>
                <w:sz w:val="15"/>
                <w:szCs w:val="15"/>
              </w:rPr>
            </w:pPr>
          </w:p>
        </w:tc>
        <w:tc>
          <w:tcPr>
            <w:tcW w:w="1292" w:type="dxa"/>
            <w:vAlign w:val="bottom"/>
          </w:tcPr>
          <w:p w14:paraId="3D4602DA" w14:textId="77777777" w:rsidR="006D51BD" w:rsidRPr="00C22EFE" w:rsidRDefault="006D51BD" w:rsidP="006D51BD">
            <w:pPr>
              <w:ind w:left="-108" w:right="-108"/>
              <w:jc w:val="center"/>
              <w:rPr>
                <w:sz w:val="15"/>
                <w:szCs w:val="15"/>
              </w:rPr>
            </w:pPr>
            <w:r w:rsidRPr="00C22EFE">
              <w:rPr>
                <w:sz w:val="15"/>
                <w:szCs w:val="15"/>
              </w:rPr>
              <w:t>Type of business</w:t>
            </w:r>
          </w:p>
        </w:tc>
        <w:tc>
          <w:tcPr>
            <w:tcW w:w="1469" w:type="dxa"/>
            <w:gridSpan w:val="2"/>
            <w:vAlign w:val="bottom"/>
          </w:tcPr>
          <w:p w14:paraId="41E83CF0" w14:textId="77777777" w:rsidR="006D51BD" w:rsidRPr="00C22EFE" w:rsidRDefault="006D51BD" w:rsidP="006D51BD">
            <w:pPr>
              <w:ind w:left="-108" w:right="-108"/>
              <w:jc w:val="center"/>
              <w:rPr>
                <w:sz w:val="15"/>
                <w:szCs w:val="15"/>
              </w:rPr>
            </w:pPr>
            <w:r w:rsidRPr="00C22EFE">
              <w:rPr>
                <w:sz w:val="15"/>
                <w:szCs w:val="15"/>
              </w:rPr>
              <w:t>Ownership interest</w:t>
            </w:r>
          </w:p>
        </w:tc>
        <w:tc>
          <w:tcPr>
            <w:tcW w:w="1443" w:type="dxa"/>
            <w:gridSpan w:val="2"/>
            <w:vAlign w:val="bottom"/>
          </w:tcPr>
          <w:p w14:paraId="05769191" w14:textId="77777777" w:rsidR="006D51BD" w:rsidRPr="00C22EFE" w:rsidRDefault="006D51BD" w:rsidP="006D51BD">
            <w:pPr>
              <w:ind w:left="-108" w:right="-108"/>
              <w:jc w:val="center"/>
              <w:rPr>
                <w:sz w:val="15"/>
                <w:szCs w:val="15"/>
              </w:rPr>
            </w:pPr>
            <w:r w:rsidRPr="00C22EFE">
              <w:rPr>
                <w:sz w:val="15"/>
                <w:szCs w:val="15"/>
              </w:rPr>
              <w:t>Paid-up capital</w:t>
            </w:r>
          </w:p>
        </w:tc>
        <w:tc>
          <w:tcPr>
            <w:tcW w:w="238" w:type="dxa"/>
          </w:tcPr>
          <w:p w14:paraId="30BB1B01" w14:textId="77777777" w:rsidR="006D51BD" w:rsidRPr="00C22EFE" w:rsidRDefault="006D51BD" w:rsidP="006D51BD">
            <w:pPr>
              <w:ind w:left="-108" w:right="918"/>
              <w:jc w:val="center"/>
              <w:rPr>
                <w:sz w:val="15"/>
                <w:szCs w:val="15"/>
              </w:rPr>
            </w:pPr>
          </w:p>
        </w:tc>
        <w:tc>
          <w:tcPr>
            <w:tcW w:w="1858" w:type="dxa"/>
            <w:gridSpan w:val="3"/>
            <w:vAlign w:val="bottom"/>
          </w:tcPr>
          <w:p w14:paraId="1507B91A" w14:textId="77777777" w:rsidR="006D51BD" w:rsidRPr="00C22EFE" w:rsidRDefault="006D51BD" w:rsidP="006D51BD">
            <w:pPr>
              <w:ind w:left="-108" w:right="-108"/>
              <w:jc w:val="center"/>
              <w:rPr>
                <w:sz w:val="15"/>
                <w:szCs w:val="15"/>
              </w:rPr>
            </w:pPr>
            <w:r w:rsidRPr="00C22EFE">
              <w:rPr>
                <w:sz w:val="15"/>
                <w:szCs w:val="15"/>
              </w:rPr>
              <w:t>Cost</w:t>
            </w:r>
          </w:p>
        </w:tc>
        <w:tc>
          <w:tcPr>
            <w:tcW w:w="270" w:type="dxa"/>
            <w:vAlign w:val="bottom"/>
          </w:tcPr>
          <w:p w14:paraId="6454D5B6" w14:textId="77777777" w:rsidR="006D51BD" w:rsidRPr="00C22EFE" w:rsidRDefault="006D51BD" w:rsidP="006D51BD">
            <w:pPr>
              <w:ind w:left="-108"/>
              <w:jc w:val="center"/>
              <w:rPr>
                <w:sz w:val="15"/>
                <w:szCs w:val="15"/>
              </w:rPr>
            </w:pPr>
          </w:p>
        </w:tc>
        <w:tc>
          <w:tcPr>
            <w:tcW w:w="1890" w:type="dxa"/>
            <w:gridSpan w:val="3"/>
            <w:vAlign w:val="bottom"/>
          </w:tcPr>
          <w:p w14:paraId="25979AF5" w14:textId="77777777" w:rsidR="006D51BD" w:rsidRPr="00C22EFE" w:rsidRDefault="006D51BD" w:rsidP="006D51BD">
            <w:pPr>
              <w:ind w:left="-108" w:right="-108"/>
              <w:jc w:val="center"/>
              <w:rPr>
                <w:sz w:val="15"/>
                <w:szCs w:val="15"/>
              </w:rPr>
            </w:pPr>
            <w:r w:rsidRPr="00C22EFE">
              <w:rPr>
                <w:sz w:val="15"/>
                <w:szCs w:val="15"/>
              </w:rPr>
              <w:t>Equity method</w:t>
            </w:r>
          </w:p>
        </w:tc>
        <w:tc>
          <w:tcPr>
            <w:tcW w:w="270" w:type="dxa"/>
            <w:vAlign w:val="bottom"/>
          </w:tcPr>
          <w:p w14:paraId="44207BCD" w14:textId="77777777" w:rsidR="006D51BD" w:rsidRPr="00C22EFE" w:rsidRDefault="006D51BD" w:rsidP="006D51BD">
            <w:pPr>
              <w:ind w:left="-108"/>
              <w:jc w:val="center"/>
              <w:rPr>
                <w:sz w:val="15"/>
                <w:szCs w:val="15"/>
              </w:rPr>
            </w:pPr>
          </w:p>
        </w:tc>
        <w:tc>
          <w:tcPr>
            <w:tcW w:w="1890" w:type="dxa"/>
            <w:gridSpan w:val="3"/>
            <w:vAlign w:val="bottom"/>
          </w:tcPr>
          <w:p w14:paraId="2D3A364C" w14:textId="77777777" w:rsidR="006D51BD" w:rsidRPr="006D51BD" w:rsidRDefault="006D51BD" w:rsidP="006D51BD">
            <w:pPr>
              <w:ind w:left="-108" w:right="-108"/>
              <w:jc w:val="center"/>
              <w:rPr>
                <w:sz w:val="15"/>
                <w:szCs w:val="15"/>
              </w:rPr>
            </w:pPr>
            <w:r w:rsidRPr="006D51BD">
              <w:rPr>
                <w:sz w:val="15"/>
                <w:szCs w:val="15"/>
              </w:rPr>
              <w:t>Fair value of</w:t>
            </w:r>
          </w:p>
          <w:p w14:paraId="2D41DEBF" w14:textId="77777777" w:rsidR="006D51BD" w:rsidRPr="00C22EFE" w:rsidRDefault="006D51BD" w:rsidP="006D51BD">
            <w:pPr>
              <w:ind w:left="-108" w:right="-108"/>
              <w:jc w:val="center"/>
              <w:rPr>
                <w:sz w:val="15"/>
                <w:szCs w:val="15"/>
              </w:rPr>
            </w:pPr>
            <w:r w:rsidRPr="006D51BD">
              <w:rPr>
                <w:sz w:val="15"/>
                <w:szCs w:val="15"/>
              </w:rPr>
              <w:t>listed securities</w:t>
            </w:r>
          </w:p>
        </w:tc>
        <w:tc>
          <w:tcPr>
            <w:tcW w:w="270" w:type="dxa"/>
          </w:tcPr>
          <w:p w14:paraId="530B16C2" w14:textId="77777777" w:rsidR="006D51BD" w:rsidRPr="00C22EFE" w:rsidRDefault="006D51BD" w:rsidP="006D51BD">
            <w:pPr>
              <w:ind w:left="-108"/>
              <w:jc w:val="center"/>
              <w:rPr>
                <w:sz w:val="15"/>
                <w:szCs w:val="15"/>
              </w:rPr>
            </w:pPr>
          </w:p>
        </w:tc>
        <w:tc>
          <w:tcPr>
            <w:tcW w:w="1800" w:type="dxa"/>
            <w:gridSpan w:val="3"/>
          </w:tcPr>
          <w:p w14:paraId="6B74F45B" w14:textId="77777777" w:rsidR="006D51BD" w:rsidRDefault="006D51BD" w:rsidP="006D51BD">
            <w:pPr>
              <w:ind w:left="-108" w:right="-108"/>
              <w:jc w:val="center"/>
              <w:rPr>
                <w:sz w:val="15"/>
                <w:szCs w:val="15"/>
              </w:rPr>
            </w:pPr>
            <w:r w:rsidRPr="00C22EFE">
              <w:rPr>
                <w:sz w:val="15"/>
                <w:szCs w:val="15"/>
              </w:rPr>
              <w:t xml:space="preserve">Dividend income </w:t>
            </w:r>
          </w:p>
          <w:p w14:paraId="00CF25C6" w14:textId="77777777" w:rsidR="006D51BD" w:rsidRDefault="006D51BD" w:rsidP="006D51BD">
            <w:pPr>
              <w:ind w:left="-108" w:right="-108"/>
              <w:jc w:val="center"/>
              <w:rPr>
                <w:sz w:val="15"/>
                <w:szCs w:val="15"/>
              </w:rPr>
            </w:pPr>
            <w:r w:rsidRPr="003D04B1">
              <w:rPr>
                <w:sz w:val="15"/>
                <w:szCs w:val="15"/>
              </w:rPr>
              <w:t xml:space="preserve">for the </w:t>
            </w:r>
            <w:r>
              <w:rPr>
                <w:sz w:val="15"/>
                <w:szCs w:val="15"/>
              </w:rPr>
              <w:t>three</w:t>
            </w:r>
            <w:r w:rsidRPr="003D04B1">
              <w:rPr>
                <w:sz w:val="15"/>
                <w:szCs w:val="15"/>
              </w:rPr>
              <w:t xml:space="preserve">-month </w:t>
            </w:r>
          </w:p>
          <w:p w14:paraId="25E8C0D2" w14:textId="77777777" w:rsidR="006D51BD" w:rsidRPr="00C22EFE" w:rsidRDefault="006D51BD" w:rsidP="006D51BD">
            <w:pPr>
              <w:ind w:left="-108" w:right="-108"/>
              <w:jc w:val="center"/>
              <w:rPr>
                <w:sz w:val="15"/>
                <w:szCs w:val="15"/>
              </w:rPr>
            </w:pPr>
            <w:r w:rsidRPr="003D04B1">
              <w:rPr>
                <w:sz w:val="15"/>
                <w:szCs w:val="15"/>
              </w:rPr>
              <w:t>periods ended</w:t>
            </w:r>
          </w:p>
        </w:tc>
      </w:tr>
      <w:tr w:rsidR="006D51BD" w:rsidRPr="00C22EFE" w14:paraId="52696D62" w14:textId="77777777" w:rsidTr="00AF3D07">
        <w:tc>
          <w:tcPr>
            <w:tcW w:w="2125" w:type="dxa"/>
          </w:tcPr>
          <w:p w14:paraId="67DEF8C6" w14:textId="77777777" w:rsidR="006D51BD" w:rsidRPr="00C22EFE" w:rsidRDefault="006D51BD" w:rsidP="006D51BD">
            <w:pPr>
              <w:ind w:right="-108"/>
              <w:jc w:val="both"/>
              <w:rPr>
                <w:sz w:val="15"/>
                <w:szCs w:val="15"/>
              </w:rPr>
            </w:pPr>
          </w:p>
        </w:tc>
        <w:tc>
          <w:tcPr>
            <w:tcW w:w="1292" w:type="dxa"/>
          </w:tcPr>
          <w:p w14:paraId="6FFA9FB7" w14:textId="77777777" w:rsidR="006D51BD" w:rsidRDefault="006D51BD" w:rsidP="006D51BD">
            <w:pPr>
              <w:ind w:left="-108" w:right="-108"/>
              <w:jc w:val="center"/>
              <w:rPr>
                <w:sz w:val="15"/>
                <w:szCs w:val="15"/>
              </w:rPr>
            </w:pPr>
          </w:p>
          <w:p w14:paraId="7CCE1CDF" w14:textId="77777777" w:rsidR="006D51BD" w:rsidRPr="00C22EFE" w:rsidRDefault="006D51BD" w:rsidP="006D51BD">
            <w:pPr>
              <w:ind w:left="-108" w:right="-108"/>
              <w:jc w:val="center"/>
              <w:rPr>
                <w:sz w:val="15"/>
                <w:szCs w:val="15"/>
              </w:rPr>
            </w:pPr>
          </w:p>
        </w:tc>
        <w:tc>
          <w:tcPr>
            <w:tcW w:w="778" w:type="dxa"/>
          </w:tcPr>
          <w:p w14:paraId="0A369EB6" w14:textId="77777777" w:rsidR="006D51BD" w:rsidRDefault="006D51BD" w:rsidP="006D51BD">
            <w:pPr>
              <w:ind w:left="-108" w:right="-108"/>
              <w:jc w:val="center"/>
              <w:rPr>
                <w:sz w:val="15"/>
                <w:szCs w:val="15"/>
              </w:rPr>
            </w:pPr>
            <w:r>
              <w:rPr>
                <w:sz w:val="15"/>
                <w:szCs w:val="15"/>
              </w:rPr>
              <w:t xml:space="preserve">31 </w:t>
            </w:r>
          </w:p>
          <w:p w14:paraId="6C735DCB" w14:textId="77777777" w:rsidR="006D51BD" w:rsidRDefault="006D51BD" w:rsidP="006D51BD">
            <w:pPr>
              <w:ind w:left="-108" w:right="-108"/>
              <w:jc w:val="center"/>
              <w:rPr>
                <w:sz w:val="15"/>
                <w:szCs w:val="15"/>
              </w:rPr>
            </w:pPr>
            <w:r>
              <w:rPr>
                <w:sz w:val="15"/>
                <w:szCs w:val="15"/>
              </w:rPr>
              <w:t>March</w:t>
            </w:r>
          </w:p>
        </w:tc>
        <w:tc>
          <w:tcPr>
            <w:tcW w:w="691" w:type="dxa"/>
          </w:tcPr>
          <w:p w14:paraId="20E21EFF" w14:textId="77777777" w:rsidR="006D51BD" w:rsidRDefault="006D51BD" w:rsidP="006D51BD">
            <w:pPr>
              <w:ind w:left="-108" w:right="-108"/>
              <w:jc w:val="center"/>
              <w:rPr>
                <w:sz w:val="15"/>
                <w:szCs w:val="15"/>
              </w:rPr>
            </w:pPr>
            <w:r>
              <w:rPr>
                <w:sz w:val="15"/>
                <w:szCs w:val="15"/>
              </w:rPr>
              <w:t>31</w:t>
            </w:r>
          </w:p>
          <w:p w14:paraId="1DCBE5FE" w14:textId="77777777" w:rsidR="006D51BD" w:rsidRDefault="006D51BD" w:rsidP="006D51BD">
            <w:pPr>
              <w:ind w:left="-108" w:right="-108"/>
              <w:jc w:val="center"/>
              <w:rPr>
                <w:sz w:val="15"/>
                <w:szCs w:val="15"/>
              </w:rPr>
            </w:pPr>
            <w:r>
              <w:rPr>
                <w:sz w:val="15"/>
                <w:szCs w:val="15"/>
              </w:rPr>
              <w:t>December</w:t>
            </w:r>
          </w:p>
        </w:tc>
        <w:tc>
          <w:tcPr>
            <w:tcW w:w="723" w:type="dxa"/>
          </w:tcPr>
          <w:p w14:paraId="32431472" w14:textId="77777777" w:rsidR="006D51BD" w:rsidRDefault="006D51BD" w:rsidP="006D51BD">
            <w:pPr>
              <w:ind w:left="-108" w:right="-108"/>
              <w:jc w:val="center"/>
              <w:rPr>
                <w:sz w:val="15"/>
                <w:szCs w:val="15"/>
              </w:rPr>
            </w:pPr>
            <w:r>
              <w:rPr>
                <w:sz w:val="15"/>
                <w:szCs w:val="15"/>
              </w:rPr>
              <w:t xml:space="preserve">31 </w:t>
            </w:r>
          </w:p>
          <w:p w14:paraId="527424B7" w14:textId="77777777" w:rsidR="006D51BD" w:rsidRDefault="006D51BD" w:rsidP="006D51BD">
            <w:pPr>
              <w:ind w:left="-108" w:right="-108"/>
              <w:jc w:val="center"/>
              <w:rPr>
                <w:sz w:val="15"/>
                <w:szCs w:val="15"/>
              </w:rPr>
            </w:pPr>
            <w:r>
              <w:rPr>
                <w:sz w:val="15"/>
                <w:szCs w:val="15"/>
              </w:rPr>
              <w:t>March</w:t>
            </w:r>
          </w:p>
        </w:tc>
        <w:tc>
          <w:tcPr>
            <w:tcW w:w="720" w:type="dxa"/>
          </w:tcPr>
          <w:p w14:paraId="4CB16F60" w14:textId="77777777" w:rsidR="006D51BD" w:rsidRDefault="006D51BD" w:rsidP="006D51BD">
            <w:pPr>
              <w:ind w:left="-108" w:right="-108"/>
              <w:jc w:val="center"/>
              <w:rPr>
                <w:sz w:val="15"/>
                <w:szCs w:val="15"/>
              </w:rPr>
            </w:pPr>
            <w:r>
              <w:rPr>
                <w:sz w:val="15"/>
                <w:szCs w:val="15"/>
              </w:rPr>
              <w:t>31</w:t>
            </w:r>
          </w:p>
          <w:p w14:paraId="4E0A891F" w14:textId="77777777" w:rsidR="006D51BD" w:rsidRDefault="006D51BD" w:rsidP="006D51BD">
            <w:pPr>
              <w:ind w:left="-108" w:right="-108"/>
              <w:jc w:val="center"/>
              <w:rPr>
                <w:sz w:val="15"/>
                <w:szCs w:val="15"/>
              </w:rPr>
            </w:pPr>
            <w:r>
              <w:rPr>
                <w:sz w:val="15"/>
                <w:szCs w:val="15"/>
              </w:rPr>
              <w:t>December</w:t>
            </w:r>
          </w:p>
        </w:tc>
        <w:tc>
          <w:tcPr>
            <w:tcW w:w="238" w:type="dxa"/>
          </w:tcPr>
          <w:p w14:paraId="053B3C89" w14:textId="77777777" w:rsidR="006D51BD" w:rsidRDefault="006D51BD" w:rsidP="006D51BD">
            <w:pPr>
              <w:ind w:left="-108" w:right="-108"/>
              <w:jc w:val="center"/>
              <w:rPr>
                <w:sz w:val="15"/>
                <w:szCs w:val="15"/>
              </w:rPr>
            </w:pPr>
          </w:p>
        </w:tc>
        <w:tc>
          <w:tcPr>
            <w:tcW w:w="778" w:type="dxa"/>
          </w:tcPr>
          <w:p w14:paraId="4C8E182E" w14:textId="77777777" w:rsidR="006D51BD" w:rsidRDefault="006D51BD" w:rsidP="006D51BD">
            <w:pPr>
              <w:ind w:left="-108" w:right="-108"/>
              <w:jc w:val="center"/>
              <w:rPr>
                <w:sz w:val="15"/>
                <w:szCs w:val="15"/>
              </w:rPr>
            </w:pPr>
            <w:r>
              <w:rPr>
                <w:sz w:val="15"/>
                <w:szCs w:val="15"/>
              </w:rPr>
              <w:t xml:space="preserve">31 </w:t>
            </w:r>
          </w:p>
          <w:p w14:paraId="02427056" w14:textId="77777777" w:rsidR="006D51BD" w:rsidRDefault="006D51BD" w:rsidP="006D51BD">
            <w:pPr>
              <w:ind w:left="-108" w:right="-108"/>
              <w:jc w:val="center"/>
              <w:rPr>
                <w:sz w:val="15"/>
                <w:szCs w:val="15"/>
              </w:rPr>
            </w:pPr>
            <w:r>
              <w:rPr>
                <w:sz w:val="15"/>
                <w:szCs w:val="15"/>
              </w:rPr>
              <w:t>March</w:t>
            </w:r>
          </w:p>
        </w:tc>
        <w:tc>
          <w:tcPr>
            <w:tcW w:w="270" w:type="dxa"/>
          </w:tcPr>
          <w:p w14:paraId="49DC3BA1" w14:textId="77777777" w:rsidR="006D51BD" w:rsidRPr="00C22EFE" w:rsidRDefault="006D51BD" w:rsidP="006D51BD">
            <w:pPr>
              <w:ind w:left="-108" w:right="-108"/>
              <w:jc w:val="center"/>
              <w:rPr>
                <w:sz w:val="15"/>
                <w:szCs w:val="15"/>
              </w:rPr>
            </w:pPr>
          </w:p>
        </w:tc>
        <w:tc>
          <w:tcPr>
            <w:tcW w:w="810" w:type="dxa"/>
          </w:tcPr>
          <w:p w14:paraId="20E865A9" w14:textId="77777777" w:rsidR="006D51BD" w:rsidRDefault="006D51BD" w:rsidP="006D51BD">
            <w:pPr>
              <w:ind w:left="-108" w:right="-108"/>
              <w:jc w:val="center"/>
              <w:rPr>
                <w:sz w:val="15"/>
                <w:szCs w:val="15"/>
              </w:rPr>
            </w:pPr>
            <w:r>
              <w:rPr>
                <w:sz w:val="15"/>
                <w:szCs w:val="15"/>
              </w:rPr>
              <w:t>31</w:t>
            </w:r>
          </w:p>
          <w:p w14:paraId="0E90CA88" w14:textId="77777777" w:rsidR="006D51BD" w:rsidRDefault="006D51BD" w:rsidP="006D51BD">
            <w:pPr>
              <w:ind w:left="-108" w:right="-108"/>
              <w:jc w:val="center"/>
              <w:rPr>
                <w:sz w:val="15"/>
                <w:szCs w:val="15"/>
              </w:rPr>
            </w:pPr>
            <w:r>
              <w:rPr>
                <w:sz w:val="15"/>
                <w:szCs w:val="15"/>
              </w:rPr>
              <w:t>December</w:t>
            </w:r>
          </w:p>
        </w:tc>
        <w:tc>
          <w:tcPr>
            <w:tcW w:w="270" w:type="dxa"/>
          </w:tcPr>
          <w:p w14:paraId="63B6777B" w14:textId="77777777" w:rsidR="006D51BD" w:rsidRPr="00C22EFE" w:rsidRDefault="006D51BD" w:rsidP="006D51BD">
            <w:pPr>
              <w:ind w:left="-108"/>
              <w:jc w:val="center"/>
              <w:rPr>
                <w:sz w:val="15"/>
                <w:szCs w:val="15"/>
              </w:rPr>
            </w:pPr>
          </w:p>
        </w:tc>
        <w:tc>
          <w:tcPr>
            <w:tcW w:w="720" w:type="dxa"/>
          </w:tcPr>
          <w:p w14:paraId="6A128CBD" w14:textId="77777777" w:rsidR="006D51BD" w:rsidRDefault="006D51BD" w:rsidP="006D51BD">
            <w:pPr>
              <w:ind w:left="-108" w:right="-108"/>
              <w:jc w:val="center"/>
              <w:rPr>
                <w:sz w:val="15"/>
                <w:szCs w:val="15"/>
              </w:rPr>
            </w:pPr>
            <w:r>
              <w:rPr>
                <w:sz w:val="15"/>
                <w:szCs w:val="15"/>
              </w:rPr>
              <w:t xml:space="preserve">31 </w:t>
            </w:r>
          </w:p>
          <w:p w14:paraId="64AE0D71" w14:textId="77777777" w:rsidR="006D51BD" w:rsidRDefault="006D51BD" w:rsidP="006D51BD">
            <w:pPr>
              <w:ind w:left="-108" w:right="-108"/>
              <w:jc w:val="center"/>
              <w:rPr>
                <w:sz w:val="15"/>
                <w:szCs w:val="15"/>
              </w:rPr>
            </w:pPr>
            <w:r>
              <w:rPr>
                <w:sz w:val="15"/>
                <w:szCs w:val="15"/>
              </w:rPr>
              <w:t>March</w:t>
            </w:r>
          </w:p>
        </w:tc>
        <w:tc>
          <w:tcPr>
            <w:tcW w:w="270" w:type="dxa"/>
          </w:tcPr>
          <w:p w14:paraId="04469FA4" w14:textId="77777777" w:rsidR="006D51BD" w:rsidRPr="00C22EFE" w:rsidRDefault="006D51BD" w:rsidP="006D51BD">
            <w:pPr>
              <w:ind w:left="-108" w:right="-108"/>
              <w:jc w:val="center"/>
              <w:rPr>
                <w:sz w:val="15"/>
                <w:szCs w:val="15"/>
              </w:rPr>
            </w:pPr>
          </w:p>
        </w:tc>
        <w:tc>
          <w:tcPr>
            <w:tcW w:w="900" w:type="dxa"/>
          </w:tcPr>
          <w:p w14:paraId="24670629" w14:textId="77777777" w:rsidR="006D51BD" w:rsidRDefault="006D51BD" w:rsidP="006D51BD">
            <w:pPr>
              <w:ind w:left="-108" w:right="-108"/>
              <w:jc w:val="center"/>
              <w:rPr>
                <w:sz w:val="15"/>
                <w:szCs w:val="15"/>
              </w:rPr>
            </w:pPr>
            <w:r>
              <w:rPr>
                <w:sz w:val="15"/>
                <w:szCs w:val="15"/>
              </w:rPr>
              <w:t>31</w:t>
            </w:r>
          </w:p>
          <w:p w14:paraId="1F64137C" w14:textId="77777777" w:rsidR="006D51BD" w:rsidRDefault="006D51BD" w:rsidP="006D51BD">
            <w:pPr>
              <w:ind w:left="-108" w:right="-108"/>
              <w:jc w:val="center"/>
              <w:rPr>
                <w:sz w:val="15"/>
                <w:szCs w:val="15"/>
              </w:rPr>
            </w:pPr>
            <w:r>
              <w:rPr>
                <w:sz w:val="15"/>
                <w:szCs w:val="15"/>
              </w:rPr>
              <w:t>December</w:t>
            </w:r>
          </w:p>
        </w:tc>
        <w:tc>
          <w:tcPr>
            <w:tcW w:w="270" w:type="dxa"/>
          </w:tcPr>
          <w:p w14:paraId="5D4C458D" w14:textId="77777777" w:rsidR="006D51BD" w:rsidRPr="00C22EFE" w:rsidRDefault="006D51BD" w:rsidP="006D51BD">
            <w:pPr>
              <w:ind w:left="-108"/>
              <w:jc w:val="center"/>
              <w:rPr>
                <w:sz w:val="15"/>
                <w:szCs w:val="15"/>
              </w:rPr>
            </w:pPr>
          </w:p>
        </w:tc>
        <w:tc>
          <w:tcPr>
            <w:tcW w:w="810" w:type="dxa"/>
          </w:tcPr>
          <w:p w14:paraId="52151354" w14:textId="77777777" w:rsidR="006D51BD" w:rsidRDefault="006D51BD" w:rsidP="006D51BD">
            <w:pPr>
              <w:ind w:left="-108" w:right="-108"/>
              <w:jc w:val="center"/>
              <w:rPr>
                <w:sz w:val="15"/>
                <w:szCs w:val="15"/>
              </w:rPr>
            </w:pPr>
            <w:r>
              <w:rPr>
                <w:sz w:val="15"/>
                <w:szCs w:val="15"/>
              </w:rPr>
              <w:t xml:space="preserve">31 </w:t>
            </w:r>
          </w:p>
          <w:p w14:paraId="0D9366F1" w14:textId="77777777" w:rsidR="006D51BD" w:rsidRDefault="006D51BD" w:rsidP="006D51BD">
            <w:pPr>
              <w:ind w:left="-108" w:right="-108"/>
              <w:jc w:val="center"/>
              <w:rPr>
                <w:sz w:val="15"/>
                <w:szCs w:val="15"/>
              </w:rPr>
            </w:pPr>
            <w:r>
              <w:rPr>
                <w:sz w:val="15"/>
                <w:szCs w:val="15"/>
              </w:rPr>
              <w:t>March</w:t>
            </w:r>
          </w:p>
        </w:tc>
        <w:tc>
          <w:tcPr>
            <w:tcW w:w="270" w:type="dxa"/>
          </w:tcPr>
          <w:p w14:paraId="6AE0F4D4" w14:textId="77777777" w:rsidR="006D51BD" w:rsidRPr="00C22EFE" w:rsidRDefault="006D51BD" w:rsidP="006D51BD">
            <w:pPr>
              <w:ind w:left="-108" w:right="-108"/>
              <w:jc w:val="center"/>
              <w:rPr>
                <w:sz w:val="15"/>
                <w:szCs w:val="15"/>
              </w:rPr>
            </w:pPr>
          </w:p>
        </w:tc>
        <w:tc>
          <w:tcPr>
            <w:tcW w:w="810" w:type="dxa"/>
          </w:tcPr>
          <w:p w14:paraId="531D5B95" w14:textId="77777777" w:rsidR="006D51BD" w:rsidRDefault="006D51BD" w:rsidP="006D51BD">
            <w:pPr>
              <w:ind w:left="-108" w:right="-108"/>
              <w:jc w:val="center"/>
              <w:rPr>
                <w:sz w:val="15"/>
                <w:szCs w:val="15"/>
              </w:rPr>
            </w:pPr>
            <w:r>
              <w:rPr>
                <w:sz w:val="15"/>
                <w:szCs w:val="15"/>
              </w:rPr>
              <w:t>31</w:t>
            </w:r>
          </w:p>
          <w:p w14:paraId="284F32A1" w14:textId="77777777" w:rsidR="006D51BD" w:rsidRDefault="006D51BD" w:rsidP="006D51BD">
            <w:pPr>
              <w:ind w:left="-108" w:right="-108"/>
              <w:jc w:val="center"/>
              <w:rPr>
                <w:sz w:val="15"/>
                <w:szCs w:val="15"/>
              </w:rPr>
            </w:pPr>
            <w:r>
              <w:rPr>
                <w:sz w:val="15"/>
                <w:szCs w:val="15"/>
              </w:rPr>
              <w:t>December</w:t>
            </w:r>
          </w:p>
        </w:tc>
        <w:tc>
          <w:tcPr>
            <w:tcW w:w="270" w:type="dxa"/>
          </w:tcPr>
          <w:p w14:paraId="0156199E" w14:textId="77777777" w:rsidR="006D51BD" w:rsidRPr="00C22EFE" w:rsidRDefault="006D51BD" w:rsidP="006D51BD">
            <w:pPr>
              <w:ind w:left="-108"/>
              <w:jc w:val="center"/>
              <w:rPr>
                <w:sz w:val="15"/>
                <w:szCs w:val="15"/>
              </w:rPr>
            </w:pPr>
          </w:p>
        </w:tc>
        <w:tc>
          <w:tcPr>
            <w:tcW w:w="720" w:type="dxa"/>
          </w:tcPr>
          <w:p w14:paraId="5F216EAE" w14:textId="77777777" w:rsidR="006D51BD" w:rsidRDefault="006D51BD" w:rsidP="006D51BD">
            <w:pPr>
              <w:ind w:left="-108" w:right="-108"/>
              <w:jc w:val="center"/>
              <w:rPr>
                <w:sz w:val="15"/>
                <w:szCs w:val="15"/>
              </w:rPr>
            </w:pPr>
            <w:r>
              <w:rPr>
                <w:sz w:val="15"/>
                <w:szCs w:val="15"/>
              </w:rPr>
              <w:t xml:space="preserve">31 </w:t>
            </w:r>
          </w:p>
          <w:p w14:paraId="209FF077" w14:textId="77777777" w:rsidR="006D51BD" w:rsidRDefault="006D51BD" w:rsidP="006D51BD">
            <w:pPr>
              <w:ind w:left="-108" w:right="-108"/>
              <w:jc w:val="center"/>
              <w:rPr>
                <w:sz w:val="15"/>
                <w:szCs w:val="15"/>
              </w:rPr>
            </w:pPr>
            <w:r>
              <w:rPr>
                <w:sz w:val="15"/>
                <w:szCs w:val="15"/>
              </w:rPr>
              <w:t>March</w:t>
            </w:r>
          </w:p>
        </w:tc>
        <w:tc>
          <w:tcPr>
            <w:tcW w:w="270" w:type="dxa"/>
          </w:tcPr>
          <w:p w14:paraId="32D8CFB6" w14:textId="77777777" w:rsidR="006D51BD" w:rsidRPr="00C22EFE" w:rsidRDefault="006D51BD" w:rsidP="006D51BD">
            <w:pPr>
              <w:ind w:left="-108" w:right="-108"/>
              <w:jc w:val="center"/>
              <w:rPr>
                <w:sz w:val="15"/>
                <w:szCs w:val="15"/>
              </w:rPr>
            </w:pPr>
          </w:p>
        </w:tc>
        <w:tc>
          <w:tcPr>
            <w:tcW w:w="810" w:type="dxa"/>
          </w:tcPr>
          <w:p w14:paraId="42A541B9" w14:textId="77777777" w:rsidR="006D51BD" w:rsidRDefault="006D51BD" w:rsidP="006D51BD">
            <w:pPr>
              <w:ind w:left="-108" w:right="-108"/>
              <w:jc w:val="center"/>
              <w:rPr>
                <w:sz w:val="15"/>
                <w:szCs w:val="15"/>
              </w:rPr>
            </w:pPr>
            <w:r>
              <w:rPr>
                <w:sz w:val="15"/>
                <w:szCs w:val="15"/>
              </w:rPr>
              <w:t>31</w:t>
            </w:r>
          </w:p>
          <w:p w14:paraId="58D7306B" w14:textId="77777777" w:rsidR="006D51BD" w:rsidRDefault="00C65037" w:rsidP="00C65037">
            <w:pPr>
              <w:ind w:left="-108" w:right="-108"/>
              <w:jc w:val="center"/>
              <w:rPr>
                <w:sz w:val="15"/>
                <w:szCs w:val="15"/>
              </w:rPr>
            </w:pPr>
            <w:r w:rsidRPr="00C65037">
              <w:rPr>
                <w:sz w:val="15"/>
                <w:szCs w:val="15"/>
              </w:rPr>
              <w:t xml:space="preserve">March </w:t>
            </w:r>
          </w:p>
        </w:tc>
      </w:tr>
      <w:tr w:rsidR="006D51BD" w:rsidRPr="00C22EFE" w14:paraId="0C9ED3E9" w14:textId="77777777" w:rsidTr="00AF3D07">
        <w:tc>
          <w:tcPr>
            <w:tcW w:w="2125" w:type="dxa"/>
          </w:tcPr>
          <w:p w14:paraId="319633C0" w14:textId="77777777" w:rsidR="006D51BD" w:rsidRPr="00C22EFE" w:rsidRDefault="006D51BD" w:rsidP="006D51BD">
            <w:pPr>
              <w:ind w:right="-108"/>
              <w:jc w:val="both"/>
              <w:rPr>
                <w:sz w:val="15"/>
                <w:szCs w:val="15"/>
              </w:rPr>
            </w:pPr>
          </w:p>
        </w:tc>
        <w:tc>
          <w:tcPr>
            <w:tcW w:w="1292" w:type="dxa"/>
          </w:tcPr>
          <w:p w14:paraId="6A4C1CD9" w14:textId="77777777" w:rsidR="006D51BD" w:rsidRPr="00C22EFE" w:rsidRDefault="006D51BD" w:rsidP="006D51BD">
            <w:pPr>
              <w:ind w:left="-108" w:right="-108"/>
              <w:jc w:val="center"/>
              <w:rPr>
                <w:sz w:val="15"/>
                <w:szCs w:val="15"/>
              </w:rPr>
            </w:pPr>
          </w:p>
        </w:tc>
        <w:tc>
          <w:tcPr>
            <w:tcW w:w="778" w:type="dxa"/>
          </w:tcPr>
          <w:p w14:paraId="04FB9158" w14:textId="2D769098" w:rsidR="006D51BD" w:rsidRPr="00C22EFE" w:rsidRDefault="006D51BD" w:rsidP="006D51BD">
            <w:pPr>
              <w:ind w:left="-108" w:right="-108"/>
              <w:jc w:val="center"/>
              <w:rPr>
                <w:sz w:val="15"/>
                <w:szCs w:val="15"/>
              </w:rPr>
            </w:pPr>
            <w:r>
              <w:rPr>
                <w:sz w:val="15"/>
                <w:szCs w:val="15"/>
              </w:rPr>
              <w:t>20</w:t>
            </w:r>
            <w:r w:rsidR="00041C5F">
              <w:rPr>
                <w:sz w:val="15"/>
                <w:szCs w:val="15"/>
              </w:rPr>
              <w:t>2</w:t>
            </w:r>
            <w:r w:rsidR="00313514">
              <w:rPr>
                <w:sz w:val="15"/>
                <w:szCs w:val="15"/>
              </w:rPr>
              <w:t>1</w:t>
            </w:r>
          </w:p>
        </w:tc>
        <w:tc>
          <w:tcPr>
            <w:tcW w:w="691" w:type="dxa"/>
          </w:tcPr>
          <w:p w14:paraId="42038EA5" w14:textId="540F376B" w:rsidR="006D51BD" w:rsidRPr="00C22EFE" w:rsidRDefault="006D51BD" w:rsidP="006D51BD">
            <w:pPr>
              <w:ind w:left="-108" w:right="-108"/>
              <w:jc w:val="center"/>
              <w:rPr>
                <w:sz w:val="15"/>
                <w:szCs w:val="15"/>
              </w:rPr>
            </w:pPr>
            <w:r>
              <w:rPr>
                <w:sz w:val="15"/>
                <w:szCs w:val="15"/>
              </w:rPr>
              <w:t>20</w:t>
            </w:r>
            <w:r w:rsidR="00313514">
              <w:rPr>
                <w:sz w:val="15"/>
                <w:szCs w:val="15"/>
              </w:rPr>
              <w:t>20</w:t>
            </w:r>
          </w:p>
        </w:tc>
        <w:tc>
          <w:tcPr>
            <w:tcW w:w="723" w:type="dxa"/>
          </w:tcPr>
          <w:p w14:paraId="1D843A31" w14:textId="02ED6A30" w:rsidR="006D51BD" w:rsidRPr="00C22EFE" w:rsidRDefault="006D51BD" w:rsidP="006D51BD">
            <w:pPr>
              <w:ind w:left="-108" w:right="-108"/>
              <w:jc w:val="center"/>
              <w:rPr>
                <w:sz w:val="15"/>
                <w:szCs w:val="15"/>
              </w:rPr>
            </w:pPr>
            <w:r>
              <w:rPr>
                <w:sz w:val="15"/>
                <w:szCs w:val="15"/>
              </w:rPr>
              <w:t>20</w:t>
            </w:r>
            <w:r w:rsidR="00041C5F">
              <w:rPr>
                <w:sz w:val="15"/>
                <w:szCs w:val="15"/>
              </w:rPr>
              <w:t>2</w:t>
            </w:r>
            <w:r w:rsidR="00313514">
              <w:rPr>
                <w:sz w:val="15"/>
                <w:szCs w:val="15"/>
              </w:rPr>
              <w:t>1</w:t>
            </w:r>
          </w:p>
        </w:tc>
        <w:tc>
          <w:tcPr>
            <w:tcW w:w="720" w:type="dxa"/>
          </w:tcPr>
          <w:p w14:paraId="74B93301" w14:textId="206F3CC1" w:rsidR="006D51BD" w:rsidRPr="00C22EFE" w:rsidRDefault="006D51BD" w:rsidP="006D51BD">
            <w:pPr>
              <w:ind w:left="-108" w:right="-108"/>
              <w:jc w:val="center"/>
              <w:rPr>
                <w:sz w:val="15"/>
                <w:szCs w:val="15"/>
              </w:rPr>
            </w:pPr>
            <w:r>
              <w:rPr>
                <w:sz w:val="15"/>
                <w:szCs w:val="15"/>
              </w:rPr>
              <w:t>20</w:t>
            </w:r>
            <w:r w:rsidR="00313514">
              <w:rPr>
                <w:sz w:val="15"/>
                <w:szCs w:val="15"/>
              </w:rPr>
              <w:t>20</w:t>
            </w:r>
          </w:p>
        </w:tc>
        <w:tc>
          <w:tcPr>
            <w:tcW w:w="238" w:type="dxa"/>
          </w:tcPr>
          <w:p w14:paraId="7FE698F5" w14:textId="77777777" w:rsidR="006D51BD" w:rsidRDefault="006D51BD" w:rsidP="006D51BD">
            <w:pPr>
              <w:ind w:left="-108" w:right="-108"/>
              <w:jc w:val="center"/>
              <w:rPr>
                <w:sz w:val="15"/>
                <w:szCs w:val="15"/>
              </w:rPr>
            </w:pPr>
          </w:p>
        </w:tc>
        <w:tc>
          <w:tcPr>
            <w:tcW w:w="778" w:type="dxa"/>
          </w:tcPr>
          <w:p w14:paraId="4C86E8E9" w14:textId="06245BFE" w:rsidR="006D51BD" w:rsidRPr="00C22EFE" w:rsidRDefault="006D51BD" w:rsidP="006D51BD">
            <w:pPr>
              <w:ind w:left="-108" w:right="-108"/>
              <w:jc w:val="center"/>
              <w:rPr>
                <w:sz w:val="15"/>
                <w:szCs w:val="15"/>
              </w:rPr>
            </w:pPr>
            <w:r>
              <w:rPr>
                <w:sz w:val="15"/>
                <w:szCs w:val="15"/>
              </w:rPr>
              <w:t>20</w:t>
            </w:r>
            <w:r w:rsidR="00041C5F">
              <w:rPr>
                <w:sz w:val="15"/>
                <w:szCs w:val="15"/>
              </w:rPr>
              <w:t>2</w:t>
            </w:r>
            <w:r w:rsidR="00313514">
              <w:rPr>
                <w:sz w:val="15"/>
                <w:szCs w:val="15"/>
              </w:rPr>
              <w:t>1</w:t>
            </w:r>
          </w:p>
        </w:tc>
        <w:tc>
          <w:tcPr>
            <w:tcW w:w="270" w:type="dxa"/>
          </w:tcPr>
          <w:p w14:paraId="6EA220DD" w14:textId="77777777" w:rsidR="006D51BD" w:rsidRPr="00C22EFE" w:rsidRDefault="006D51BD" w:rsidP="006D51BD">
            <w:pPr>
              <w:ind w:left="-108" w:right="-108"/>
              <w:jc w:val="center"/>
              <w:rPr>
                <w:sz w:val="15"/>
                <w:szCs w:val="15"/>
              </w:rPr>
            </w:pPr>
          </w:p>
        </w:tc>
        <w:tc>
          <w:tcPr>
            <w:tcW w:w="810" w:type="dxa"/>
          </w:tcPr>
          <w:p w14:paraId="5CD39F8A" w14:textId="30B6A711" w:rsidR="006D51BD" w:rsidRPr="00C22EFE" w:rsidRDefault="006D51BD" w:rsidP="006D51BD">
            <w:pPr>
              <w:ind w:left="-108" w:right="-108"/>
              <w:jc w:val="center"/>
              <w:rPr>
                <w:sz w:val="15"/>
                <w:szCs w:val="15"/>
              </w:rPr>
            </w:pPr>
            <w:r>
              <w:rPr>
                <w:sz w:val="15"/>
                <w:szCs w:val="15"/>
              </w:rPr>
              <w:t>20</w:t>
            </w:r>
            <w:r w:rsidR="00313514">
              <w:rPr>
                <w:sz w:val="15"/>
                <w:szCs w:val="15"/>
              </w:rPr>
              <w:t>20</w:t>
            </w:r>
          </w:p>
        </w:tc>
        <w:tc>
          <w:tcPr>
            <w:tcW w:w="270" w:type="dxa"/>
          </w:tcPr>
          <w:p w14:paraId="3D9C68A5" w14:textId="77777777" w:rsidR="006D51BD" w:rsidRPr="00C22EFE" w:rsidRDefault="006D51BD" w:rsidP="006D51BD">
            <w:pPr>
              <w:ind w:left="-108"/>
              <w:jc w:val="center"/>
              <w:rPr>
                <w:sz w:val="15"/>
                <w:szCs w:val="15"/>
              </w:rPr>
            </w:pPr>
          </w:p>
        </w:tc>
        <w:tc>
          <w:tcPr>
            <w:tcW w:w="720" w:type="dxa"/>
          </w:tcPr>
          <w:p w14:paraId="346750EB" w14:textId="54F8323A" w:rsidR="006D51BD" w:rsidRPr="00C22EFE" w:rsidRDefault="006D51BD" w:rsidP="006D51BD">
            <w:pPr>
              <w:ind w:left="-108" w:right="-108"/>
              <w:jc w:val="center"/>
              <w:rPr>
                <w:sz w:val="15"/>
                <w:szCs w:val="15"/>
              </w:rPr>
            </w:pPr>
            <w:r>
              <w:rPr>
                <w:sz w:val="15"/>
                <w:szCs w:val="15"/>
              </w:rPr>
              <w:t>20</w:t>
            </w:r>
            <w:r w:rsidR="00041C5F">
              <w:rPr>
                <w:sz w:val="15"/>
                <w:szCs w:val="15"/>
              </w:rPr>
              <w:t>2</w:t>
            </w:r>
            <w:r w:rsidR="00313514">
              <w:rPr>
                <w:sz w:val="15"/>
                <w:szCs w:val="15"/>
              </w:rPr>
              <w:t>1</w:t>
            </w:r>
          </w:p>
        </w:tc>
        <w:tc>
          <w:tcPr>
            <w:tcW w:w="270" w:type="dxa"/>
          </w:tcPr>
          <w:p w14:paraId="7A980C14" w14:textId="77777777" w:rsidR="006D51BD" w:rsidRPr="00C22EFE" w:rsidRDefault="006D51BD" w:rsidP="006D51BD">
            <w:pPr>
              <w:ind w:left="-108" w:right="-108"/>
              <w:jc w:val="center"/>
              <w:rPr>
                <w:sz w:val="15"/>
                <w:szCs w:val="15"/>
              </w:rPr>
            </w:pPr>
          </w:p>
        </w:tc>
        <w:tc>
          <w:tcPr>
            <w:tcW w:w="900" w:type="dxa"/>
          </w:tcPr>
          <w:p w14:paraId="36144AC3" w14:textId="7899C26A" w:rsidR="006D51BD" w:rsidRPr="00C22EFE" w:rsidRDefault="006D51BD" w:rsidP="006D51BD">
            <w:pPr>
              <w:ind w:left="-108" w:right="-108"/>
              <w:jc w:val="center"/>
              <w:rPr>
                <w:sz w:val="15"/>
                <w:szCs w:val="15"/>
              </w:rPr>
            </w:pPr>
            <w:r>
              <w:rPr>
                <w:sz w:val="15"/>
                <w:szCs w:val="15"/>
              </w:rPr>
              <w:t>20</w:t>
            </w:r>
            <w:r w:rsidR="00313514">
              <w:rPr>
                <w:sz w:val="15"/>
                <w:szCs w:val="15"/>
              </w:rPr>
              <w:t>20</w:t>
            </w:r>
          </w:p>
        </w:tc>
        <w:tc>
          <w:tcPr>
            <w:tcW w:w="270" w:type="dxa"/>
          </w:tcPr>
          <w:p w14:paraId="4384D91B" w14:textId="77777777" w:rsidR="006D51BD" w:rsidRPr="00C22EFE" w:rsidRDefault="006D51BD" w:rsidP="006D51BD">
            <w:pPr>
              <w:ind w:left="-108"/>
              <w:jc w:val="center"/>
              <w:rPr>
                <w:sz w:val="15"/>
                <w:szCs w:val="15"/>
              </w:rPr>
            </w:pPr>
          </w:p>
        </w:tc>
        <w:tc>
          <w:tcPr>
            <w:tcW w:w="810" w:type="dxa"/>
          </w:tcPr>
          <w:p w14:paraId="5A89B879" w14:textId="315F0147" w:rsidR="006D51BD" w:rsidRPr="00C22EFE" w:rsidRDefault="006D51BD" w:rsidP="006D51BD">
            <w:pPr>
              <w:ind w:left="-108" w:right="-108"/>
              <w:jc w:val="center"/>
              <w:rPr>
                <w:sz w:val="15"/>
                <w:szCs w:val="15"/>
              </w:rPr>
            </w:pPr>
            <w:r>
              <w:rPr>
                <w:sz w:val="15"/>
                <w:szCs w:val="15"/>
              </w:rPr>
              <w:t>20</w:t>
            </w:r>
            <w:r w:rsidR="00041C5F">
              <w:rPr>
                <w:sz w:val="15"/>
                <w:szCs w:val="15"/>
              </w:rPr>
              <w:t>2</w:t>
            </w:r>
            <w:r w:rsidR="00313514">
              <w:rPr>
                <w:sz w:val="15"/>
                <w:szCs w:val="15"/>
              </w:rPr>
              <w:t>1</w:t>
            </w:r>
          </w:p>
        </w:tc>
        <w:tc>
          <w:tcPr>
            <w:tcW w:w="270" w:type="dxa"/>
          </w:tcPr>
          <w:p w14:paraId="7076E7B9" w14:textId="77777777" w:rsidR="006D51BD" w:rsidRPr="00C22EFE" w:rsidRDefault="006D51BD" w:rsidP="006D51BD">
            <w:pPr>
              <w:ind w:left="-108" w:right="-108"/>
              <w:jc w:val="center"/>
              <w:rPr>
                <w:sz w:val="15"/>
                <w:szCs w:val="15"/>
              </w:rPr>
            </w:pPr>
          </w:p>
        </w:tc>
        <w:tc>
          <w:tcPr>
            <w:tcW w:w="810" w:type="dxa"/>
          </w:tcPr>
          <w:p w14:paraId="1CA4A862" w14:textId="288D82FF" w:rsidR="006D51BD" w:rsidRPr="00C22EFE" w:rsidRDefault="006D51BD" w:rsidP="006D51BD">
            <w:pPr>
              <w:ind w:left="-108" w:right="-108"/>
              <w:jc w:val="center"/>
              <w:rPr>
                <w:sz w:val="15"/>
                <w:szCs w:val="15"/>
              </w:rPr>
            </w:pPr>
            <w:r>
              <w:rPr>
                <w:sz w:val="15"/>
                <w:szCs w:val="15"/>
              </w:rPr>
              <w:t>20</w:t>
            </w:r>
            <w:r w:rsidR="00313514">
              <w:rPr>
                <w:sz w:val="15"/>
                <w:szCs w:val="15"/>
              </w:rPr>
              <w:t>20</w:t>
            </w:r>
          </w:p>
        </w:tc>
        <w:tc>
          <w:tcPr>
            <w:tcW w:w="270" w:type="dxa"/>
          </w:tcPr>
          <w:p w14:paraId="73DC7AF6" w14:textId="77777777" w:rsidR="006D51BD" w:rsidRPr="00C22EFE" w:rsidRDefault="006D51BD" w:rsidP="006D51BD">
            <w:pPr>
              <w:ind w:left="-108"/>
              <w:jc w:val="center"/>
              <w:rPr>
                <w:sz w:val="15"/>
                <w:szCs w:val="15"/>
              </w:rPr>
            </w:pPr>
          </w:p>
        </w:tc>
        <w:tc>
          <w:tcPr>
            <w:tcW w:w="720" w:type="dxa"/>
          </w:tcPr>
          <w:p w14:paraId="6C661485" w14:textId="5CF634F3" w:rsidR="006D51BD" w:rsidRPr="00C22EFE" w:rsidRDefault="006D51BD" w:rsidP="006D51BD">
            <w:pPr>
              <w:ind w:left="-108" w:right="-108"/>
              <w:jc w:val="center"/>
              <w:rPr>
                <w:sz w:val="15"/>
                <w:szCs w:val="15"/>
              </w:rPr>
            </w:pPr>
            <w:r>
              <w:rPr>
                <w:sz w:val="15"/>
                <w:szCs w:val="15"/>
              </w:rPr>
              <w:t>20</w:t>
            </w:r>
            <w:r w:rsidR="00041C5F">
              <w:rPr>
                <w:sz w:val="15"/>
                <w:szCs w:val="15"/>
              </w:rPr>
              <w:t>2</w:t>
            </w:r>
            <w:r w:rsidR="00313514">
              <w:rPr>
                <w:sz w:val="15"/>
                <w:szCs w:val="15"/>
              </w:rPr>
              <w:t>1</w:t>
            </w:r>
          </w:p>
        </w:tc>
        <w:tc>
          <w:tcPr>
            <w:tcW w:w="270" w:type="dxa"/>
          </w:tcPr>
          <w:p w14:paraId="232E148D" w14:textId="77777777" w:rsidR="006D51BD" w:rsidRPr="00C22EFE" w:rsidRDefault="006D51BD" w:rsidP="006D51BD">
            <w:pPr>
              <w:ind w:left="-108" w:right="-108"/>
              <w:jc w:val="center"/>
              <w:rPr>
                <w:sz w:val="15"/>
                <w:szCs w:val="15"/>
              </w:rPr>
            </w:pPr>
          </w:p>
        </w:tc>
        <w:tc>
          <w:tcPr>
            <w:tcW w:w="810" w:type="dxa"/>
          </w:tcPr>
          <w:p w14:paraId="39D71DCB" w14:textId="0140F45F" w:rsidR="006D51BD" w:rsidRPr="00C22EFE" w:rsidRDefault="006D51BD" w:rsidP="006D51BD">
            <w:pPr>
              <w:ind w:left="-108" w:right="-108"/>
              <w:jc w:val="center"/>
              <w:rPr>
                <w:sz w:val="15"/>
                <w:szCs w:val="15"/>
              </w:rPr>
            </w:pPr>
            <w:r>
              <w:rPr>
                <w:sz w:val="15"/>
                <w:szCs w:val="15"/>
              </w:rPr>
              <w:t>20</w:t>
            </w:r>
            <w:r w:rsidR="00313514">
              <w:rPr>
                <w:sz w:val="15"/>
                <w:szCs w:val="15"/>
              </w:rPr>
              <w:t>20</w:t>
            </w:r>
          </w:p>
        </w:tc>
      </w:tr>
      <w:tr w:rsidR="006D51BD" w:rsidRPr="00C22EFE" w14:paraId="4067EC3B" w14:textId="77777777" w:rsidTr="00AF3D07">
        <w:tc>
          <w:tcPr>
            <w:tcW w:w="2125" w:type="dxa"/>
          </w:tcPr>
          <w:p w14:paraId="443438FB" w14:textId="77777777" w:rsidR="006D51BD" w:rsidRPr="00C22EFE" w:rsidRDefault="006D51BD" w:rsidP="006D51BD">
            <w:pPr>
              <w:ind w:right="-108"/>
              <w:jc w:val="both"/>
              <w:rPr>
                <w:b/>
                <w:bCs/>
                <w:i/>
                <w:iCs/>
                <w:sz w:val="15"/>
                <w:szCs w:val="15"/>
              </w:rPr>
            </w:pPr>
          </w:p>
        </w:tc>
        <w:tc>
          <w:tcPr>
            <w:tcW w:w="1292" w:type="dxa"/>
          </w:tcPr>
          <w:p w14:paraId="227ADCE3" w14:textId="77777777" w:rsidR="006D51BD" w:rsidRPr="00C22EFE" w:rsidRDefault="006D51BD" w:rsidP="006D51BD">
            <w:pPr>
              <w:ind w:left="-108"/>
              <w:jc w:val="center"/>
              <w:rPr>
                <w:i/>
                <w:iCs/>
                <w:sz w:val="15"/>
                <w:szCs w:val="15"/>
              </w:rPr>
            </w:pPr>
          </w:p>
        </w:tc>
        <w:tc>
          <w:tcPr>
            <w:tcW w:w="1469" w:type="dxa"/>
            <w:gridSpan w:val="2"/>
          </w:tcPr>
          <w:p w14:paraId="5E78B2ED" w14:textId="77777777" w:rsidR="006D51BD" w:rsidRPr="00C22EFE" w:rsidRDefault="006D51BD" w:rsidP="006D51BD">
            <w:pPr>
              <w:ind w:left="-108"/>
              <w:jc w:val="center"/>
              <w:rPr>
                <w:sz w:val="15"/>
                <w:szCs w:val="15"/>
              </w:rPr>
            </w:pPr>
            <w:r w:rsidRPr="00C22EFE">
              <w:rPr>
                <w:i/>
                <w:iCs/>
                <w:sz w:val="15"/>
                <w:szCs w:val="15"/>
              </w:rPr>
              <w:t>(%)</w:t>
            </w:r>
          </w:p>
        </w:tc>
        <w:tc>
          <w:tcPr>
            <w:tcW w:w="9929" w:type="dxa"/>
            <w:gridSpan w:val="18"/>
          </w:tcPr>
          <w:p w14:paraId="57750C5B" w14:textId="77777777" w:rsidR="006D51BD" w:rsidRPr="00C22EFE" w:rsidRDefault="006D51BD" w:rsidP="006D51BD">
            <w:pPr>
              <w:tabs>
                <w:tab w:val="decimal" w:pos="612"/>
              </w:tabs>
              <w:ind w:left="-108"/>
              <w:jc w:val="center"/>
              <w:rPr>
                <w:sz w:val="15"/>
                <w:szCs w:val="15"/>
              </w:rPr>
            </w:pPr>
            <w:r w:rsidRPr="00C22EFE">
              <w:rPr>
                <w:i/>
                <w:iCs/>
                <w:sz w:val="15"/>
                <w:szCs w:val="15"/>
              </w:rPr>
              <w:t>(in thousand Baht)</w:t>
            </w:r>
          </w:p>
        </w:tc>
      </w:tr>
      <w:tr w:rsidR="006D51BD" w:rsidRPr="00C22EFE" w14:paraId="6B909A92" w14:textId="77777777" w:rsidTr="00AF3D07">
        <w:tc>
          <w:tcPr>
            <w:tcW w:w="2125" w:type="dxa"/>
          </w:tcPr>
          <w:p w14:paraId="6DDE5FDC" w14:textId="77777777" w:rsidR="006D51BD" w:rsidRPr="00C22EFE" w:rsidRDefault="006D51BD" w:rsidP="006D51BD">
            <w:pPr>
              <w:tabs>
                <w:tab w:val="left" w:pos="540"/>
              </w:tabs>
              <w:ind w:right="-108"/>
              <w:jc w:val="both"/>
              <w:rPr>
                <w:b/>
                <w:bCs/>
                <w:i/>
                <w:iCs/>
                <w:sz w:val="15"/>
                <w:szCs w:val="15"/>
              </w:rPr>
            </w:pPr>
            <w:r w:rsidRPr="006D51BD">
              <w:rPr>
                <w:b/>
                <w:bCs/>
                <w:i/>
                <w:iCs/>
                <w:sz w:val="15"/>
                <w:szCs w:val="15"/>
              </w:rPr>
              <w:t>Direct subsidiaries</w:t>
            </w:r>
          </w:p>
        </w:tc>
        <w:tc>
          <w:tcPr>
            <w:tcW w:w="1292" w:type="dxa"/>
          </w:tcPr>
          <w:p w14:paraId="07105F41" w14:textId="77777777" w:rsidR="006D51BD" w:rsidRPr="00C22EFE" w:rsidRDefault="006D51BD" w:rsidP="006D51BD">
            <w:pPr>
              <w:tabs>
                <w:tab w:val="decimal" w:pos="612"/>
              </w:tabs>
              <w:ind w:left="-108"/>
              <w:jc w:val="center"/>
              <w:rPr>
                <w:sz w:val="15"/>
                <w:szCs w:val="15"/>
              </w:rPr>
            </w:pPr>
          </w:p>
        </w:tc>
        <w:tc>
          <w:tcPr>
            <w:tcW w:w="778" w:type="dxa"/>
          </w:tcPr>
          <w:p w14:paraId="1A22FC7C" w14:textId="77777777" w:rsidR="006D51BD" w:rsidRPr="00C22EFE" w:rsidRDefault="006D51BD" w:rsidP="006D51BD">
            <w:pPr>
              <w:tabs>
                <w:tab w:val="decimal" w:pos="612"/>
              </w:tabs>
              <w:ind w:left="-108"/>
              <w:jc w:val="both"/>
              <w:rPr>
                <w:sz w:val="15"/>
                <w:szCs w:val="15"/>
              </w:rPr>
            </w:pPr>
          </w:p>
        </w:tc>
        <w:tc>
          <w:tcPr>
            <w:tcW w:w="691" w:type="dxa"/>
          </w:tcPr>
          <w:p w14:paraId="4B3CD98B" w14:textId="77777777" w:rsidR="006D51BD" w:rsidRPr="00C22EFE" w:rsidRDefault="006D51BD" w:rsidP="006D51BD">
            <w:pPr>
              <w:tabs>
                <w:tab w:val="decimal" w:pos="612"/>
              </w:tabs>
              <w:ind w:left="-108"/>
              <w:jc w:val="both"/>
              <w:rPr>
                <w:sz w:val="15"/>
                <w:szCs w:val="15"/>
              </w:rPr>
            </w:pPr>
          </w:p>
        </w:tc>
        <w:tc>
          <w:tcPr>
            <w:tcW w:w="723" w:type="dxa"/>
          </w:tcPr>
          <w:p w14:paraId="787281AF" w14:textId="77777777" w:rsidR="006D51BD" w:rsidRPr="00C22EFE" w:rsidRDefault="006D51BD" w:rsidP="006D51BD">
            <w:pPr>
              <w:tabs>
                <w:tab w:val="decimal" w:pos="612"/>
              </w:tabs>
              <w:ind w:left="-108"/>
              <w:jc w:val="both"/>
              <w:rPr>
                <w:sz w:val="15"/>
                <w:szCs w:val="15"/>
              </w:rPr>
            </w:pPr>
          </w:p>
        </w:tc>
        <w:tc>
          <w:tcPr>
            <w:tcW w:w="720" w:type="dxa"/>
          </w:tcPr>
          <w:p w14:paraId="5BE60EC2" w14:textId="77777777" w:rsidR="006D51BD" w:rsidRPr="00C22EFE" w:rsidRDefault="006D51BD" w:rsidP="006D51BD">
            <w:pPr>
              <w:tabs>
                <w:tab w:val="decimal" w:pos="432"/>
              </w:tabs>
              <w:ind w:left="-108"/>
              <w:jc w:val="both"/>
              <w:rPr>
                <w:sz w:val="15"/>
                <w:szCs w:val="15"/>
              </w:rPr>
            </w:pPr>
          </w:p>
        </w:tc>
        <w:tc>
          <w:tcPr>
            <w:tcW w:w="238" w:type="dxa"/>
          </w:tcPr>
          <w:p w14:paraId="23D10FCE" w14:textId="77777777" w:rsidR="006D51BD" w:rsidRPr="00C22EFE" w:rsidRDefault="006D51BD" w:rsidP="006D51BD">
            <w:pPr>
              <w:tabs>
                <w:tab w:val="decimal" w:pos="612"/>
              </w:tabs>
              <w:ind w:left="-108"/>
              <w:jc w:val="both"/>
              <w:rPr>
                <w:sz w:val="15"/>
                <w:szCs w:val="15"/>
              </w:rPr>
            </w:pPr>
          </w:p>
        </w:tc>
        <w:tc>
          <w:tcPr>
            <w:tcW w:w="778" w:type="dxa"/>
          </w:tcPr>
          <w:p w14:paraId="265817D2" w14:textId="77777777" w:rsidR="006D51BD" w:rsidRPr="00C22EFE" w:rsidRDefault="006D51BD" w:rsidP="006D51BD">
            <w:pPr>
              <w:tabs>
                <w:tab w:val="decimal" w:pos="612"/>
              </w:tabs>
              <w:ind w:left="-108"/>
              <w:jc w:val="both"/>
              <w:rPr>
                <w:sz w:val="15"/>
                <w:szCs w:val="15"/>
              </w:rPr>
            </w:pPr>
          </w:p>
        </w:tc>
        <w:tc>
          <w:tcPr>
            <w:tcW w:w="270" w:type="dxa"/>
          </w:tcPr>
          <w:p w14:paraId="1C969FCB" w14:textId="77777777" w:rsidR="006D51BD" w:rsidRPr="00C22EFE" w:rsidRDefault="006D51BD" w:rsidP="006D51BD">
            <w:pPr>
              <w:tabs>
                <w:tab w:val="decimal" w:pos="612"/>
              </w:tabs>
              <w:ind w:left="-108"/>
              <w:jc w:val="both"/>
              <w:rPr>
                <w:sz w:val="15"/>
                <w:szCs w:val="15"/>
              </w:rPr>
            </w:pPr>
          </w:p>
        </w:tc>
        <w:tc>
          <w:tcPr>
            <w:tcW w:w="810" w:type="dxa"/>
          </w:tcPr>
          <w:p w14:paraId="597CF3AE" w14:textId="77777777" w:rsidR="006D51BD" w:rsidRPr="00C22EFE" w:rsidRDefault="006D51BD" w:rsidP="006D51BD">
            <w:pPr>
              <w:tabs>
                <w:tab w:val="decimal" w:pos="612"/>
              </w:tabs>
              <w:ind w:left="-108"/>
              <w:jc w:val="both"/>
              <w:rPr>
                <w:sz w:val="15"/>
                <w:szCs w:val="15"/>
              </w:rPr>
            </w:pPr>
          </w:p>
        </w:tc>
        <w:tc>
          <w:tcPr>
            <w:tcW w:w="270" w:type="dxa"/>
          </w:tcPr>
          <w:p w14:paraId="299D383F" w14:textId="77777777" w:rsidR="006D51BD" w:rsidRPr="00C22EFE" w:rsidRDefault="006D51BD" w:rsidP="006D51BD">
            <w:pPr>
              <w:tabs>
                <w:tab w:val="decimal" w:pos="612"/>
              </w:tabs>
              <w:ind w:left="-108"/>
              <w:jc w:val="both"/>
              <w:rPr>
                <w:sz w:val="15"/>
                <w:szCs w:val="15"/>
              </w:rPr>
            </w:pPr>
          </w:p>
        </w:tc>
        <w:tc>
          <w:tcPr>
            <w:tcW w:w="720" w:type="dxa"/>
          </w:tcPr>
          <w:p w14:paraId="0F83A128" w14:textId="77777777" w:rsidR="006D51BD" w:rsidRPr="00C22EFE" w:rsidRDefault="006D51BD" w:rsidP="006D51BD">
            <w:pPr>
              <w:tabs>
                <w:tab w:val="decimal" w:pos="612"/>
              </w:tabs>
              <w:ind w:left="-108"/>
              <w:jc w:val="both"/>
              <w:rPr>
                <w:sz w:val="15"/>
                <w:szCs w:val="15"/>
              </w:rPr>
            </w:pPr>
          </w:p>
        </w:tc>
        <w:tc>
          <w:tcPr>
            <w:tcW w:w="270" w:type="dxa"/>
          </w:tcPr>
          <w:p w14:paraId="47CA2DF5" w14:textId="77777777" w:rsidR="006D51BD" w:rsidRPr="00C22EFE" w:rsidRDefault="006D51BD" w:rsidP="006D51BD">
            <w:pPr>
              <w:tabs>
                <w:tab w:val="decimal" w:pos="612"/>
              </w:tabs>
              <w:ind w:left="-108"/>
              <w:jc w:val="both"/>
              <w:rPr>
                <w:sz w:val="15"/>
                <w:szCs w:val="15"/>
              </w:rPr>
            </w:pPr>
          </w:p>
        </w:tc>
        <w:tc>
          <w:tcPr>
            <w:tcW w:w="900" w:type="dxa"/>
          </w:tcPr>
          <w:p w14:paraId="3251F336" w14:textId="77777777" w:rsidR="006D51BD" w:rsidRPr="00C22EFE" w:rsidRDefault="006D51BD" w:rsidP="006D51BD">
            <w:pPr>
              <w:tabs>
                <w:tab w:val="decimal" w:pos="612"/>
              </w:tabs>
              <w:ind w:left="-108"/>
              <w:jc w:val="both"/>
              <w:rPr>
                <w:sz w:val="15"/>
                <w:szCs w:val="15"/>
              </w:rPr>
            </w:pPr>
          </w:p>
        </w:tc>
        <w:tc>
          <w:tcPr>
            <w:tcW w:w="270" w:type="dxa"/>
          </w:tcPr>
          <w:p w14:paraId="0CEC24FA" w14:textId="77777777" w:rsidR="006D51BD" w:rsidRPr="00C22EFE" w:rsidRDefault="006D51BD" w:rsidP="006D51BD">
            <w:pPr>
              <w:tabs>
                <w:tab w:val="decimal" w:pos="612"/>
              </w:tabs>
              <w:ind w:left="-108"/>
              <w:jc w:val="both"/>
              <w:rPr>
                <w:sz w:val="15"/>
                <w:szCs w:val="15"/>
              </w:rPr>
            </w:pPr>
          </w:p>
        </w:tc>
        <w:tc>
          <w:tcPr>
            <w:tcW w:w="810" w:type="dxa"/>
          </w:tcPr>
          <w:p w14:paraId="5A5353CD" w14:textId="77777777" w:rsidR="006D51BD" w:rsidRPr="00C22EFE" w:rsidRDefault="006D51BD" w:rsidP="006D51BD">
            <w:pPr>
              <w:tabs>
                <w:tab w:val="decimal" w:pos="612"/>
              </w:tabs>
              <w:ind w:left="-108"/>
              <w:jc w:val="both"/>
              <w:rPr>
                <w:sz w:val="15"/>
                <w:szCs w:val="15"/>
              </w:rPr>
            </w:pPr>
          </w:p>
        </w:tc>
        <w:tc>
          <w:tcPr>
            <w:tcW w:w="270" w:type="dxa"/>
          </w:tcPr>
          <w:p w14:paraId="49C2B62A" w14:textId="77777777" w:rsidR="006D51BD" w:rsidRPr="00C22EFE" w:rsidRDefault="006D51BD" w:rsidP="006D51BD">
            <w:pPr>
              <w:tabs>
                <w:tab w:val="decimal" w:pos="612"/>
              </w:tabs>
              <w:ind w:left="-108"/>
              <w:jc w:val="both"/>
              <w:rPr>
                <w:sz w:val="15"/>
                <w:szCs w:val="15"/>
              </w:rPr>
            </w:pPr>
          </w:p>
        </w:tc>
        <w:tc>
          <w:tcPr>
            <w:tcW w:w="810" w:type="dxa"/>
          </w:tcPr>
          <w:p w14:paraId="4DD3492A" w14:textId="77777777" w:rsidR="006D51BD" w:rsidRPr="00C22EFE" w:rsidRDefault="006D51BD" w:rsidP="006D51BD">
            <w:pPr>
              <w:tabs>
                <w:tab w:val="decimal" w:pos="612"/>
              </w:tabs>
              <w:ind w:left="-108"/>
              <w:jc w:val="both"/>
              <w:rPr>
                <w:sz w:val="15"/>
                <w:szCs w:val="15"/>
              </w:rPr>
            </w:pPr>
          </w:p>
        </w:tc>
        <w:tc>
          <w:tcPr>
            <w:tcW w:w="270" w:type="dxa"/>
          </w:tcPr>
          <w:p w14:paraId="3DAABD47" w14:textId="77777777" w:rsidR="006D51BD" w:rsidRPr="00C22EFE" w:rsidRDefault="006D51BD" w:rsidP="006D51BD">
            <w:pPr>
              <w:tabs>
                <w:tab w:val="decimal" w:pos="612"/>
              </w:tabs>
              <w:ind w:left="-108"/>
              <w:jc w:val="both"/>
              <w:rPr>
                <w:sz w:val="15"/>
                <w:szCs w:val="15"/>
              </w:rPr>
            </w:pPr>
          </w:p>
        </w:tc>
        <w:tc>
          <w:tcPr>
            <w:tcW w:w="720" w:type="dxa"/>
          </w:tcPr>
          <w:p w14:paraId="5A2C31A5" w14:textId="77777777" w:rsidR="006D51BD" w:rsidRPr="00C22EFE" w:rsidRDefault="006D51BD" w:rsidP="006D51BD">
            <w:pPr>
              <w:tabs>
                <w:tab w:val="decimal" w:pos="612"/>
              </w:tabs>
              <w:ind w:left="-108"/>
              <w:jc w:val="both"/>
              <w:rPr>
                <w:sz w:val="15"/>
                <w:szCs w:val="15"/>
              </w:rPr>
            </w:pPr>
          </w:p>
        </w:tc>
        <w:tc>
          <w:tcPr>
            <w:tcW w:w="270" w:type="dxa"/>
          </w:tcPr>
          <w:p w14:paraId="6C797383" w14:textId="77777777" w:rsidR="006D51BD" w:rsidRPr="00C22EFE" w:rsidRDefault="006D51BD" w:rsidP="006D51BD">
            <w:pPr>
              <w:tabs>
                <w:tab w:val="decimal" w:pos="612"/>
              </w:tabs>
              <w:ind w:left="-108"/>
              <w:jc w:val="both"/>
              <w:rPr>
                <w:sz w:val="15"/>
                <w:szCs w:val="15"/>
              </w:rPr>
            </w:pPr>
          </w:p>
        </w:tc>
        <w:tc>
          <w:tcPr>
            <w:tcW w:w="810" w:type="dxa"/>
          </w:tcPr>
          <w:p w14:paraId="0A514A00" w14:textId="77777777" w:rsidR="006D51BD" w:rsidRPr="00C22EFE" w:rsidRDefault="006D51BD" w:rsidP="006D51BD">
            <w:pPr>
              <w:tabs>
                <w:tab w:val="decimal" w:pos="612"/>
              </w:tabs>
              <w:ind w:left="-108"/>
              <w:jc w:val="both"/>
              <w:rPr>
                <w:sz w:val="15"/>
                <w:szCs w:val="15"/>
              </w:rPr>
            </w:pPr>
          </w:p>
        </w:tc>
      </w:tr>
      <w:tr w:rsidR="0027570C" w:rsidRPr="00C22EFE" w14:paraId="7B91FD39" w14:textId="77777777" w:rsidTr="00AF3D07">
        <w:tc>
          <w:tcPr>
            <w:tcW w:w="2125" w:type="dxa"/>
          </w:tcPr>
          <w:p w14:paraId="00042650" w14:textId="77777777" w:rsidR="0027570C" w:rsidRPr="0027570C" w:rsidRDefault="0057305F" w:rsidP="00B353DC">
            <w:pPr>
              <w:tabs>
                <w:tab w:val="left" w:pos="252"/>
                <w:tab w:val="left" w:pos="540"/>
              </w:tabs>
              <w:jc w:val="both"/>
              <w:rPr>
                <w:rFonts w:cs="Times New Roman"/>
                <w:sz w:val="15"/>
                <w:szCs w:val="15"/>
              </w:rPr>
            </w:pPr>
            <w:r w:rsidRPr="0057305F">
              <w:rPr>
                <w:rFonts w:cs="Times New Roman"/>
                <w:sz w:val="15"/>
                <w:szCs w:val="15"/>
              </w:rPr>
              <w:t>TBSP Public Company Limited</w:t>
            </w:r>
          </w:p>
        </w:tc>
        <w:tc>
          <w:tcPr>
            <w:tcW w:w="1292" w:type="dxa"/>
          </w:tcPr>
          <w:p w14:paraId="3A3E7A0B" w14:textId="77777777" w:rsidR="0027570C" w:rsidRPr="0027570C" w:rsidRDefault="0027570C" w:rsidP="00B353DC">
            <w:pPr>
              <w:pStyle w:val="acctfourfigures"/>
              <w:tabs>
                <w:tab w:val="clear" w:pos="765"/>
                <w:tab w:val="decimal" w:pos="461"/>
              </w:tabs>
              <w:spacing w:line="240" w:lineRule="atLeast"/>
              <w:rPr>
                <w:sz w:val="15"/>
                <w:szCs w:val="15"/>
              </w:rPr>
            </w:pPr>
            <w:r w:rsidRPr="0027570C">
              <w:rPr>
                <w:sz w:val="15"/>
                <w:szCs w:val="15"/>
              </w:rPr>
              <w:t>Manufacturing of</w:t>
            </w:r>
          </w:p>
        </w:tc>
        <w:tc>
          <w:tcPr>
            <w:tcW w:w="778" w:type="dxa"/>
            <w:vAlign w:val="bottom"/>
          </w:tcPr>
          <w:p w14:paraId="09DCCD92" w14:textId="3152B605" w:rsidR="0027570C" w:rsidRPr="00D11D28" w:rsidRDefault="00FF6CFD" w:rsidP="0027570C">
            <w:pPr>
              <w:pStyle w:val="acctfourfigures"/>
              <w:tabs>
                <w:tab w:val="clear" w:pos="765"/>
                <w:tab w:val="decimal" w:pos="402"/>
              </w:tabs>
              <w:spacing w:line="240" w:lineRule="auto"/>
              <w:ind w:right="-108"/>
              <w:jc w:val="center"/>
              <w:rPr>
                <w:rFonts w:cs="Times New Roman"/>
                <w:sz w:val="15"/>
                <w:szCs w:val="15"/>
                <w:lang w:bidi="th-TH"/>
              </w:rPr>
            </w:pPr>
            <w:r w:rsidRPr="00D11D28">
              <w:rPr>
                <w:rFonts w:cs="Times New Roman"/>
                <w:sz w:val="15"/>
                <w:szCs w:val="15"/>
                <w:lang w:bidi="th-TH"/>
              </w:rPr>
              <w:t>9</w:t>
            </w:r>
            <w:r w:rsidR="00D041FE" w:rsidRPr="00D11D28">
              <w:rPr>
                <w:rFonts w:cs="Times New Roman"/>
                <w:sz w:val="15"/>
                <w:szCs w:val="15"/>
                <w:lang w:bidi="th-TH"/>
              </w:rPr>
              <w:t>8</w:t>
            </w:r>
            <w:r w:rsidR="0027570C" w:rsidRPr="00D11D28">
              <w:rPr>
                <w:rFonts w:cs="Times New Roman"/>
                <w:sz w:val="15"/>
                <w:szCs w:val="15"/>
                <w:lang w:bidi="th-TH"/>
              </w:rPr>
              <w:t>.</w:t>
            </w:r>
            <w:r w:rsidR="00D041FE" w:rsidRPr="00D11D28">
              <w:rPr>
                <w:rFonts w:cs="Times New Roman"/>
                <w:sz w:val="15"/>
                <w:szCs w:val="15"/>
                <w:lang w:bidi="th-TH"/>
              </w:rPr>
              <w:t>48</w:t>
            </w:r>
          </w:p>
        </w:tc>
        <w:tc>
          <w:tcPr>
            <w:tcW w:w="691" w:type="dxa"/>
            <w:vAlign w:val="bottom"/>
          </w:tcPr>
          <w:p w14:paraId="76C705A5" w14:textId="08C63CDC" w:rsidR="0027570C" w:rsidRPr="00D11D28" w:rsidRDefault="00FF6CFD" w:rsidP="002E4693">
            <w:pPr>
              <w:pStyle w:val="acctfourfigures"/>
              <w:tabs>
                <w:tab w:val="clear" w:pos="765"/>
                <w:tab w:val="decimal" w:pos="252"/>
              </w:tabs>
              <w:spacing w:line="240" w:lineRule="auto"/>
              <w:ind w:right="-108"/>
              <w:jc w:val="center"/>
              <w:rPr>
                <w:rFonts w:cs="Times New Roman"/>
                <w:sz w:val="15"/>
                <w:szCs w:val="15"/>
                <w:lang w:bidi="th-TH"/>
              </w:rPr>
            </w:pPr>
            <w:r w:rsidRPr="00D11D28">
              <w:rPr>
                <w:rFonts w:cs="Times New Roman"/>
                <w:sz w:val="15"/>
                <w:szCs w:val="15"/>
                <w:lang w:bidi="th-TH"/>
              </w:rPr>
              <w:t>9</w:t>
            </w:r>
            <w:r w:rsidR="00EF68F4" w:rsidRPr="00D11D28">
              <w:rPr>
                <w:rFonts w:cs="Times New Roman"/>
                <w:sz w:val="15"/>
                <w:szCs w:val="15"/>
                <w:lang w:bidi="th-TH"/>
              </w:rPr>
              <w:t>8</w:t>
            </w:r>
            <w:r w:rsidR="0027570C" w:rsidRPr="00D11D28">
              <w:rPr>
                <w:rFonts w:cs="Times New Roman"/>
                <w:sz w:val="15"/>
                <w:szCs w:val="15"/>
                <w:lang w:bidi="th-TH"/>
              </w:rPr>
              <w:t>.</w:t>
            </w:r>
            <w:r w:rsidR="00EF68F4" w:rsidRPr="00D11D28">
              <w:rPr>
                <w:rFonts w:cs="Times New Roman"/>
                <w:sz w:val="15"/>
                <w:szCs w:val="15"/>
                <w:lang w:bidi="th-TH"/>
              </w:rPr>
              <w:t>48</w:t>
            </w:r>
          </w:p>
        </w:tc>
        <w:tc>
          <w:tcPr>
            <w:tcW w:w="723" w:type="dxa"/>
            <w:vAlign w:val="bottom"/>
          </w:tcPr>
          <w:p w14:paraId="4C308034" w14:textId="422B775B" w:rsidR="0027570C" w:rsidRPr="00D11D28" w:rsidRDefault="00EF68F4" w:rsidP="002E4693">
            <w:pPr>
              <w:pStyle w:val="acctfourfigures"/>
              <w:tabs>
                <w:tab w:val="clear" w:pos="765"/>
                <w:tab w:val="decimal" w:pos="551"/>
              </w:tabs>
              <w:spacing w:line="240" w:lineRule="auto"/>
              <w:ind w:right="-108"/>
              <w:jc w:val="center"/>
              <w:rPr>
                <w:rFonts w:cs="Times New Roman"/>
                <w:sz w:val="15"/>
                <w:szCs w:val="15"/>
                <w:lang w:bidi="th-TH"/>
              </w:rPr>
            </w:pPr>
            <w:r w:rsidRPr="00D11D28">
              <w:rPr>
                <w:rFonts w:cs="Times New Roman"/>
                <w:sz w:val="15"/>
                <w:szCs w:val="15"/>
                <w:lang w:bidi="th-TH"/>
              </w:rPr>
              <w:t>204,220</w:t>
            </w:r>
          </w:p>
        </w:tc>
        <w:tc>
          <w:tcPr>
            <w:tcW w:w="720" w:type="dxa"/>
            <w:vAlign w:val="bottom"/>
          </w:tcPr>
          <w:p w14:paraId="7BB32F11" w14:textId="5A67C026" w:rsidR="0027570C" w:rsidRPr="00D11D28" w:rsidRDefault="00AC074E" w:rsidP="002E4693">
            <w:pPr>
              <w:pStyle w:val="acctfourfigures"/>
              <w:tabs>
                <w:tab w:val="clear" w:pos="765"/>
                <w:tab w:val="decimal" w:pos="504"/>
              </w:tabs>
              <w:spacing w:line="240" w:lineRule="auto"/>
              <w:ind w:right="-108"/>
              <w:jc w:val="center"/>
              <w:rPr>
                <w:rFonts w:cs="Times New Roman"/>
                <w:sz w:val="15"/>
                <w:szCs w:val="15"/>
                <w:lang w:bidi="th-TH"/>
              </w:rPr>
            </w:pPr>
            <w:r w:rsidRPr="00D11D28">
              <w:rPr>
                <w:rFonts w:cs="Times New Roman"/>
                <w:sz w:val="15"/>
                <w:szCs w:val="15"/>
                <w:lang w:bidi="th-TH"/>
              </w:rPr>
              <w:t>204</w:t>
            </w:r>
            <w:r w:rsidR="0027570C" w:rsidRPr="00D11D28">
              <w:rPr>
                <w:rFonts w:cs="Times New Roman"/>
                <w:sz w:val="15"/>
                <w:szCs w:val="15"/>
                <w:lang w:bidi="th-TH"/>
              </w:rPr>
              <w:t>,</w:t>
            </w:r>
            <w:r w:rsidRPr="00D11D28">
              <w:rPr>
                <w:rFonts w:cs="Times New Roman"/>
                <w:sz w:val="15"/>
                <w:szCs w:val="15"/>
                <w:lang w:bidi="th-TH"/>
              </w:rPr>
              <w:t>220</w:t>
            </w:r>
          </w:p>
        </w:tc>
        <w:tc>
          <w:tcPr>
            <w:tcW w:w="238" w:type="dxa"/>
            <w:vAlign w:val="bottom"/>
          </w:tcPr>
          <w:p w14:paraId="242199C3" w14:textId="77777777" w:rsidR="0027570C" w:rsidRPr="00D11D28" w:rsidRDefault="0027570C" w:rsidP="0027570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3814879C" w14:textId="641CB43B" w:rsidR="0027570C" w:rsidRPr="00D11D28" w:rsidRDefault="00C212B2" w:rsidP="0027570C">
            <w:pPr>
              <w:pStyle w:val="acctfourfigures"/>
              <w:tabs>
                <w:tab w:val="clear" w:pos="765"/>
                <w:tab w:val="decimal" w:pos="612"/>
              </w:tabs>
              <w:spacing w:line="240" w:lineRule="auto"/>
              <w:ind w:right="-283"/>
              <w:rPr>
                <w:rFonts w:cs="Times New Roman"/>
                <w:sz w:val="15"/>
                <w:szCs w:val="15"/>
                <w:lang w:bidi="th-TH"/>
              </w:rPr>
            </w:pPr>
            <w:r w:rsidRPr="00D11D28">
              <w:rPr>
                <w:rFonts w:cs="Times New Roman"/>
                <w:sz w:val="15"/>
                <w:szCs w:val="15"/>
                <w:lang w:bidi="th-TH"/>
              </w:rPr>
              <w:t>1,</w:t>
            </w:r>
            <w:r w:rsidR="00C06AF9" w:rsidRPr="00D11D28">
              <w:rPr>
                <w:rFonts w:cs="Times New Roman"/>
                <w:sz w:val="15"/>
                <w:szCs w:val="15"/>
                <w:lang w:bidi="th-TH"/>
              </w:rPr>
              <w:t>962</w:t>
            </w:r>
            <w:r w:rsidRPr="00D11D28">
              <w:rPr>
                <w:rFonts w:cs="Times New Roman"/>
                <w:sz w:val="15"/>
                <w:szCs w:val="15"/>
                <w:lang w:bidi="th-TH"/>
              </w:rPr>
              <w:t>,</w:t>
            </w:r>
            <w:r w:rsidR="00C06AF9" w:rsidRPr="00D11D28">
              <w:rPr>
                <w:rFonts w:cs="Times New Roman"/>
                <w:sz w:val="15"/>
                <w:szCs w:val="15"/>
                <w:lang w:bidi="th-TH"/>
              </w:rPr>
              <w:t>677</w:t>
            </w:r>
          </w:p>
        </w:tc>
        <w:tc>
          <w:tcPr>
            <w:tcW w:w="270" w:type="dxa"/>
            <w:vAlign w:val="bottom"/>
          </w:tcPr>
          <w:p w14:paraId="06A3473D" w14:textId="77777777" w:rsidR="0027570C" w:rsidRPr="00D11D28"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40F0A14A" w14:textId="6D5530DA" w:rsidR="0027570C" w:rsidRPr="00D11D28" w:rsidRDefault="00760025" w:rsidP="0027570C">
            <w:pPr>
              <w:pStyle w:val="acctfourfigures"/>
              <w:tabs>
                <w:tab w:val="clear" w:pos="765"/>
                <w:tab w:val="decimal" w:pos="637"/>
              </w:tabs>
              <w:spacing w:line="240" w:lineRule="auto"/>
              <w:ind w:right="-378"/>
              <w:rPr>
                <w:rFonts w:cs="Times New Roman"/>
                <w:sz w:val="15"/>
                <w:szCs w:val="15"/>
                <w:lang w:bidi="th-TH"/>
              </w:rPr>
            </w:pPr>
            <w:r w:rsidRPr="00D11D28">
              <w:rPr>
                <w:rFonts w:cs="Times New Roman"/>
                <w:sz w:val="15"/>
                <w:szCs w:val="15"/>
                <w:lang w:bidi="th-TH"/>
              </w:rPr>
              <w:t>1,962,677</w:t>
            </w:r>
          </w:p>
        </w:tc>
        <w:tc>
          <w:tcPr>
            <w:tcW w:w="270" w:type="dxa"/>
            <w:vAlign w:val="bottom"/>
          </w:tcPr>
          <w:p w14:paraId="6A685B36" w14:textId="77777777" w:rsidR="0027570C" w:rsidRPr="00D11D28" w:rsidRDefault="0027570C" w:rsidP="0027570C">
            <w:pPr>
              <w:tabs>
                <w:tab w:val="decimal" w:pos="972"/>
              </w:tabs>
              <w:spacing w:line="240" w:lineRule="auto"/>
              <w:ind w:left="-108"/>
              <w:jc w:val="center"/>
              <w:rPr>
                <w:rFonts w:cs="Times New Roman"/>
                <w:sz w:val="15"/>
                <w:szCs w:val="15"/>
                <w:lang w:bidi="th-TH"/>
              </w:rPr>
            </w:pPr>
          </w:p>
        </w:tc>
        <w:tc>
          <w:tcPr>
            <w:tcW w:w="720" w:type="dxa"/>
            <w:vAlign w:val="bottom"/>
          </w:tcPr>
          <w:p w14:paraId="408023D3" w14:textId="0E850109" w:rsidR="0027570C" w:rsidRPr="00D11D28" w:rsidRDefault="00876CDB" w:rsidP="005720DE">
            <w:pPr>
              <w:pStyle w:val="acctfourfigures"/>
              <w:tabs>
                <w:tab w:val="clear" w:pos="765"/>
              </w:tabs>
              <w:spacing w:line="240" w:lineRule="auto"/>
              <w:ind w:left="-109" w:right="-831" w:firstLine="72"/>
              <w:rPr>
                <w:rFonts w:cs="Times New Roman"/>
                <w:sz w:val="15"/>
                <w:szCs w:val="15"/>
                <w:lang w:bidi="th-TH"/>
              </w:rPr>
            </w:pPr>
            <w:r w:rsidRPr="00D11D28">
              <w:rPr>
                <w:rFonts w:cs="Times New Roman"/>
                <w:sz w:val="15"/>
                <w:szCs w:val="15"/>
                <w:lang w:bidi="th-TH"/>
              </w:rPr>
              <w:t>1,706,237</w:t>
            </w:r>
          </w:p>
        </w:tc>
        <w:tc>
          <w:tcPr>
            <w:tcW w:w="270" w:type="dxa"/>
            <w:vAlign w:val="bottom"/>
          </w:tcPr>
          <w:p w14:paraId="0EEB1D23" w14:textId="77777777" w:rsidR="0027570C" w:rsidRPr="00D11D28"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6CC98621" w14:textId="72E2BD70" w:rsidR="0027570C" w:rsidRPr="00D11D28" w:rsidRDefault="0012135F" w:rsidP="0027570C">
            <w:pPr>
              <w:pStyle w:val="acctfourfigures"/>
              <w:tabs>
                <w:tab w:val="clear" w:pos="765"/>
                <w:tab w:val="decimal" w:pos="612"/>
              </w:tabs>
              <w:spacing w:line="240" w:lineRule="auto"/>
              <w:ind w:right="-108"/>
              <w:jc w:val="center"/>
              <w:rPr>
                <w:rFonts w:cs="Times New Roman"/>
                <w:sz w:val="15"/>
                <w:szCs w:val="15"/>
                <w:lang w:bidi="th-TH"/>
              </w:rPr>
            </w:pPr>
            <w:r w:rsidRPr="00D11D28">
              <w:rPr>
                <w:rFonts w:cs="Times New Roman"/>
                <w:sz w:val="15"/>
                <w:szCs w:val="15"/>
                <w:lang w:bidi="th-TH"/>
              </w:rPr>
              <w:t>1,675,46</w:t>
            </w:r>
            <w:r w:rsidR="003B3A31">
              <w:rPr>
                <w:rFonts w:cs="Times New Roman"/>
                <w:sz w:val="15"/>
                <w:szCs w:val="15"/>
                <w:lang w:bidi="th-TH"/>
              </w:rPr>
              <w:t>6</w:t>
            </w:r>
          </w:p>
        </w:tc>
        <w:tc>
          <w:tcPr>
            <w:tcW w:w="270" w:type="dxa"/>
            <w:vAlign w:val="bottom"/>
          </w:tcPr>
          <w:p w14:paraId="0A2B8598" w14:textId="77777777" w:rsidR="0027570C" w:rsidRPr="00D11D28" w:rsidRDefault="0027570C" w:rsidP="0027570C">
            <w:pPr>
              <w:tabs>
                <w:tab w:val="decimal" w:pos="972"/>
              </w:tabs>
              <w:spacing w:line="240" w:lineRule="auto"/>
              <w:ind w:left="-108"/>
              <w:jc w:val="center"/>
              <w:rPr>
                <w:rFonts w:cs="Times New Roman"/>
                <w:sz w:val="15"/>
                <w:szCs w:val="15"/>
                <w:lang w:bidi="th-TH"/>
              </w:rPr>
            </w:pPr>
          </w:p>
        </w:tc>
        <w:tc>
          <w:tcPr>
            <w:tcW w:w="810" w:type="dxa"/>
            <w:vAlign w:val="bottom"/>
          </w:tcPr>
          <w:p w14:paraId="42B0D762" w14:textId="646D80E4" w:rsidR="0027570C" w:rsidRPr="00D11D28" w:rsidRDefault="006E0E6F" w:rsidP="002E4693">
            <w:pPr>
              <w:pStyle w:val="acctfourfigures"/>
              <w:tabs>
                <w:tab w:val="clear" w:pos="765"/>
              </w:tabs>
              <w:spacing w:line="240" w:lineRule="auto"/>
              <w:ind w:right="-108"/>
              <w:rPr>
                <w:rFonts w:cs="Times New Roman"/>
                <w:sz w:val="15"/>
                <w:szCs w:val="15"/>
                <w:lang w:bidi="th-TH"/>
              </w:rPr>
            </w:pPr>
            <w:r w:rsidRPr="00D11D28">
              <w:rPr>
                <w:rFonts w:cs="Times New Roman"/>
                <w:sz w:val="15"/>
                <w:szCs w:val="15"/>
                <w:lang w:bidi="th-TH"/>
              </w:rPr>
              <w:t>2,433,409</w:t>
            </w:r>
          </w:p>
        </w:tc>
        <w:tc>
          <w:tcPr>
            <w:tcW w:w="270" w:type="dxa"/>
            <w:vAlign w:val="bottom"/>
          </w:tcPr>
          <w:p w14:paraId="1543A92A" w14:textId="77777777" w:rsidR="0027570C" w:rsidRPr="00D11D28" w:rsidRDefault="0027570C" w:rsidP="002E4693">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5FBD6C93" w14:textId="4B8A1F1E" w:rsidR="0027570C" w:rsidRPr="00D11D28" w:rsidRDefault="00BE6A3B" w:rsidP="002E4693">
            <w:pPr>
              <w:pStyle w:val="acctfourfigures"/>
              <w:tabs>
                <w:tab w:val="clear" w:pos="765"/>
              </w:tabs>
              <w:spacing w:line="240" w:lineRule="auto"/>
              <w:ind w:right="-108"/>
              <w:rPr>
                <w:rFonts w:cs="Times New Roman"/>
                <w:sz w:val="15"/>
                <w:szCs w:val="15"/>
                <w:cs/>
                <w:lang w:bidi="th-TH"/>
              </w:rPr>
            </w:pPr>
            <w:r w:rsidRPr="00D11D28">
              <w:rPr>
                <w:rFonts w:cs="Times New Roman"/>
                <w:sz w:val="15"/>
                <w:szCs w:val="15"/>
                <w:lang w:bidi="th-TH"/>
              </w:rPr>
              <w:t>2,513,852</w:t>
            </w:r>
          </w:p>
        </w:tc>
        <w:tc>
          <w:tcPr>
            <w:tcW w:w="270" w:type="dxa"/>
            <w:vAlign w:val="bottom"/>
          </w:tcPr>
          <w:p w14:paraId="00FB25B6" w14:textId="77777777" w:rsidR="0027570C" w:rsidRPr="00D11D28" w:rsidRDefault="0027570C" w:rsidP="0027570C">
            <w:pPr>
              <w:tabs>
                <w:tab w:val="decimal" w:pos="702"/>
              </w:tabs>
              <w:spacing w:line="240" w:lineRule="auto"/>
              <w:ind w:left="-108"/>
              <w:jc w:val="center"/>
              <w:rPr>
                <w:rFonts w:cs="Times New Roman"/>
                <w:sz w:val="15"/>
                <w:szCs w:val="15"/>
                <w:lang w:bidi="th-TH"/>
              </w:rPr>
            </w:pPr>
          </w:p>
        </w:tc>
        <w:tc>
          <w:tcPr>
            <w:tcW w:w="720" w:type="dxa"/>
            <w:vAlign w:val="bottom"/>
          </w:tcPr>
          <w:p w14:paraId="3DE27695" w14:textId="77777777" w:rsidR="0027570C" w:rsidRPr="00D11D28" w:rsidRDefault="0027570C" w:rsidP="0027570C">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c>
          <w:tcPr>
            <w:tcW w:w="270" w:type="dxa"/>
            <w:vAlign w:val="bottom"/>
          </w:tcPr>
          <w:p w14:paraId="33EC0633" w14:textId="77777777" w:rsidR="0027570C" w:rsidRPr="00D11D28" w:rsidRDefault="0027570C" w:rsidP="0027570C">
            <w:pPr>
              <w:tabs>
                <w:tab w:val="decimal" w:pos="549"/>
              </w:tabs>
              <w:spacing w:line="240" w:lineRule="auto"/>
              <w:ind w:left="-108"/>
              <w:jc w:val="center"/>
              <w:rPr>
                <w:rFonts w:cs="Times New Roman"/>
                <w:sz w:val="15"/>
                <w:szCs w:val="15"/>
                <w:lang w:bidi="th-TH"/>
              </w:rPr>
            </w:pPr>
          </w:p>
        </w:tc>
        <w:tc>
          <w:tcPr>
            <w:tcW w:w="810" w:type="dxa"/>
            <w:vAlign w:val="bottom"/>
          </w:tcPr>
          <w:p w14:paraId="00B6B031" w14:textId="77777777" w:rsidR="0027570C" w:rsidRPr="00D11D28" w:rsidRDefault="0027570C" w:rsidP="0027570C">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r>
      <w:tr w:rsidR="00B353DC" w:rsidRPr="00C22EFE" w14:paraId="67FEA3F4" w14:textId="77777777" w:rsidTr="00AF3D07">
        <w:tc>
          <w:tcPr>
            <w:tcW w:w="2125" w:type="dxa"/>
          </w:tcPr>
          <w:p w14:paraId="2AAC611B" w14:textId="77777777" w:rsidR="00B353DC" w:rsidRPr="0057305F" w:rsidRDefault="00B353DC" w:rsidP="0027570C">
            <w:pPr>
              <w:tabs>
                <w:tab w:val="left" w:pos="252"/>
                <w:tab w:val="left" w:pos="540"/>
              </w:tabs>
              <w:jc w:val="both"/>
              <w:rPr>
                <w:rFonts w:cstheme="minorBidi"/>
                <w:sz w:val="15"/>
                <w:szCs w:val="19"/>
                <w:cs/>
                <w:lang w:bidi="th-TH"/>
              </w:rPr>
            </w:pPr>
          </w:p>
        </w:tc>
        <w:tc>
          <w:tcPr>
            <w:tcW w:w="1292" w:type="dxa"/>
          </w:tcPr>
          <w:p w14:paraId="32160F51" w14:textId="77777777" w:rsidR="00B353DC" w:rsidRPr="0027570C" w:rsidRDefault="00B353DC" w:rsidP="0027570C">
            <w:pPr>
              <w:pStyle w:val="acctfourfigures"/>
              <w:tabs>
                <w:tab w:val="clear" w:pos="765"/>
                <w:tab w:val="decimal" w:pos="461"/>
              </w:tabs>
              <w:spacing w:line="240" w:lineRule="atLeast"/>
              <w:rPr>
                <w:sz w:val="15"/>
                <w:szCs w:val="15"/>
              </w:rPr>
            </w:pPr>
            <w:r>
              <w:rPr>
                <w:sz w:val="15"/>
                <w:szCs w:val="15"/>
              </w:rPr>
              <w:t xml:space="preserve">  s</w:t>
            </w:r>
            <w:r w:rsidRPr="0027570C">
              <w:rPr>
                <w:sz w:val="15"/>
                <w:szCs w:val="15"/>
              </w:rPr>
              <w:t>ecurity</w:t>
            </w:r>
            <w:r>
              <w:rPr>
                <w:sz w:val="15"/>
                <w:szCs w:val="15"/>
              </w:rPr>
              <w:t xml:space="preserve"> printing</w:t>
            </w:r>
          </w:p>
        </w:tc>
        <w:tc>
          <w:tcPr>
            <w:tcW w:w="778" w:type="dxa"/>
            <w:vAlign w:val="bottom"/>
          </w:tcPr>
          <w:p w14:paraId="13566D58" w14:textId="77777777" w:rsidR="00B353DC" w:rsidRPr="00D11D28" w:rsidRDefault="00B353DC" w:rsidP="0027570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75AD976A" w14:textId="77777777" w:rsidR="00B353DC" w:rsidRPr="00D11D28" w:rsidRDefault="00B353DC" w:rsidP="002E4693">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1F96C488" w14:textId="77777777" w:rsidR="00B353DC" w:rsidRPr="00D11D28" w:rsidRDefault="00B353DC" w:rsidP="002E4693">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75FE552B" w14:textId="77777777" w:rsidR="00B353DC" w:rsidRPr="00D11D28" w:rsidRDefault="00B353DC" w:rsidP="002E4693">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39164291" w14:textId="77777777" w:rsidR="00B353DC" w:rsidRPr="00D11D28" w:rsidRDefault="00B353DC" w:rsidP="0027570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2604768A" w14:textId="77777777" w:rsidR="00B353DC" w:rsidRPr="00D11D28" w:rsidRDefault="00B353DC" w:rsidP="0027570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14445903" w14:textId="77777777" w:rsidR="00B353DC" w:rsidRPr="00D11D28" w:rsidRDefault="00B353DC" w:rsidP="0027570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1D178981" w14:textId="77777777" w:rsidR="00B353DC" w:rsidRPr="00D11D28" w:rsidRDefault="00B353DC" w:rsidP="0027570C">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2B02E34B" w14:textId="77777777" w:rsidR="00B353DC" w:rsidRPr="00D11D28" w:rsidRDefault="00B353DC" w:rsidP="0027570C">
            <w:pPr>
              <w:tabs>
                <w:tab w:val="decimal" w:pos="972"/>
              </w:tabs>
              <w:spacing w:line="240" w:lineRule="auto"/>
              <w:ind w:left="-108"/>
              <w:jc w:val="center"/>
              <w:rPr>
                <w:rFonts w:cs="Times New Roman"/>
                <w:sz w:val="15"/>
                <w:szCs w:val="15"/>
                <w:lang w:bidi="th-TH"/>
              </w:rPr>
            </w:pPr>
          </w:p>
        </w:tc>
        <w:tc>
          <w:tcPr>
            <w:tcW w:w="720" w:type="dxa"/>
            <w:vAlign w:val="bottom"/>
          </w:tcPr>
          <w:p w14:paraId="28D68E63" w14:textId="77777777" w:rsidR="00B353DC" w:rsidRPr="00D11D28" w:rsidRDefault="00B353DC" w:rsidP="002E4693">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4A213325" w14:textId="77777777" w:rsidR="00B353DC" w:rsidRPr="00D11D28" w:rsidRDefault="00B353DC" w:rsidP="0027570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76B401B5" w14:textId="77777777" w:rsidR="00B353DC" w:rsidRPr="00D11D28" w:rsidRDefault="00B353DC" w:rsidP="0027570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72B272D7" w14:textId="77777777" w:rsidR="00B353DC" w:rsidRPr="00D11D28" w:rsidRDefault="00B353DC" w:rsidP="0027570C">
            <w:pPr>
              <w:tabs>
                <w:tab w:val="decimal" w:pos="972"/>
              </w:tabs>
              <w:spacing w:line="240" w:lineRule="auto"/>
              <w:ind w:left="-108"/>
              <w:jc w:val="center"/>
              <w:rPr>
                <w:rFonts w:cs="Times New Roman"/>
                <w:sz w:val="15"/>
                <w:szCs w:val="15"/>
                <w:lang w:bidi="th-TH"/>
              </w:rPr>
            </w:pPr>
          </w:p>
        </w:tc>
        <w:tc>
          <w:tcPr>
            <w:tcW w:w="810" w:type="dxa"/>
            <w:vAlign w:val="bottom"/>
          </w:tcPr>
          <w:p w14:paraId="42EC8623" w14:textId="77777777" w:rsidR="00B353DC" w:rsidRPr="00D11D28" w:rsidRDefault="00B353DC" w:rsidP="002E4693">
            <w:pPr>
              <w:pStyle w:val="acctfourfigures"/>
              <w:tabs>
                <w:tab w:val="clear" w:pos="765"/>
              </w:tabs>
              <w:spacing w:line="240" w:lineRule="auto"/>
              <w:ind w:right="-108"/>
              <w:rPr>
                <w:rFonts w:cs="Times New Roman"/>
                <w:sz w:val="15"/>
                <w:szCs w:val="15"/>
                <w:lang w:bidi="th-TH"/>
              </w:rPr>
            </w:pPr>
          </w:p>
        </w:tc>
        <w:tc>
          <w:tcPr>
            <w:tcW w:w="270" w:type="dxa"/>
            <w:vAlign w:val="bottom"/>
          </w:tcPr>
          <w:p w14:paraId="06E2B314" w14:textId="77777777" w:rsidR="00B353DC" w:rsidRPr="00D11D28" w:rsidRDefault="00B353DC" w:rsidP="002E4693">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41FCA8E2" w14:textId="77777777" w:rsidR="00B353DC" w:rsidRPr="00D11D28" w:rsidRDefault="00B353DC" w:rsidP="002E4693">
            <w:pPr>
              <w:pStyle w:val="acctfourfigures"/>
              <w:tabs>
                <w:tab w:val="clear" w:pos="765"/>
              </w:tabs>
              <w:spacing w:line="240" w:lineRule="auto"/>
              <w:ind w:right="-108"/>
              <w:rPr>
                <w:rFonts w:cs="Times New Roman"/>
                <w:sz w:val="15"/>
                <w:szCs w:val="15"/>
                <w:lang w:bidi="th-TH"/>
              </w:rPr>
            </w:pPr>
          </w:p>
        </w:tc>
        <w:tc>
          <w:tcPr>
            <w:tcW w:w="270" w:type="dxa"/>
            <w:vAlign w:val="bottom"/>
          </w:tcPr>
          <w:p w14:paraId="14E7BCCC" w14:textId="77777777" w:rsidR="00B353DC" w:rsidRPr="00D11D28" w:rsidRDefault="00B353DC" w:rsidP="0027570C">
            <w:pPr>
              <w:tabs>
                <w:tab w:val="decimal" w:pos="702"/>
              </w:tabs>
              <w:spacing w:line="240" w:lineRule="auto"/>
              <w:ind w:left="-108"/>
              <w:jc w:val="center"/>
              <w:rPr>
                <w:rFonts w:cs="Times New Roman"/>
                <w:sz w:val="15"/>
                <w:szCs w:val="15"/>
                <w:lang w:bidi="th-TH"/>
              </w:rPr>
            </w:pPr>
          </w:p>
        </w:tc>
        <w:tc>
          <w:tcPr>
            <w:tcW w:w="720" w:type="dxa"/>
            <w:vAlign w:val="bottom"/>
          </w:tcPr>
          <w:p w14:paraId="194297A8" w14:textId="77777777" w:rsidR="00B353DC" w:rsidRPr="00D11D28" w:rsidRDefault="00B353DC" w:rsidP="0027570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2AC0CEB1" w14:textId="77777777" w:rsidR="00B353DC" w:rsidRPr="00D11D28" w:rsidRDefault="00B353DC" w:rsidP="0027570C">
            <w:pPr>
              <w:tabs>
                <w:tab w:val="decimal" w:pos="549"/>
              </w:tabs>
              <w:spacing w:line="240" w:lineRule="auto"/>
              <w:ind w:left="-108"/>
              <w:jc w:val="center"/>
              <w:rPr>
                <w:rFonts w:cs="Times New Roman"/>
                <w:sz w:val="15"/>
                <w:szCs w:val="15"/>
                <w:lang w:bidi="th-TH"/>
              </w:rPr>
            </w:pPr>
          </w:p>
        </w:tc>
        <w:tc>
          <w:tcPr>
            <w:tcW w:w="810" w:type="dxa"/>
            <w:vAlign w:val="bottom"/>
          </w:tcPr>
          <w:p w14:paraId="41C61ACB" w14:textId="77777777" w:rsidR="00B353DC" w:rsidRPr="00D11D28" w:rsidRDefault="00B353DC" w:rsidP="0027570C">
            <w:pPr>
              <w:pStyle w:val="acctfourfigures"/>
              <w:tabs>
                <w:tab w:val="clear" w:pos="765"/>
                <w:tab w:val="decimal" w:pos="341"/>
              </w:tabs>
              <w:spacing w:line="240" w:lineRule="auto"/>
              <w:ind w:right="-108"/>
              <w:rPr>
                <w:rFonts w:cs="Times New Roman"/>
                <w:sz w:val="15"/>
                <w:szCs w:val="15"/>
                <w:lang w:bidi="th-TH"/>
              </w:rPr>
            </w:pPr>
          </w:p>
        </w:tc>
      </w:tr>
      <w:tr w:rsidR="00E74885" w:rsidRPr="00C22EFE" w14:paraId="166DF3FC" w14:textId="77777777" w:rsidTr="00AF3D07">
        <w:tc>
          <w:tcPr>
            <w:tcW w:w="2125" w:type="dxa"/>
          </w:tcPr>
          <w:p w14:paraId="2EE4A90C" w14:textId="77777777" w:rsidR="00E74885" w:rsidRPr="00EA2085" w:rsidRDefault="00E74885" w:rsidP="00E74885">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Company Limited</w:t>
            </w:r>
          </w:p>
        </w:tc>
        <w:tc>
          <w:tcPr>
            <w:tcW w:w="1292" w:type="dxa"/>
          </w:tcPr>
          <w:p w14:paraId="1536104C" w14:textId="77777777" w:rsidR="00E74885" w:rsidRPr="004C784D" w:rsidRDefault="00E74885" w:rsidP="00E74885">
            <w:pPr>
              <w:pStyle w:val="acctfourfigures"/>
              <w:tabs>
                <w:tab w:val="decimal" w:pos="461"/>
              </w:tabs>
              <w:spacing w:line="240" w:lineRule="atLeast"/>
              <w:rPr>
                <w:sz w:val="15"/>
                <w:szCs w:val="15"/>
                <w:highlight w:val="yellow"/>
              </w:rPr>
            </w:pPr>
            <w:r w:rsidRPr="002E4693">
              <w:rPr>
                <w:sz w:val="15"/>
                <w:szCs w:val="15"/>
              </w:rPr>
              <w:t xml:space="preserve">Provide services </w:t>
            </w:r>
          </w:p>
        </w:tc>
        <w:tc>
          <w:tcPr>
            <w:tcW w:w="778" w:type="dxa"/>
            <w:vAlign w:val="bottom"/>
          </w:tcPr>
          <w:p w14:paraId="561BEC67" w14:textId="77777777" w:rsidR="00E74885" w:rsidRPr="00D11D28" w:rsidRDefault="00E74885" w:rsidP="00E74885">
            <w:pPr>
              <w:pStyle w:val="acctfourfigures"/>
              <w:tabs>
                <w:tab w:val="clear" w:pos="765"/>
                <w:tab w:val="decimal" w:pos="402"/>
              </w:tabs>
              <w:spacing w:line="240" w:lineRule="auto"/>
              <w:ind w:right="-108"/>
              <w:jc w:val="center"/>
              <w:rPr>
                <w:rFonts w:cs="Times New Roman"/>
                <w:sz w:val="15"/>
                <w:szCs w:val="15"/>
                <w:lang w:bidi="th-TH"/>
              </w:rPr>
            </w:pPr>
            <w:r w:rsidRPr="00D11D28">
              <w:rPr>
                <w:rFonts w:cs="Times New Roman"/>
                <w:sz w:val="15"/>
                <w:szCs w:val="15"/>
                <w:lang w:bidi="th-TH"/>
              </w:rPr>
              <w:t>60.00</w:t>
            </w:r>
          </w:p>
        </w:tc>
        <w:tc>
          <w:tcPr>
            <w:tcW w:w="691" w:type="dxa"/>
            <w:vAlign w:val="bottom"/>
          </w:tcPr>
          <w:p w14:paraId="08491F7C" w14:textId="77777777" w:rsidR="00E74885" w:rsidRPr="00D11D28" w:rsidRDefault="00E74885" w:rsidP="00E74885">
            <w:pPr>
              <w:pStyle w:val="acctfourfigures"/>
              <w:tabs>
                <w:tab w:val="clear" w:pos="765"/>
                <w:tab w:val="decimal" w:pos="252"/>
              </w:tabs>
              <w:spacing w:line="240" w:lineRule="auto"/>
              <w:ind w:right="-108"/>
              <w:jc w:val="center"/>
              <w:rPr>
                <w:rFonts w:cs="Times New Roman"/>
                <w:sz w:val="15"/>
                <w:szCs w:val="15"/>
                <w:lang w:bidi="th-TH"/>
              </w:rPr>
            </w:pPr>
            <w:r w:rsidRPr="00D11D28">
              <w:rPr>
                <w:rFonts w:cs="Times New Roman"/>
                <w:sz w:val="15"/>
                <w:szCs w:val="15"/>
                <w:lang w:bidi="th-TH"/>
              </w:rPr>
              <w:t>60.00</w:t>
            </w:r>
          </w:p>
        </w:tc>
        <w:tc>
          <w:tcPr>
            <w:tcW w:w="723" w:type="dxa"/>
            <w:vAlign w:val="bottom"/>
          </w:tcPr>
          <w:p w14:paraId="78499962" w14:textId="77777777" w:rsidR="00E74885" w:rsidRPr="00D11D28" w:rsidRDefault="00E74885" w:rsidP="00E74885">
            <w:pPr>
              <w:pStyle w:val="acctfourfigures"/>
              <w:tabs>
                <w:tab w:val="clear" w:pos="765"/>
                <w:tab w:val="decimal" w:pos="551"/>
              </w:tabs>
              <w:spacing w:line="240" w:lineRule="auto"/>
              <w:ind w:right="-108"/>
              <w:jc w:val="center"/>
              <w:rPr>
                <w:rFonts w:cs="Times New Roman"/>
                <w:sz w:val="15"/>
                <w:szCs w:val="15"/>
                <w:lang w:bidi="th-TH"/>
              </w:rPr>
            </w:pPr>
            <w:r w:rsidRPr="00D11D28">
              <w:rPr>
                <w:rFonts w:cs="Times New Roman"/>
                <w:sz w:val="15"/>
                <w:szCs w:val="15"/>
                <w:lang w:bidi="th-TH"/>
              </w:rPr>
              <w:t>5,000</w:t>
            </w:r>
          </w:p>
        </w:tc>
        <w:tc>
          <w:tcPr>
            <w:tcW w:w="720" w:type="dxa"/>
            <w:vAlign w:val="bottom"/>
          </w:tcPr>
          <w:p w14:paraId="3A8E2D6D" w14:textId="77777777" w:rsidR="00E74885" w:rsidRPr="00D11D28" w:rsidRDefault="00E74885" w:rsidP="00E74885">
            <w:pPr>
              <w:pStyle w:val="acctfourfigures"/>
              <w:tabs>
                <w:tab w:val="clear" w:pos="765"/>
                <w:tab w:val="decimal" w:pos="504"/>
              </w:tabs>
              <w:spacing w:line="240" w:lineRule="auto"/>
              <w:ind w:right="-108"/>
              <w:jc w:val="center"/>
              <w:rPr>
                <w:rFonts w:cs="Times New Roman"/>
                <w:sz w:val="15"/>
                <w:szCs w:val="15"/>
                <w:lang w:bidi="th-TH"/>
              </w:rPr>
            </w:pPr>
            <w:r w:rsidRPr="00D11D28">
              <w:rPr>
                <w:rFonts w:cs="Times New Roman"/>
                <w:sz w:val="15"/>
                <w:szCs w:val="15"/>
                <w:lang w:bidi="th-TH"/>
              </w:rPr>
              <w:t>5,000</w:t>
            </w:r>
          </w:p>
        </w:tc>
        <w:tc>
          <w:tcPr>
            <w:tcW w:w="238" w:type="dxa"/>
            <w:vAlign w:val="bottom"/>
          </w:tcPr>
          <w:p w14:paraId="7B718CEE" w14:textId="77777777" w:rsidR="00E74885" w:rsidRPr="00D11D28"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4E387A99" w14:textId="77777777" w:rsidR="00E74885" w:rsidRPr="00D11D28" w:rsidRDefault="00E74885" w:rsidP="00E74885">
            <w:pPr>
              <w:pStyle w:val="acctfourfigures"/>
              <w:tabs>
                <w:tab w:val="clear" w:pos="765"/>
                <w:tab w:val="decimal" w:pos="612"/>
              </w:tabs>
              <w:spacing w:line="240" w:lineRule="auto"/>
              <w:ind w:right="-283"/>
              <w:rPr>
                <w:rFonts w:cs="Times New Roman"/>
                <w:sz w:val="15"/>
                <w:szCs w:val="15"/>
                <w:lang w:bidi="th-TH"/>
              </w:rPr>
            </w:pPr>
            <w:r w:rsidRPr="00D11D28">
              <w:rPr>
                <w:rFonts w:cs="Times New Roman"/>
                <w:sz w:val="15"/>
                <w:szCs w:val="15"/>
                <w:lang w:bidi="th-TH"/>
              </w:rPr>
              <w:t>3,000</w:t>
            </w:r>
          </w:p>
        </w:tc>
        <w:tc>
          <w:tcPr>
            <w:tcW w:w="270" w:type="dxa"/>
            <w:vAlign w:val="bottom"/>
          </w:tcPr>
          <w:p w14:paraId="67C42E66" w14:textId="77777777" w:rsidR="00E74885" w:rsidRPr="00D11D28"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6C34F1B1" w14:textId="77777777" w:rsidR="00E74885" w:rsidRPr="00D11D28" w:rsidRDefault="00E74885" w:rsidP="00E74885">
            <w:pPr>
              <w:pStyle w:val="acctfourfigures"/>
              <w:tabs>
                <w:tab w:val="clear" w:pos="765"/>
                <w:tab w:val="decimal" w:pos="612"/>
              </w:tabs>
              <w:spacing w:line="240" w:lineRule="auto"/>
              <w:ind w:right="-283"/>
              <w:rPr>
                <w:rFonts w:cs="Times New Roman"/>
                <w:sz w:val="15"/>
                <w:szCs w:val="15"/>
                <w:lang w:bidi="th-TH"/>
              </w:rPr>
            </w:pPr>
            <w:r w:rsidRPr="00D11D28">
              <w:rPr>
                <w:rFonts w:cs="Times New Roman"/>
                <w:sz w:val="15"/>
                <w:szCs w:val="15"/>
                <w:lang w:bidi="th-TH"/>
              </w:rPr>
              <w:t>3,000</w:t>
            </w:r>
          </w:p>
        </w:tc>
        <w:tc>
          <w:tcPr>
            <w:tcW w:w="270" w:type="dxa"/>
            <w:vAlign w:val="bottom"/>
          </w:tcPr>
          <w:p w14:paraId="4629100E" w14:textId="77777777" w:rsidR="00E74885" w:rsidRPr="00D11D28"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3059D38F" w14:textId="1347AB2D" w:rsidR="00E74885" w:rsidRPr="00D11D28" w:rsidRDefault="0020347A" w:rsidP="00E74885">
            <w:pPr>
              <w:pStyle w:val="acctfourfigures"/>
              <w:tabs>
                <w:tab w:val="clear" w:pos="765"/>
                <w:tab w:val="decimal" w:pos="562"/>
              </w:tabs>
              <w:spacing w:line="240" w:lineRule="auto"/>
              <w:ind w:right="-344"/>
              <w:rPr>
                <w:rFonts w:cs="Times New Roman"/>
                <w:sz w:val="15"/>
                <w:szCs w:val="15"/>
                <w:lang w:bidi="th-TH"/>
              </w:rPr>
            </w:pPr>
            <w:r w:rsidRPr="00D11D28">
              <w:rPr>
                <w:rFonts w:cs="Times New Roman"/>
                <w:sz w:val="15"/>
                <w:szCs w:val="15"/>
                <w:lang w:bidi="th-TH"/>
              </w:rPr>
              <w:t>9,</w:t>
            </w:r>
            <w:r w:rsidR="00085E86" w:rsidRPr="00D11D28">
              <w:rPr>
                <w:rFonts w:cs="Times New Roman"/>
                <w:sz w:val="15"/>
                <w:szCs w:val="15"/>
                <w:lang w:bidi="th-TH"/>
              </w:rPr>
              <w:t>56</w:t>
            </w:r>
            <w:r w:rsidRPr="00D11D28">
              <w:rPr>
                <w:rFonts w:cs="Times New Roman"/>
                <w:sz w:val="15"/>
                <w:szCs w:val="15"/>
                <w:lang w:bidi="th-TH"/>
              </w:rPr>
              <w:t>7</w:t>
            </w:r>
          </w:p>
        </w:tc>
        <w:tc>
          <w:tcPr>
            <w:tcW w:w="270" w:type="dxa"/>
            <w:vAlign w:val="bottom"/>
          </w:tcPr>
          <w:p w14:paraId="0115F310" w14:textId="77777777" w:rsidR="00E74885" w:rsidRPr="00D11D28"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21A65AF" w14:textId="08BBB84D" w:rsidR="00E74885" w:rsidRPr="00D11D28" w:rsidRDefault="0012135F" w:rsidP="00E74885">
            <w:pPr>
              <w:pStyle w:val="acctfourfigures"/>
              <w:tabs>
                <w:tab w:val="clear" w:pos="765"/>
                <w:tab w:val="decimal" w:pos="612"/>
              </w:tabs>
              <w:spacing w:line="240" w:lineRule="auto"/>
              <w:ind w:right="-108"/>
              <w:jc w:val="center"/>
              <w:rPr>
                <w:rFonts w:cs="Times New Roman"/>
                <w:sz w:val="15"/>
                <w:szCs w:val="15"/>
                <w:lang w:bidi="th-TH"/>
              </w:rPr>
            </w:pPr>
            <w:r w:rsidRPr="00D11D28">
              <w:rPr>
                <w:rFonts w:cs="Times New Roman"/>
                <w:sz w:val="15"/>
                <w:szCs w:val="15"/>
                <w:lang w:bidi="th-TH"/>
              </w:rPr>
              <w:t>8,379</w:t>
            </w:r>
          </w:p>
        </w:tc>
        <w:tc>
          <w:tcPr>
            <w:tcW w:w="270" w:type="dxa"/>
            <w:vAlign w:val="bottom"/>
          </w:tcPr>
          <w:p w14:paraId="09BBBF3F" w14:textId="77777777" w:rsidR="00E74885" w:rsidRPr="00D11D28" w:rsidRDefault="00E74885" w:rsidP="00E74885">
            <w:pPr>
              <w:tabs>
                <w:tab w:val="decimal" w:pos="612"/>
              </w:tabs>
              <w:ind w:left="-108"/>
              <w:jc w:val="center"/>
              <w:rPr>
                <w:rFonts w:cs="Times New Roman"/>
                <w:sz w:val="15"/>
                <w:szCs w:val="15"/>
                <w:lang w:bidi="th-TH"/>
              </w:rPr>
            </w:pPr>
          </w:p>
        </w:tc>
        <w:tc>
          <w:tcPr>
            <w:tcW w:w="810" w:type="dxa"/>
            <w:vAlign w:val="bottom"/>
          </w:tcPr>
          <w:p w14:paraId="02A49C92" w14:textId="77777777" w:rsidR="00E74885" w:rsidRPr="00D11D28" w:rsidRDefault="00E74885" w:rsidP="00E74885">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c>
          <w:tcPr>
            <w:tcW w:w="270" w:type="dxa"/>
            <w:vAlign w:val="bottom"/>
          </w:tcPr>
          <w:p w14:paraId="001747DD" w14:textId="77777777" w:rsidR="00E74885" w:rsidRPr="00D11D28"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182C8CF5" w14:textId="77777777" w:rsidR="00E74885" w:rsidRPr="00D11D28" w:rsidRDefault="00E74885" w:rsidP="00E74885">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c>
          <w:tcPr>
            <w:tcW w:w="270" w:type="dxa"/>
            <w:vAlign w:val="bottom"/>
          </w:tcPr>
          <w:p w14:paraId="002848CD" w14:textId="77777777" w:rsidR="00E74885" w:rsidRPr="00D11D28"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247D9304" w14:textId="77777777" w:rsidR="00E74885" w:rsidRPr="00D11D28" w:rsidRDefault="00E74885" w:rsidP="00E74885">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c>
          <w:tcPr>
            <w:tcW w:w="270" w:type="dxa"/>
            <w:vAlign w:val="bottom"/>
          </w:tcPr>
          <w:p w14:paraId="007DB492" w14:textId="77777777" w:rsidR="00E74885" w:rsidRPr="00D11D28"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14:paraId="7185006B" w14:textId="77777777" w:rsidR="00E74885" w:rsidRPr="00D11D28" w:rsidRDefault="00E74885" w:rsidP="00E74885">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r>
      <w:tr w:rsidR="00E74885" w:rsidRPr="00C22EFE" w14:paraId="6B3D2149" w14:textId="77777777" w:rsidTr="00AF3D07">
        <w:tc>
          <w:tcPr>
            <w:tcW w:w="2125" w:type="dxa"/>
          </w:tcPr>
          <w:p w14:paraId="1335CF8F" w14:textId="77777777"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14:paraId="12685F98" w14:textId="77777777" w:rsidR="00E74885" w:rsidRPr="002E4693" w:rsidRDefault="00E74885" w:rsidP="00E74885">
            <w:pPr>
              <w:pStyle w:val="acctfourfigures"/>
              <w:tabs>
                <w:tab w:val="decimal" w:pos="461"/>
              </w:tabs>
              <w:spacing w:line="240" w:lineRule="atLeast"/>
              <w:rPr>
                <w:sz w:val="15"/>
                <w:szCs w:val="15"/>
              </w:rPr>
            </w:pPr>
            <w:r>
              <w:rPr>
                <w:sz w:val="15"/>
                <w:szCs w:val="15"/>
              </w:rPr>
              <w:t xml:space="preserve">  </w:t>
            </w:r>
            <w:r w:rsidRPr="002E4693">
              <w:rPr>
                <w:sz w:val="15"/>
                <w:szCs w:val="15"/>
              </w:rPr>
              <w:t>of consultancy</w:t>
            </w:r>
          </w:p>
        </w:tc>
        <w:tc>
          <w:tcPr>
            <w:tcW w:w="778" w:type="dxa"/>
            <w:vAlign w:val="bottom"/>
          </w:tcPr>
          <w:p w14:paraId="4927F800" w14:textId="77777777"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1D61F12B" w14:textId="77777777"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516DB7F1" w14:textId="77777777"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793670AA" w14:textId="77777777"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388D1AFA" w14:textId="77777777"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1850ADFB" w14:textId="77777777"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6A2F42C2"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220FEBE" w14:textId="77777777"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36D998F0"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54CD07D4" w14:textId="77777777"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58B22548"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54D301F" w14:textId="77777777"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3D3BDD7E" w14:textId="77777777"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14:paraId="3CAD0882"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552C45FB" w14:textId="77777777"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1E859776"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6104537"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393BFD10"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4D681D7D" w14:textId="77777777"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14:paraId="2E40139C"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14:paraId="48153B5D" w14:textId="77777777" w:rsidTr="00AF3D07">
        <w:tc>
          <w:tcPr>
            <w:tcW w:w="2125" w:type="dxa"/>
          </w:tcPr>
          <w:p w14:paraId="2332D0A7" w14:textId="77777777"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14:paraId="6F7B5621" w14:textId="77777777" w:rsidR="00E74885" w:rsidRPr="002E4693" w:rsidRDefault="00E74885" w:rsidP="00E74885">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and </w:t>
            </w:r>
            <w:r>
              <w:rPr>
                <w:sz w:val="15"/>
                <w:szCs w:val="15"/>
              </w:rPr>
              <w:t>information</w:t>
            </w:r>
          </w:p>
        </w:tc>
        <w:tc>
          <w:tcPr>
            <w:tcW w:w="778" w:type="dxa"/>
            <w:vAlign w:val="bottom"/>
          </w:tcPr>
          <w:p w14:paraId="69A42A6B" w14:textId="77777777"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59FC4394" w14:textId="77777777"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3DB97682" w14:textId="77777777"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0F0428BB" w14:textId="77777777"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2D9B36B2" w14:textId="77777777"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368E1D50" w14:textId="77777777"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050746F4"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0339BDA9" w14:textId="77777777"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592DA6A7"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475F3F98" w14:textId="77777777"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2C177C6B"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1C0CD251" w14:textId="77777777"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32ED1ECE" w14:textId="77777777"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14:paraId="4DC39336"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2F3584E" w14:textId="77777777"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2C8F9270"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AF18DF5"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3FDFBD7B"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574EA7C" w14:textId="77777777"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14:paraId="71543F81"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14:paraId="45AA6F3F" w14:textId="77777777" w:rsidTr="00AF3D07">
        <w:tc>
          <w:tcPr>
            <w:tcW w:w="2125" w:type="dxa"/>
          </w:tcPr>
          <w:p w14:paraId="7193303B" w14:textId="77777777"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14:paraId="36AE3248" w14:textId="77777777" w:rsidR="00E74885" w:rsidRPr="002E4693" w:rsidRDefault="00E74885" w:rsidP="00E74885">
            <w:pPr>
              <w:pStyle w:val="acctfourfigures"/>
              <w:tabs>
                <w:tab w:val="decimal" w:pos="461"/>
              </w:tabs>
              <w:spacing w:line="240" w:lineRule="atLeast"/>
              <w:rPr>
                <w:sz w:val="15"/>
                <w:szCs w:val="15"/>
              </w:rPr>
            </w:pPr>
            <w:r>
              <w:rPr>
                <w:sz w:val="15"/>
                <w:szCs w:val="15"/>
              </w:rPr>
              <w:t xml:space="preserve">  technology</w:t>
            </w:r>
          </w:p>
        </w:tc>
        <w:tc>
          <w:tcPr>
            <w:tcW w:w="778" w:type="dxa"/>
            <w:vAlign w:val="bottom"/>
          </w:tcPr>
          <w:p w14:paraId="53CBCEE5" w14:textId="77777777"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4CCCFFC2" w14:textId="77777777"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6F7C83C6" w14:textId="77777777"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16D83C04" w14:textId="77777777"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00832D50" w14:textId="77777777"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436E10F5" w14:textId="77777777"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708D5800"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7975EADD" w14:textId="77777777"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3BC00BA8"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518C111C" w14:textId="77777777"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05793A4A"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16BDD791" w14:textId="77777777"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0C038F60" w14:textId="77777777"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14:paraId="7FA0041A"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38CA5C6C" w14:textId="77777777"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46486231"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1EBCC2A"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2E044359"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49869DF" w14:textId="77777777"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14:paraId="1622873A"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14:paraId="6C0BD5E6" w14:textId="77777777" w:rsidTr="00AF3D07">
        <w:tc>
          <w:tcPr>
            <w:tcW w:w="2125" w:type="dxa"/>
          </w:tcPr>
          <w:p w14:paraId="367AA00D" w14:textId="77777777"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14:paraId="195AD63C" w14:textId="77777777" w:rsidR="00E74885" w:rsidRPr="002E4693" w:rsidRDefault="00E74885" w:rsidP="00E74885">
            <w:pPr>
              <w:pStyle w:val="acctfourfigures"/>
              <w:tabs>
                <w:tab w:val="decimal" w:pos="461"/>
              </w:tabs>
              <w:spacing w:line="240" w:lineRule="atLeast"/>
              <w:rPr>
                <w:sz w:val="15"/>
                <w:szCs w:val="15"/>
              </w:rPr>
            </w:pPr>
            <w:r>
              <w:rPr>
                <w:sz w:val="15"/>
                <w:szCs w:val="15"/>
              </w:rPr>
              <w:t xml:space="preserve">  s</w:t>
            </w:r>
            <w:r w:rsidRPr="002E4693">
              <w:rPr>
                <w:sz w:val="15"/>
                <w:szCs w:val="15"/>
              </w:rPr>
              <w:t>ystem and</w:t>
            </w:r>
          </w:p>
        </w:tc>
        <w:tc>
          <w:tcPr>
            <w:tcW w:w="778" w:type="dxa"/>
            <w:vAlign w:val="bottom"/>
          </w:tcPr>
          <w:p w14:paraId="4CD98886" w14:textId="77777777"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50575685" w14:textId="77777777"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419EFDFD" w14:textId="77777777"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0B82AC4E" w14:textId="77777777"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2F18D433" w14:textId="77777777"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66917447" w14:textId="77777777"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7526BA21"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69BF8B3B" w14:textId="77777777"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744D5163"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553845F0" w14:textId="77777777"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6ADFF581"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2CDA5697" w14:textId="77777777"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4F38BB17" w14:textId="77777777"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14:paraId="4E6E5232"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9543721" w14:textId="77777777"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2ED3ED91"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34DA1D4"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244606CD"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2D7FB693" w14:textId="77777777"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14:paraId="178BDF8D"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14:paraId="3349CC03" w14:textId="77777777" w:rsidTr="00AF3D07">
        <w:tc>
          <w:tcPr>
            <w:tcW w:w="2125" w:type="dxa"/>
          </w:tcPr>
          <w:p w14:paraId="1D19C2CE" w14:textId="77777777"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14:paraId="00532232" w14:textId="77777777" w:rsidR="00E74885" w:rsidRPr="002E4693" w:rsidRDefault="00E74885" w:rsidP="00E74885">
            <w:pPr>
              <w:pStyle w:val="acctfourfigures"/>
              <w:tabs>
                <w:tab w:val="decimal" w:pos="461"/>
              </w:tabs>
              <w:spacing w:line="240" w:lineRule="atLeast"/>
              <w:rPr>
                <w:sz w:val="15"/>
                <w:szCs w:val="15"/>
              </w:rPr>
            </w:pPr>
            <w:r>
              <w:rPr>
                <w:sz w:val="15"/>
                <w:szCs w:val="15"/>
              </w:rPr>
              <w:t xml:space="preserve">  s</w:t>
            </w:r>
            <w:r w:rsidRPr="002E4693">
              <w:rPr>
                <w:sz w:val="15"/>
                <w:szCs w:val="15"/>
              </w:rPr>
              <w:t>oftware</w:t>
            </w:r>
          </w:p>
        </w:tc>
        <w:tc>
          <w:tcPr>
            <w:tcW w:w="778" w:type="dxa"/>
            <w:vAlign w:val="bottom"/>
          </w:tcPr>
          <w:p w14:paraId="105384F9" w14:textId="77777777"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6F210FC2" w14:textId="77777777"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626682BC" w14:textId="77777777"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11B2630E" w14:textId="77777777"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038ED420" w14:textId="77777777"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196C8068" w14:textId="77777777"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7286D2C5"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950CA3A" w14:textId="77777777"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6B6AD3E2"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7C4F6382" w14:textId="77777777"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0CA96D56" w14:textId="77777777"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5AD44080" w14:textId="77777777"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1BBB5A8D" w14:textId="77777777"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14:paraId="7D8D83D9"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3908179D" w14:textId="77777777"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067EBE93"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4761CD64" w14:textId="77777777"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14:paraId="0E1153D1"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49C92E46" w14:textId="77777777"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14:paraId="460119DB" w14:textId="77777777"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14:paraId="11FFDA0F" w14:textId="77777777" w:rsidTr="00AF3D07">
        <w:tc>
          <w:tcPr>
            <w:tcW w:w="2125" w:type="dxa"/>
          </w:tcPr>
          <w:p w14:paraId="312466AF" w14:textId="77777777" w:rsidR="00E74885" w:rsidRPr="00C22EFE" w:rsidRDefault="00E74885" w:rsidP="00E74885">
            <w:pPr>
              <w:ind w:right="-108"/>
              <w:jc w:val="both"/>
              <w:rPr>
                <w:sz w:val="15"/>
                <w:szCs w:val="15"/>
              </w:rPr>
            </w:pPr>
            <w:r w:rsidRPr="00C22EFE">
              <w:rPr>
                <w:b/>
                <w:bCs/>
                <w:sz w:val="15"/>
                <w:szCs w:val="15"/>
              </w:rPr>
              <w:t xml:space="preserve">Total </w:t>
            </w:r>
          </w:p>
        </w:tc>
        <w:tc>
          <w:tcPr>
            <w:tcW w:w="1292" w:type="dxa"/>
          </w:tcPr>
          <w:p w14:paraId="5C840803" w14:textId="77777777" w:rsidR="00E74885" w:rsidRPr="00C22EFE" w:rsidRDefault="00E74885" w:rsidP="00E74885">
            <w:pPr>
              <w:pStyle w:val="acctfourfigures"/>
              <w:tabs>
                <w:tab w:val="clear" w:pos="765"/>
                <w:tab w:val="decimal" w:pos="461"/>
              </w:tabs>
              <w:spacing w:line="240" w:lineRule="atLeast"/>
              <w:rPr>
                <w:sz w:val="15"/>
                <w:szCs w:val="15"/>
              </w:rPr>
            </w:pPr>
          </w:p>
        </w:tc>
        <w:tc>
          <w:tcPr>
            <w:tcW w:w="778" w:type="dxa"/>
          </w:tcPr>
          <w:p w14:paraId="50343D05" w14:textId="77777777" w:rsidR="00E74885" w:rsidRPr="004C784D" w:rsidRDefault="00E74885" w:rsidP="00E74885">
            <w:pPr>
              <w:tabs>
                <w:tab w:val="decimal" w:pos="342"/>
              </w:tabs>
              <w:ind w:left="-108"/>
              <w:rPr>
                <w:rFonts w:cs="Times New Roman"/>
                <w:sz w:val="15"/>
                <w:szCs w:val="15"/>
              </w:rPr>
            </w:pPr>
          </w:p>
        </w:tc>
        <w:tc>
          <w:tcPr>
            <w:tcW w:w="691" w:type="dxa"/>
          </w:tcPr>
          <w:p w14:paraId="7F15D229" w14:textId="77777777" w:rsidR="00E74885" w:rsidRPr="004C784D" w:rsidRDefault="00E74885" w:rsidP="00E74885">
            <w:pPr>
              <w:tabs>
                <w:tab w:val="decimal" w:pos="342"/>
              </w:tabs>
              <w:ind w:left="-108"/>
              <w:rPr>
                <w:rFonts w:cs="Times New Roman"/>
                <w:sz w:val="15"/>
                <w:szCs w:val="15"/>
              </w:rPr>
            </w:pPr>
          </w:p>
        </w:tc>
        <w:tc>
          <w:tcPr>
            <w:tcW w:w="723" w:type="dxa"/>
          </w:tcPr>
          <w:p w14:paraId="032C7DF0" w14:textId="77777777" w:rsidR="00E74885" w:rsidRPr="004C784D" w:rsidRDefault="00E74885" w:rsidP="00E74885">
            <w:pPr>
              <w:tabs>
                <w:tab w:val="decimal" w:pos="414"/>
              </w:tabs>
              <w:ind w:left="-108"/>
              <w:rPr>
                <w:rFonts w:cs="Times New Roman"/>
                <w:sz w:val="15"/>
                <w:szCs w:val="15"/>
              </w:rPr>
            </w:pPr>
          </w:p>
        </w:tc>
        <w:tc>
          <w:tcPr>
            <w:tcW w:w="720" w:type="dxa"/>
          </w:tcPr>
          <w:p w14:paraId="5CE80A39" w14:textId="77777777" w:rsidR="00E74885" w:rsidRPr="004C784D" w:rsidRDefault="00E74885" w:rsidP="00E74885">
            <w:pPr>
              <w:tabs>
                <w:tab w:val="decimal" w:pos="414"/>
              </w:tabs>
              <w:ind w:left="-108"/>
              <w:rPr>
                <w:rFonts w:cs="Times New Roman"/>
                <w:sz w:val="15"/>
                <w:szCs w:val="15"/>
              </w:rPr>
            </w:pPr>
          </w:p>
        </w:tc>
        <w:tc>
          <w:tcPr>
            <w:tcW w:w="238" w:type="dxa"/>
          </w:tcPr>
          <w:p w14:paraId="4CDD02BA" w14:textId="77777777" w:rsidR="00E74885" w:rsidRPr="004C784D" w:rsidRDefault="00E74885" w:rsidP="00E74885">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14:paraId="55BE7821" w14:textId="68C38A26" w:rsidR="00E74885" w:rsidRPr="004C784D" w:rsidRDefault="00E74885" w:rsidP="00E74885">
            <w:pPr>
              <w:pStyle w:val="acctfourfigures"/>
              <w:tabs>
                <w:tab w:val="clear" w:pos="765"/>
                <w:tab w:val="decimal" w:pos="612"/>
              </w:tabs>
              <w:spacing w:line="240" w:lineRule="auto"/>
              <w:ind w:right="-283"/>
              <w:rPr>
                <w:rFonts w:cs="Times New Roman"/>
                <w:b/>
                <w:bCs/>
                <w:sz w:val="15"/>
                <w:szCs w:val="15"/>
                <w:lang w:bidi="th-TH"/>
              </w:rPr>
            </w:pPr>
            <w:r>
              <w:rPr>
                <w:rFonts w:cs="Times New Roman"/>
                <w:b/>
                <w:bCs/>
                <w:sz w:val="15"/>
                <w:szCs w:val="15"/>
                <w:lang w:bidi="th-TH"/>
              </w:rPr>
              <w:t>1,9</w:t>
            </w:r>
            <w:r w:rsidR="003B3A31">
              <w:rPr>
                <w:rFonts w:cs="Times New Roman"/>
                <w:b/>
                <w:bCs/>
                <w:sz w:val="15"/>
                <w:szCs w:val="15"/>
                <w:lang w:bidi="th-TH"/>
              </w:rPr>
              <w:t>65,677</w:t>
            </w:r>
          </w:p>
        </w:tc>
        <w:tc>
          <w:tcPr>
            <w:tcW w:w="270" w:type="dxa"/>
            <w:vAlign w:val="bottom"/>
          </w:tcPr>
          <w:p w14:paraId="07136CAC" w14:textId="77777777" w:rsidR="00E74885" w:rsidRPr="004C784D" w:rsidRDefault="00E74885" w:rsidP="00E74885">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14:paraId="0F3CBE6E" w14:textId="100D6D42" w:rsidR="00E74885" w:rsidRPr="004C784D" w:rsidRDefault="00E74885" w:rsidP="00E74885">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w:t>
            </w:r>
            <w:r>
              <w:rPr>
                <w:rFonts w:cs="Times New Roman"/>
                <w:b/>
                <w:bCs/>
                <w:sz w:val="15"/>
                <w:szCs w:val="15"/>
                <w:lang w:bidi="th-TH"/>
              </w:rPr>
              <w:t>9</w:t>
            </w:r>
            <w:r w:rsidR="003B3A31">
              <w:rPr>
                <w:rFonts w:cs="Times New Roman"/>
                <w:b/>
                <w:bCs/>
                <w:sz w:val="15"/>
                <w:szCs w:val="15"/>
                <w:lang w:bidi="th-TH"/>
              </w:rPr>
              <w:t>65,677</w:t>
            </w:r>
          </w:p>
        </w:tc>
        <w:tc>
          <w:tcPr>
            <w:tcW w:w="270" w:type="dxa"/>
            <w:vAlign w:val="bottom"/>
          </w:tcPr>
          <w:p w14:paraId="2862416D" w14:textId="77777777" w:rsidR="00E74885" w:rsidRPr="004C784D" w:rsidRDefault="00E74885" w:rsidP="00E74885">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5C74C6AA" w14:textId="559766F4" w:rsidR="00E74885" w:rsidRPr="004C784D" w:rsidRDefault="00E74885" w:rsidP="00E74885">
            <w:pPr>
              <w:pStyle w:val="acctfourfigures"/>
              <w:tabs>
                <w:tab w:val="clear" w:pos="765"/>
              </w:tabs>
              <w:spacing w:line="240" w:lineRule="auto"/>
              <w:ind w:left="-37" w:right="-344"/>
              <w:rPr>
                <w:rFonts w:cs="Times New Roman"/>
                <w:b/>
                <w:bCs/>
                <w:sz w:val="15"/>
                <w:szCs w:val="15"/>
                <w:lang w:bidi="th-TH"/>
              </w:rPr>
            </w:pPr>
            <w:r>
              <w:rPr>
                <w:rFonts w:cs="Times New Roman"/>
                <w:b/>
                <w:bCs/>
                <w:sz w:val="15"/>
                <w:szCs w:val="15"/>
                <w:lang w:bidi="th-TH"/>
              </w:rPr>
              <w:t>1,7</w:t>
            </w:r>
            <w:r w:rsidR="00414C4B">
              <w:rPr>
                <w:rFonts w:cs="Times New Roman"/>
                <w:b/>
                <w:bCs/>
                <w:sz w:val="15"/>
                <w:szCs w:val="15"/>
                <w:lang w:bidi="th-TH"/>
              </w:rPr>
              <w:t>15,804</w:t>
            </w:r>
          </w:p>
        </w:tc>
        <w:tc>
          <w:tcPr>
            <w:tcW w:w="270" w:type="dxa"/>
            <w:vAlign w:val="bottom"/>
          </w:tcPr>
          <w:p w14:paraId="06F66052" w14:textId="77777777" w:rsidR="00E74885" w:rsidRPr="004C784D" w:rsidRDefault="00E74885" w:rsidP="00E74885">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14:paraId="34D9E73B" w14:textId="7D14EB70" w:rsidR="00E74885" w:rsidRPr="004C784D" w:rsidRDefault="00E74885" w:rsidP="00E74885">
            <w:pPr>
              <w:pStyle w:val="acctfourfigures"/>
              <w:tabs>
                <w:tab w:val="clear" w:pos="765"/>
                <w:tab w:val="decimal" w:pos="612"/>
              </w:tabs>
              <w:spacing w:line="240" w:lineRule="auto"/>
              <w:ind w:right="-108"/>
              <w:jc w:val="center"/>
              <w:rPr>
                <w:rFonts w:cs="Times New Roman"/>
                <w:b/>
                <w:bCs/>
                <w:sz w:val="15"/>
                <w:szCs w:val="15"/>
              </w:rPr>
            </w:pPr>
            <w:r>
              <w:rPr>
                <w:rFonts w:cs="Times New Roman"/>
                <w:b/>
                <w:bCs/>
                <w:sz w:val="15"/>
                <w:szCs w:val="15"/>
              </w:rPr>
              <w:t>1,</w:t>
            </w:r>
            <w:r w:rsidR="003B3A31">
              <w:rPr>
                <w:rFonts w:cs="Times New Roman"/>
                <w:b/>
                <w:bCs/>
                <w:sz w:val="15"/>
                <w:szCs w:val="15"/>
              </w:rPr>
              <w:t>683,845</w:t>
            </w:r>
          </w:p>
        </w:tc>
        <w:tc>
          <w:tcPr>
            <w:tcW w:w="270" w:type="dxa"/>
            <w:vAlign w:val="bottom"/>
          </w:tcPr>
          <w:p w14:paraId="26889A2D" w14:textId="77777777" w:rsidR="00E74885" w:rsidRPr="004C784D" w:rsidRDefault="00E74885" w:rsidP="00E74885">
            <w:pPr>
              <w:tabs>
                <w:tab w:val="decimal" w:pos="612"/>
              </w:tabs>
              <w:ind w:left="-108"/>
              <w:rPr>
                <w:rFonts w:cs="Times New Roman"/>
                <w:sz w:val="15"/>
                <w:szCs w:val="15"/>
              </w:rPr>
            </w:pPr>
          </w:p>
        </w:tc>
        <w:tc>
          <w:tcPr>
            <w:tcW w:w="810" w:type="dxa"/>
            <w:vAlign w:val="bottom"/>
          </w:tcPr>
          <w:p w14:paraId="618F7EB9" w14:textId="77777777"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58FD58E5" w14:textId="77777777" w:rsidR="00E74885" w:rsidRPr="004C784D" w:rsidRDefault="00E74885" w:rsidP="00E74885">
            <w:pPr>
              <w:pStyle w:val="acctfourfigures"/>
              <w:tabs>
                <w:tab w:val="clear" w:pos="765"/>
                <w:tab w:val="decimal" w:pos="972"/>
              </w:tabs>
              <w:spacing w:line="240" w:lineRule="auto"/>
              <w:rPr>
                <w:rFonts w:cs="Times New Roman"/>
                <w:b/>
                <w:bCs/>
                <w:sz w:val="15"/>
                <w:szCs w:val="15"/>
              </w:rPr>
            </w:pPr>
          </w:p>
        </w:tc>
        <w:tc>
          <w:tcPr>
            <w:tcW w:w="810" w:type="dxa"/>
            <w:vAlign w:val="bottom"/>
          </w:tcPr>
          <w:p w14:paraId="0A48334B" w14:textId="77777777"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0EE47F85" w14:textId="77777777" w:rsidR="00E74885" w:rsidRPr="004C784D" w:rsidRDefault="00E74885" w:rsidP="00E74885">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6EFCB86D" w14:textId="77777777"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r w:rsidRPr="004C784D">
              <w:rPr>
                <w:rFonts w:cs="Times New Roman"/>
                <w:b/>
                <w:bCs/>
                <w:sz w:val="15"/>
                <w:szCs w:val="15"/>
                <w:lang w:bidi="th-TH"/>
              </w:rPr>
              <w:t>-</w:t>
            </w:r>
          </w:p>
        </w:tc>
        <w:tc>
          <w:tcPr>
            <w:tcW w:w="270" w:type="dxa"/>
            <w:vAlign w:val="bottom"/>
          </w:tcPr>
          <w:p w14:paraId="703C26C1" w14:textId="77777777" w:rsidR="00E74885" w:rsidRPr="004C784D" w:rsidRDefault="00E74885" w:rsidP="00E74885">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14:paraId="4EA7AF60" w14:textId="77777777"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r w:rsidRPr="004C784D">
              <w:rPr>
                <w:rFonts w:cs="Times New Roman"/>
                <w:b/>
                <w:bCs/>
                <w:sz w:val="15"/>
                <w:szCs w:val="15"/>
                <w:lang w:bidi="th-TH"/>
              </w:rPr>
              <w:t>-</w:t>
            </w:r>
          </w:p>
        </w:tc>
      </w:tr>
    </w:tbl>
    <w:p w14:paraId="1F5D1F4F" w14:textId="77777777" w:rsidR="005B4F0D" w:rsidRDefault="005B4F0D" w:rsidP="004C784D">
      <w:pPr>
        <w:ind w:right="-321" w:firstLine="562"/>
        <w:jc w:val="thaiDistribute"/>
      </w:pPr>
    </w:p>
    <w:p w14:paraId="6E9580C1" w14:textId="77777777" w:rsidR="00AF3D07" w:rsidRPr="00AF3D07" w:rsidRDefault="00AF3D07" w:rsidP="00AF3D07">
      <w:pPr>
        <w:pStyle w:val="acctmergecolhdg"/>
        <w:spacing w:line="240" w:lineRule="atLeast"/>
        <w:ind w:left="810"/>
        <w:jc w:val="thaiDistribute"/>
        <w:rPr>
          <w:b w:val="0"/>
          <w:bCs/>
          <w:szCs w:val="22"/>
        </w:rPr>
      </w:pPr>
      <w:r w:rsidRPr="00AF3D07">
        <w:rPr>
          <w:b w:val="0"/>
          <w:bCs/>
          <w:szCs w:val="22"/>
        </w:rPr>
        <w:t>All subsidiaries were incorporated in Thailand. As at 31 March 2021 and 31 December 2020, the Company has placed the ordinary shares in TBSP Public Company Limited, at the market price quoted on the Stock Exchange of Thailand, valued not less than 1 time of each outstanding balance of the loans as collateral against credit facilities obtained from financial institutions.</w:t>
      </w:r>
    </w:p>
    <w:p w14:paraId="5286D378" w14:textId="6794E7B1" w:rsidR="005B4F0D" w:rsidRDefault="005B4F0D" w:rsidP="005B4F0D">
      <w:pPr>
        <w:ind w:left="540" w:right="-321" w:firstLine="22"/>
        <w:jc w:val="thaiDistribute"/>
      </w:pPr>
    </w:p>
    <w:p w14:paraId="196B7E29" w14:textId="77777777" w:rsidR="004C784D" w:rsidRDefault="004C784D" w:rsidP="004C784D">
      <w:pPr>
        <w:ind w:right="-321"/>
        <w:jc w:val="thaiDistribute"/>
      </w:pPr>
      <w:r>
        <w:tab/>
      </w:r>
    </w:p>
    <w:p w14:paraId="4BD39D05" w14:textId="77777777" w:rsidR="004C784D" w:rsidRPr="004C784D" w:rsidRDefault="004C784D" w:rsidP="004B3864">
      <w:pPr>
        <w:ind w:left="540" w:right="-2"/>
        <w:sectPr w:rsidR="004C784D" w:rsidRPr="004C784D" w:rsidSect="006571C3">
          <w:headerReference w:type="default" r:id="rId12"/>
          <w:footerReference w:type="even" r:id="rId13"/>
          <w:footerReference w:type="default" r:id="rId14"/>
          <w:pgSz w:w="16840" w:h="11907" w:orient="landscape" w:code="9"/>
          <w:pgMar w:top="1151" w:right="1045" w:bottom="1151" w:left="578" w:header="720" w:footer="720" w:gutter="0"/>
          <w:cols w:space="720"/>
          <w:docGrid w:linePitch="299"/>
        </w:sectPr>
      </w:pPr>
    </w:p>
    <w:tbl>
      <w:tblPr>
        <w:tblW w:w="9598" w:type="dxa"/>
        <w:tblInd w:w="450" w:type="dxa"/>
        <w:tblLayout w:type="fixed"/>
        <w:tblLook w:val="01E0" w:firstRow="1" w:lastRow="1" w:firstColumn="1" w:lastColumn="1" w:noHBand="0" w:noVBand="0"/>
      </w:tblPr>
      <w:tblGrid>
        <w:gridCol w:w="3223"/>
        <w:gridCol w:w="1959"/>
        <w:gridCol w:w="1180"/>
        <w:gridCol w:w="1048"/>
        <w:gridCol w:w="1096"/>
        <w:gridCol w:w="1092"/>
      </w:tblGrid>
      <w:tr w:rsidR="00ED749C" w:rsidRPr="008039E6" w14:paraId="34AD9218" w14:textId="77777777" w:rsidTr="00F412AD">
        <w:trPr>
          <w:trHeight w:val="380"/>
        </w:trPr>
        <w:tc>
          <w:tcPr>
            <w:tcW w:w="3223" w:type="dxa"/>
          </w:tcPr>
          <w:p w14:paraId="6EE3956D" w14:textId="77777777" w:rsidR="00ED749C" w:rsidRPr="008039E6" w:rsidRDefault="00ED749C" w:rsidP="00F412AD">
            <w:pPr>
              <w:ind w:right="250"/>
              <w:jc w:val="both"/>
              <w:rPr>
                <w:szCs w:val="22"/>
              </w:rPr>
            </w:pPr>
          </w:p>
        </w:tc>
        <w:tc>
          <w:tcPr>
            <w:tcW w:w="1959" w:type="dxa"/>
            <w:vAlign w:val="bottom"/>
          </w:tcPr>
          <w:p w14:paraId="2BE86F15" w14:textId="77777777" w:rsidR="00ED749C" w:rsidRPr="008039E6" w:rsidRDefault="00ED749C" w:rsidP="00F412AD">
            <w:pPr>
              <w:ind w:left="-108" w:right="-108"/>
              <w:jc w:val="center"/>
              <w:rPr>
                <w:szCs w:val="22"/>
              </w:rPr>
            </w:pPr>
          </w:p>
        </w:tc>
        <w:tc>
          <w:tcPr>
            <w:tcW w:w="4416" w:type="dxa"/>
            <w:gridSpan w:val="4"/>
            <w:vAlign w:val="bottom"/>
          </w:tcPr>
          <w:p w14:paraId="0EFA5578" w14:textId="77777777" w:rsidR="00ED749C" w:rsidRPr="008039E6" w:rsidRDefault="00ED749C" w:rsidP="00F412AD">
            <w:pPr>
              <w:ind w:left="-108" w:right="-108"/>
              <w:jc w:val="center"/>
              <w:rPr>
                <w:b/>
                <w:bCs/>
                <w:szCs w:val="22"/>
              </w:rPr>
            </w:pPr>
            <w:r w:rsidRPr="008039E6">
              <w:rPr>
                <w:b/>
                <w:bCs/>
                <w:szCs w:val="22"/>
              </w:rPr>
              <w:t>Separate financial statements</w:t>
            </w:r>
          </w:p>
        </w:tc>
      </w:tr>
      <w:tr w:rsidR="00ED749C" w:rsidRPr="008039E6" w14:paraId="3C4F1471" w14:textId="77777777" w:rsidTr="00F412AD">
        <w:trPr>
          <w:trHeight w:val="272"/>
        </w:trPr>
        <w:tc>
          <w:tcPr>
            <w:tcW w:w="3223" w:type="dxa"/>
          </w:tcPr>
          <w:p w14:paraId="01CA70B9" w14:textId="77777777" w:rsidR="00ED749C" w:rsidRPr="008039E6" w:rsidRDefault="00ED749C" w:rsidP="00F412AD">
            <w:pPr>
              <w:ind w:right="250"/>
              <w:jc w:val="both"/>
              <w:rPr>
                <w:szCs w:val="22"/>
              </w:rPr>
            </w:pPr>
          </w:p>
        </w:tc>
        <w:tc>
          <w:tcPr>
            <w:tcW w:w="1959" w:type="dxa"/>
            <w:vAlign w:val="bottom"/>
          </w:tcPr>
          <w:p w14:paraId="4E53200E" w14:textId="77777777" w:rsidR="00ED749C" w:rsidRPr="008039E6" w:rsidRDefault="00ED749C" w:rsidP="00F412AD">
            <w:pPr>
              <w:ind w:left="-108" w:right="-108"/>
              <w:jc w:val="center"/>
              <w:rPr>
                <w:szCs w:val="22"/>
              </w:rPr>
            </w:pPr>
            <w:r w:rsidRPr="008039E6">
              <w:rPr>
                <w:szCs w:val="22"/>
              </w:rPr>
              <w:t>Type of business</w:t>
            </w:r>
          </w:p>
        </w:tc>
        <w:tc>
          <w:tcPr>
            <w:tcW w:w="2228" w:type="dxa"/>
            <w:gridSpan w:val="2"/>
            <w:vAlign w:val="bottom"/>
          </w:tcPr>
          <w:p w14:paraId="6601916D" w14:textId="77777777" w:rsidR="00ED749C" w:rsidRPr="008039E6" w:rsidRDefault="00ED749C" w:rsidP="00F412AD">
            <w:pPr>
              <w:ind w:left="-108" w:right="-108"/>
              <w:jc w:val="center"/>
              <w:rPr>
                <w:szCs w:val="22"/>
              </w:rPr>
            </w:pPr>
            <w:r w:rsidRPr="008039E6">
              <w:rPr>
                <w:szCs w:val="22"/>
              </w:rPr>
              <w:t>Ownership interest</w:t>
            </w:r>
          </w:p>
        </w:tc>
        <w:tc>
          <w:tcPr>
            <w:tcW w:w="2188" w:type="dxa"/>
            <w:gridSpan w:val="2"/>
            <w:vAlign w:val="bottom"/>
          </w:tcPr>
          <w:p w14:paraId="6534F95B" w14:textId="77777777" w:rsidR="00ED749C" w:rsidRPr="008039E6" w:rsidRDefault="00ED749C" w:rsidP="00F412AD">
            <w:pPr>
              <w:ind w:left="-108" w:right="-108"/>
              <w:jc w:val="center"/>
              <w:rPr>
                <w:szCs w:val="22"/>
              </w:rPr>
            </w:pPr>
            <w:r w:rsidRPr="008039E6">
              <w:rPr>
                <w:szCs w:val="22"/>
              </w:rPr>
              <w:t>Paid-up capital</w:t>
            </w:r>
          </w:p>
        </w:tc>
      </w:tr>
      <w:tr w:rsidR="00ED749C" w:rsidRPr="008039E6" w14:paraId="190CDAE5" w14:textId="77777777" w:rsidTr="00F412AD">
        <w:trPr>
          <w:trHeight w:val="520"/>
        </w:trPr>
        <w:tc>
          <w:tcPr>
            <w:tcW w:w="3223" w:type="dxa"/>
          </w:tcPr>
          <w:p w14:paraId="40CFFA9C" w14:textId="77777777" w:rsidR="00ED749C" w:rsidRPr="008039E6" w:rsidRDefault="00ED749C" w:rsidP="00F412AD">
            <w:pPr>
              <w:ind w:right="-108"/>
              <w:jc w:val="both"/>
              <w:rPr>
                <w:szCs w:val="22"/>
              </w:rPr>
            </w:pPr>
          </w:p>
        </w:tc>
        <w:tc>
          <w:tcPr>
            <w:tcW w:w="1959" w:type="dxa"/>
          </w:tcPr>
          <w:p w14:paraId="05CDF80F" w14:textId="77777777" w:rsidR="00ED749C" w:rsidRPr="008039E6" w:rsidRDefault="00ED749C" w:rsidP="00F412AD">
            <w:pPr>
              <w:ind w:left="-108" w:right="-108"/>
              <w:jc w:val="center"/>
              <w:rPr>
                <w:szCs w:val="22"/>
              </w:rPr>
            </w:pPr>
          </w:p>
          <w:p w14:paraId="49B21291" w14:textId="77777777" w:rsidR="00ED749C" w:rsidRPr="008039E6" w:rsidRDefault="00ED749C" w:rsidP="00F412AD">
            <w:pPr>
              <w:ind w:left="-108" w:right="-108"/>
              <w:jc w:val="center"/>
              <w:rPr>
                <w:szCs w:val="22"/>
              </w:rPr>
            </w:pPr>
          </w:p>
        </w:tc>
        <w:tc>
          <w:tcPr>
            <w:tcW w:w="1180" w:type="dxa"/>
          </w:tcPr>
          <w:p w14:paraId="4F7F2A94" w14:textId="77777777" w:rsidR="00ED749C" w:rsidRPr="008039E6" w:rsidRDefault="00ED749C" w:rsidP="00F412AD">
            <w:pPr>
              <w:ind w:left="-108" w:right="-106"/>
              <w:jc w:val="center"/>
              <w:rPr>
                <w:szCs w:val="22"/>
              </w:rPr>
            </w:pPr>
            <w:r w:rsidRPr="00A36946">
              <w:rPr>
                <w:szCs w:val="22"/>
              </w:rPr>
              <w:t>3</w:t>
            </w:r>
            <w:r>
              <w:rPr>
                <w:szCs w:val="22"/>
              </w:rPr>
              <w:t>1</w:t>
            </w:r>
          </w:p>
          <w:p w14:paraId="5C914ACD" w14:textId="21807B85" w:rsidR="00ED749C" w:rsidRPr="008039E6" w:rsidRDefault="00C318A0" w:rsidP="00F412AD">
            <w:pPr>
              <w:ind w:left="-108" w:right="-106"/>
              <w:jc w:val="center"/>
              <w:rPr>
                <w:szCs w:val="22"/>
              </w:rPr>
            </w:pPr>
            <w:r>
              <w:rPr>
                <w:szCs w:val="22"/>
              </w:rPr>
              <w:t>March</w:t>
            </w:r>
            <w:r w:rsidR="00ED749C" w:rsidRPr="008039E6">
              <w:rPr>
                <w:szCs w:val="22"/>
              </w:rPr>
              <w:t xml:space="preserve"> </w:t>
            </w:r>
          </w:p>
        </w:tc>
        <w:tc>
          <w:tcPr>
            <w:tcW w:w="1048" w:type="dxa"/>
          </w:tcPr>
          <w:p w14:paraId="4CEF8EE9" w14:textId="77777777" w:rsidR="00ED749C" w:rsidRPr="008039E6" w:rsidRDefault="00ED749C" w:rsidP="00F412AD">
            <w:pPr>
              <w:ind w:left="-108" w:right="-108"/>
              <w:jc w:val="center"/>
              <w:rPr>
                <w:szCs w:val="22"/>
              </w:rPr>
            </w:pPr>
            <w:r w:rsidRPr="00A36946">
              <w:rPr>
                <w:szCs w:val="22"/>
              </w:rPr>
              <w:t>31</w:t>
            </w:r>
          </w:p>
          <w:p w14:paraId="1D4A64D3" w14:textId="77777777" w:rsidR="00ED749C" w:rsidRPr="008039E6" w:rsidRDefault="00ED749C" w:rsidP="00F412AD">
            <w:pPr>
              <w:ind w:left="-108" w:right="-108"/>
              <w:jc w:val="center"/>
              <w:rPr>
                <w:szCs w:val="22"/>
              </w:rPr>
            </w:pPr>
            <w:r w:rsidRPr="008039E6">
              <w:rPr>
                <w:szCs w:val="22"/>
              </w:rPr>
              <w:t>December</w:t>
            </w:r>
          </w:p>
        </w:tc>
        <w:tc>
          <w:tcPr>
            <w:tcW w:w="1096" w:type="dxa"/>
          </w:tcPr>
          <w:p w14:paraId="4A0AC6DF" w14:textId="77777777" w:rsidR="00ED749C" w:rsidRPr="008039E6" w:rsidRDefault="00ED749C" w:rsidP="00F412AD">
            <w:pPr>
              <w:ind w:left="-108" w:right="-106"/>
              <w:jc w:val="center"/>
              <w:rPr>
                <w:szCs w:val="22"/>
              </w:rPr>
            </w:pPr>
            <w:r w:rsidRPr="00A36946">
              <w:rPr>
                <w:szCs w:val="22"/>
              </w:rPr>
              <w:t>3</w:t>
            </w:r>
            <w:r>
              <w:rPr>
                <w:szCs w:val="22"/>
              </w:rPr>
              <w:t>1</w:t>
            </w:r>
          </w:p>
          <w:p w14:paraId="1A7C3926" w14:textId="7A12D63D" w:rsidR="00ED749C" w:rsidRPr="008039E6" w:rsidRDefault="00D01B8C" w:rsidP="00F412AD">
            <w:pPr>
              <w:ind w:left="-108" w:right="-106"/>
              <w:jc w:val="center"/>
              <w:rPr>
                <w:szCs w:val="22"/>
              </w:rPr>
            </w:pPr>
            <w:r>
              <w:rPr>
                <w:szCs w:val="22"/>
              </w:rPr>
              <w:t>March</w:t>
            </w:r>
          </w:p>
        </w:tc>
        <w:tc>
          <w:tcPr>
            <w:tcW w:w="1092" w:type="dxa"/>
          </w:tcPr>
          <w:p w14:paraId="2AA91C01" w14:textId="77777777" w:rsidR="00ED749C" w:rsidRPr="008039E6" w:rsidRDefault="00ED749C" w:rsidP="00F412AD">
            <w:pPr>
              <w:ind w:left="-108" w:right="-108"/>
              <w:jc w:val="center"/>
              <w:rPr>
                <w:szCs w:val="22"/>
              </w:rPr>
            </w:pPr>
            <w:r w:rsidRPr="00A36946">
              <w:rPr>
                <w:szCs w:val="22"/>
              </w:rPr>
              <w:t>31</w:t>
            </w:r>
          </w:p>
          <w:p w14:paraId="34A42ADB" w14:textId="77777777" w:rsidR="00ED749C" w:rsidRPr="008039E6" w:rsidRDefault="00ED749C" w:rsidP="00F412AD">
            <w:pPr>
              <w:ind w:left="-108" w:right="-108"/>
              <w:jc w:val="center"/>
              <w:rPr>
                <w:szCs w:val="22"/>
              </w:rPr>
            </w:pPr>
            <w:r w:rsidRPr="008039E6">
              <w:rPr>
                <w:szCs w:val="22"/>
              </w:rPr>
              <w:t>December</w:t>
            </w:r>
          </w:p>
        </w:tc>
      </w:tr>
      <w:tr w:rsidR="00ED749C" w:rsidRPr="008039E6" w14:paraId="022248EC" w14:textId="77777777" w:rsidTr="00F412AD">
        <w:trPr>
          <w:trHeight w:val="272"/>
        </w:trPr>
        <w:tc>
          <w:tcPr>
            <w:tcW w:w="3223" w:type="dxa"/>
          </w:tcPr>
          <w:p w14:paraId="1D3633AC" w14:textId="77777777" w:rsidR="00ED749C" w:rsidRPr="008039E6" w:rsidRDefault="00ED749C" w:rsidP="00F412AD">
            <w:pPr>
              <w:ind w:right="-108"/>
              <w:jc w:val="both"/>
              <w:rPr>
                <w:szCs w:val="22"/>
              </w:rPr>
            </w:pPr>
          </w:p>
        </w:tc>
        <w:tc>
          <w:tcPr>
            <w:tcW w:w="1959" w:type="dxa"/>
          </w:tcPr>
          <w:p w14:paraId="436914F7" w14:textId="77777777" w:rsidR="00ED749C" w:rsidRPr="008039E6" w:rsidRDefault="00ED749C" w:rsidP="00F412AD">
            <w:pPr>
              <w:ind w:left="-108" w:right="-108"/>
              <w:jc w:val="center"/>
              <w:rPr>
                <w:szCs w:val="22"/>
              </w:rPr>
            </w:pPr>
          </w:p>
        </w:tc>
        <w:tc>
          <w:tcPr>
            <w:tcW w:w="1180" w:type="dxa"/>
          </w:tcPr>
          <w:p w14:paraId="31562C83" w14:textId="1A54A467" w:rsidR="00ED749C" w:rsidRPr="008039E6" w:rsidRDefault="00ED749C" w:rsidP="00F412AD">
            <w:pPr>
              <w:ind w:left="-108" w:right="-108"/>
              <w:jc w:val="center"/>
              <w:rPr>
                <w:szCs w:val="22"/>
              </w:rPr>
            </w:pPr>
            <w:r w:rsidRPr="00A36946">
              <w:rPr>
                <w:szCs w:val="22"/>
              </w:rPr>
              <w:t>202</w:t>
            </w:r>
            <w:r w:rsidR="00E15A71">
              <w:rPr>
                <w:szCs w:val="22"/>
              </w:rPr>
              <w:t>1</w:t>
            </w:r>
          </w:p>
        </w:tc>
        <w:tc>
          <w:tcPr>
            <w:tcW w:w="1048" w:type="dxa"/>
          </w:tcPr>
          <w:p w14:paraId="51F65CD4" w14:textId="548BA1D2" w:rsidR="00ED749C" w:rsidRPr="008039E6" w:rsidRDefault="00ED749C" w:rsidP="00F412AD">
            <w:pPr>
              <w:ind w:left="-108" w:right="-108"/>
              <w:jc w:val="center"/>
              <w:rPr>
                <w:szCs w:val="22"/>
              </w:rPr>
            </w:pPr>
            <w:r w:rsidRPr="00A36946">
              <w:rPr>
                <w:szCs w:val="22"/>
              </w:rPr>
              <w:t>20</w:t>
            </w:r>
            <w:r w:rsidR="0095011D">
              <w:rPr>
                <w:szCs w:val="22"/>
              </w:rPr>
              <w:t>20</w:t>
            </w:r>
          </w:p>
        </w:tc>
        <w:tc>
          <w:tcPr>
            <w:tcW w:w="1096" w:type="dxa"/>
          </w:tcPr>
          <w:p w14:paraId="7354168A" w14:textId="229FA5A4" w:rsidR="00ED749C" w:rsidRPr="008039E6" w:rsidRDefault="00ED749C" w:rsidP="00F412AD">
            <w:pPr>
              <w:ind w:left="-108" w:right="-108"/>
              <w:jc w:val="center"/>
              <w:rPr>
                <w:szCs w:val="22"/>
              </w:rPr>
            </w:pPr>
            <w:r w:rsidRPr="00A36946">
              <w:rPr>
                <w:szCs w:val="22"/>
              </w:rPr>
              <w:t>202</w:t>
            </w:r>
            <w:r w:rsidR="00D01B8C">
              <w:rPr>
                <w:szCs w:val="22"/>
              </w:rPr>
              <w:t>1</w:t>
            </w:r>
          </w:p>
        </w:tc>
        <w:tc>
          <w:tcPr>
            <w:tcW w:w="1092" w:type="dxa"/>
          </w:tcPr>
          <w:p w14:paraId="7BF1B10D" w14:textId="12EB8F40" w:rsidR="00ED749C" w:rsidRPr="008039E6" w:rsidRDefault="00ED749C" w:rsidP="00F412AD">
            <w:pPr>
              <w:ind w:left="-108" w:right="-108"/>
              <w:jc w:val="center"/>
              <w:rPr>
                <w:szCs w:val="22"/>
              </w:rPr>
            </w:pPr>
            <w:r w:rsidRPr="00A36946">
              <w:rPr>
                <w:szCs w:val="22"/>
              </w:rPr>
              <w:t>20</w:t>
            </w:r>
            <w:r w:rsidR="00D01B8C">
              <w:rPr>
                <w:szCs w:val="22"/>
              </w:rPr>
              <w:t>20</w:t>
            </w:r>
          </w:p>
        </w:tc>
      </w:tr>
      <w:tr w:rsidR="00ED749C" w:rsidRPr="008039E6" w14:paraId="4160C9E2" w14:textId="77777777" w:rsidTr="00F412AD">
        <w:trPr>
          <w:trHeight w:val="259"/>
        </w:trPr>
        <w:tc>
          <w:tcPr>
            <w:tcW w:w="3223" w:type="dxa"/>
          </w:tcPr>
          <w:p w14:paraId="78542952" w14:textId="77777777" w:rsidR="00ED749C" w:rsidRPr="008039E6" w:rsidRDefault="00ED749C" w:rsidP="00F412AD">
            <w:pPr>
              <w:tabs>
                <w:tab w:val="left" w:pos="540"/>
              </w:tabs>
              <w:ind w:right="-108"/>
              <w:jc w:val="both"/>
              <w:rPr>
                <w:b/>
                <w:bCs/>
                <w:i/>
                <w:iCs/>
                <w:szCs w:val="22"/>
              </w:rPr>
            </w:pPr>
          </w:p>
        </w:tc>
        <w:tc>
          <w:tcPr>
            <w:tcW w:w="1959" w:type="dxa"/>
          </w:tcPr>
          <w:p w14:paraId="4FC239B5" w14:textId="77777777" w:rsidR="00ED749C" w:rsidRPr="008039E6" w:rsidRDefault="00ED749C" w:rsidP="00F412AD">
            <w:pPr>
              <w:tabs>
                <w:tab w:val="decimal" w:pos="612"/>
              </w:tabs>
              <w:ind w:left="-108"/>
              <w:jc w:val="center"/>
              <w:rPr>
                <w:szCs w:val="22"/>
              </w:rPr>
            </w:pPr>
          </w:p>
        </w:tc>
        <w:tc>
          <w:tcPr>
            <w:tcW w:w="2228" w:type="dxa"/>
            <w:gridSpan w:val="2"/>
          </w:tcPr>
          <w:p w14:paraId="692CBC87" w14:textId="77777777" w:rsidR="00ED749C" w:rsidRPr="008039E6" w:rsidRDefault="00ED749C" w:rsidP="00F412AD">
            <w:pPr>
              <w:ind w:left="-108"/>
              <w:jc w:val="center"/>
              <w:rPr>
                <w:szCs w:val="22"/>
              </w:rPr>
            </w:pPr>
            <w:r w:rsidRPr="008039E6">
              <w:rPr>
                <w:i/>
                <w:iCs/>
                <w:szCs w:val="22"/>
              </w:rPr>
              <w:t>(%)</w:t>
            </w:r>
          </w:p>
        </w:tc>
        <w:tc>
          <w:tcPr>
            <w:tcW w:w="2188" w:type="dxa"/>
            <w:gridSpan w:val="2"/>
          </w:tcPr>
          <w:p w14:paraId="744976D5" w14:textId="77777777" w:rsidR="00ED749C" w:rsidRPr="008039E6" w:rsidRDefault="00ED749C" w:rsidP="00F412AD">
            <w:pPr>
              <w:ind w:left="-108"/>
              <w:jc w:val="center"/>
              <w:rPr>
                <w:i/>
                <w:iCs/>
                <w:szCs w:val="22"/>
              </w:rPr>
            </w:pPr>
            <w:r w:rsidRPr="008039E6">
              <w:rPr>
                <w:i/>
                <w:iCs/>
                <w:szCs w:val="22"/>
              </w:rPr>
              <w:t>(in thousand Baht)</w:t>
            </w:r>
          </w:p>
        </w:tc>
      </w:tr>
      <w:tr w:rsidR="00ED749C" w:rsidRPr="008039E6" w14:paraId="63E925A0" w14:textId="77777777" w:rsidTr="00F412AD">
        <w:trPr>
          <w:trHeight w:val="272"/>
        </w:trPr>
        <w:tc>
          <w:tcPr>
            <w:tcW w:w="3223" w:type="dxa"/>
          </w:tcPr>
          <w:p w14:paraId="392DAA5C" w14:textId="77777777" w:rsidR="00ED749C" w:rsidRPr="008039E6" w:rsidRDefault="00ED749C" w:rsidP="00F412AD">
            <w:pPr>
              <w:tabs>
                <w:tab w:val="left" w:pos="540"/>
              </w:tabs>
              <w:ind w:right="-108"/>
              <w:jc w:val="both"/>
              <w:rPr>
                <w:b/>
                <w:bCs/>
                <w:i/>
                <w:iCs/>
                <w:szCs w:val="22"/>
              </w:rPr>
            </w:pPr>
            <w:r w:rsidRPr="008039E6">
              <w:rPr>
                <w:b/>
                <w:bCs/>
                <w:i/>
                <w:iCs/>
                <w:szCs w:val="22"/>
              </w:rPr>
              <w:t>Indirect subsidiaries</w:t>
            </w:r>
          </w:p>
        </w:tc>
        <w:tc>
          <w:tcPr>
            <w:tcW w:w="1959" w:type="dxa"/>
          </w:tcPr>
          <w:p w14:paraId="27ED5B4C" w14:textId="77777777" w:rsidR="00ED749C" w:rsidRPr="008039E6" w:rsidRDefault="00ED749C" w:rsidP="00F412AD">
            <w:pPr>
              <w:tabs>
                <w:tab w:val="decimal" w:pos="612"/>
              </w:tabs>
              <w:ind w:left="-108"/>
              <w:jc w:val="center"/>
              <w:rPr>
                <w:szCs w:val="22"/>
              </w:rPr>
            </w:pPr>
          </w:p>
        </w:tc>
        <w:tc>
          <w:tcPr>
            <w:tcW w:w="1180" w:type="dxa"/>
          </w:tcPr>
          <w:p w14:paraId="57D43E36" w14:textId="77777777" w:rsidR="00ED749C" w:rsidRPr="008039E6" w:rsidRDefault="00ED749C" w:rsidP="00F412AD">
            <w:pPr>
              <w:tabs>
                <w:tab w:val="decimal" w:pos="612"/>
              </w:tabs>
              <w:ind w:left="-108"/>
              <w:jc w:val="both"/>
              <w:rPr>
                <w:szCs w:val="22"/>
              </w:rPr>
            </w:pPr>
          </w:p>
        </w:tc>
        <w:tc>
          <w:tcPr>
            <w:tcW w:w="1048" w:type="dxa"/>
          </w:tcPr>
          <w:p w14:paraId="04638206" w14:textId="77777777" w:rsidR="00ED749C" w:rsidRPr="008039E6" w:rsidRDefault="00ED749C" w:rsidP="00F412AD">
            <w:pPr>
              <w:tabs>
                <w:tab w:val="decimal" w:pos="612"/>
              </w:tabs>
              <w:ind w:left="-108"/>
              <w:jc w:val="both"/>
              <w:rPr>
                <w:szCs w:val="22"/>
              </w:rPr>
            </w:pPr>
          </w:p>
        </w:tc>
        <w:tc>
          <w:tcPr>
            <w:tcW w:w="1096" w:type="dxa"/>
          </w:tcPr>
          <w:p w14:paraId="787FE2F0" w14:textId="77777777" w:rsidR="00ED749C" w:rsidRPr="008039E6" w:rsidRDefault="00ED749C" w:rsidP="00F412AD">
            <w:pPr>
              <w:tabs>
                <w:tab w:val="decimal" w:pos="612"/>
              </w:tabs>
              <w:ind w:left="-108"/>
              <w:jc w:val="both"/>
              <w:rPr>
                <w:szCs w:val="22"/>
              </w:rPr>
            </w:pPr>
          </w:p>
        </w:tc>
        <w:tc>
          <w:tcPr>
            <w:tcW w:w="1092" w:type="dxa"/>
          </w:tcPr>
          <w:p w14:paraId="5D320B52" w14:textId="77777777" w:rsidR="00ED749C" w:rsidRPr="008039E6" w:rsidRDefault="00ED749C" w:rsidP="00F412AD">
            <w:pPr>
              <w:tabs>
                <w:tab w:val="decimal" w:pos="432"/>
              </w:tabs>
              <w:ind w:left="-108"/>
              <w:jc w:val="both"/>
              <w:rPr>
                <w:szCs w:val="22"/>
              </w:rPr>
            </w:pPr>
          </w:p>
        </w:tc>
      </w:tr>
      <w:tr w:rsidR="00ED749C" w:rsidRPr="008039E6" w14:paraId="4636E6C9" w14:textId="77777777" w:rsidTr="00F412AD">
        <w:trPr>
          <w:trHeight w:hRule="exact" w:val="155"/>
        </w:trPr>
        <w:tc>
          <w:tcPr>
            <w:tcW w:w="3223" w:type="dxa"/>
          </w:tcPr>
          <w:p w14:paraId="025546FE" w14:textId="77777777" w:rsidR="00ED749C" w:rsidRPr="008039E6" w:rsidRDefault="00ED749C" w:rsidP="00F412AD">
            <w:pPr>
              <w:tabs>
                <w:tab w:val="left" w:pos="540"/>
              </w:tabs>
              <w:ind w:right="-108"/>
              <w:jc w:val="both"/>
              <w:rPr>
                <w:b/>
                <w:bCs/>
                <w:i/>
                <w:iCs/>
                <w:szCs w:val="22"/>
              </w:rPr>
            </w:pPr>
          </w:p>
        </w:tc>
        <w:tc>
          <w:tcPr>
            <w:tcW w:w="1959" w:type="dxa"/>
          </w:tcPr>
          <w:p w14:paraId="1C9125EA" w14:textId="77777777" w:rsidR="00ED749C" w:rsidRPr="008039E6" w:rsidRDefault="00ED749C" w:rsidP="00F412AD">
            <w:pPr>
              <w:tabs>
                <w:tab w:val="decimal" w:pos="612"/>
              </w:tabs>
              <w:ind w:left="-108"/>
              <w:jc w:val="center"/>
              <w:rPr>
                <w:szCs w:val="22"/>
              </w:rPr>
            </w:pPr>
          </w:p>
        </w:tc>
        <w:tc>
          <w:tcPr>
            <w:tcW w:w="1180" w:type="dxa"/>
          </w:tcPr>
          <w:p w14:paraId="076838DD" w14:textId="77777777" w:rsidR="00ED749C" w:rsidRPr="008039E6" w:rsidRDefault="00ED749C" w:rsidP="00F412AD">
            <w:pPr>
              <w:tabs>
                <w:tab w:val="decimal" w:pos="612"/>
              </w:tabs>
              <w:ind w:left="-108"/>
              <w:jc w:val="both"/>
              <w:rPr>
                <w:szCs w:val="22"/>
              </w:rPr>
            </w:pPr>
          </w:p>
        </w:tc>
        <w:tc>
          <w:tcPr>
            <w:tcW w:w="1048" w:type="dxa"/>
          </w:tcPr>
          <w:p w14:paraId="445A18E7" w14:textId="77777777" w:rsidR="00ED749C" w:rsidRPr="008039E6" w:rsidRDefault="00ED749C" w:rsidP="00F412AD">
            <w:pPr>
              <w:tabs>
                <w:tab w:val="decimal" w:pos="612"/>
              </w:tabs>
              <w:ind w:left="-108"/>
              <w:jc w:val="both"/>
              <w:rPr>
                <w:szCs w:val="22"/>
              </w:rPr>
            </w:pPr>
          </w:p>
        </w:tc>
        <w:tc>
          <w:tcPr>
            <w:tcW w:w="1096" w:type="dxa"/>
          </w:tcPr>
          <w:p w14:paraId="4F7A2C9C" w14:textId="77777777" w:rsidR="00ED749C" w:rsidRPr="008039E6" w:rsidRDefault="00ED749C" w:rsidP="00F412AD">
            <w:pPr>
              <w:tabs>
                <w:tab w:val="decimal" w:pos="612"/>
              </w:tabs>
              <w:ind w:left="-108"/>
              <w:jc w:val="both"/>
              <w:rPr>
                <w:szCs w:val="22"/>
              </w:rPr>
            </w:pPr>
          </w:p>
        </w:tc>
        <w:tc>
          <w:tcPr>
            <w:tcW w:w="1092" w:type="dxa"/>
          </w:tcPr>
          <w:p w14:paraId="1D0E3C95" w14:textId="77777777" w:rsidR="00ED749C" w:rsidRPr="008039E6" w:rsidRDefault="00ED749C" w:rsidP="00F412AD">
            <w:pPr>
              <w:tabs>
                <w:tab w:val="decimal" w:pos="432"/>
              </w:tabs>
              <w:ind w:left="-108"/>
              <w:jc w:val="both"/>
              <w:rPr>
                <w:szCs w:val="22"/>
              </w:rPr>
            </w:pPr>
          </w:p>
        </w:tc>
      </w:tr>
      <w:tr w:rsidR="00ED749C" w:rsidRPr="008039E6" w14:paraId="37EF0A2D" w14:textId="77777777" w:rsidTr="00F412AD">
        <w:trPr>
          <w:trHeight w:val="259"/>
        </w:trPr>
        <w:tc>
          <w:tcPr>
            <w:tcW w:w="3223" w:type="dxa"/>
          </w:tcPr>
          <w:p w14:paraId="434091E0" w14:textId="77777777" w:rsidR="00ED749C" w:rsidRPr="008039E6" w:rsidRDefault="00ED749C" w:rsidP="00F412AD">
            <w:pPr>
              <w:ind w:left="540" w:hanging="540"/>
              <w:rPr>
                <w:szCs w:val="22"/>
              </w:rPr>
            </w:pPr>
            <w:r w:rsidRPr="008039E6">
              <w:rPr>
                <w:szCs w:val="22"/>
              </w:rPr>
              <w:t xml:space="preserve">Thai British </w:t>
            </w:r>
            <w:proofErr w:type="spellStart"/>
            <w:r w:rsidRPr="008039E6">
              <w:rPr>
                <w:szCs w:val="22"/>
              </w:rPr>
              <w:t>DPost</w:t>
            </w:r>
            <w:proofErr w:type="spellEnd"/>
            <w:r w:rsidRPr="008039E6">
              <w:rPr>
                <w:szCs w:val="22"/>
              </w:rPr>
              <w:t xml:space="preserve"> Co., Ltd.</w:t>
            </w:r>
          </w:p>
        </w:tc>
        <w:tc>
          <w:tcPr>
            <w:tcW w:w="1959" w:type="dxa"/>
          </w:tcPr>
          <w:p w14:paraId="1F290496" w14:textId="77777777" w:rsidR="00ED749C" w:rsidRPr="008039E6" w:rsidRDefault="00ED749C" w:rsidP="00F412AD">
            <w:pPr>
              <w:pStyle w:val="acctfourfigures"/>
              <w:tabs>
                <w:tab w:val="clear" w:pos="765"/>
                <w:tab w:val="decimal" w:pos="461"/>
              </w:tabs>
              <w:spacing w:line="240" w:lineRule="atLeast"/>
              <w:rPr>
                <w:szCs w:val="22"/>
                <w:highlight w:val="yellow"/>
              </w:rPr>
            </w:pPr>
            <w:r w:rsidRPr="008039E6">
              <w:rPr>
                <w:szCs w:val="22"/>
                <w:lang w:val="en-US" w:bidi="th-TH"/>
              </w:rPr>
              <w:t xml:space="preserve">Business of laser </w:t>
            </w:r>
          </w:p>
        </w:tc>
        <w:tc>
          <w:tcPr>
            <w:tcW w:w="1180" w:type="dxa"/>
            <w:vAlign w:val="bottom"/>
          </w:tcPr>
          <w:p w14:paraId="03A1A98A"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48" w:type="dxa"/>
            <w:vAlign w:val="bottom"/>
          </w:tcPr>
          <w:p w14:paraId="6BF1CBB4" w14:textId="591B37E4" w:rsidR="00ED749C" w:rsidRPr="008039E6" w:rsidRDefault="00781FD6" w:rsidP="00F412AD">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3620978D"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r w:rsidRPr="00A36946">
              <w:rPr>
                <w:szCs w:val="22"/>
                <w:lang w:val="en-US" w:bidi="th-TH"/>
              </w:rPr>
              <w:t>34</w:t>
            </w:r>
            <w:r w:rsidRPr="008039E6">
              <w:rPr>
                <w:szCs w:val="22"/>
                <w:lang w:bidi="th-TH"/>
              </w:rPr>
              <w:t>,</w:t>
            </w:r>
            <w:r w:rsidRPr="00A36946">
              <w:rPr>
                <w:szCs w:val="22"/>
                <w:lang w:val="en-US" w:bidi="th-TH"/>
              </w:rPr>
              <w:t>000</w:t>
            </w:r>
          </w:p>
        </w:tc>
        <w:tc>
          <w:tcPr>
            <w:tcW w:w="1092" w:type="dxa"/>
            <w:vAlign w:val="bottom"/>
          </w:tcPr>
          <w:p w14:paraId="1B62CA13"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r w:rsidRPr="00A36946">
              <w:rPr>
                <w:szCs w:val="22"/>
                <w:lang w:val="en-US" w:bidi="th-TH"/>
              </w:rPr>
              <w:t>34</w:t>
            </w:r>
            <w:r w:rsidRPr="008039E6">
              <w:rPr>
                <w:szCs w:val="22"/>
                <w:lang w:bidi="th-TH"/>
              </w:rPr>
              <w:t>,</w:t>
            </w:r>
            <w:r w:rsidRPr="00A36946">
              <w:rPr>
                <w:szCs w:val="22"/>
                <w:lang w:val="en-US" w:bidi="th-TH"/>
              </w:rPr>
              <w:t>000</w:t>
            </w:r>
          </w:p>
        </w:tc>
      </w:tr>
      <w:tr w:rsidR="00ED749C" w:rsidRPr="008039E6" w14:paraId="2D5144D6" w14:textId="77777777" w:rsidTr="00F412AD">
        <w:trPr>
          <w:trHeight w:val="259"/>
        </w:trPr>
        <w:tc>
          <w:tcPr>
            <w:tcW w:w="3223" w:type="dxa"/>
          </w:tcPr>
          <w:p w14:paraId="686640EE" w14:textId="77777777" w:rsidR="00ED749C" w:rsidRPr="008039E6" w:rsidRDefault="00ED749C" w:rsidP="00F412AD">
            <w:pPr>
              <w:ind w:left="540" w:hanging="540"/>
              <w:rPr>
                <w:szCs w:val="22"/>
              </w:rPr>
            </w:pPr>
          </w:p>
        </w:tc>
        <w:tc>
          <w:tcPr>
            <w:tcW w:w="1959" w:type="dxa"/>
          </w:tcPr>
          <w:p w14:paraId="35D5C979"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lang w:val="en-US" w:bidi="th-TH"/>
              </w:rPr>
              <w:t xml:space="preserve">  printing and </w:t>
            </w:r>
          </w:p>
        </w:tc>
        <w:tc>
          <w:tcPr>
            <w:tcW w:w="1180" w:type="dxa"/>
            <w:vAlign w:val="bottom"/>
          </w:tcPr>
          <w:p w14:paraId="659EE6B8"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1C0610CA"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2FBED719"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474E9906"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251ECA6D" w14:textId="77777777" w:rsidTr="00F412AD">
        <w:trPr>
          <w:trHeight w:val="272"/>
        </w:trPr>
        <w:tc>
          <w:tcPr>
            <w:tcW w:w="3223" w:type="dxa"/>
          </w:tcPr>
          <w:p w14:paraId="21CA8E6D" w14:textId="77777777" w:rsidR="00ED749C" w:rsidRPr="008039E6" w:rsidRDefault="00ED749C" w:rsidP="00F412AD">
            <w:pPr>
              <w:ind w:left="540" w:hanging="540"/>
              <w:rPr>
                <w:szCs w:val="22"/>
              </w:rPr>
            </w:pPr>
          </w:p>
        </w:tc>
        <w:tc>
          <w:tcPr>
            <w:tcW w:w="1959" w:type="dxa"/>
          </w:tcPr>
          <w:p w14:paraId="72C6A66A"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lang w:val="en-US" w:bidi="th-TH"/>
              </w:rPr>
              <w:t xml:space="preserve">  enveloping of</w:t>
            </w:r>
          </w:p>
        </w:tc>
        <w:tc>
          <w:tcPr>
            <w:tcW w:w="1180" w:type="dxa"/>
            <w:vAlign w:val="bottom"/>
          </w:tcPr>
          <w:p w14:paraId="49EB20E6"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5C5A0313"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0434E2D9"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7BEF445E"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47F839B7" w14:textId="77777777" w:rsidTr="00F412AD">
        <w:trPr>
          <w:trHeight w:val="259"/>
        </w:trPr>
        <w:tc>
          <w:tcPr>
            <w:tcW w:w="3223" w:type="dxa"/>
          </w:tcPr>
          <w:p w14:paraId="2948903D" w14:textId="77777777" w:rsidR="00ED749C" w:rsidRPr="008039E6" w:rsidRDefault="00ED749C" w:rsidP="00F412AD">
            <w:pPr>
              <w:ind w:left="540" w:hanging="540"/>
              <w:rPr>
                <w:szCs w:val="22"/>
              </w:rPr>
            </w:pPr>
          </w:p>
        </w:tc>
        <w:tc>
          <w:tcPr>
            <w:tcW w:w="1959" w:type="dxa"/>
          </w:tcPr>
          <w:p w14:paraId="5FD2496D"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lang w:val="en-US" w:bidi="th-TH"/>
              </w:rPr>
              <w:t xml:space="preserve">  statements, bills</w:t>
            </w:r>
          </w:p>
        </w:tc>
        <w:tc>
          <w:tcPr>
            <w:tcW w:w="1180" w:type="dxa"/>
            <w:vAlign w:val="bottom"/>
          </w:tcPr>
          <w:p w14:paraId="2157CF90"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40C28F8B"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0309A53C"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2414AB31"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595723CE" w14:textId="77777777" w:rsidTr="00F412AD">
        <w:trPr>
          <w:trHeight w:val="259"/>
        </w:trPr>
        <w:tc>
          <w:tcPr>
            <w:tcW w:w="3223" w:type="dxa"/>
          </w:tcPr>
          <w:p w14:paraId="18CAF3D4" w14:textId="77777777" w:rsidR="00ED749C" w:rsidRPr="008039E6" w:rsidRDefault="00ED749C" w:rsidP="00F412AD">
            <w:pPr>
              <w:ind w:left="540" w:hanging="540"/>
              <w:rPr>
                <w:szCs w:val="22"/>
              </w:rPr>
            </w:pPr>
          </w:p>
        </w:tc>
        <w:tc>
          <w:tcPr>
            <w:tcW w:w="1959" w:type="dxa"/>
          </w:tcPr>
          <w:p w14:paraId="3CF8D765"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lang w:val="en-US" w:bidi="th-TH"/>
              </w:rPr>
              <w:t xml:space="preserve">  and invoices </w:t>
            </w:r>
          </w:p>
        </w:tc>
        <w:tc>
          <w:tcPr>
            <w:tcW w:w="1180" w:type="dxa"/>
            <w:vAlign w:val="bottom"/>
          </w:tcPr>
          <w:p w14:paraId="316C0D31"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1942DFEE"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359559BF"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3DA0B546"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6C215397" w14:textId="77777777" w:rsidTr="00F412AD">
        <w:trPr>
          <w:trHeight w:val="272"/>
        </w:trPr>
        <w:tc>
          <w:tcPr>
            <w:tcW w:w="3223" w:type="dxa"/>
          </w:tcPr>
          <w:p w14:paraId="7F058CD2" w14:textId="77777777" w:rsidR="00ED749C" w:rsidRPr="008039E6" w:rsidRDefault="00ED749C" w:rsidP="00F412AD">
            <w:pPr>
              <w:ind w:left="540" w:hanging="540"/>
              <w:rPr>
                <w:szCs w:val="22"/>
              </w:rPr>
            </w:pPr>
          </w:p>
        </w:tc>
        <w:tc>
          <w:tcPr>
            <w:tcW w:w="1959" w:type="dxa"/>
          </w:tcPr>
          <w:p w14:paraId="12F83F37"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lang w:val="en-US" w:bidi="th-TH"/>
              </w:rPr>
              <w:t xml:space="preserve">  and related</w:t>
            </w:r>
          </w:p>
        </w:tc>
        <w:tc>
          <w:tcPr>
            <w:tcW w:w="1180" w:type="dxa"/>
            <w:vAlign w:val="bottom"/>
          </w:tcPr>
          <w:p w14:paraId="589DDC3F"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3B1750BA"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0880C25F"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4EAD5EF9"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49F17612" w14:textId="77777777" w:rsidTr="00F412AD">
        <w:trPr>
          <w:trHeight w:val="259"/>
        </w:trPr>
        <w:tc>
          <w:tcPr>
            <w:tcW w:w="3223" w:type="dxa"/>
          </w:tcPr>
          <w:p w14:paraId="5590BF97" w14:textId="77777777" w:rsidR="00ED749C" w:rsidRPr="008039E6" w:rsidRDefault="00ED749C" w:rsidP="00F412AD">
            <w:pPr>
              <w:ind w:left="540" w:hanging="540"/>
              <w:rPr>
                <w:szCs w:val="22"/>
              </w:rPr>
            </w:pPr>
          </w:p>
        </w:tc>
        <w:tc>
          <w:tcPr>
            <w:tcW w:w="1959" w:type="dxa"/>
          </w:tcPr>
          <w:p w14:paraId="2D12E7E3"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lang w:val="en-US" w:bidi="th-TH"/>
              </w:rPr>
              <w:t xml:space="preserve">  value-added </w:t>
            </w:r>
          </w:p>
        </w:tc>
        <w:tc>
          <w:tcPr>
            <w:tcW w:w="1180" w:type="dxa"/>
            <w:vAlign w:val="bottom"/>
          </w:tcPr>
          <w:p w14:paraId="4956B5BF"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1E8748C4"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46FF3BA7"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48A05534"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7BB8ADD0" w14:textId="77777777" w:rsidTr="00F412AD">
        <w:trPr>
          <w:trHeight w:val="272"/>
        </w:trPr>
        <w:tc>
          <w:tcPr>
            <w:tcW w:w="3223" w:type="dxa"/>
          </w:tcPr>
          <w:p w14:paraId="4F4B63A2" w14:textId="77777777" w:rsidR="00ED749C" w:rsidRPr="008039E6" w:rsidRDefault="00ED749C" w:rsidP="00F412AD">
            <w:pPr>
              <w:ind w:left="540" w:hanging="540"/>
              <w:rPr>
                <w:szCs w:val="22"/>
              </w:rPr>
            </w:pPr>
          </w:p>
        </w:tc>
        <w:tc>
          <w:tcPr>
            <w:tcW w:w="1959" w:type="dxa"/>
          </w:tcPr>
          <w:p w14:paraId="1A3A288D"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rPr>
              <w:t xml:space="preserve">  services</w:t>
            </w:r>
          </w:p>
        </w:tc>
        <w:tc>
          <w:tcPr>
            <w:tcW w:w="1180" w:type="dxa"/>
            <w:vAlign w:val="bottom"/>
          </w:tcPr>
          <w:p w14:paraId="443275E0"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5EE0E53E"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74C777AD"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2347273A"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328A6A02" w14:textId="77777777" w:rsidTr="00F412AD">
        <w:trPr>
          <w:trHeight w:hRule="exact" w:val="137"/>
        </w:trPr>
        <w:tc>
          <w:tcPr>
            <w:tcW w:w="3223" w:type="dxa"/>
          </w:tcPr>
          <w:p w14:paraId="76F10B48" w14:textId="77777777" w:rsidR="00ED749C" w:rsidRPr="008039E6" w:rsidRDefault="00ED749C" w:rsidP="00F412AD">
            <w:pPr>
              <w:tabs>
                <w:tab w:val="left" w:pos="540"/>
              </w:tabs>
              <w:ind w:right="-108"/>
              <w:jc w:val="both"/>
              <w:rPr>
                <w:szCs w:val="22"/>
              </w:rPr>
            </w:pPr>
          </w:p>
        </w:tc>
        <w:tc>
          <w:tcPr>
            <w:tcW w:w="1959" w:type="dxa"/>
          </w:tcPr>
          <w:p w14:paraId="184AB9C7" w14:textId="77777777" w:rsidR="00ED749C" w:rsidRPr="008039E6" w:rsidRDefault="00ED749C" w:rsidP="00F412AD">
            <w:pPr>
              <w:pStyle w:val="acctfourfigures"/>
              <w:tabs>
                <w:tab w:val="clear" w:pos="765"/>
                <w:tab w:val="decimal" w:pos="461"/>
              </w:tabs>
              <w:spacing w:line="240" w:lineRule="atLeast"/>
              <w:rPr>
                <w:szCs w:val="22"/>
              </w:rPr>
            </w:pPr>
          </w:p>
        </w:tc>
        <w:tc>
          <w:tcPr>
            <w:tcW w:w="1180" w:type="dxa"/>
            <w:vAlign w:val="bottom"/>
          </w:tcPr>
          <w:p w14:paraId="05C5BB13"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48" w:type="dxa"/>
            <w:vAlign w:val="bottom"/>
          </w:tcPr>
          <w:p w14:paraId="0DA668B9"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440C4A1D" w14:textId="77777777" w:rsidR="00ED749C" w:rsidRPr="008039E6" w:rsidRDefault="00ED749C" w:rsidP="00F412AD">
            <w:pPr>
              <w:pStyle w:val="acctfourfigures"/>
              <w:tabs>
                <w:tab w:val="clear" w:pos="765"/>
                <w:tab w:val="decimal" w:pos="355"/>
              </w:tabs>
              <w:spacing w:line="240" w:lineRule="auto"/>
              <w:ind w:right="-108"/>
              <w:rPr>
                <w:szCs w:val="22"/>
                <w:lang w:bidi="th-TH"/>
              </w:rPr>
            </w:pPr>
          </w:p>
        </w:tc>
        <w:tc>
          <w:tcPr>
            <w:tcW w:w="1092" w:type="dxa"/>
            <w:vAlign w:val="bottom"/>
          </w:tcPr>
          <w:p w14:paraId="26840A43"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45C06846" w14:textId="77777777" w:rsidTr="00F412AD">
        <w:trPr>
          <w:trHeight w:val="259"/>
        </w:trPr>
        <w:tc>
          <w:tcPr>
            <w:tcW w:w="3223" w:type="dxa"/>
          </w:tcPr>
          <w:p w14:paraId="03119503" w14:textId="77777777" w:rsidR="00ED749C" w:rsidRPr="008039E6" w:rsidRDefault="00ED749C" w:rsidP="00F412AD">
            <w:pPr>
              <w:jc w:val="thaiDistribute"/>
              <w:rPr>
                <w:szCs w:val="22"/>
              </w:rPr>
            </w:pPr>
            <w:r w:rsidRPr="008039E6">
              <w:rPr>
                <w:szCs w:val="22"/>
              </w:rPr>
              <w:t>Thai British Security Printing</w:t>
            </w:r>
          </w:p>
        </w:tc>
        <w:tc>
          <w:tcPr>
            <w:tcW w:w="1959" w:type="dxa"/>
          </w:tcPr>
          <w:p w14:paraId="548E561A" w14:textId="77777777" w:rsidR="00ED749C" w:rsidRPr="008039E6" w:rsidRDefault="00ED749C" w:rsidP="00F412AD">
            <w:pPr>
              <w:pStyle w:val="acctfourfigures"/>
              <w:tabs>
                <w:tab w:val="clear" w:pos="765"/>
                <w:tab w:val="decimal" w:pos="461"/>
              </w:tabs>
              <w:spacing w:line="240" w:lineRule="atLeast"/>
              <w:rPr>
                <w:szCs w:val="22"/>
              </w:rPr>
            </w:pPr>
            <w:r w:rsidRPr="008039E6">
              <w:rPr>
                <w:szCs w:val="22"/>
              </w:rPr>
              <w:t>Investment</w:t>
            </w:r>
          </w:p>
        </w:tc>
        <w:tc>
          <w:tcPr>
            <w:tcW w:w="1180" w:type="dxa"/>
            <w:vAlign w:val="bottom"/>
          </w:tcPr>
          <w:p w14:paraId="7389FE42" w14:textId="77777777" w:rsidR="00ED749C" w:rsidRPr="008039E6" w:rsidRDefault="00ED749C" w:rsidP="00F412AD">
            <w:pPr>
              <w:pStyle w:val="acctfourfigures"/>
              <w:tabs>
                <w:tab w:val="clear" w:pos="765"/>
                <w:tab w:val="decimal" w:pos="402"/>
              </w:tabs>
              <w:spacing w:line="240" w:lineRule="auto"/>
              <w:ind w:right="-108"/>
              <w:jc w:val="center"/>
              <w:rPr>
                <w:szCs w:val="22"/>
                <w:lang w:val="en-US" w:bidi="th-TH"/>
              </w:rPr>
            </w:pPr>
            <w:r w:rsidRPr="00A36946">
              <w:rPr>
                <w:szCs w:val="22"/>
                <w:lang w:val="en-US" w:bidi="th-TH"/>
              </w:rPr>
              <w:t>98</w:t>
            </w:r>
            <w:r w:rsidRPr="008039E6">
              <w:rPr>
                <w:szCs w:val="22"/>
                <w:lang w:bidi="th-TH"/>
              </w:rPr>
              <w:t>.</w:t>
            </w:r>
            <w:r w:rsidRPr="00A36946">
              <w:rPr>
                <w:szCs w:val="22"/>
                <w:lang w:val="en-US" w:bidi="th-TH"/>
              </w:rPr>
              <w:t>47</w:t>
            </w:r>
          </w:p>
        </w:tc>
        <w:tc>
          <w:tcPr>
            <w:tcW w:w="1048" w:type="dxa"/>
            <w:vAlign w:val="bottom"/>
          </w:tcPr>
          <w:p w14:paraId="0FEC2084" w14:textId="352DF100" w:rsidR="00ED749C" w:rsidRPr="008039E6" w:rsidRDefault="004D1C5C" w:rsidP="00F412AD">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70A82937"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r w:rsidRPr="00A36946">
              <w:rPr>
                <w:szCs w:val="22"/>
                <w:lang w:val="en-US" w:bidi="th-TH"/>
              </w:rPr>
              <w:t>37</w:t>
            </w:r>
            <w:r w:rsidRPr="008039E6">
              <w:rPr>
                <w:szCs w:val="22"/>
                <w:lang w:bidi="th-TH"/>
              </w:rPr>
              <w:t>,</w:t>
            </w:r>
            <w:r w:rsidRPr="00A36946">
              <w:rPr>
                <w:szCs w:val="22"/>
                <w:lang w:val="en-US" w:bidi="th-TH"/>
              </w:rPr>
              <w:t>000</w:t>
            </w:r>
          </w:p>
        </w:tc>
        <w:tc>
          <w:tcPr>
            <w:tcW w:w="1092" w:type="dxa"/>
            <w:vAlign w:val="bottom"/>
          </w:tcPr>
          <w:p w14:paraId="7E4204D5"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r w:rsidRPr="00A36946">
              <w:rPr>
                <w:szCs w:val="22"/>
                <w:lang w:val="en-US" w:bidi="th-TH"/>
              </w:rPr>
              <w:t>37</w:t>
            </w:r>
            <w:r w:rsidRPr="008039E6">
              <w:rPr>
                <w:szCs w:val="22"/>
                <w:lang w:bidi="th-TH"/>
              </w:rPr>
              <w:t>,</w:t>
            </w:r>
            <w:r w:rsidRPr="00A36946">
              <w:rPr>
                <w:szCs w:val="22"/>
                <w:lang w:val="en-US" w:bidi="th-TH"/>
              </w:rPr>
              <w:t>000</w:t>
            </w:r>
          </w:p>
        </w:tc>
      </w:tr>
      <w:tr w:rsidR="00ED749C" w:rsidRPr="008039E6" w14:paraId="0E8209E4" w14:textId="77777777" w:rsidTr="00F412AD">
        <w:trPr>
          <w:trHeight w:val="259"/>
        </w:trPr>
        <w:tc>
          <w:tcPr>
            <w:tcW w:w="3223" w:type="dxa"/>
          </w:tcPr>
          <w:p w14:paraId="016D19E1" w14:textId="77777777" w:rsidR="00ED749C" w:rsidRPr="008039E6" w:rsidRDefault="00ED749C" w:rsidP="00F412AD">
            <w:pPr>
              <w:jc w:val="thaiDistribute"/>
              <w:rPr>
                <w:szCs w:val="22"/>
              </w:rPr>
            </w:pPr>
            <w:r w:rsidRPr="008039E6">
              <w:rPr>
                <w:szCs w:val="22"/>
              </w:rPr>
              <w:t xml:space="preserve">   Overseas Co., Ltd.</w:t>
            </w:r>
          </w:p>
        </w:tc>
        <w:tc>
          <w:tcPr>
            <w:tcW w:w="1959" w:type="dxa"/>
          </w:tcPr>
          <w:p w14:paraId="5186750D" w14:textId="77777777" w:rsidR="00ED749C" w:rsidRPr="008039E6" w:rsidRDefault="00ED749C" w:rsidP="00F412AD">
            <w:pPr>
              <w:pStyle w:val="acctfourfigures"/>
              <w:tabs>
                <w:tab w:val="clear" w:pos="765"/>
                <w:tab w:val="decimal" w:pos="461"/>
              </w:tabs>
              <w:spacing w:line="240" w:lineRule="atLeast"/>
              <w:rPr>
                <w:szCs w:val="22"/>
              </w:rPr>
            </w:pPr>
          </w:p>
        </w:tc>
        <w:tc>
          <w:tcPr>
            <w:tcW w:w="1180" w:type="dxa"/>
            <w:vAlign w:val="bottom"/>
          </w:tcPr>
          <w:p w14:paraId="2E4542ED"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32253CD0"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599AD2AD"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23910BE5"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3851500D" w14:textId="77777777" w:rsidTr="00F412AD">
        <w:trPr>
          <w:trHeight w:hRule="exact" w:val="191"/>
        </w:trPr>
        <w:tc>
          <w:tcPr>
            <w:tcW w:w="3223" w:type="dxa"/>
          </w:tcPr>
          <w:p w14:paraId="2DC21E0F" w14:textId="77777777" w:rsidR="00ED749C" w:rsidRPr="008039E6" w:rsidRDefault="00ED749C" w:rsidP="00F412AD">
            <w:pPr>
              <w:jc w:val="thaiDistribute"/>
              <w:rPr>
                <w:szCs w:val="22"/>
              </w:rPr>
            </w:pPr>
          </w:p>
        </w:tc>
        <w:tc>
          <w:tcPr>
            <w:tcW w:w="1959" w:type="dxa"/>
          </w:tcPr>
          <w:p w14:paraId="0B080210" w14:textId="77777777" w:rsidR="00ED749C" w:rsidRPr="008039E6" w:rsidRDefault="00ED749C" w:rsidP="00F412AD">
            <w:pPr>
              <w:pStyle w:val="acctfourfigures"/>
              <w:tabs>
                <w:tab w:val="clear" w:pos="765"/>
                <w:tab w:val="decimal" w:pos="461"/>
              </w:tabs>
              <w:spacing w:line="240" w:lineRule="atLeast"/>
              <w:rPr>
                <w:szCs w:val="22"/>
              </w:rPr>
            </w:pPr>
          </w:p>
        </w:tc>
        <w:tc>
          <w:tcPr>
            <w:tcW w:w="1180" w:type="dxa"/>
            <w:vAlign w:val="bottom"/>
          </w:tcPr>
          <w:p w14:paraId="4D43E6C5"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40F8EDEE"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28CC9F8D"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4D11A0C4"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2C3DD18A" w14:textId="77777777" w:rsidTr="00F412AD">
        <w:trPr>
          <w:trHeight w:val="272"/>
        </w:trPr>
        <w:tc>
          <w:tcPr>
            <w:tcW w:w="3223" w:type="dxa"/>
          </w:tcPr>
          <w:p w14:paraId="2278DC30" w14:textId="77777777" w:rsidR="00ED749C" w:rsidRPr="008039E6" w:rsidRDefault="00ED749C" w:rsidP="00F412AD">
            <w:pPr>
              <w:jc w:val="thaiDistribute"/>
              <w:rPr>
                <w:szCs w:val="22"/>
              </w:rPr>
            </w:pPr>
            <w:r w:rsidRPr="008039E6">
              <w:rPr>
                <w:szCs w:val="22"/>
              </w:rPr>
              <w:t xml:space="preserve">T.K.S. Siam Press </w:t>
            </w:r>
          </w:p>
        </w:tc>
        <w:tc>
          <w:tcPr>
            <w:tcW w:w="1959" w:type="dxa"/>
          </w:tcPr>
          <w:p w14:paraId="11A3F2A2" w14:textId="77777777" w:rsidR="00ED749C" w:rsidRPr="008039E6" w:rsidRDefault="00ED749C" w:rsidP="00F412AD">
            <w:pPr>
              <w:pStyle w:val="acctfourfigures"/>
              <w:tabs>
                <w:tab w:val="decimal" w:pos="461"/>
              </w:tabs>
              <w:spacing w:line="240" w:lineRule="atLeast"/>
              <w:rPr>
                <w:szCs w:val="22"/>
                <w:highlight w:val="yellow"/>
              </w:rPr>
            </w:pPr>
            <w:r w:rsidRPr="008039E6">
              <w:rPr>
                <w:szCs w:val="22"/>
                <w:lang w:val="en-US" w:bidi="th-TH"/>
              </w:rPr>
              <w:t xml:space="preserve">Business form </w:t>
            </w:r>
          </w:p>
        </w:tc>
        <w:tc>
          <w:tcPr>
            <w:tcW w:w="1180" w:type="dxa"/>
            <w:vAlign w:val="bottom"/>
          </w:tcPr>
          <w:p w14:paraId="599FF87B"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48" w:type="dxa"/>
            <w:vAlign w:val="bottom"/>
          </w:tcPr>
          <w:p w14:paraId="690C7966" w14:textId="165E98C5" w:rsidR="00ED749C" w:rsidRPr="008039E6" w:rsidRDefault="004A69A2" w:rsidP="00F412AD">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1E9A1B6B" w14:textId="77777777" w:rsidR="00ED749C" w:rsidRPr="008039E6" w:rsidRDefault="00ED749C" w:rsidP="00F412AD">
            <w:pPr>
              <w:pStyle w:val="acctfourfigures"/>
              <w:tabs>
                <w:tab w:val="clear" w:pos="765"/>
                <w:tab w:val="decimal" w:pos="551"/>
              </w:tabs>
              <w:spacing w:line="240" w:lineRule="auto"/>
              <w:ind w:right="14"/>
              <w:jc w:val="center"/>
              <w:rPr>
                <w:szCs w:val="22"/>
                <w:lang w:bidi="th-TH"/>
              </w:rPr>
            </w:pPr>
            <w:r w:rsidRPr="00A36946">
              <w:rPr>
                <w:szCs w:val="22"/>
                <w:lang w:val="en-US" w:bidi="th-TH"/>
              </w:rPr>
              <w:t>300</w:t>
            </w:r>
            <w:r w:rsidRPr="008039E6">
              <w:rPr>
                <w:szCs w:val="22"/>
                <w:lang w:bidi="th-TH"/>
              </w:rPr>
              <w:t>,</w:t>
            </w:r>
            <w:r w:rsidRPr="00A36946">
              <w:rPr>
                <w:szCs w:val="22"/>
                <w:lang w:val="en-US" w:bidi="th-TH"/>
              </w:rPr>
              <w:t>000</w:t>
            </w:r>
          </w:p>
        </w:tc>
        <w:tc>
          <w:tcPr>
            <w:tcW w:w="1092" w:type="dxa"/>
            <w:vAlign w:val="bottom"/>
          </w:tcPr>
          <w:p w14:paraId="191A97CA" w14:textId="77777777" w:rsidR="00ED749C" w:rsidRPr="008039E6" w:rsidRDefault="00ED749C" w:rsidP="00F412AD">
            <w:pPr>
              <w:pStyle w:val="acctfourfigures"/>
              <w:tabs>
                <w:tab w:val="clear" w:pos="765"/>
                <w:tab w:val="decimal" w:pos="504"/>
              </w:tabs>
              <w:spacing w:line="240" w:lineRule="auto"/>
              <w:jc w:val="center"/>
              <w:rPr>
                <w:szCs w:val="22"/>
                <w:lang w:bidi="th-TH"/>
              </w:rPr>
            </w:pPr>
            <w:r w:rsidRPr="00A36946">
              <w:rPr>
                <w:szCs w:val="22"/>
                <w:lang w:val="en-US" w:bidi="th-TH"/>
              </w:rPr>
              <w:t>300</w:t>
            </w:r>
            <w:r w:rsidRPr="008039E6">
              <w:rPr>
                <w:szCs w:val="22"/>
                <w:lang w:bidi="th-TH"/>
              </w:rPr>
              <w:t>,</w:t>
            </w:r>
            <w:r w:rsidRPr="00A36946">
              <w:rPr>
                <w:szCs w:val="22"/>
                <w:lang w:val="en-US" w:bidi="th-TH"/>
              </w:rPr>
              <w:t>000</w:t>
            </w:r>
          </w:p>
        </w:tc>
      </w:tr>
      <w:tr w:rsidR="00ED749C" w:rsidRPr="008039E6" w14:paraId="227D81D7" w14:textId="77777777" w:rsidTr="00F412AD">
        <w:trPr>
          <w:trHeight w:val="259"/>
        </w:trPr>
        <w:tc>
          <w:tcPr>
            <w:tcW w:w="3223" w:type="dxa"/>
          </w:tcPr>
          <w:p w14:paraId="5A9C549A" w14:textId="77777777" w:rsidR="00ED749C" w:rsidRPr="008039E6" w:rsidRDefault="00ED749C" w:rsidP="00F412AD">
            <w:pPr>
              <w:jc w:val="thaiDistribute"/>
              <w:rPr>
                <w:szCs w:val="22"/>
              </w:rPr>
            </w:pPr>
            <w:r w:rsidRPr="008039E6">
              <w:rPr>
                <w:szCs w:val="22"/>
              </w:rPr>
              <w:t xml:space="preserve">   Management Co., Ltd.</w:t>
            </w:r>
          </w:p>
        </w:tc>
        <w:tc>
          <w:tcPr>
            <w:tcW w:w="1959" w:type="dxa"/>
          </w:tcPr>
          <w:p w14:paraId="3A667E00" w14:textId="77777777" w:rsidR="00ED749C" w:rsidRPr="008039E6" w:rsidRDefault="00ED749C" w:rsidP="00F412AD">
            <w:pPr>
              <w:pStyle w:val="acctfourfigures"/>
              <w:tabs>
                <w:tab w:val="decimal" w:pos="461"/>
              </w:tabs>
              <w:spacing w:line="240" w:lineRule="atLeast"/>
              <w:rPr>
                <w:szCs w:val="22"/>
                <w:lang w:val="en-US" w:bidi="th-TH"/>
              </w:rPr>
            </w:pPr>
            <w:r w:rsidRPr="008039E6">
              <w:rPr>
                <w:szCs w:val="22"/>
                <w:lang w:val="en-US" w:bidi="th-TH"/>
              </w:rPr>
              <w:t xml:space="preserve">  printing and</w:t>
            </w:r>
          </w:p>
        </w:tc>
        <w:tc>
          <w:tcPr>
            <w:tcW w:w="1180" w:type="dxa"/>
            <w:vAlign w:val="bottom"/>
          </w:tcPr>
          <w:p w14:paraId="08FC889D"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5B11B4DE"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51548D93"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33C833F1"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r>
      <w:tr w:rsidR="00ED749C" w:rsidRPr="008039E6" w14:paraId="1CC5464A" w14:textId="77777777" w:rsidTr="00F412AD">
        <w:trPr>
          <w:trHeight w:val="272"/>
        </w:trPr>
        <w:tc>
          <w:tcPr>
            <w:tcW w:w="3223" w:type="dxa"/>
          </w:tcPr>
          <w:p w14:paraId="43EACE0D" w14:textId="77777777" w:rsidR="00ED749C" w:rsidRPr="008039E6" w:rsidRDefault="00ED749C" w:rsidP="00F412AD">
            <w:pPr>
              <w:jc w:val="thaiDistribute"/>
              <w:rPr>
                <w:szCs w:val="22"/>
              </w:rPr>
            </w:pPr>
          </w:p>
        </w:tc>
        <w:tc>
          <w:tcPr>
            <w:tcW w:w="1959" w:type="dxa"/>
          </w:tcPr>
          <w:p w14:paraId="21EFA45D" w14:textId="77777777" w:rsidR="00ED749C" w:rsidRPr="008039E6" w:rsidRDefault="00ED749C" w:rsidP="00F412AD">
            <w:pPr>
              <w:pStyle w:val="acctfourfigures"/>
              <w:tabs>
                <w:tab w:val="decimal" w:pos="461"/>
              </w:tabs>
              <w:spacing w:line="240" w:lineRule="atLeast"/>
              <w:rPr>
                <w:szCs w:val="22"/>
                <w:lang w:val="en-US" w:bidi="th-TH"/>
              </w:rPr>
            </w:pPr>
            <w:r w:rsidRPr="008039E6">
              <w:rPr>
                <w:szCs w:val="22"/>
                <w:lang w:val="en-US" w:bidi="th-TH"/>
              </w:rPr>
              <w:t xml:space="preserve">  warehouse </w:t>
            </w:r>
          </w:p>
        </w:tc>
        <w:tc>
          <w:tcPr>
            <w:tcW w:w="1180" w:type="dxa"/>
            <w:vAlign w:val="bottom"/>
          </w:tcPr>
          <w:p w14:paraId="01813CE2"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56096D50"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42B36D48"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78743294"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r>
      <w:tr w:rsidR="00ED749C" w:rsidRPr="008039E6" w14:paraId="1C339355" w14:textId="77777777" w:rsidTr="00F412AD">
        <w:trPr>
          <w:trHeight w:val="259"/>
        </w:trPr>
        <w:tc>
          <w:tcPr>
            <w:tcW w:w="3223" w:type="dxa"/>
          </w:tcPr>
          <w:p w14:paraId="5726355C" w14:textId="77777777" w:rsidR="00ED749C" w:rsidRPr="008039E6" w:rsidRDefault="00ED749C" w:rsidP="00F412AD">
            <w:pPr>
              <w:jc w:val="thaiDistribute"/>
              <w:rPr>
                <w:szCs w:val="22"/>
              </w:rPr>
            </w:pPr>
          </w:p>
        </w:tc>
        <w:tc>
          <w:tcPr>
            <w:tcW w:w="1959" w:type="dxa"/>
          </w:tcPr>
          <w:p w14:paraId="6FD9F844" w14:textId="77777777" w:rsidR="00ED749C" w:rsidRPr="008039E6" w:rsidRDefault="00ED749C" w:rsidP="00F412AD">
            <w:pPr>
              <w:pStyle w:val="acctfourfigures"/>
              <w:tabs>
                <w:tab w:val="decimal" w:pos="461"/>
              </w:tabs>
              <w:spacing w:line="240" w:lineRule="atLeast"/>
              <w:rPr>
                <w:szCs w:val="22"/>
                <w:lang w:val="en-US" w:bidi="th-TH"/>
              </w:rPr>
            </w:pPr>
            <w:r w:rsidRPr="008039E6">
              <w:rPr>
                <w:szCs w:val="22"/>
                <w:lang w:val="en-US" w:bidi="th-TH"/>
              </w:rPr>
              <w:t xml:space="preserve">  management</w:t>
            </w:r>
          </w:p>
        </w:tc>
        <w:tc>
          <w:tcPr>
            <w:tcW w:w="1180" w:type="dxa"/>
            <w:vAlign w:val="bottom"/>
          </w:tcPr>
          <w:p w14:paraId="18162D7C"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25DBAD5D"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77968EEA"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65F5A7CF"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r>
      <w:tr w:rsidR="00ED749C" w:rsidRPr="008039E6" w14:paraId="6C070EA6" w14:textId="77777777" w:rsidTr="00F412AD">
        <w:trPr>
          <w:trHeight w:hRule="exact" w:val="110"/>
        </w:trPr>
        <w:tc>
          <w:tcPr>
            <w:tcW w:w="3223" w:type="dxa"/>
          </w:tcPr>
          <w:p w14:paraId="01A7E346" w14:textId="77777777" w:rsidR="00ED749C" w:rsidRPr="008039E6" w:rsidRDefault="00ED749C" w:rsidP="00F412AD">
            <w:pPr>
              <w:jc w:val="thaiDistribute"/>
              <w:rPr>
                <w:szCs w:val="22"/>
              </w:rPr>
            </w:pPr>
          </w:p>
        </w:tc>
        <w:tc>
          <w:tcPr>
            <w:tcW w:w="1959" w:type="dxa"/>
          </w:tcPr>
          <w:p w14:paraId="20C69B2B" w14:textId="77777777" w:rsidR="00ED749C" w:rsidRPr="008039E6" w:rsidRDefault="00ED749C" w:rsidP="00F412AD">
            <w:pPr>
              <w:pStyle w:val="acctfourfigures"/>
              <w:tabs>
                <w:tab w:val="decimal" w:pos="461"/>
              </w:tabs>
              <w:spacing w:line="240" w:lineRule="atLeast"/>
              <w:rPr>
                <w:szCs w:val="22"/>
                <w:lang w:val="en-US" w:bidi="th-TH"/>
              </w:rPr>
            </w:pPr>
          </w:p>
        </w:tc>
        <w:tc>
          <w:tcPr>
            <w:tcW w:w="1180" w:type="dxa"/>
            <w:vAlign w:val="bottom"/>
          </w:tcPr>
          <w:p w14:paraId="7E3B96F0"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4F1A641E"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427FBCEC"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397F8466"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r>
      <w:tr w:rsidR="00ED749C" w:rsidRPr="008039E6" w14:paraId="45596BA6" w14:textId="77777777" w:rsidTr="00F412AD">
        <w:trPr>
          <w:trHeight w:val="259"/>
        </w:trPr>
        <w:tc>
          <w:tcPr>
            <w:tcW w:w="3223" w:type="dxa"/>
          </w:tcPr>
          <w:p w14:paraId="65C9EF16" w14:textId="77777777" w:rsidR="00ED749C" w:rsidRPr="008039E6" w:rsidRDefault="00ED749C" w:rsidP="00F412AD">
            <w:pPr>
              <w:ind w:left="5"/>
              <w:jc w:val="thaiDistribute"/>
              <w:rPr>
                <w:szCs w:val="22"/>
              </w:rPr>
            </w:pPr>
            <w:r w:rsidRPr="008039E6">
              <w:rPr>
                <w:szCs w:val="22"/>
              </w:rPr>
              <w:t>Marvel Pack Co., Ltd.</w:t>
            </w:r>
          </w:p>
        </w:tc>
        <w:tc>
          <w:tcPr>
            <w:tcW w:w="1959" w:type="dxa"/>
          </w:tcPr>
          <w:p w14:paraId="0EE617B4" w14:textId="77777777" w:rsidR="00ED749C" w:rsidRPr="008039E6" w:rsidRDefault="00ED749C" w:rsidP="00F412AD">
            <w:pPr>
              <w:pStyle w:val="acctfourfigures"/>
              <w:tabs>
                <w:tab w:val="decimal" w:pos="461"/>
              </w:tabs>
              <w:spacing w:line="240" w:lineRule="atLeast"/>
              <w:rPr>
                <w:szCs w:val="22"/>
              </w:rPr>
            </w:pPr>
            <w:r w:rsidRPr="008039E6">
              <w:rPr>
                <w:szCs w:val="22"/>
                <w:lang w:val="en-US" w:bidi="th-TH"/>
              </w:rPr>
              <w:t xml:space="preserve">Manufacture of </w:t>
            </w:r>
          </w:p>
        </w:tc>
        <w:tc>
          <w:tcPr>
            <w:tcW w:w="1180" w:type="dxa"/>
            <w:vAlign w:val="bottom"/>
          </w:tcPr>
          <w:p w14:paraId="2C281FC5"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48" w:type="dxa"/>
            <w:vAlign w:val="bottom"/>
          </w:tcPr>
          <w:p w14:paraId="1A579811" w14:textId="0F945F6D" w:rsidR="00ED749C" w:rsidRPr="008039E6" w:rsidRDefault="004A69A2" w:rsidP="00F412AD">
            <w:pPr>
              <w:pStyle w:val="acctfourfigures"/>
              <w:tabs>
                <w:tab w:val="clear" w:pos="765"/>
                <w:tab w:val="decimal" w:pos="551"/>
              </w:tabs>
              <w:spacing w:line="240" w:lineRule="auto"/>
              <w:ind w:right="81"/>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2D71934D"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r w:rsidRPr="00A36946">
              <w:rPr>
                <w:szCs w:val="22"/>
                <w:lang w:val="en-US" w:bidi="th-TH"/>
              </w:rPr>
              <w:t>90</w:t>
            </w:r>
            <w:r w:rsidRPr="008039E6">
              <w:rPr>
                <w:szCs w:val="22"/>
                <w:lang w:bidi="th-TH"/>
              </w:rPr>
              <w:t>,</w:t>
            </w:r>
            <w:r w:rsidRPr="00A36946">
              <w:rPr>
                <w:szCs w:val="22"/>
                <w:lang w:val="en-US" w:bidi="th-TH"/>
              </w:rPr>
              <w:t>000</w:t>
            </w:r>
          </w:p>
        </w:tc>
        <w:tc>
          <w:tcPr>
            <w:tcW w:w="1092" w:type="dxa"/>
            <w:vAlign w:val="bottom"/>
          </w:tcPr>
          <w:p w14:paraId="792CC39E"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r w:rsidRPr="00A36946">
              <w:rPr>
                <w:szCs w:val="22"/>
                <w:lang w:val="en-US" w:bidi="th-TH"/>
              </w:rPr>
              <w:t>90</w:t>
            </w:r>
            <w:r w:rsidRPr="008039E6">
              <w:rPr>
                <w:szCs w:val="22"/>
                <w:lang w:bidi="th-TH"/>
              </w:rPr>
              <w:t>,</w:t>
            </w:r>
            <w:r w:rsidRPr="00A36946">
              <w:rPr>
                <w:szCs w:val="22"/>
                <w:lang w:val="en-US" w:bidi="th-TH"/>
              </w:rPr>
              <w:t>000</w:t>
            </w:r>
          </w:p>
        </w:tc>
      </w:tr>
      <w:tr w:rsidR="00ED749C" w:rsidRPr="008039E6" w14:paraId="73FC04D2" w14:textId="77777777" w:rsidTr="00F412AD">
        <w:trPr>
          <w:trHeight w:val="272"/>
        </w:trPr>
        <w:tc>
          <w:tcPr>
            <w:tcW w:w="3223" w:type="dxa"/>
          </w:tcPr>
          <w:p w14:paraId="1283A4D6" w14:textId="77777777" w:rsidR="00ED749C" w:rsidRPr="008039E6" w:rsidRDefault="00ED749C" w:rsidP="00F412AD">
            <w:pPr>
              <w:tabs>
                <w:tab w:val="left" w:pos="252"/>
                <w:tab w:val="left" w:pos="540"/>
              </w:tabs>
              <w:ind w:left="540" w:hanging="540"/>
              <w:jc w:val="both"/>
              <w:rPr>
                <w:szCs w:val="22"/>
              </w:rPr>
            </w:pPr>
          </w:p>
        </w:tc>
        <w:tc>
          <w:tcPr>
            <w:tcW w:w="1959" w:type="dxa"/>
          </w:tcPr>
          <w:p w14:paraId="5F575DF0" w14:textId="77777777" w:rsidR="00ED749C" w:rsidRPr="008039E6" w:rsidRDefault="00ED749C" w:rsidP="00F412AD">
            <w:pPr>
              <w:pStyle w:val="acctfourfigures"/>
              <w:tabs>
                <w:tab w:val="decimal" w:pos="461"/>
              </w:tabs>
              <w:spacing w:line="240" w:lineRule="atLeast"/>
              <w:rPr>
                <w:szCs w:val="22"/>
              </w:rPr>
            </w:pPr>
            <w:r w:rsidRPr="008039E6">
              <w:rPr>
                <w:szCs w:val="22"/>
                <w:lang w:val="en-US" w:bidi="th-TH"/>
              </w:rPr>
              <w:t xml:space="preserve">  product labels</w:t>
            </w:r>
          </w:p>
        </w:tc>
        <w:tc>
          <w:tcPr>
            <w:tcW w:w="1180" w:type="dxa"/>
            <w:vAlign w:val="bottom"/>
          </w:tcPr>
          <w:p w14:paraId="35BBA2DE"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7A6400F3"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69857677"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401EADBD"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r w:rsidR="00ED749C" w:rsidRPr="008039E6" w14:paraId="08284F82" w14:textId="77777777" w:rsidTr="00F412AD">
        <w:trPr>
          <w:trHeight w:val="259"/>
        </w:trPr>
        <w:tc>
          <w:tcPr>
            <w:tcW w:w="3223" w:type="dxa"/>
          </w:tcPr>
          <w:p w14:paraId="2651F256" w14:textId="77777777" w:rsidR="00ED749C" w:rsidRPr="008039E6" w:rsidRDefault="00ED749C" w:rsidP="00F412AD">
            <w:pPr>
              <w:tabs>
                <w:tab w:val="left" w:pos="252"/>
                <w:tab w:val="left" w:pos="540"/>
              </w:tabs>
              <w:ind w:left="540" w:hanging="540"/>
              <w:jc w:val="both"/>
              <w:rPr>
                <w:szCs w:val="22"/>
              </w:rPr>
            </w:pPr>
          </w:p>
        </w:tc>
        <w:tc>
          <w:tcPr>
            <w:tcW w:w="1959" w:type="dxa"/>
          </w:tcPr>
          <w:p w14:paraId="30CAA56F" w14:textId="77777777" w:rsidR="00ED749C" w:rsidRPr="008039E6" w:rsidRDefault="00ED749C" w:rsidP="00F412AD">
            <w:pPr>
              <w:pStyle w:val="acctfourfigures"/>
              <w:tabs>
                <w:tab w:val="decimal" w:pos="461"/>
              </w:tabs>
              <w:spacing w:line="240" w:lineRule="atLeast"/>
              <w:rPr>
                <w:szCs w:val="22"/>
              </w:rPr>
            </w:pPr>
          </w:p>
        </w:tc>
        <w:tc>
          <w:tcPr>
            <w:tcW w:w="1180" w:type="dxa"/>
            <w:vAlign w:val="bottom"/>
          </w:tcPr>
          <w:p w14:paraId="69396525" w14:textId="77777777" w:rsidR="00ED749C" w:rsidRPr="008039E6" w:rsidRDefault="00ED749C" w:rsidP="00F412AD">
            <w:pPr>
              <w:pStyle w:val="acctfourfigures"/>
              <w:tabs>
                <w:tab w:val="clear" w:pos="765"/>
                <w:tab w:val="decimal" w:pos="402"/>
              </w:tabs>
              <w:spacing w:line="240" w:lineRule="auto"/>
              <w:ind w:right="-108"/>
              <w:jc w:val="center"/>
              <w:rPr>
                <w:szCs w:val="22"/>
                <w:lang w:bidi="th-TH"/>
              </w:rPr>
            </w:pPr>
          </w:p>
        </w:tc>
        <w:tc>
          <w:tcPr>
            <w:tcW w:w="1048" w:type="dxa"/>
            <w:vAlign w:val="bottom"/>
          </w:tcPr>
          <w:p w14:paraId="59EA23C4" w14:textId="77777777" w:rsidR="00ED749C" w:rsidRPr="008039E6" w:rsidRDefault="00ED749C" w:rsidP="00F412AD">
            <w:pPr>
              <w:pStyle w:val="acctfourfigures"/>
              <w:tabs>
                <w:tab w:val="clear" w:pos="765"/>
                <w:tab w:val="decimal" w:pos="252"/>
              </w:tabs>
              <w:spacing w:line="240" w:lineRule="auto"/>
              <w:ind w:right="-108"/>
              <w:jc w:val="center"/>
              <w:rPr>
                <w:szCs w:val="22"/>
                <w:lang w:bidi="th-TH"/>
              </w:rPr>
            </w:pPr>
          </w:p>
        </w:tc>
        <w:tc>
          <w:tcPr>
            <w:tcW w:w="1096" w:type="dxa"/>
            <w:vAlign w:val="bottom"/>
          </w:tcPr>
          <w:p w14:paraId="066B028E" w14:textId="77777777" w:rsidR="00ED749C" w:rsidRPr="008039E6" w:rsidRDefault="00ED749C" w:rsidP="00F412AD">
            <w:pPr>
              <w:pStyle w:val="acctfourfigures"/>
              <w:tabs>
                <w:tab w:val="clear" w:pos="765"/>
                <w:tab w:val="decimal" w:pos="551"/>
              </w:tabs>
              <w:spacing w:line="240" w:lineRule="auto"/>
              <w:ind w:right="-108"/>
              <w:jc w:val="center"/>
              <w:rPr>
                <w:szCs w:val="22"/>
                <w:lang w:bidi="th-TH"/>
              </w:rPr>
            </w:pPr>
          </w:p>
        </w:tc>
        <w:tc>
          <w:tcPr>
            <w:tcW w:w="1092" w:type="dxa"/>
            <w:vAlign w:val="bottom"/>
          </w:tcPr>
          <w:p w14:paraId="524DA7B9" w14:textId="77777777" w:rsidR="00ED749C" w:rsidRPr="008039E6" w:rsidRDefault="00ED749C" w:rsidP="00F412AD">
            <w:pPr>
              <w:pStyle w:val="acctfourfigures"/>
              <w:tabs>
                <w:tab w:val="clear" w:pos="765"/>
                <w:tab w:val="decimal" w:pos="504"/>
              </w:tabs>
              <w:spacing w:line="240" w:lineRule="auto"/>
              <w:ind w:right="-108"/>
              <w:jc w:val="center"/>
              <w:rPr>
                <w:szCs w:val="22"/>
                <w:lang w:bidi="th-TH"/>
              </w:rPr>
            </w:pPr>
          </w:p>
        </w:tc>
      </w:tr>
    </w:tbl>
    <w:p w14:paraId="1A2332A5" w14:textId="68C5C0AE" w:rsidR="00ED749C" w:rsidRDefault="00ED749C" w:rsidP="00ED749C">
      <w:pPr>
        <w:pStyle w:val="block"/>
        <w:spacing w:after="0" w:line="240" w:lineRule="atLeast"/>
        <w:ind w:left="540"/>
        <w:jc w:val="both"/>
        <w:rPr>
          <w:b/>
          <w:bCs/>
          <w:sz w:val="24"/>
          <w:szCs w:val="24"/>
        </w:rPr>
      </w:pPr>
    </w:p>
    <w:p w14:paraId="057DBC7D" w14:textId="43B4C2C1" w:rsidR="0010735B" w:rsidRPr="0010735B" w:rsidRDefault="0010735B" w:rsidP="00ED749C">
      <w:pPr>
        <w:pStyle w:val="block"/>
        <w:spacing w:after="0" w:line="240" w:lineRule="atLeast"/>
        <w:ind w:left="540"/>
        <w:jc w:val="both"/>
        <w:rPr>
          <w:b/>
          <w:bCs/>
          <w:sz w:val="24"/>
          <w:szCs w:val="24"/>
          <w:lang w:val="en-GB"/>
        </w:rPr>
      </w:pPr>
    </w:p>
    <w:p w14:paraId="62A32E99" w14:textId="77777777" w:rsidR="00512489" w:rsidRDefault="00512489">
      <w:pPr>
        <w:spacing w:line="240" w:lineRule="auto"/>
        <w:rPr>
          <w:b/>
          <w:bCs/>
          <w:sz w:val="24"/>
          <w:szCs w:val="24"/>
          <w:lang w:val="en-AU"/>
        </w:rPr>
      </w:pPr>
      <w:r>
        <w:rPr>
          <w:b/>
          <w:bCs/>
          <w:sz w:val="24"/>
          <w:szCs w:val="24"/>
        </w:rPr>
        <w:br w:type="page"/>
      </w:r>
    </w:p>
    <w:p w14:paraId="103BB684" w14:textId="5E183B2E" w:rsidR="0074503F" w:rsidRPr="00B9023E" w:rsidRDefault="0074503F" w:rsidP="00B3188E">
      <w:pPr>
        <w:pStyle w:val="block"/>
        <w:numPr>
          <w:ilvl w:val="0"/>
          <w:numId w:val="3"/>
        </w:numPr>
        <w:tabs>
          <w:tab w:val="num" w:pos="540"/>
        </w:tabs>
        <w:spacing w:after="0" w:line="240" w:lineRule="atLeast"/>
        <w:ind w:left="540" w:hanging="540"/>
        <w:jc w:val="both"/>
        <w:rPr>
          <w:b/>
          <w:bCs/>
          <w:sz w:val="24"/>
          <w:szCs w:val="24"/>
        </w:rPr>
      </w:pPr>
      <w:r w:rsidRPr="00B9023E">
        <w:rPr>
          <w:b/>
          <w:bCs/>
          <w:sz w:val="24"/>
          <w:szCs w:val="24"/>
        </w:rPr>
        <w:lastRenderedPageBreak/>
        <w:t xml:space="preserve">Property, </w:t>
      </w:r>
      <w:proofErr w:type="gramStart"/>
      <w:r w:rsidRPr="00B9023E">
        <w:rPr>
          <w:b/>
          <w:bCs/>
          <w:sz w:val="24"/>
          <w:szCs w:val="24"/>
        </w:rPr>
        <w:t>plant</w:t>
      </w:r>
      <w:proofErr w:type="gramEnd"/>
      <w:r w:rsidRPr="00B9023E">
        <w:rPr>
          <w:b/>
          <w:bCs/>
          <w:sz w:val="24"/>
          <w:szCs w:val="24"/>
        </w:rPr>
        <w:t xml:space="preserve"> and equipment  </w:t>
      </w:r>
    </w:p>
    <w:p w14:paraId="5DD5966E" w14:textId="77777777" w:rsidR="00F34E32" w:rsidRPr="003F28D6" w:rsidRDefault="00F34E32" w:rsidP="00436721">
      <w:pPr>
        <w:pStyle w:val="block"/>
        <w:spacing w:after="0" w:line="240" w:lineRule="atLeast"/>
        <w:ind w:right="-27"/>
        <w:jc w:val="thaiDistribute"/>
        <w:rPr>
          <w:rFonts w:cs="Times New Roman"/>
        </w:rPr>
      </w:pPr>
    </w:p>
    <w:p w14:paraId="65F8E7CE" w14:textId="0B9D89D3" w:rsidR="00436721" w:rsidRPr="006C02BD" w:rsidRDefault="00436721" w:rsidP="00436721">
      <w:pPr>
        <w:pStyle w:val="block"/>
        <w:spacing w:after="0" w:line="240" w:lineRule="atLeast"/>
        <w:ind w:right="-27"/>
        <w:jc w:val="thaiDistribute"/>
        <w:rPr>
          <w:lang w:bidi="th-TH"/>
        </w:rPr>
      </w:pPr>
      <w:r w:rsidRPr="003F28D6">
        <w:rPr>
          <w:rFonts w:cs="Times New Roman"/>
        </w:rPr>
        <w:t>Acquisitions, disposals and transfers of property, plant and equipment during the three-month period end</w:t>
      </w:r>
      <w:r w:rsidR="00634550">
        <w:rPr>
          <w:rFonts w:cs="Times New Roman"/>
        </w:rPr>
        <w:t>ed 31 March 20</w:t>
      </w:r>
      <w:r w:rsidR="000453DF">
        <w:rPr>
          <w:rFonts w:cs="Times New Roman"/>
        </w:rPr>
        <w:t>2</w:t>
      </w:r>
      <w:r w:rsidR="007C2362">
        <w:rPr>
          <w:rFonts w:cs="Times New Roman"/>
        </w:rPr>
        <w:t>1</w:t>
      </w:r>
      <w:r w:rsidR="00634550">
        <w:rPr>
          <w:rFonts w:cs="Times New Roman"/>
        </w:rPr>
        <w:t xml:space="preserve"> </w:t>
      </w:r>
      <w:r w:rsidRPr="003F28D6">
        <w:rPr>
          <w:rFonts w:cs="Times New Roman"/>
        </w:rPr>
        <w:t xml:space="preserve">were as follows: </w:t>
      </w:r>
    </w:p>
    <w:p w14:paraId="18E1AE9E" w14:textId="77777777" w:rsidR="00B9023E" w:rsidRDefault="00B9023E" w:rsidP="00436721">
      <w:pPr>
        <w:pStyle w:val="block"/>
        <w:spacing w:after="0" w:line="240" w:lineRule="atLeast"/>
        <w:ind w:right="-27"/>
        <w:jc w:val="thaiDistribute"/>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FC7E0F" w:rsidRPr="00E65967" w14:paraId="115BB095" w14:textId="77777777" w:rsidTr="00E10E7E">
        <w:trPr>
          <w:cantSplit/>
          <w:tblHeader/>
        </w:trPr>
        <w:tc>
          <w:tcPr>
            <w:tcW w:w="3690" w:type="dxa"/>
          </w:tcPr>
          <w:p w14:paraId="24F4A2A4" w14:textId="77777777" w:rsidR="00FC7E0F" w:rsidRDefault="00FC7E0F" w:rsidP="00E10E7E">
            <w:pPr>
              <w:shd w:val="clear" w:color="auto" w:fill="FFFFFF"/>
              <w:rPr>
                <w:b/>
                <w:bCs/>
                <w:i/>
                <w:iCs/>
                <w:szCs w:val="22"/>
              </w:rPr>
            </w:pPr>
          </w:p>
        </w:tc>
        <w:tc>
          <w:tcPr>
            <w:tcW w:w="2700" w:type="dxa"/>
            <w:gridSpan w:val="3"/>
          </w:tcPr>
          <w:p w14:paraId="58102CBE" w14:textId="77777777" w:rsidR="00FC7E0F" w:rsidRPr="00E42191" w:rsidRDefault="00FC7E0F" w:rsidP="00E10E7E">
            <w:pPr>
              <w:pStyle w:val="acctmergecolhdg"/>
              <w:shd w:val="clear" w:color="auto" w:fill="FFFFFF"/>
              <w:spacing w:line="240" w:lineRule="atLeast"/>
              <w:rPr>
                <w:szCs w:val="22"/>
              </w:rPr>
            </w:pPr>
            <w:r w:rsidRPr="00E42191">
              <w:rPr>
                <w:szCs w:val="22"/>
              </w:rPr>
              <w:t>Consolidated</w:t>
            </w:r>
            <w:r w:rsidR="00E52E63" w:rsidRPr="00E42191">
              <w:rPr>
                <w:szCs w:val="22"/>
              </w:rPr>
              <w:t xml:space="preserve"> </w:t>
            </w:r>
            <w:r w:rsidR="00FB4A77" w:rsidRPr="00E42191">
              <w:rPr>
                <w:szCs w:val="22"/>
              </w:rPr>
              <w:br/>
            </w:r>
            <w:r w:rsidR="00E52E63" w:rsidRPr="00E42191">
              <w:rPr>
                <w:szCs w:val="22"/>
              </w:rPr>
              <w:t>financial statement</w:t>
            </w:r>
            <w:r w:rsidR="00DF379B" w:rsidRPr="00E42191">
              <w:rPr>
                <w:szCs w:val="22"/>
              </w:rPr>
              <w:t>s</w:t>
            </w:r>
          </w:p>
        </w:tc>
        <w:tc>
          <w:tcPr>
            <w:tcW w:w="180" w:type="dxa"/>
          </w:tcPr>
          <w:p w14:paraId="7F915394" w14:textId="77777777" w:rsidR="00FC7E0F" w:rsidRPr="00E42191" w:rsidRDefault="00FC7E0F" w:rsidP="00E10E7E">
            <w:pPr>
              <w:pStyle w:val="acctmergecolhdg"/>
              <w:shd w:val="clear" w:color="auto" w:fill="FFFFFF"/>
              <w:spacing w:line="240" w:lineRule="atLeast"/>
              <w:jc w:val="left"/>
              <w:rPr>
                <w:szCs w:val="22"/>
              </w:rPr>
            </w:pPr>
          </w:p>
        </w:tc>
        <w:tc>
          <w:tcPr>
            <w:tcW w:w="2790" w:type="dxa"/>
            <w:gridSpan w:val="3"/>
          </w:tcPr>
          <w:p w14:paraId="05405DD0" w14:textId="77777777" w:rsidR="00FC7E0F" w:rsidRPr="00E42191" w:rsidRDefault="00E52E63" w:rsidP="00E10E7E">
            <w:pPr>
              <w:pStyle w:val="acctmergecolhdg"/>
              <w:shd w:val="clear" w:color="auto" w:fill="FFFFFF"/>
              <w:spacing w:line="240" w:lineRule="atLeast"/>
              <w:rPr>
                <w:szCs w:val="22"/>
              </w:rPr>
            </w:pPr>
            <w:r w:rsidRPr="00E42191">
              <w:rPr>
                <w:szCs w:val="22"/>
              </w:rPr>
              <w:t xml:space="preserve">Separate </w:t>
            </w:r>
            <w:r w:rsidR="00FB4A77" w:rsidRPr="00E42191">
              <w:rPr>
                <w:szCs w:val="22"/>
              </w:rPr>
              <w:br/>
            </w:r>
            <w:r w:rsidRPr="00E42191">
              <w:rPr>
                <w:szCs w:val="22"/>
              </w:rPr>
              <w:t>financial statement</w:t>
            </w:r>
            <w:r w:rsidR="00DF379B" w:rsidRPr="00E42191">
              <w:rPr>
                <w:szCs w:val="22"/>
              </w:rPr>
              <w:t>s</w:t>
            </w:r>
          </w:p>
        </w:tc>
      </w:tr>
      <w:tr w:rsidR="00B9023E" w:rsidRPr="00E65967" w14:paraId="68303DF4" w14:textId="77777777" w:rsidTr="00E10E7E">
        <w:trPr>
          <w:cantSplit/>
          <w:tblHeader/>
        </w:trPr>
        <w:tc>
          <w:tcPr>
            <w:tcW w:w="3690" w:type="dxa"/>
          </w:tcPr>
          <w:p w14:paraId="05920A91" w14:textId="77777777" w:rsidR="00B9023E" w:rsidRPr="00E65967" w:rsidRDefault="00B9023E" w:rsidP="00E10E7E">
            <w:pPr>
              <w:pStyle w:val="acctfourfigures"/>
              <w:shd w:val="clear" w:color="auto" w:fill="FFFFFF"/>
              <w:spacing w:line="240" w:lineRule="atLeast"/>
              <w:jc w:val="center"/>
              <w:rPr>
                <w:szCs w:val="22"/>
              </w:rPr>
            </w:pPr>
          </w:p>
          <w:p w14:paraId="4EAC0643" w14:textId="77777777" w:rsidR="00B9023E" w:rsidRPr="00E65967" w:rsidRDefault="00B9023E" w:rsidP="00E10E7E">
            <w:pPr>
              <w:pStyle w:val="acctfourfigures"/>
              <w:shd w:val="clear" w:color="auto" w:fill="FFFFFF"/>
              <w:spacing w:line="240" w:lineRule="atLeast"/>
              <w:jc w:val="center"/>
              <w:rPr>
                <w:szCs w:val="22"/>
              </w:rPr>
            </w:pPr>
          </w:p>
          <w:p w14:paraId="38790AE9" w14:textId="77777777" w:rsidR="00B9023E" w:rsidRPr="00E65967" w:rsidRDefault="00B9023E" w:rsidP="00E10E7E">
            <w:pPr>
              <w:pStyle w:val="acctfourfigures"/>
              <w:shd w:val="clear" w:color="auto" w:fill="FFFFFF"/>
              <w:spacing w:line="240" w:lineRule="atLeast"/>
              <w:rPr>
                <w:szCs w:val="22"/>
              </w:rPr>
            </w:pPr>
          </w:p>
          <w:p w14:paraId="16A46CEE" w14:textId="77777777" w:rsidR="00B9023E" w:rsidRPr="00E65967" w:rsidRDefault="00B9023E" w:rsidP="00E10E7E">
            <w:pPr>
              <w:pStyle w:val="acctfourfigures"/>
              <w:shd w:val="clear" w:color="auto" w:fill="FFFFFF"/>
              <w:spacing w:line="240" w:lineRule="atLeast"/>
              <w:rPr>
                <w:szCs w:val="22"/>
              </w:rPr>
            </w:pPr>
          </w:p>
          <w:p w14:paraId="3CF3A999" w14:textId="77777777" w:rsidR="00B9023E" w:rsidRPr="00E65967" w:rsidRDefault="00B9023E" w:rsidP="00E10E7E">
            <w:pPr>
              <w:pStyle w:val="acctfourfigures"/>
              <w:shd w:val="clear" w:color="auto" w:fill="FFFFFF"/>
              <w:spacing w:line="240" w:lineRule="atLeast"/>
              <w:rPr>
                <w:szCs w:val="22"/>
              </w:rPr>
            </w:pPr>
          </w:p>
        </w:tc>
        <w:tc>
          <w:tcPr>
            <w:tcW w:w="1350" w:type="dxa"/>
            <w:vAlign w:val="bottom"/>
          </w:tcPr>
          <w:p w14:paraId="6ABE22D4"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14:paraId="1B4B0D76"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14:paraId="295037AB"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14:paraId="05745FC2" w14:textId="77777777"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5C8A57A3" w14:textId="77777777" w:rsidR="00B9023E" w:rsidRPr="00E65967" w:rsidRDefault="00B9023E" w:rsidP="00E10E7E">
            <w:pPr>
              <w:pStyle w:val="acctfourfigures"/>
              <w:shd w:val="clear" w:color="auto" w:fill="FFFFFF"/>
              <w:spacing w:line="240" w:lineRule="atLeast"/>
              <w:jc w:val="center"/>
              <w:rPr>
                <w:szCs w:val="22"/>
              </w:rPr>
            </w:pPr>
          </w:p>
          <w:p w14:paraId="4250F0F7" w14:textId="77777777" w:rsidR="00B9023E" w:rsidRPr="00E65967" w:rsidRDefault="00B9023E" w:rsidP="00E10E7E">
            <w:pPr>
              <w:pStyle w:val="acctfourfigures"/>
              <w:shd w:val="clear" w:color="auto" w:fill="FFFFFF"/>
              <w:spacing w:line="240" w:lineRule="atLeast"/>
              <w:jc w:val="center"/>
              <w:rPr>
                <w:szCs w:val="22"/>
              </w:rPr>
            </w:pPr>
          </w:p>
          <w:p w14:paraId="36390B06" w14:textId="77777777" w:rsidR="00B9023E" w:rsidRPr="00E65967" w:rsidRDefault="00B9023E" w:rsidP="00E10E7E">
            <w:pPr>
              <w:pStyle w:val="acctfourfigures"/>
              <w:shd w:val="clear" w:color="auto" w:fill="FFFFFF"/>
              <w:spacing w:line="240" w:lineRule="atLeast"/>
              <w:jc w:val="center"/>
              <w:rPr>
                <w:szCs w:val="22"/>
              </w:rPr>
            </w:pPr>
          </w:p>
          <w:p w14:paraId="4568B01C" w14:textId="77777777" w:rsidR="00B9023E" w:rsidRPr="00E65967" w:rsidRDefault="00B9023E" w:rsidP="00E10E7E">
            <w:pPr>
              <w:pStyle w:val="acctfourfigures"/>
              <w:shd w:val="clear" w:color="auto" w:fill="FFFFFF"/>
              <w:spacing w:line="240" w:lineRule="atLeast"/>
              <w:jc w:val="center"/>
              <w:rPr>
                <w:szCs w:val="22"/>
              </w:rPr>
            </w:pPr>
          </w:p>
          <w:p w14:paraId="5C38EE39" w14:textId="77777777" w:rsidR="00B9023E" w:rsidRPr="00E65967" w:rsidRDefault="00B9023E" w:rsidP="00E10E7E">
            <w:pPr>
              <w:pStyle w:val="acctfourfigures"/>
              <w:shd w:val="clear" w:color="auto" w:fill="FFFFFF"/>
              <w:spacing w:line="240" w:lineRule="atLeast"/>
              <w:jc w:val="center"/>
              <w:rPr>
                <w:szCs w:val="22"/>
              </w:rPr>
            </w:pPr>
          </w:p>
        </w:tc>
        <w:tc>
          <w:tcPr>
            <w:tcW w:w="1170" w:type="dxa"/>
            <w:vAlign w:val="bottom"/>
          </w:tcPr>
          <w:p w14:paraId="0F17E890"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14:paraId="23418659" w14:textId="77777777" w:rsidR="00B9023E" w:rsidRDefault="00B9023E" w:rsidP="00E10E7E">
            <w:pPr>
              <w:pStyle w:val="acctfourfigures"/>
              <w:shd w:val="clear" w:color="auto" w:fill="FFFFFF"/>
              <w:tabs>
                <w:tab w:val="clear" w:pos="765"/>
              </w:tabs>
              <w:spacing w:line="240" w:lineRule="atLeast"/>
              <w:jc w:val="center"/>
              <w:rPr>
                <w:szCs w:val="22"/>
              </w:rPr>
            </w:pPr>
            <w:r w:rsidRPr="00FB68BB">
              <w:rPr>
                <w:szCs w:val="22"/>
              </w:rPr>
              <w:t>and transfers</w:t>
            </w:r>
          </w:p>
          <w:p w14:paraId="23CBDA5A"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14:paraId="5E847640" w14:textId="77777777" w:rsidR="00B9023E" w:rsidRPr="00E65967" w:rsidRDefault="00B9023E" w:rsidP="00E10E7E">
            <w:pPr>
              <w:pStyle w:val="acctfourfigures"/>
              <w:shd w:val="clear" w:color="auto" w:fill="FFFFFF"/>
              <w:spacing w:line="240" w:lineRule="atLeast"/>
              <w:jc w:val="center"/>
              <w:rPr>
                <w:szCs w:val="22"/>
              </w:rPr>
            </w:pPr>
          </w:p>
          <w:p w14:paraId="1AB96100" w14:textId="77777777" w:rsidR="00B9023E" w:rsidRPr="00E65967" w:rsidRDefault="00B9023E" w:rsidP="00E10E7E">
            <w:pPr>
              <w:pStyle w:val="acctfourfigures"/>
              <w:shd w:val="clear" w:color="auto" w:fill="FFFFFF"/>
              <w:spacing w:line="240" w:lineRule="atLeast"/>
              <w:jc w:val="center"/>
              <w:rPr>
                <w:szCs w:val="22"/>
              </w:rPr>
            </w:pPr>
          </w:p>
          <w:p w14:paraId="54CAF81E" w14:textId="77777777" w:rsidR="00B9023E" w:rsidRPr="00E65967" w:rsidRDefault="00B9023E" w:rsidP="00E10E7E">
            <w:pPr>
              <w:pStyle w:val="acctfourfigures"/>
              <w:shd w:val="clear" w:color="auto" w:fill="FFFFFF"/>
              <w:spacing w:line="240" w:lineRule="atLeast"/>
              <w:jc w:val="center"/>
              <w:rPr>
                <w:szCs w:val="22"/>
              </w:rPr>
            </w:pPr>
          </w:p>
          <w:p w14:paraId="099D7CCE" w14:textId="77777777" w:rsidR="00B9023E" w:rsidRPr="00E65967" w:rsidRDefault="00B9023E" w:rsidP="00E10E7E">
            <w:pPr>
              <w:pStyle w:val="acctfourfigures"/>
              <w:shd w:val="clear" w:color="auto" w:fill="FFFFFF"/>
              <w:spacing w:line="240" w:lineRule="atLeast"/>
              <w:jc w:val="center"/>
              <w:rPr>
                <w:szCs w:val="22"/>
              </w:rPr>
            </w:pPr>
          </w:p>
          <w:p w14:paraId="79C99F82" w14:textId="77777777" w:rsidR="00B9023E" w:rsidRPr="00E65967" w:rsidRDefault="00B9023E" w:rsidP="00E10E7E">
            <w:pPr>
              <w:pStyle w:val="acctfourfigures"/>
              <w:shd w:val="clear" w:color="auto" w:fill="FFFFFF"/>
              <w:spacing w:line="240" w:lineRule="atLeast"/>
              <w:jc w:val="center"/>
              <w:rPr>
                <w:szCs w:val="22"/>
              </w:rPr>
            </w:pPr>
          </w:p>
        </w:tc>
        <w:tc>
          <w:tcPr>
            <w:tcW w:w="1350" w:type="dxa"/>
            <w:vAlign w:val="bottom"/>
          </w:tcPr>
          <w:p w14:paraId="46F932AA"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14:paraId="61198816"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14:paraId="2B869626"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14:paraId="653B07B2" w14:textId="77777777"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24A313FA" w14:textId="77777777" w:rsidR="00B9023E" w:rsidRPr="00E65967" w:rsidRDefault="00B9023E" w:rsidP="00E10E7E">
            <w:pPr>
              <w:pStyle w:val="acctfourfigures"/>
              <w:shd w:val="clear" w:color="auto" w:fill="FFFFFF"/>
              <w:spacing w:line="240" w:lineRule="atLeast"/>
              <w:jc w:val="center"/>
              <w:rPr>
                <w:szCs w:val="22"/>
              </w:rPr>
            </w:pPr>
          </w:p>
          <w:p w14:paraId="1F422F45" w14:textId="77777777" w:rsidR="00B9023E" w:rsidRPr="00E65967" w:rsidRDefault="00B9023E" w:rsidP="00E10E7E">
            <w:pPr>
              <w:pStyle w:val="acctfourfigures"/>
              <w:shd w:val="clear" w:color="auto" w:fill="FFFFFF"/>
              <w:spacing w:line="240" w:lineRule="atLeast"/>
              <w:jc w:val="center"/>
              <w:rPr>
                <w:szCs w:val="22"/>
              </w:rPr>
            </w:pPr>
          </w:p>
          <w:p w14:paraId="491C2E8D" w14:textId="77777777" w:rsidR="00B9023E" w:rsidRPr="00E65967" w:rsidRDefault="00B9023E" w:rsidP="00E10E7E">
            <w:pPr>
              <w:pStyle w:val="acctfourfigures"/>
              <w:shd w:val="clear" w:color="auto" w:fill="FFFFFF"/>
              <w:spacing w:line="240" w:lineRule="atLeast"/>
              <w:jc w:val="center"/>
              <w:rPr>
                <w:szCs w:val="22"/>
              </w:rPr>
            </w:pPr>
          </w:p>
          <w:p w14:paraId="5932B1CF" w14:textId="77777777" w:rsidR="00B9023E" w:rsidRPr="00E65967" w:rsidRDefault="00B9023E" w:rsidP="00E10E7E">
            <w:pPr>
              <w:pStyle w:val="acctfourfigures"/>
              <w:shd w:val="clear" w:color="auto" w:fill="FFFFFF"/>
              <w:spacing w:line="240" w:lineRule="atLeast"/>
              <w:jc w:val="center"/>
              <w:rPr>
                <w:szCs w:val="22"/>
              </w:rPr>
            </w:pPr>
          </w:p>
          <w:p w14:paraId="08DC4332" w14:textId="77777777" w:rsidR="00B9023E" w:rsidRPr="00E65967" w:rsidRDefault="00B9023E" w:rsidP="00E10E7E">
            <w:pPr>
              <w:pStyle w:val="acctfourfigures"/>
              <w:shd w:val="clear" w:color="auto" w:fill="FFFFFF"/>
              <w:spacing w:line="240" w:lineRule="atLeast"/>
              <w:jc w:val="center"/>
              <w:rPr>
                <w:szCs w:val="22"/>
              </w:rPr>
            </w:pPr>
          </w:p>
        </w:tc>
        <w:tc>
          <w:tcPr>
            <w:tcW w:w="1260" w:type="dxa"/>
            <w:vAlign w:val="bottom"/>
          </w:tcPr>
          <w:p w14:paraId="050A8559"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14:paraId="7FAA52F0" w14:textId="77777777"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14:paraId="443CB673" w14:textId="77777777" w:rsidR="00B9023E" w:rsidRPr="00E65967" w:rsidRDefault="007A079C" w:rsidP="00E10E7E">
            <w:pPr>
              <w:pStyle w:val="acctfourfigures"/>
              <w:shd w:val="clear" w:color="auto" w:fill="FFFFFF"/>
              <w:tabs>
                <w:tab w:val="clear" w:pos="765"/>
              </w:tabs>
              <w:spacing w:line="240" w:lineRule="atLeast"/>
              <w:jc w:val="center"/>
              <w:rPr>
                <w:szCs w:val="22"/>
              </w:rPr>
            </w:pPr>
            <w:r w:rsidRPr="00FB68BB">
              <w:rPr>
                <w:szCs w:val="22"/>
              </w:rPr>
              <w:t>transfers out</w:t>
            </w:r>
            <w:r w:rsidR="00B9023E" w:rsidRPr="00FB68BB">
              <w:rPr>
                <w:szCs w:val="22"/>
              </w:rPr>
              <w:t xml:space="preserve"> - net book value</w:t>
            </w:r>
          </w:p>
        </w:tc>
      </w:tr>
      <w:tr w:rsidR="00B9023E" w:rsidRPr="00E65967" w14:paraId="41CEE9AB" w14:textId="77777777" w:rsidTr="00E10E7E">
        <w:trPr>
          <w:cantSplit/>
        </w:trPr>
        <w:tc>
          <w:tcPr>
            <w:tcW w:w="3690" w:type="dxa"/>
          </w:tcPr>
          <w:p w14:paraId="1DC5B43A" w14:textId="77777777" w:rsidR="00B9023E" w:rsidRPr="00E65967" w:rsidRDefault="00B9023E" w:rsidP="00E10E7E">
            <w:pPr>
              <w:shd w:val="clear" w:color="auto" w:fill="FFFFFF"/>
              <w:rPr>
                <w:b/>
                <w:bCs/>
                <w:i/>
                <w:iCs/>
                <w:szCs w:val="22"/>
              </w:rPr>
            </w:pPr>
          </w:p>
        </w:tc>
        <w:tc>
          <w:tcPr>
            <w:tcW w:w="5670" w:type="dxa"/>
            <w:gridSpan w:val="7"/>
          </w:tcPr>
          <w:p w14:paraId="449FCED7" w14:textId="77777777" w:rsidR="00B9023E" w:rsidRPr="00E65967" w:rsidRDefault="00B9023E" w:rsidP="00E10E7E">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AF3D07" w:rsidRPr="00E65967" w14:paraId="79E8E7AD" w14:textId="77777777" w:rsidTr="007A00DF">
        <w:trPr>
          <w:cantSplit/>
        </w:trPr>
        <w:tc>
          <w:tcPr>
            <w:tcW w:w="3690" w:type="dxa"/>
          </w:tcPr>
          <w:p w14:paraId="39E71D9D" w14:textId="5F2ACBAC" w:rsidR="00AF3D07" w:rsidRPr="00E65967" w:rsidRDefault="00AF3D07" w:rsidP="00AF3D07">
            <w:pPr>
              <w:shd w:val="clear" w:color="auto" w:fill="FFFFFF"/>
              <w:ind w:left="180" w:hanging="180"/>
              <w:rPr>
                <w:szCs w:val="22"/>
              </w:rPr>
            </w:pPr>
            <w:r w:rsidRPr="0087792E">
              <w:rPr>
                <w:rFonts w:cs="Times New Roman"/>
                <w:szCs w:val="22"/>
              </w:rPr>
              <w:t>Building</w:t>
            </w:r>
            <w:r>
              <w:rPr>
                <w:rFonts w:cs="Times New Roman"/>
                <w:szCs w:val="22"/>
              </w:rPr>
              <w:t>s</w:t>
            </w:r>
            <w:r w:rsidRPr="0087792E">
              <w:rPr>
                <w:rFonts w:cs="Times New Roman"/>
                <w:szCs w:val="22"/>
              </w:rPr>
              <w:t xml:space="preserve"> and building improvement</w:t>
            </w:r>
          </w:p>
        </w:tc>
        <w:tc>
          <w:tcPr>
            <w:tcW w:w="1350" w:type="dxa"/>
            <w:shd w:val="clear" w:color="auto" w:fill="auto"/>
          </w:tcPr>
          <w:p w14:paraId="7267D75D" w14:textId="0FA3D41A" w:rsidR="00AF3D07" w:rsidRPr="002A74D0" w:rsidRDefault="00AF3D07" w:rsidP="00AF3D07">
            <w:pPr>
              <w:pStyle w:val="BodyText"/>
              <w:tabs>
                <w:tab w:val="decimal" w:pos="668"/>
                <w:tab w:val="decimal" w:pos="765"/>
              </w:tabs>
              <w:spacing w:after="0"/>
              <w:ind w:left="-108" w:right="73"/>
              <w:jc w:val="right"/>
              <w:rPr>
                <w:rFonts w:cs="Times New Roman"/>
                <w:szCs w:val="22"/>
              </w:rPr>
            </w:pPr>
            <w:r>
              <w:rPr>
                <w:rFonts w:cs="Times New Roman"/>
                <w:szCs w:val="22"/>
              </w:rPr>
              <w:t>9,228</w:t>
            </w:r>
          </w:p>
        </w:tc>
        <w:tc>
          <w:tcPr>
            <w:tcW w:w="180" w:type="dxa"/>
          </w:tcPr>
          <w:p w14:paraId="14BE07FE" w14:textId="77777777" w:rsidR="00AF3D07" w:rsidRPr="00EC157C" w:rsidRDefault="00AF3D07" w:rsidP="00AF3D07">
            <w:pPr>
              <w:pStyle w:val="BodyText"/>
              <w:tabs>
                <w:tab w:val="decimal" w:pos="873"/>
              </w:tabs>
              <w:spacing w:after="0"/>
              <w:ind w:right="-131"/>
              <w:jc w:val="both"/>
              <w:rPr>
                <w:szCs w:val="22"/>
              </w:rPr>
            </w:pPr>
          </w:p>
        </w:tc>
        <w:tc>
          <w:tcPr>
            <w:tcW w:w="1170" w:type="dxa"/>
            <w:shd w:val="clear" w:color="auto" w:fill="auto"/>
          </w:tcPr>
          <w:p w14:paraId="594562D4" w14:textId="4852FF26" w:rsidR="00AF3D07" w:rsidRPr="006A1824" w:rsidRDefault="00AF3D07" w:rsidP="00AF3D07">
            <w:pPr>
              <w:pStyle w:val="BodyText"/>
              <w:tabs>
                <w:tab w:val="decimal" w:pos="479"/>
              </w:tabs>
              <w:spacing w:after="0"/>
              <w:ind w:left="-108" w:right="6"/>
              <w:jc w:val="center"/>
              <w:rPr>
                <w:rFonts w:cs="Times New Roman"/>
                <w:szCs w:val="22"/>
              </w:rPr>
            </w:pPr>
            <w:r>
              <w:rPr>
                <w:rFonts w:cs="Times New Roman"/>
                <w:szCs w:val="22"/>
              </w:rPr>
              <w:t>-</w:t>
            </w:r>
          </w:p>
        </w:tc>
        <w:tc>
          <w:tcPr>
            <w:tcW w:w="180" w:type="dxa"/>
          </w:tcPr>
          <w:p w14:paraId="55ED4AC3" w14:textId="77777777" w:rsidR="00AF3D07" w:rsidRPr="006A1824" w:rsidRDefault="00AF3D07" w:rsidP="00AF3D07">
            <w:pPr>
              <w:pStyle w:val="BodyText"/>
              <w:tabs>
                <w:tab w:val="decimal" w:pos="873"/>
              </w:tabs>
              <w:spacing w:after="0"/>
              <w:ind w:right="-131"/>
              <w:jc w:val="both"/>
              <w:rPr>
                <w:rFonts w:cs="Times New Roman"/>
                <w:szCs w:val="22"/>
              </w:rPr>
            </w:pPr>
          </w:p>
        </w:tc>
        <w:tc>
          <w:tcPr>
            <w:tcW w:w="1350" w:type="dxa"/>
          </w:tcPr>
          <w:p w14:paraId="0B59FC53" w14:textId="6311D959" w:rsidR="00AF3D07" w:rsidRPr="006A1824" w:rsidRDefault="00AF3D07" w:rsidP="00AF3D07">
            <w:pPr>
              <w:pStyle w:val="BodyText"/>
              <w:tabs>
                <w:tab w:val="decimal" w:pos="479"/>
              </w:tabs>
              <w:spacing w:after="0"/>
              <w:ind w:left="-108"/>
              <w:jc w:val="right"/>
              <w:rPr>
                <w:rFonts w:cs="Times New Roman"/>
                <w:szCs w:val="22"/>
              </w:rPr>
            </w:pPr>
            <w:r>
              <w:rPr>
                <w:rFonts w:cs="Times New Roman"/>
                <w:szCs w:val="22"/>
              </w:rPr>
              <w:t>686</w:t>
            </w:r>
          </w:p>
        </w:tc>
        <w:tc>
          <w:tcPr>
            <w:tcW w:w="180" w:type="dxa"/>
          </w:tcPr>
          <w:p w14:paraId="1631BBB2" w14:textId="77777777" w:rsidR="00AF3D07" w:rsidRPr="006A1824" w:rsidRDefault="00AF3D07" w:rsidP="00AF3D07">
            <w:pPr>
              <w:pStyle w:val="BodyText"/>
              <w:tabs>
                <w:tab w:val="decimal" w:pos="479"/>
              </w:tabs>
              <w:spacing w:after="0"/>
              <w:ind w:left="-108" w:right="168"/>
              <w:jc w:val="center"/>
              <w:rPr>
                <w:rFonts w:cs="Times New Roman"/>
                <w:szCs w:val="22"/>
              </w:rPr>
            </w:pPr>
          </w:p>
        </w:tc>
        <w:tc>
          <w:tcPr>
            <w:tcW w:w="1260" w:type="dxa"/>
          </w:tcPr>
          <w:p w14:paraId="0CFA5058" w14:textId="5D023C51" w:rsidR="00AF3D07" w:rsidRPr="006A1824" w:rsidRDefault="00AF3D07" w:rsidP="00AF3D07">
            <w:pPr>
              <w:pStyle w:val="BodyText"/>
              <w:tabs>
                <w:tab w:val="decimal" w:pos="479"/>
              </w:tabs>
              <w:spacing w:after="0"/>
              <w:ind w:left="-108" w:right="168"/>
              <w:jc w:val="center"/>
              <w:rPr>
                <w:rFonts w:cs="Times New Roman"/>
                <w:szCs w:val="22"/>
              </w:rPr>
            </w:pPr>
            <w:r>
              <w:rPr>
                <w:rFonts w:cs="Times New Roman"/>
                <w:szCs w:val="22"/>
              </w:rPr>
              <w:t>-</w:t>
            </w:r>
          </w:p>
        </w:tc>
      </w:tr>
      <w:tr w:rsidR="00A252B4" w:rsidRPr="00E65967" w14:paraId="3B26E9C7" w14:textId="77777777" w:rsidTr="007A00DF">
        <w:trPr>
          <w:cantSplit/>
        </w:trPr>
        <w:tc>
          <w:tcPr>
            <w:tcW w:w="3690" w:type="dxa"/>
          </w:tcPr>
          <w:p w14:paraId="770CE263" w14:textId="77777777" w:rsidR="00A252B4" w:rsidRPr="00E65967" w:rsidRDefault="00A252B4" w:rsidP="00A252B4">
            <w:pPr>
              <w:shd w:val="clear" w:color="auto" w:fill="FFFFFF"/>
              <w:rPr>
                <w:szCs w:val="22"/>
              </w:rPr>
            </w:pPr>
            <w:r>
              <w:rPr>
                <w:szCs w:val="22"/>
              </w:rPr>
              <w:t>Machinery and equipment</w:t>
            </w:r>
          </w:p>
        </w:tc>
        <w:tc>
          <w:tcPr>
            <w:tcW w:w="1350" w:type="dxa"/>
            <w:shd w:val="clear" w:color="auto" w:fill="auto"/>
          </w:tcPr>
          <w:p w14:paraId="4455EA9F" w14:textId="0C76A8E7" w:rsidR="00A252B4" w:rsidRPr="002A74D0" w:rsidRDefault="004067F4" w:rsidP="00A252B4">
            <w:pPr>
              <w:pStyle w:val="BodyText"/>
              <w:tabs>
                <w:tab w:val="decimal" w:pos="668"/>
                <w:tab w:val="decimal" w:pos="765"/>
              </w:tabs>
              <w:spacing w:after="0"/>
              <w:ind w:left="-108" w:right="73"/>
              <w:jc w:val="right"/>
              <w:rPr>
                <w:rFonts w:cs="Times New Roman"/>
                <w:szCs w:val="22"/>
              </w:rPr>
            </w:pPr>
            <w:r>
              <w:rPr>
                <w:rFonts w:cs="Times New Roman"/>
                <w:szCs w:val="22"/>
              </w:rPr>
              <w:t>1,040</w:t>
            </w:r>
          </w:p>
        </w:tc>
        <w:tc>
          <w:tcPr>
            <w:tcW w:w="180" w:type="dxa"/>
          </w:tcPr>
          <w:p w14:paraId="2F16BCF0" w14:textId="77777777" w:rsidR="00A252B4" w:rsidRPr="00EC157C" w:rsidRDefault="00A252B4" w:rsidP="00A252B4">
            <w:pPr>
              <w:pStyle w:val="BodyText"/>
              <w:tabs>
                <w:tab w:val="decimal" w:pos="873"/>
              </w:tabs>
              <w:spacing w:after="0"/>
              <w:ind w:right="-131"/>
              <w:jc w:val="both"/>
              <w:rPr>
                <w:szCs w:val="22"/>
              </w:rPr>
            </w:pPr>
          </w:p>
        </w:tc>
        <w:tc>
          <w:tcPr>
            <w:tcW w:w="1170" w:type="dxa"/>
            <w:shd w:val="clear" w:color="auto" w:fill="auto"/>
          </w:tcPr>
          <w:p w14:paraId="165B219A" w14:textId="1488FF8B" w:rsidR="00A252B4" w:rsidRPr="006A1824" w:rsidRDefault="004067F4" w:rsidP="00A252B4">
            <w:pPr>
              <w:pStyle w:val="BodyText"/>
              <w:tabs>
                <w:tab w:val="decimal" w:pos="479"/>
              </w:tabs>
              <w:spacing w:after="0"/>
              <w:ind w:left="-108" w:right="6"/>
              <w:jc w:val="right"/>
              <w:rPr>
                <w:rFonts w:cs="Times New Roman"/>
                <w:szCs w:val="22"/>
              </w:rPr>
            </w:pPr>
            <w:r>
              <w:rPr>
                <w:rFonts w:cs="Times New Roman"/>
                <w:szCs w:val="22"/>
              </w:rPr>
              <w:t>(</w:t>
            </w:r>
            <w:r w:rsidR="003064CB">
              <w:rPr>
                <w:rFonts w:cs="Times New Roman"/>
                <w:szCs w:val="22"/>
              </w:rPr>
              <w:t>522</w:t>
            </w:r>
            <w:r>
              <w:rPr>
                <w:rFonts w:cs="Times New Roman"/>
                <w:szCs w:val="22"/>
              </w:rPr>
              <w:t>)</w:t>
            </w:r>
          </w:p>
        </w:tc>
        <w:tc>
          <w:tcPr>
            <w:tcW w:w="180" w:type="dxa"/>
          </w:tcPr>
          <w:p w14:paraId="4124BF54" w14:textId="77777777" w:rsidR="00A252B4" w:rsidRPr="006A1824" w:rsidRDefault="00A252B4" w:rsidP="00A252B4">
            <w:pPr>
              <w:pStyle w:val="BodyText"/>
              <w:tabs>
                <w:tab w:val="decimal" w:pos="873"/>
              </w:tabs>
              <w:spacing w:after="0"/>
              <w:ind w:right="-131"/>
              <w:jc w:val="both"/>
              <w:rPr>
                <w:rFonts w:cs="Times New Roman"/>
                <w:szCs w:val="22"/>
              </w:rPr>
            </w:pPr>
          </w:p>
        </w:tc>
        <w:tc>
          <w:tcPr>
            <w:tcW w:w="1350" w:type="dxa"/>
          </w:tcPr>
          <w:p w14:paraId="39CCBDB3" w14:textId="3ECC27F0" w:rsidR="00A252B4" w:rsidRPr="006A1824" w:rsidRDefault="004067F4" w:rsidP="00A252B4">
            <w:pPr>
              <w:pStyle w:val="BodyText"/>
              <w:tabs>
                <w:tab w:val="decimal" w:pos="479"/>
              </w:tabs>
              <w:spacing w:after="0"/>
              <w:ind w:left="-108" w:right="281"/>
              <w:jc w:val="right"/>
              <w:rPr>
                <w:rFonts w:cs="Times New Roman"/>
                <w:szCs w:val="22"/>
              </w:rPr>
            </w:pPr>
            <w:r>
              <w:rPr>
                <w:rFonts w:cs="Times New Roman"/>
                <w:szCs w:val="22"/>
              </w:rPr>
              <w:t>-</w:t>
            </w:r>
          </w:p>
        </w:tc>
        <w:tc>
          <w:tcPr>
            <w:tcW w:w="180" w:type="dxa"/>
          </w:tcPr>
          <w:p w14:paraId="7E96611A" w14:textId="77777777" w:rsidR="00A252B4" w:rsidRPr="006A1824" w:rsidRDefault="00A252B4" w:rsidP="00A252B4">
            <w:pPr>
              <w:pStyle w:val="BodyText"/>
              <w:tabs>
                <w:tab w:val="decimal" w:pos="479"/>
              </w:tabs>
              <w:spacing w:after="0"/>
              <w:ind w:left="-108" w:right="168"/>
              <w:jc w:val="center"/>
              <w:rPr>
                <w:rFonts w:cs="Times New Roman"/>
                <w:szCs w:val="22"/>
              </w:rPr>
            </w:pPr>
          </w:p>
        </w:tc>
        <w:tc>
          <w:tcPr>
            <w:tcW w:w="1260" w:type="dxa"/>
          </w:tcPr>
          <w:p w14:paraId="6A1823EB" w14:textId="39D0C72B" w:rsidR="00A252B4" w:rsidRPr="006A1824" w:rsidRDefault="006A6B05" w:rsidP="00A252B4">
            <w:pPr>
              <w:pStyle w:val="BodyText"/>
              <w:tabs>
                <w:tab w:val="decimal" w:pos="479"/>
              </w:tabs>
              <w:spacing w:after="0"/>
              <w:ind w:left="-108" w:right="168"/>
              <w:jc w:val="center"/>
              <w:rPr>
                <w:rFonts w:cs="Times New Roman"/>
                <w:szCs w:val="22"/>
              </w:rPr>
            </w:pPr>
            <w:r>
              <w:rPr>
                <w:rFonts w:cs="Times New Roman"/>
                <w:szCs w:val="22"/>
              </w:rPr>
              <w:t>-</w:t>
            </w:r>
          </w:p>
        </w:tc>
      </w:tr>
      <w:tr w:rsidR="00E25993" w:rsidRPr="00E65967" w14:paraId="7343A89E" w14:textId="77777777" w:rsidTr="007A00DF">
        <w:trPr>
          <w:cantSplit/>
        </w:trPr>
        <w:tc>
          <w:tcPr>
            <w:tcW w:w="3690" w:type="dxa"/>
          </w:tcPr>
          <w:p w14:paraId="4CE9043C" w14:textId="7C222421" w:rsidR="00E25993" w:rsidRDefault="00E25993" w:rsidP="00A252B4">
            <w:pPr>
              <w:shd w:val="clear" w:color="auto" w:fill="FFFFFF"/>
              <w:rPr>
                <w:szCs w:val="22"/>
              </w:rPr>
            </w:pPr>
            <w:r>
              <w:rPr>
                <w:szCs w:val="22"/>
              </w:rPr>
              <w:t>Vehicles</w:t>
            </w:r>
          </w:p>
        </w:tc>
        <w:tc>
          <w:tcPr>
            <w:tcW w:w="1350" w:type="dxa"/>
            <w:shd w:val="clear" w:color="auto" w:fill="auto"/>
          </w:tcPr>
          <w:p w14:paraId="22544019" w14:textId="0F2B0EFA" w:rsidR="00E25993" w:rsidRDefault="003064CB" w:rsidP="003064CB">
            <w:pPr>
              <w:pStyle w:val="BodyText"/>
              <w:spacing w:after="0"/>
              <w:ind w:left="-108" w:right="370"/>
              <w:jc w:val="right"/>
              <w:rPr>
                <w:rFonts w:cs="Times New Roman"/>
                <w:szCs w:val="22"/>
              </w:rPr>
            </w:pPr>
            <w:r>
              <w:rPr>
                <w:rFonts w:cs="Times New Roman"/>
                <w:szCs w:val="22"/>
              </w:rPr>
              <w:t>-</w:t>
            </w:r>
          </w:p>
        </w:tc>
        <w:tc>
          <w:tcPr>
            <w:tcW w:w="180" w:type="dxa"/>
          </w:tcPr>
          <w:p w14:paraId="152BD1CE" w14:textId="77777777" w:rsidR="00E25993" w:rsidRPr="00EC157C" w:rsidRDefault="00E25993" w:rsidP="00A252B4">
            <w:pPr>
              <w:pStyle w:val="BodyText"/>
              <w:tabs>
                <w:tab w:val="decimal" w:pos="873"/>
              </w:tabs>
              <w:spacing w:after="0"/>
              <w:ind w:right="-131"/>
              <w:jc w:val="both"/>
              <w:rPr>
                <w:szCs w:val="22"/>
              </w:rPr>
            </w:pPr>
          </w:p>
        </w:tc>
        <w:tc>
          <w:tcPr>
            <w:tcW w:w="1170" w:type="dxa"/>
            <w:shd w:val="clear" w:color="auto" w:fill="auto"/>
          </w:tcPr>
          <w:p w14:paraId="4D1C93B1" w14:textId="2EF5EEF2" w:rsidR="00E25993" w:rsidRDefault="003064CB" w:rsidP="00A252B4">
            <w:pPr>
              <w:pStyle w:val="BodyText"/>
              <w:tabs>
                <w:tab w:val="decimal" w:pos="479"/>
              </w:tabs>
              <w:spacing w:after="0"/>
              <w:ind w:left="-108" w:right="6"/>
              <w:jc w:val="right"/>
              <w:rPr>
                <w:rFonts w:cs="Times New Roman"/>
                <w:szCs w:val="22"/>
              </w:rPr>
            </w:pPr>
            <w:r>
              <w:rPr>
                <w:rFonts w:cs="Times New Roman"/>
                <w:szCs w:val="22"/>
              </w:rPr>
              <w:t>(612)</w:t>
            </w:r>
          </w:p>
        </w:tc>
        <w:tc>
          <w:tcPr>
            <w:tcW w:w="180" w:type="dxa"/>
          </w:tcPr>
          <w:p w14:paraId="5C5ACE8E" w14:textId="77777777" w:rsidR="00E25993" w:rsidRPr="006A1824" w:rsidRDefault="00E25993" w:rsidP="00A252B4">
            <w:pPr>
              <w:pStyle w:val="BodyText"/>
              <w:tabs>
                <w:tab w:val="decimal" w:pos="873"/>
              </w:tabs>
              <w:spacing w:after="0"/>
              <w:ind w:right="-131"/>
              <w:jc w:val="both"/>
              <w:rPr>
                <w:rFonts w:cs="Times New Roman"/>
                <w:szCs w:val="22"/>
              </w:rPr>
            </w:pPr>
          </w:p>
        </w:tc>
        <w:tc>
          <w:tcPr>
            <w:tcW w:w="1350" w:type="dxa"/>
          </w:tcPr>
          <w:p w14:paraId="22B314F3" w14:textId="071D842F" w:rsidR="00E25993" w:rsidRDefault="00D40757" w:rsidP="00A252B4">
            <w:pPr>
              <w:pStyle w:val="BodyText"/>
              <w:tabs>
                <w:tab w:val="decimal" w:pos="479"/>
              </w:tabs>
              <w:spacing w:after="0"/>
              <w:ind w:left="-108" w:right="281"/>
              <w:jc w:val="right"/>
              <w:rPr>
                <w:rFonts w:cs="Times New Roman"/>
                <w:szCs w:val="22"/>
              </w:rPr>
            </w:pPr>
            <w:r>
              <w:rPr>
                <w:rFonts w:cs="Times New Roman"/>
                <w:szCs w:val="22"/>
              </w:rPr>
              <w:t>-</w:t>
            </w:r>
          </w:p>
        </w:tc>
        <w:tc>
          <w:tcPr>
            <w:tcW w:w="180" w:type="dxa"/>
          </w:tcPr>
          <w:p w14:paraId="4B376F51" w14:textId="77777777" w:rsidR="00E25993" w:rsidRPr="006A1824" w:rsidRDefault="00E25993" w:rsidP="00A252B4">
            <w:pPr>
              <w:pStyle w:val="BodyText"/>
              <w:tabs>
                <w:tab w:val="decimal" w:pos="479"/>
              </w:tabs>
              <w:spacing w:after="0"/>
              <w:ind w:left="-108" w:right="168"/>
              <w:jc w:val="center"/>
              <w:rPr>
                <w:rFonts w:cs="Times New Roman"/>
                <w:szCs w:val="22"/>
              </w:rPr>
            </w:pPr>
          </w:p>
        </w:tc>
        <w:tc>
          <w:tcPr>
            <w:tcW w:w="1260" w:type="dxa"/>
          </w:tcPr>
          <w:p w14:paraId="28B64361" w14:textId="131D54CA" w:rsidR="00E25993" w:rsidRDefault="00117D85" w:rsidP="00B9598B">
            <w:pPr>
              <w:pStyle w:val="BodyText"/>
              <w:tabs>
                <w:tab w:val="decimal" w:pos="553"/>
              </w:tabs>
              <w:spacing w:after="0"/>
              <w:ind w:left="-108" w:right="-440"/>
              <w:jc w:val="center"/>
              <w:rPr>
                <w:rFonts w:cs="Times New Roman"/>
                <w:szCs w:val="22"/>
              </w:rPr>
            </w:pPr>
            <w:r>
              <w:rPr>
                <w:rFonts w:cs="Times New Roman"/>
                <w:szCs w:val="22"/>
              </w:rPr>
              <w:t>(</w:t>
            </w:r>
            <w:r w:rsidR="00D40757">
              <w:rPr>
                <w:rFonts w:cs="Times New Roman"/>
                <w:szCs w:val="22"/>
              </w:rPr>
              <w:t>612</w:t>
            </w:r>
            <w:r>
              <w:rPr>
                <w:rFonts w:cs="Times New Roman"/>
                <w:szCs w:val="22"/>
              </w:rPr>
              <w:t>)</w:t>
            </w:r>
          </w:p>
        </w:tc>
      </w:tr>
      <w:tr w:rsidR="00A252B4" w:rsidRPr="00E65967" w14:paraId="7C6B76D4" w14:textId="77777777" w:rsidTr="007A00DF">
        <w:trPr>
          <w:cantSplit/>
          <w:trHeight w:val="207"/>
        </w:trPr>
        <w:tc>
          <w:tcPr>
            <w:tcW w:w="3690" w:type="dxa"/>
          </w:tcPr>
          <w:p w14:paraId="03826DBE" w14:textId="77777777" w:rsidR="00A252B4" w:rsidRPr="00E65967" w:rsidRDefault="00A252B4" w:rsidP="00A252B4">
            <w:pPr>
              <w:shd w:val="clear" w:color="auto" w:fill="FFFFFF"/>
              <w:rPr>
                <w:szCs w:val="22"/>
              </w:rPr>
            </w:pPr>
            <w:r>
              <w:rPr>
                <w:szCs w:val="22"/>
              </w:rPr>
              <w:t xml:space="preserve">Furniture, </w:t>
            </w:r>
            <w:proofErr w:type="gramStart"/>
            <w:r>
              <w:rPr>
                <w:szCs w:val="22"/>
              </w:rPr>
              <w:t>fixtures</w:t>
            </w:r>
            <w:proofErr w:type="gramEnd"/>
            <w:r>
              <w:rPr>
                <w:szCs w:val="22"/>
              </w:rPr>
              <w:t xml:space="preserve"> and office equipment   </w:t>
            </w:r>
          </w:p>
        </w:tc>
        <w:tc>
          <w:tcPr>
            <w:tcW w:w="1350" w:type="dxa"/>
            <w:shd w:val="clear" w:color="auto" w:fill="auto"/>
          </w:tcPr>
          <w:p w14:paraId="3DB8B34B" w14:textId="76BF173D" w:rsidR="00A252B4" w:rsidRPr="002A74D0" w:rsidRDefault="004067F4" w:rsidP="00A252B4">
            <w:pPr>
              <w:pStyle w:val="BodyText"/>
              <w:tabs>
                <w:tab w:val="decimal" w:pos="668"/>
                <w:tab w:val="decimal" w:pos="765"/>
              </w:tabs>
              <w:spacing w:after="0"/>
              <w:ind w:left="-108" w:right="73"/>
              <w:jc w:val="right"/>
              <w:rPr>
                <w:rFonts w:cs="Times New Roman"/>
                <w:szCs w:val="22"/>
              </w:rPr>
            </w:pPr>
            <w:r>
              <w:rPr>
                <w:rFonts w:cs="Times New Roman"/>
                <w:szCs w:val="22"/>
              </w:rPr>
              <w:t>4,195</w:t>
            </w:r>
          </w:p>
        </w:tc>
        <w:tc>
          <w:tcPr>
            <w:tcW w:w="180" w:type="dxa"/>
          </w:tcPr>
          <w:p w14:paraId="71C31098" w14:textId="77777777" w:rsidR="00A252B4" w:rsidRPr="00EC157C" w:rsidRDefault="00A252B4" w:rsidP="00A252B4">
            <w:pPr>
              <w:pStyle w:val="BodyText"/>
              <w:tabs>
                <w:tab w:val="decimal" w:pos="873"/>
              </w:tabs>
              <w:spacing w:after="0"/>
              <w:ind w:right="-131"/>
              <w:jc w:val="both"/>
              <w:rPr>
                <w:szCs w:val="22"/>
              </w:rPr>
            </w:pPr>
          </w:p>
        </w:tc>
        <w:tc>
          <w:tcPr>
            <w:tcW w:w="1170" w:type="dxa"/>
            <w:shd w:val="clear" w:color="auto" w:fill="auto"/>
          </w:tcPr>
          <w:p w14:paraId="63609AF1" w14:textId="260357D6" w:rsidR="00A252B4" w:rsidRPr="006A1824" w:rsidRDefault="004067F4" w:rsidP="004067F4">
            <w:pPr>
              <w:pStyle w:val="BodyText"/>
              <w:tabs>
                <w:tab w:val="decimal" w:pos="-73"/>
              </w:tabs>
              <w:spacing w:after="0"/>
              <w:ind w:left="-108" w:right="284"/>
              <w:jc w:val="right"/>
              <w:rPr>
                <w:rFonts w:cs="Times New Roman"/>
                <w:szCs w:val="22"/>
              </w:rPr>
            </w:pPr>
            <w:r>
              <w:rPr>
                <w:rFonts w:cs="Times New Roman"/>
                <w:szCs w:val="22"/>
              </w:rPr>
              <w:t>-</w:t>
            </w:r>
          </w:p>
        </w:tc>
        <w:tc>
          <w:tcPr>
            <w:tcW w:w="180" w:type="dxa"/>
          </w:tcPr>
          <w:p w14:paraId="0C24F5FB" w14:textId="77777777" w:rsidR="00A252B4" w:rsidRPr="006A1824" w:rsidRDefault="00A252B4" w:rsidP="00A252B4">
            <w:pPr>
              <w:pStyle w:val="BodyText"/>
              <w:tabs>
                <w:tab w:val="decimal" w:pos="873"/>
              </w:tabs>
              <w:spacing w:after="0"/>
              <w:ind w:right="-131"/>
              <w:jc w:val="both"/>
              <w:rPr>
                <w:rFonts w:cs="Times New Roman"/>
                <w:szCs w:val="22"/>
              </w:rPr>
            </w:pPr>
          </w:p>
        </w:tc>
        <w:tc>
          <w:tcPr>
            <w:tcW w:w="1350" w:type="dxa"/>
          </w:tcPr>
          <w:p w14:paraId="00FD5D47" w14:textId="5B4A05B0" w:rsidR="00A252B4" w:rsidRPr="006A1824" w:rsidRDefault="004067F4" w:rsidP="004067F4">
            <w:pPr>
              <w:pStyle w:val="BodyText"/>
              <w:tabs>
                <w:tab w:val="decimal" w:pos="674"/>
                <w:tab w:val="decimal" w:pos="765"/>
              </w:tabs>
              <w:spacing w:after="0"/>
              <w:ind w:left="-108" w:right="278"/>
              <w:jc w:val="right"/>
              <w:rPr>
                <w:rFonts w:cs="Times New Roman"/>
                <w:szCs w:val="22"/>
              </w:rPr>
            </w:pPr>
            <w:r>
              <w:rPr>
                <w:rFonts w:cs="Times New Roman"/>
                <w:szCs w:val="22"/>
              </w:rPr>
              <w:t>-</w:t>
            </w:r>
          </w:p>
        </w:tc>
        <w:tc>
          <w:tcPr>
            <w:tcW w:w="180" w:type="dxa"/>
          </w:tcPr>
          <w:p w14:paraId="12F01E06" w14:textId="77777777" w:rsidR="00A252B4" w:rsidRPr="006A1824" w:rsidRDefault="00A252B4" w:rsidP="00A252B4">
            <w:pPr>
              <w:pStyle w:val="BodyText"/>
              <w:tabs>
                <w:tab w:val="decimal" w:pos="873"/>
              </w:tabs>
              <w:spacing w:after="0"/>
              <w:ind w:right="-131"/>
              <w:jc w:val="both"/>
              <w:rPr>
                <w:rFonts w:cs="Times New Roman"/>
                <w:szCs w:val="22"/>
              </w:rPr>
            </w:pPr>
          </w:p>
        </w:tc>
        <w:tc>
          <w:tcPr>
            <w:tcW w:w="1260" w:type="dxa"/>
          </w:tcPr>
          <w:p w14:paraId="20BC8C9F" w14:textId="2AE80D71" w:rsidR="00A252B4" w:rsidRPr="006A1824" w:rsidRDefault="00117D85" w:rsidP="00117D85">
            <w:pPr>
              <w:pStyle w:val="BodyText"/>
              <w:spacing w:after="0"/>
              <w:ind w:left="-437" w:right="-532" w:firstLine="180"/>
              <w:jc w:val="center"/>
              <w:rPr>
                <w:rFonts w:cs="Times New Roman"/>
                <w:szCs w:val="22"/>
              </w:rPr>
            </w:pPr>
            <w:r>
              <w:rPr>
                <w:rFonts w:cs="Times New Roman"/>
                <w:szCs w:val="22"/>
              </w:rPr>
              <w:t>-</w:t>
            </w:r>
          </w:p>
        </w:tc>
      </w:tr>
      <w:tr w:rsidR="00A252B4" w:rsidRPr="00E65967" w14:paraId="28E870A9" w14:textId="77777777" w:rsidTr="00A03C56">
        <w:trPr>
          <w:cantSplit/>
        </w:trPr>
        <w:tc>
          <w:tcPr>
            <w:tcW w:w="3690" w:type="dxa"/>
          </w:tcPr>
          <w:p w14:paraId="41BA9B03" w14:textId="77777777" w:rsidR="00A252B4" w:rsidRDefault="00A252B4" w:rsidP="00A252B4">
            <w:pPr>
              <w:shd w:val="clear" w:color="auto" w:fill="FFFFFF"/>
              <w:rPr>
                <w:szCs w:val="22"/>
              </w:rPr>
            </w:pPr>
            <w:r>
              <w:rPr>
                <w:szCs w:val="22"/>
              </w:rPr>
              <w:t xml:space="preserve">Assets under construction and </w:t>
            </w:r>
          </w:p>
          <w:p w14:paraId="2ED9AB37" w14:textId="77777777" w:rsidR="00A252B4" w:rsidRPr="00E65967" w:rsidRDefault="00A252B4" w:rsidP="00A252B4">
            <w:pPr>
              <w:shd w:val="clear" w:color="auto" w:fill="FFFFFF"/>
              <w:rPr>
                <w:szCs w:val="22"/>
              </w:rPr>
            </w:pPr>
            <w:r>
              <w:rPr>
                <w:szCs w:val="22"/>
              </w:rPr>
              <w:t xml:space="preserve">   installation</w:t>
            </w:r>
          </w:p>
        </w:tc>
        <w:tc>
          <w:tcPr>
            <w:tcW w:w="1350" w:type="dxa"/>
            <w:tcBorders>
              <w:bottom w:val="single" w:sz="4" w:space="0" w:color="auto"/>
            </w:tcBorders>
            <w:shd w:val="clear" w:color="auto" w:fill="auto"/>
            <w:vAlign w:val="bottom"/>
          </w:tcPr>
          <w:p w14:paraId="6F8A30BF" w14:textId="6A6DE3ED" w:rsidR="00A252B4" w:rsidRPr="002A74D0" w:rsidRDefault="004067F4" w:rsidP="00A252B4">
            <w:pPr>
              <w:pStyle w:val="BodyText"/>
              <w:tabs>
                <w:tab w:val="decimal" w:pos="668"/>
                <w:tab w:val="decimal" w:pos="765"/>
              </w:tabs>
              <w:spacing w:after="0"/>
              <w:ind w:left="-108" w:right="73"/>
              <w:jc w:val="right"/>
              <w:rPr>
                <w:rFonts w:cs="Times New Roman"/>
                <w:szCs w:val="22"/>
              </w:rPr>
            </w:pPr>
            <w:r>
              <w:rPr>
                <w:rFonts w:cs="Times New Roman"/>
                <w:szCs w:val="22"/>
              </w:rPr>
              <w:t>4,772</w:t>
            </w:r>
          </w:p>
        </w:tc>
        <w:tc>
          <w:tcPr>
            <w:tcW w:w="180" w:type="dxa"/>
            <w:vAlign w:val="bottom"/>
          </w:tcPr>
          <w:p w14:paraId="237D1270" w14:textId="77777777" w:rsidR="00A252B4" w:rsidRPr="00EC157C" w:rsidRDefault="00A252B4" w:rsidP="00A252B4">
            <w:pPr>
              <w:pStyle w:val="BodyText"/>
              <w:tabs>
                <w:tab w:val="decimal" w:pos="873"/>
              </w:tabs>
              <w:spacing w:after="0"/>
              <w:ind w:right="-131"/>
              <w:jc w:val="right"/>
              <w:rPr>
                <w:szCs w:val="22"/>
              </w:rPr>
            </w:pPr>
          </w:p>
        </w:tc>
        <w:tc>
          <w:tcPr>
            <w:tcW w:w="1170" w:type="dxa"/>
            <w:tcBorders>
              <w:bottom w:val="single" w:sz="4" w:space="0" w:color="auto"/>
            </w:tcBorders>
            <w:shd w:val="clear" w:color="auto" w:fill="auto"/>
            <w:vAlign w:val="bottom"/>
          </w:tcPr>
          <w:p w14:paraId="103920B1" w14:textId="48BAFF03" w:rsidR="00A252B4" w:rsidRPr="006A1824" w:rsidRDefault="004067F4" w:rsidP="00A252B4">
            <w:pPr>
              <w:pStyle w:val="BodyText"/>
              <w:tabs>
                <w:tab w:val="decimal" w:pos="479"/>
              </w:tabs>
              <w:spacing w:after="0"/>
              <w:ind w:left="-108" w:right="6"/>
              <w:jc w:val="right"/>
              <w:rPr>
                <w:rFonts w:cs="Times New Roman"/>
                <w:szCs w:val="22"/>
              </w:rPr>
            </w:pPr>
            <w:r>
              <w:rPr>
                <w:rFonts w:cs="Times New Roman"/>
                <w:szCs w:val="22"/>
              </w:rPr>
              <w:t>(8,851)</w:t>
            </w:r>
          </w:p>
        </w:tc>
        <w:tc>
          <w:tcPr>
            <w:tcW w:w="180" w:type="dxa"/>
            <w:vAlign w:val="bottom"/>
          </w:tcPr>
          <w:p w14:paraId="7AA7DD25" w14:textId="77777777" w:rsidR="00A252B4" w:rsidRPr="006A1824" w:rsidRDefault="00A252B4" w:rsidP="00A252B4">
            <w:pPr>
              <w:pStyle w:val="BodyText"/>
              <w:tabs>
                <w:tab w:val="decimal" w:pos="873"/>
              </w:tabs>
              <w:spacing w:after="0"/>
              <w:ind w:right="-131"/>
              <w:jc w:val="right"/>
              <w:rPr>
                <w:rFonts w:cs="Times New Roman"/>
                <w:szCs w:val="22"/>
              </w:rPr>
            </w:pPr>
          </w:p>
        </w:tc>
        <w:tc>
          <w:tcPr>
            <w:tcW w:w="1350" w:type="dxa"/>
            <w:vAlign w:val="bottom"/>
          </w:tcPr>
          <w:p w14:paraId="14DBD326" w14:textId="231E953B" w:rsidR="00A252B4" w:rsidRPr="006A1824" w:rsidRDefault="004067F4" w:rsidP="004067F4">
            <w:pPr>
              <w:pStyle w:val="BodyText"/>
              <w:tabs>
                <w:tab w:val="decimal" w:pos="479"/>
              </w:tabs>
              <w:spacing w:after="0"/>
              <w:ind w:left="-108" w:right="278"/>
              <w:jc w:val="right"/>
              <w:rPr>
                <w:rFonts w:cs="Times New Roman"/>
                <w:szCs w:val="22"/>
              </w:rPr>
            </w:pPr>
            <w:r>
              <w:rPr>
                <w:rFonts w:cs="Times New Roman"/>
                <w:szCs w:val="22"/>
              </w:rPr>
              <w:t>-</w:t>
            </w:r>
          </w:p>
        </w:tc>
        <w:tc>
          <w:tcPr>
            <w:tcW w:w="180" w:type="dxa"/>
            <w:vAlign w:val="bottom"/>
          </w:tcPr>
          <w:p w14:paraId="50401246" w14:textId="77777777" w:rsidR="00A252B4" w:rsidRPr="006A1824" w:rsidRDefault="00A252B4" w:rsidP="00A252B4">
            <w:pPr>
              <w:pStyle w:val="BodyText"/>
              <w:tabs>
                <w:tab w:val="decimal" w:pos="873"/>
              </w:tabs>
              <w:spacing w:after="0"/>
              <w:ind w:right="-131"/>
              <w:jc w:val="right"/>
              <w:rPr>
                <w:rFonts w:cs="Times New Roman"/>
                <w:szCs w:val="22"/>
              </w:rPr>
            </w:pPr>
          </w:p>
        </w:tc>
        <w:tc>
          <w:tcPr>
            <w:tcW w:w="1260" w:type="dxa"/>
            <w:vAlign w:val="bottom"/>
          </w:tcPr>
          <w:p w14:paraId="4509ED7B" w14:textId="31B4B74F" w:rsidR="00A252B4" w:rsidRPr="006A1824" w:rsidRDefault="006A6B05" w:rsidP="00A252B4">
            <w:pPr>
              <w:pStyle w:val="BodyText"/>
              <w:tabs>
                <w:tab w:val="decimal" w:pos="479"/>
              </w:tabs>
              <w:spacing w:after="0"/>
              <w:ind w:left="-108" w:right="6"/>
              <w:jc w:val="right"/>
              <w:rPr>
                <w:rFonts w:cs="Times New Roman"/>
                <w:szCs w:val="22"/>
              </w:rPr>
            </w:pPr>
            <w:r>
              <w:rPr>
                <w:rFonts w:cs="Times New Roman"/>
                <w:szCs w:val="22"/>
              </w:rPr>
              <w:t>(686)</w:t>
            </w:r>
          </w:p>
        </w:tc>
      </w:tr>
      <w:tr w:rsidR="00A252B4" w:rsidRPr="00E65967" w14:paraId="20854A08" w14:textId="77777777" w:rsidTr="007A00DF">
        <w:trPr>
          <w:cantSplit/>
        </w:trPr>
        <w:tc>
          <w:tcPr>
            <w:tcW w:w="3690" w:type="dxa"/>
            <w:shd w:val="clear" w:color="auto" w:fill="auto"/>
          </w:tcPr>
          <w:p w14:paraId="7836C939" w14:textId="77777777" w:rsidR="00A252B4" w:rsidRPr="00E65967" w:rsidRDefault="00A252B4" w:rsidP="00A252B4">
            <w:pPr>
              <w:shd w:val="clear" w:color="auto" w:fill="FFFFFF"/>
              <w:rPr>
                <w:szCs w:val="22"/>
              </w:rPr>
            </w:pPr>
            <w:r w:rsidRPr="00FB68BB">
              <w:rPr>
                <w:b/>
                <w:bCs/>
                <w:szCs w:val="22"/>
              </w:rPr>
              <w:t>Total</w:t>
            </w:r>
          </w:p>
        </w:tc>
        <w:tc>
          <w:tcPr>
            <w:tcW w:w="1350" w:type="dxa"/>
            <w:tcBorders>
              <w:top w:val="single" w:sz="4" w:space="0" w:color="auto"/>
              <w:bottom w:val="double" w:sz="4" w:space="0" w:color="auto"/>
            </w:tcBorders>
            <w:shd w:val="clear" w:color="auto" w:fill="auto"/>
          </w:tcPr>
          <w:p w14:paraId="68D29AFF" w14:textId="4824D6D8" w:rsidR="00A252B4" w:rsidRPr="006F4317" w:rsidRDefault="004067F4" w:rsidP="00A252B4">
            <w:pPr>
              <w:pStyle w:val="BodyText"/>
              <w:tabs>
                <w:tab w:val="decimal" w:pos="668"/>
                <w:tab w:val="decimal" w:pos="765"/>
              </w:tabs>
              <w:spacing w:after="0"/>
              <w:ind w:right="73"/>
              <w:jc w:val="right"/>
              <w:rPr>
                <w:rFonts w:cs="Times New Roman"/>
                <w:b/>
                <w:bCs/>
                <w:szCs w:val="22"/>
              </w:rPr>
            </w:pPr>
            <w:r>
              <w:rPr>
                <w:rFonts w:cs="Times New Roman"/>
                <w:b/>
                <w:bCs/>
                <w:szCs w:val="22"/>
              </w:rPr>
              <w:t>19,235</w:t>
            </w:r>
          </w:p>
        </w:tc>
        <w:tc>
          <w:tcPr>
            <w:tcW w:w="180" w:type="dxa"/>
          </w:tcPr>
          <w:p w14:paraId="72911C40" w14:textId="77777777" w:rsidR="00A252B4" w:rsidRPr="00A03C56" w:rsidRDefault="00A252B4" w:rsidP="00A252B4">
            <w:pPr>
              <w:pStyle w:val="BodyText"/>
              <w:tabs>
                <w:tab w:val="decimal" w:pos="873"/>
              </w:tabs>
              <w:spacing w:after="0"/>
              <w:ind w:right="-131"/>
              <w:jc w:val="both"/>
              <w:rPr>
                <w:b/>
                <w:bCs/>
                <w:szCs w:val="22"/>
              </w:rPr>
            </w:pPr>
          </w:p>
        </w:tc>
        <w:tc>
          <w:tcPr>
            <w:tcW w:w="1170" w:type="dxa"/>
            <w:tcBorders>
              <w:top w:val="single" w:sz="4" w:space="0" w:color="auto"/>
              <w:bottom w:val="double" w:sz="4" w:space="0" w:color="auto"/>
            </w:tcBorders>
            <w:shd w:val="clear" w:color="auto" w:fill="auto"/>
          </w:tcPr>
          <w:p w14:paraId="43F5A781" w14:textId="47D34E90" w:rsidR="00A252B4" w:rsidRPr="006F4317" w:rsidRDefault="004067F4" w:rsidP="00A252B4">
            <w:pPr>
              <w:pStyle w:val="BodyText"/>
              <w:tabs>
                <w:tab w:val="decimal" w:pos="479"/>
              </w:tabs>
              <w:spacing w:after="0"/>
              <w:ind w:left="-108" w:right="6"/>
              <w:jc w:val="right"/>
              <w:rPr>
                <w:rFonts w:cs="Times New Roman"/>
                <w:b/>
                <w:bCs/>
                <w:szCs w:val="22"/>
              </w:rPr>
            </w:pPr>
            <w:r>
              <w:rPr>
                <w:rFonts w:cs="Times New Roman"/>
                <w:b/>
                <w:bCs/>
                <w:szCs w:val="22"/>
              </w:rPr>
              <w:t>(9,985)</w:t>
            </w:r>
          </w:p>
        </w:tc>
        <w:tc>
          <w:tcPr>
            <w:tcW w:w="180" w:type="dxa"/>
          </w:tcPr>
          <w:p w14:paraId="4227DB33" w14:textId="77777777" w:rsidR="00A252B4" w:rsidRPr="006F4317" w:rsidRDefault="00A252B4" w:rsidP="00A252B4">
            <w:pPr>
              <w:pStyle w:val="BodyText"/>
              <w:tabs>
                <w:tab w:val="decimal" w:pos="873"/>
              </w:tabs>
              <w:spacing w:after="0"/>
              <w:ind w:right="-131"/>
              <w:jc w:val="both"/>
              <w:rPr>
                <w:rFonts w:cs="Times New Roman"/>
                <w:b/>
                <w:bCs/>
                <w:szCs w:val="22"/>
              </w:rPr>
            </w:pPr>
          </w:p>
        </w:tc>
        <w:tc>
          <w:tcPr>
            <w:tcW w:w="1350" w:type="dxa"/>
            <w:tcBorders>
              <w:top w:val="single" w:sz="4" w:space="0" w:color="auto"/>
              <w:bottom w:val="double" w:sz="4" w:space="0" w:color="auto"/>
            </w:tcBorders>
          </w:tcPr>
          <w:p w14:paraId="0E111D7B" w14:textId="13318C14" w:rsidR="00A252B4" w:rsidRPr="006F4317" w:rsidRDefault="004067F4" w:rsidP="00A252B4">
            <w:pPr>
              <w:pStyle w:val="BodyText"/>
              <w:tabs>
                <w:tab w:val="decimal" w:pos="668"/>
                <w:tab w:val="decimal" w:pos="765"/>
              </w:tabs>
              <w:spacing w:after="0"/>
              <w:jc w:val="right"/>
              <w:rPr>
                <w:rFonts w:cs="Times New Roman"/>
                <w:b/>
                <w:bCs/>
                <w:szCs w:val="22"/>
              </w:rPr>
            </w:pPr>
            <w:r>
              <w:rPr>
                <w:rFonts w:cs="Times New Roman"/>
                <w:b/>
                <w:bCs/>
                <w:szCs w:val="22"/>
              </w:rPr>
              <w:t>686</w:t>
            </w:r>
          </w:p>
        </w:tc>
        <w:tc>
          <w:tcPr>
            <w:tcW w:w="180" w:type="dxa"/>
          </w:tcPr>
          <w:p w14:paraId="41A4A504" w14:textId="77777777" w:rsidR="00A252B4" w:rsidRPr="00A03C56" w:rsidRDefault="00A252B4" w:rsidP="00A252B4">
            <w:pPr>
              <w:pStyle w:val="BodyText"/>
              <w:tabs>
                <w:tab w:val="decimal" w:pos="873"/>
              </w:tabs>
              <w:spacing w:after="0"/>
              <w:ind w:right="-131"/>
              <w:jc w:val="both"/>
              <w:rPr>
                <w:rFonts w:cs="Times New Roman"/>
                <w:b/>
                <w:bCs/>
                <w:szCs w:val="22"/>
              </w:rPr>
            </w:pPr>
          </w:p>
        </w:tc>
        <w:tc>
          <w:tcPr>
            <w:tcW w:w="1260" w:type="dxa"/>
            <w:tcBorders>
              <w:top w:val="single" w:sz="4" w:space="0" w:color="auto"/>
              <w:bottom w:val="double" w:sz="4" w:space="0" w:color="auto"/>
            </w:tcBorders>
          </w:tcPr>
          <w:p w14:paraId="645B602B" w14:textId="42B08CED" w:rsidR="00A252B4" w:rsidRPr="00A252B4" w:rsidRDefault="00441C6A" w:rsidP="00A252B4">
            <w:pPr>
              <w:pStyle w:val="BodyText"/>
              <w:tabs>
                <w:tab w:val="decimal" w:pos="479"/>
              </w:tabs>
              <w:spacing w:after="0"/>
              <w:ind w:left="-108" w:right="6"/>
              <w:jc w:val="right"/>
              <w:rPr>
                <w:rFonts w:cs="Times New Roman"/>
                <w:b/>
                <w:bCs/>
                <w:szCs w:val="22"/>
              </w:rPr>
            </w:pPr>
            <w:r>
              <w:rPr>
                <w:rFonts w:cs="Times New Roman"/>
                <w:b/>
                <w:bCs/>
                <w:szCs w:val="22"/>
              </w:rPr>
              <w:t>(1,298)</w:t>
            </w:r>
          </w:p>
        </w:tc>
      </w:tr>
    </w:tbl>
    <w:p w14:paraId="3475EAC6" w14:textId="77777777" w:rsidR="00B9023E" w:rsidRDefault="00B9023E" w:rsidP="00BB2318">
      <w:pPr>
        <w:pStyle w:val="block"/>
        <w:spacing w:after="0" w:line="240" w:lineRule="atLeast"/>
        <w:ind w:left="0" w:right="-27"/>
        <w:jc w:val="thaiDistribute"/>
        <w:rPr>
          <w:rFonts w:cs="Times New Roman"/>
        </w:rPr>
      </w:pPr>
    </w:p>
    <w:p w14:paraId="2ABC8DEA" w14:textId="6B324FC2" w:rsidR="006571C3" w:rsidRPr="003F28D6" w:rsidRDefault="006571C3" w:rsidP="006571C3">
      <w:pPr>
        <w:pStyle w:val="block"/>
        <w:spacing w:line="240" w:lineRule="atLeast"/>
        <w:ind w:right="-27"/>
        <w:jc w:val="thaiDistribute"/>
        <w:rPr>
          <w:rFonts w:cs="Times New Roman"/>
        </w:rPr>
      </w:pPr>
      <w:r w:rsidRPr="006571C3">
        <w:rPr>
          <w:rFonts w:cs="Times New Roman"/>
        </w:rPr>
        <w:t>As at 31 March 20</w:t>
      </w:r>
      <w:r w:rsidR="00ED71A5">
        <w:rPr>
          <w:rFonts w:cs="Times New Roman"/>
        </w:rPr>
        <w:t>2</w:t>
      </w:r>
      <w:r w:rsidR="0075626D">
        <w:rPr>
          <w:rFonts w:cs="Times New Roman"/>
          <w:lang w:val="en-US"/>
        </w:rPr>
        <w:t>1</w:t>
      </w:r>
      <w:r w:rsidRPr="006571C3">
        <w:rPr>
          <w:rFonts w:cs="Times New Roman"/>
        </w:rPr>
        <w:t xml:space="preserve"> and 31 December 20</w:t>
      </w:r>
      <w:r w:rsidR="0075626D">
        <w:rPr>
          <w:rFonts w:cs="Times New Roman"/>
        </w:rPr>
        <w:t>2</w:t>
      </w:r>
      <w:r w:rsidR="00DF7D5C">
        <w:rPr>
          <w:rFonts w:cs="Times New Roman"/>
        </w:rPr>
        <w:t>0</w:t>
      </w:r>
      <w:r w:rsidRPr="006571C3">
        <w:rPr>
          <w:rFonts w:cs="Times New Roman"/>
        </w:rPr>
        <w:t xml:space="preserve">,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14:paraId="27BE7B14" w14:textId="77777777" w:rsidR="00BB2318" w:rsidRDefault="00BB2318" w:rsidP="00436721">
      <w:pPr>
        <w:pStyle w:val="block"/>
        <w:spacing w:after="0" w:line="240" w:lineRule="atLeast"/>
        <w:ind w:right="-27"/>
        <w:jc w:val="thaiDistribute"/>
        <w:rPr>
          <w:rFonts w:cs="Times New Roman"/>
        </w:rPr>
      </w:pPr>
    </w:p>
    <w:p w14:paraId="518465C9" w14:textId="77777777" w:rsidR="00BB2318" w:rsidRDefault="00BB2318" w:rsidP="00436721">
      <w:pPr>
        <w:pStyle w:val="block"/>
        <w:spacing w:after="0" w:line="240" w:lineRule="atLeast"/>
        <w:ind w:right="-27"/>
        <w:jc w:val="thaiDistribute"/>
        <w:rPr>
          <w:rFonts w:cs="Times New Roman"/>
        </w:rPr>
      </w:pPr>
    </w:p>
    <w:p w14:paraId="5F41C0B6" w14:textId="77777777" w:rsidR="00BB2318" w:rsidRDefault="00BB2318" w:rsidP="00436721">
      <w:pPr>
        <w:pStyle w:val="block"/>
        <w:spacing w:after="0" w:line="240" w:lineRule="atLeast"/>
        <w:ind w:right="-27"/>
        <w:jc w:val="thaiDistribute"/>
        <w:rPr>
          <w:rFonts w:cs="Times New Roman"/>
        </w:rPr>
      </w:pPr>
    </w:p>
    <w:p w14:paraId="788AE725" w14:textId="77777777" w:rsidR="0074503F" w:rsidRPr="007A079C" w:rsidRDefault="00BC3636" w:rsidP="007A079C">
      <w:pPr>
        <w:pStyle w:val="block"/>
        <w:spacing w:after="0" w:line="240" w:lineRule="atLeast"/>
        <w:ind w:right="-27"/>
        <w:jc w:val="thaiDistribute"/>
        <w:rPr>
          <w:rFonts w:cs="Times New Roman"/>
        </w:rPr>
      </w:pPr>
      <w:r>
        <w:rPr>
          <w:rFonts w:cs="Times New Roman"/>
        </w:rPr>
        <w:br w:type="page"/>
      </w:r>
    </w:p>
    <w:p w14:paraId="03D27F44" w14:textId="007C98FE" w:rsidR="00CA3582" w:rsidRDefault="00642F16" w:rsidP="00B3188E">
      <w:pPr>
        <w:pStyle w:val="Heading1"/>
        <w:numPr>
          <w:ilvl w:val="0"/>
          <w:numId w:val="3"/>
        </w:numPr>
        <w:tabs>
          <w:tab w:val="num" w:pos="540"/>
        </w:tabs>
        <w:spacing w:before="0" w:after="0" w:line="240" w:lineRule="atLeast"/>
        <w:ind w:left="540" w:right="180" w:hanging="540"/>
        <w:rPr>
          <w:sz w:val="22"/>
          <w:szCs w:val="22"/>
        </w:rPr>
      </w:pPr>
      <w:r w:rsidRPr="00642F16">
        <w:rPr>
          <w:sz w:val="22"/>
          <w:szCs w:val="22"/>
        </w:rPr>
        <w:lastRenderedPageBreak/>
        <w:t>Segment information</w:t>
      </w:r>
      <w:r w:rsidR="00AB39C8">
        <w:rPr>
          <w:rFonts w:hint="cs"/>
          <w:sz w:val="22"/>
          <w:szCs w:val="22"/>
          <w:cs/>
          <w:lang w:bidi="th-TH"/>
        </w:rPr>
        <w:t xml:space="preserve"> </w:t>
      </w:r>
      <w:r w:rsidR="00AB39C8" w:rsidRPr="00AB39C8">
        <w:rPr>
          <w:sz w:val="22"/>
          <w:szCs w:val="22"/>
          <w:lang w:bidi="th-TH"/>
        </w:rPr>
        <w:t>and disaggregation of revenue</w:t>
      </w:r>
      <w:r w:rsidR="00CA3582">
        <w:rPr>
          <w:sz w:val="22"/>
          <w:szCs w:val="22"/>
        </w:rPr>
        <w:br/>
      </w:r>
    </w:p>
    <w:p w14:paraId="499AFD50" w14:textId="6437600C" w:rsidR="00517602" w:rsidRPr="007F7F65" w:rsidRDefault="00A34587" w:rsidP="00B42BD0">
      <w:pPr>
        <w:pStyle w:val="index"/>
        <w:tabs>
          <w:tab w:val="clear" w:pos="1134"/>
          <w:tab w:val="left" w:pos="450"/>
          <w:tab w:val="left" w:pos="540"/>
        </w:tabs>
        <w:spacing w:after="0" w:line="240" w:lineRule="atLeast"/>
        <w:ind w:left="540" w:firstLine="0"/>
        <w:jc w:val="both"/>
        <w:outlineLvl w:val="0"/>
        <w:rPr>
          <w:rFonts w:cs="Times New Roman"/>
          <w:color w:val="000000"/>
          <w:szCs w:val="22"/>
          <w:lang w:val="en-US" w:bidi="th-TH"/>
        </w:rPr>
      </w:pPr>
      <w:r w:rsidRPr="007F7F65">
        <w:rPr>
          <w:rFonts w:cs="Times New Roman"/>
          <w:szCs w:val="22"/>
          <w:cs/>
          <w:lang w:val="th-TH" w:bidi="th-TH"/>
        </w:rPr>
        <w:t>Management determined that the Company operates in asungle line of busimess which</w:t>
      </w:r>
      <w:r w:rsidR="001B6684" w:rsidRPr="007F7F65">
        <w:rPr>
          <w:rFonts w:cs="Times New Roman"/>
          <w:szCs w:val="22"/>
          <w:cs/>
          <w:lang w:val="th-TH" w:bidi="th-TH"/>
        </w:rPr>
        <w:t xml:space="preserve"> is man</w:t>
      </w:r>
      <w:proofErr w:type="spellStart"/>
      <w:r w:rsidR="001B6684" w:rsidRPr="007F7F65">
        <w:rPr>
          <w:rFonts w:cs="Times New Roman"/>
          <w:szCs w:val="22"/>
          <w:lang w:val="en-US" w:bidi="th-TH"/>
        </w:rPr>
        <w:t>ufacturing</w:t>
      </w:r>
      <w:proofErr w:type="spellEnd"/>
      <w:r w:rsidR="001B6684" w:rsidRPr="007F7F65">
        <w:rPr>
          <w:rFonts w:cs="Times New Roman"/>
          <w:szCs w:val="22"/>
          <w:lang w:val="en-US" w:bidi="th-TH"/>
        </w:rPr>
        <w:t xml:space="preserve"> of business forms, continuous paper forms and the Group has two reportable segments which are the Group’s strategic division for different products and services. The following summary describes the operations in each of the Group’s strategic in each of the Group’s reportable segments.</w:t>
      </w:r>
    </w:p>
    <w:p w14:paraId="7633420C" w14:textId="248F4DAE" w:rsidR="00CE3659" w:rsidRPr="007F7F65" w:rsidRDefault="00CE3659" w:rsidP="00B42BD0">
      <w:pPr>
        <w:pStyle w:val="index"/>
        <w:numPr>
          <w:ilvl w:val="0"/>
          <w:numId w:val="13"/>
        </w:numPr>
        <w:tabs>
          <w:tab w:val="left" w:pos="450"/>
          <w:tab w:val="left" w:pos="540"/>
        </w:tabs>
        <w:spacing w:after="0" w:line="240" w:lineRule="atLeast"/>
        <w:ind w:firstLine="200"/>
        <w:jc w:val="both"/>
        <w:outlineLvl w:val="0"/>
        <w:rPr>
          <w:rFonts w:cs="Times New Roman"/>
          <w:szCs w:val="22"/>
          <w:lang w:val="en-US" w:bidi="th-TH"/>
        </w:rPr>
      </w:pPr>
      <w:r w:rsidRPr="007F7F65">
        <w:rPr>
          <w:rFonts w:cs="Times New Roman"/>
          <w:szCs w:val="22"/>
          <w:lang w:val="en-US" w:bidi="th-TH"/>
        </w:rPr>
        <w:t>Segment 1 Manufacturing of business forms, continuous paper forms and securities printing.</w:t>
      </w:r>
    </w:p>
    <w:p w14:paraId="1F2D7EAD" w14:textId="79AA8EA5" w:rsidR="00517602" w:rsidRPr="007F7F65" w:rsidRDefault="00CE3659" w:rsidP="00B42BD0">
      <w:pPr>
        <w:pStyle w:val="index"/>
        <w:numPr>
          <w:ilvl w:val="0"/>
          <w:numId w:val="13"/>
        </w:numPr>
        <w:tabs>
          <w:tab w:val="left" w:pos="450"/>
          <w:tab w:val="left" w:pos="540"/>
        </w:tabs>
        <w:spacing w:after="0" w:line="240" w:lineRule="atLeast"/>
        <w:ind w:firstLine="200"/>
        <w:jc w:val="both"/>
        <w:outlineLvl w:val="0"/>
        <w:rPr>
          <w:rFonts w:cs="Times New Roman"/>
          <w:szCs w:val="22"/>
          <w:lang w:val="en-US" w:bidi="th-TH"/>
        </w:rPr>
      </w:pPr>
      <w:r w:rsidRPr="007F7F65">
        <w:rPr>
          <w:rFonts w:cs="Times New Roman"/>
          <w:color w:val="000000"/>
          <w:szCs w:val="22"/>
          <w:lang w:val="en-US" w:bidi="th-TH"/>
        </w:rPr>
        <w:t>Segment 2 Providing information technology system software services.</w:t>
      </w:r>
    </w:p>
    <w:p w14:paraId="14D30ACF" w14:textId="77777777" w:rsidR="00A3109A" w:rsidRPr="00E1715E" w:rsidRDefault="00A3109A" w:rsidP="00B42BD0">
      <w:pPr>
        <w:pStyle w:val="index"/>
        <w:tabs>
          <w:tab w:val="clear" w:pos="1134"/>
          <w:tab w:val="left" w:pos="450"/>
          <w:tab w:val="left" w:pos="540"/>
        </w:tabs>
        <w:spacing w:after="0" w:line="240" w:lineRule="atLeast"/>
        <w:ind w:left="540" w:firstLine="0"/>
        <w:jc w:val="both"/>
        <w:outlineLvl w:val="0"/>
        <w:rPr>
          <w:rFonts w:ascii="Angsana New" w:hAnsi="Angsana New"/>
          <w:sz w:val="30"/>
          <w:szCs w:val="30"/>
          <w:lang w:val="en-US" w:bidi="th-TH"/>
        </w:rPr>
      </w:pP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B61506" w:rsidRPr="00A53AC1" w14:paraId="33CE4FEC" w14:textId="77777777" w:rsidTr="005A7E39">
        <w:tc>
          <w:tcPr>
            <w:tcW w:w="2250" w:type="dxa"/>
            <w:tcBorders>
              <w:top w:val="nil"/>
              <w:left w:val="nil"/>
              <w:bottom w:val="nil"/>
              <w:right w:val="nil"/>
            </w:tcBorders>
          </w:tcPr>
          <w:p w14:paraId="3D68FAE4" w14:textId="77777777" w:rsidR="00B61506" w:rsidRPr="00A53AC1" w:rsidRDefault="00B61506" w:rsidP="005A7E39">
            <w:pPr>
              <w:spacing w:line="240" w:lineRule="auto"/>
              <w:rPr>
                <w:b/>
                <w:bCs/>
                <w:color w:val="000000"/>
                <w:szCs w:val="22"/>
              </w:rPr>
            </w:pPr>
          </w:p>
        </w:tc>
        <w:tc>
          <w:tcPr>
            <w:tcW w:w="7560" w:type="dxa"/>
            <w:gridSpan w:val="11"/>
            <w:tcBorders>
              <w:top w:val="nil"/>
              <w:left w:val="nil"/>
              <w:bottom w:val="nil"/>
            </w:tcBorders>
          </w:tcPr>
          <w:p w14:paraId="7F6DD697" w14:textId="77777777" w:rsidR="00B61506" w:rsidRPr="002B6D5E" w:rsidRDefault="00B61506" w:rsidP="005A7E39">
            <w:pPr>
              <w:spacing w:line="240" w:lineRule="auto"/>
              <w:jc w:val="center"/>
              <w:rPr>
                <w:b/>
                <w:bCs/>
                <w:color w:val="000000"/>
                <w:szCs w:val="22"/>
                <w:cs/>
              </w:rPr>
            </w:pPr>
            <w:r w:rsidRPr="002B6D5E">
              <w:rPr>
                <w:b/>
                <w:bCs/>
                <w:color w:val="000000"/>
                <w:szCs w:val="22"/>
              </w:rPr>
              <w:t xml:space="preserve">Consolidated financial statements </w:t>
            </w:r>
          </w:p>
        </w:tc>
      </w:tr>
      <w:tr w:rsidR="00B61506" w:rsidRPr="00A53AC1" w14:paraId="6C2525EA" w14:textId="77777777" w:rsidTr="005A7E39">
        <w:tc>
          <w:tcPr>
            <w:tcW w:w="2250" w:type="dxa"/>
            <w:tcBorders>
              <w:top w:val="nil"/>
              <w:left w:val="nil"/>
              <w:bottom w:val="nil"/>
              <w:right w:val="nil"/>
            </w:tcBorders>
          </w:tcPr>
          <w:p w14:paraId="0CDCEE53" w14:textId="77777777" w:rsidR="00B61506" w:rsidRDefault="00B61506" w:rsidP="005A7E39">
            <w:pPr>
              <w:spacing w:line="240" w:lineRule="auto"/>
              <w:rPr>
                <w:b/>
                <w:bCs/>
                <w:i/>
                <w:iCs/>
                <w:color w:val="000000"/>
                <w:szCs w:val="22"/>
              </w:rPr>
            </w:pPr>
          </w:p>
          <w:p w14:paraId="12AF949C" w14:textId="77777777" w:rsidR="00B61506" w:rsidRDefault="00B61506" w:rsidP="005A7E39">
            <w:pPr>
              <w:spacing w:line="240" w:lineRule="auto"/>
              <w:rPr>
                <w:b/>
                <w:bCs/>
                <w:i/>
                <w:iCs/>
                <w:color w:val="000000"/>
                <w:szCs w:val="22"/>
              </w:rPr>
            </w:pPr>
          </w:p>
          <w:p w14:paraId="74E4EFD2" w14:textId="77777777" w:rsidR="00AB39C8" w:rsidRDefault="00AB39C8" w:rsidP="005A7E39">
            <w:pPr>
              <w:spacing w:line="240" w:lineRule="auto"/>
              <w:rPr>
                <w:b/>
                <w:bCs/>
                <w:i/>
                <w:iCs/>
                <w:color w:val="000000"/>
                <w:szCs w:val="22"/>
              </w:rPr>
            </w:pPr>
          </w:p>
          <w:p w14:paraId="0DD1529D" w14:textId="77777777" w:rsidR="00B61506" w:rsidRPr="00A53AC1" w:rsidRDefault="00AB39C8" w:rsidP="005A7E39">
            <w:pPr>
              <w:spacing w:line="240" w:lineRule="auto"/>
              <w:rPr>
                <w:b/>
                <w:bCs/>
                <w:color w:val="000000"/>
                <w:szCs w:val="22"/>
              </w:rPr>
            </w:pPr>
            <w:r>
              <w:rPr>
                <w:b/>
                <w:bCs/>
                <w:i/>
                <w:iCs/>
                <w:color w:val="000000"/>
                <w:szCs w:val="22"/>
                <w:lang w:val="en-US" w:bidi="th-TH"/>
              </w:rPr>
              <w:t>T</w:t>
            </w:r>
            <w:proofErr w:type="spellStart"/>
            <w:r w:rsidR="00DE79E1">
              <w:rPr>
                <w:b/>
                <w:bCs/>
                <w:i/>
                <w:iCs/>
                <w:color w:val="000000"/>
                <w:szCs w:val="22"/>
              </w:rPr>
              <w:t>hree</w:t>
            </w:r>
            <w:proofErr w:type="spellEnd"/>
            <w:r w:rsidR="00DE79E1">
              <w:rPr>
                <w:b/>
                <w:bCs/>
                <w:i/>
                <w:iCs/>
                <w:color w:val="000000"/>
                <w:szCs w:val="22"/>
              </w:rPr>
              <w:t xml:space="preserve">-month </w:t>
            </w:r>
            <w:r>
              <w:rPr>
                <w:b/>
                <w:bCs/>
                <w:i/>
                <w:iCs/>
                <w:color w:val="000000"/>
                <w:szCs w:val="22"/>
              </w:rPr>
              <w:t>p</w:t>
            </w:r>
            <w:r w:rsidR="00DE79E1">
              <w:rPr>
                <w:b/>
                <w:bCs/>
                <w:i/>
                <w:iCs/>
                <w:color w:val="000000"/>
                <w:szCs w:val="22"/>
              </w:rPr>
              <w:t>eriod</w:t>
            </w:r>
          </w:p>
        </w:tc>
        <w:tc>
          <w:tcPr>
            <w:tcW w:w="2410" w:type="dxa"/>
            <w:gridSpan w:val="3"/>
            <w:tcBorders>
              <w:top w:val="nil"/>
              <w:left w:val="nil"/>
              <w:bottom w:val="nil"/>
              <w:right w:val="nil"/>
            </w:tcBorders>
          </w:tcPr>
          <w:p w14:paraId="325B064F" w14:textId="77777777" w:rsidR="00871EDC" w:rsidRDefault="00871EDC" w:rsidP="005A7E39">
            <w:pPr>
              <w:spacing w:line="240" w:lineRule="auto"/>
              <w:jc w:val="center"/>
              <w:rPr>
                <w:color w:val="000000"/>
                <w:szCs w:val="22"/>
              </w:rPr>
            </w:pPr>
          </w:p>
          <w:p w14:paraId="690DE428" w14:textId="77777777" w:rsidR="00B61506" w:rsidRPr="00A53AC1" w:rsidRDefault="00B61506" w:rsidP="005A7E39">
            <w:pPr>
              <w:spacing w:line="240" w:lineRule="auto"/>
              <w:jc w:val="center"/>
              <w:rPr>
                <w:color w:val="000000"/>
                <w:szCs w:val="22"/>
              </w:rPr>
            </w:pPr>
            <w:r>
              <w:rPr>
                <w:color w:val="000000"/>
                <w:szCs w:val="22"/>
              </w:rPr>
              <w:t>M</w:t>
            </w:r>
            <w:r w:rsidRPr="00E61D18">
              <w:rPr>
                <w:color w:val="000000"/>
                <w:szCs w:val="22"/>
              </w:rPr>
              <w:t>anufacturing of continuous paper forms</w:t>
            </w:r>
            <w:r>
              <w:rPr>
                <w:color w:val="000000"/>
                <w:szCs w:val="22"/>
              </w:rPr>
              <w:t xml:space="preserve"> and</w:t>
            </w:r>
            <w:r w:rsidRPr="00E61D18">
              <w:rPr>
                <w:color w:val="000000"/>
                <w:szCs w:val="22"/>
              </w:rPr>
              <w:t xml:space="preserve"> securities printing</w:t>
            </w:r>
          </w:p>
        </w:tc>
        <w:tc>
          <w:tcPr>
            <w:tcW w:w="236" w:type="dxa"/>
            <w:tcBorders>
              <w:top w:val="nil"/>
              <w:left w:val="nil"/>
              <w:bottom w:val="nil"/>
              <w:right w:val="nil"/>
            </w:tcBorders>
          </w:tcPr>
          <w:p w14:paraId="54F6BC1B" w14:textId="77777777" w:rsidR="00B61506" w:rsidRPr="00A53AC1" w:rsidRDefault="00B61506" w:rsidP="005A7E39">
            <w:pPr>
              <w:spacing w:line="240" w:lineRule="auto"/>
              <w:jc w:val="center"/>
              <w:rPr>
                <w:color w:val="000000"/>
                <w:szCs w:val="22"/>
              </w:rPr>
            </w:pPr>
          </w:p>
        </w:tc>
        <w:tc>
          <w:tcPr>
            <w:tcW w:w="2214" w:type="dxa"/>
            <w:gridSpan w:val="3"/>
            <w:tcBorders>
              <w:top w:val="nil"/>
              <w:left w:val="nil"/>
              <w:bottom w:val="nil"/>
              <w:right w:val="nil"/>
            </w:tcBorders>
          </w:tcPr>
          <w:p w14:paraId="189B2F07" w14:textId="77777777" w:rsidR="00871EDC" w:rsidRDefault="00871EDC" w:rsidP="005A7E39">
            <w:pPr>
              <w:spacing w:line="240" w:lineRule="auto"/>
              <w:jc w:val="center"/>
              <w:rPr>
                <w:color w:val="000000"/>
                <w:szCs w:val="22"/>
              </w:rPr>
            </w:pPr>
          </w:p>
          <w:p w14:paraId="1467E382" w14:textId="77777777" w:rsidR="00B61506" w:rsidRPr="00A53AC1" w:rsidRDefault="00B61506" w:rsidP="005A7E39">
            <w:pPr>
              <w:spacing w:line="240" w:lineRule="auto"/>
              <w:jc w:val="center"/>
              <w:rPr>
                <w:color w:val="000000"/>
                <w:szCs w:val="22"/>
              </w:rPr>
            </w:pPr>
            <w:r>
              <w:rPr>
                <w:color w:val="000000"/>
                <w:szCs w:val="22"/>
              </w:rPr>
              <w:t>Providing information technology system and software services</w:t>
            </w:r>
          </w:p>
        </w:tc>
        <w:tc>
          <w:tcPr>
            <w:tcW w:w="236" w:type="dxa"/>
            <w:tcBorders>
              <w:top w:val="nil"/>
              <w:left w:val="nil"/>
              <w:bottom w:val="nil"/>
              <w:right w:val="nil"/>
            </w:tcBorders>
          </w:tcPr>
          <w:p w14:paraId="708F9C09" w14:textId="77777777" w:rsidR="00B61506" w:rsidRPr="00A53AC1" w:rsidRDefault="00B61506" w:rsidP="005A7E39">
            <w:pPr>
              <w:spacing w:line="240" w:lineRule="auto"/>
              <w:jc w:val="center"/>
              <w:rPr>
                <w:color w:val="000000"/>
                <w:szCs w:val="22"/>
              </w:rPr>
            </w:pPr>
          </w:p>
        </w:tc>
        <w:tc>
          <w:tcPr>
            <w:tcW w:w="2464" w:type="dxa"/>
            <w:gridSpan w:val="3"/>
          </w:tcPr>
          <w:p w14:paraId="5061ECBF" w14:textId="77777777" w:rsidR="00B61506" w:rsidRDefault="00B61506" w:rsidP="005A7E39">
            <w:pPr>
              <w:spacing w:line="240" w:lineRule="auto"/>
              <w:jc w:val="center"/>
              <w:rPr>
                <w:color w:val="000000"/>
                <w:szCs w:val="22"/>
              </w:rPr>
            </w:pPr>
          </w:p>
          <w:p w14:paraId="57C42F61" w14:textId="77777777" w:rsidR="00B61506" w:rsidRDefault="00B61506" w:rsidP="005A7E39">
            <w:pPr>
              <w:spacing w:line="240" w:lineRule="auto"/>
              <w:jc w:val="center"/>
              <w:rPr>
                <w:color w:val="000000"/>
                <w:szCs w:val="22"/>
              </w:rPr>
            </w:pPr>
          </w:p>
          <w:p w14:paraId="1C5A8DD5" w14:textId="77777777" w:rsidR="00871EDC" w:rsidRDefault="00871EDC" w:rsidP="005A7E39">
            <w:pPr>
              <w:spacing w:line="240" w:lineRule="auto"/>
              <w:jc w:val="center"/>
              <w:rPr>
                <w:color w:val="000000"/>
                <w:szCs w:val="22"/>
              </w:rPr>
            </w:pPr>
          </w:p>
          <w:p w14:paraId="58FFE5F1" w14:textId="77777777" w:rsidR="00B61506" w:rsidRPr="00A53AC1" w:rsidRDefault="00B61506" w:rsidP="005A7E39">
            <w:pPr>
              <w:spacing w:line="240" w:lineRule="auto"/>
              <w:jc w:val="center"/>
              <w:rPr>
                <w:color w:val="000000"/>
                <w:szCs w:val="22"/>
                <w:cs/>
              </w:rPr>
            </w:pPr>
            <w:r>
              <w:rPr>
                <w:color w:val="000000"/>
                <w:szCs w:val="22"/>
              </w:rPr>
              <w:t>Total</w:t>
            </w:r>
          </w:p>
        </w:tc>
      </w:tr>
      <w:tr w:rsidR="00B61506" w:rsidRPr="00A53AC1" w14:paraId="178703EC" w14:textId="77777777" w:rsidTr="005A7E39">
        <w:tc>
          <w:tcPr>
            <w:tcW w:w="2250" w:type="dxa"/>
            <w:tcBorders>
              <w:top w:val="nil"/>
              <w:left w:val="nil"/>
              <w:right w:val="nil"/>
            </w:tcBorders>
            <w:noWrap/>
          </w:tcPr>
          <w:p w14:paraId="682C7A44" w14:textId="77777777" w:rsidR="00B61506" w:rsidRPr="00A817E8" w:rsidRDefault="00AB39C8" w:rsidP="005A7E39">
            <w:pPr>
              <w:spacing w:line="240" w:lineRule="auto"/>
              <w:ind w:left="252" w:hanging="90"/>
              <w:rPr>
                <w:b/>
                <w:bCs/>
                <w:i/>
                <w:iCs/>
                <w:color w:val="000000"/>
                <w:szCs w:val="22"/>
                <w:cs/>
              </w:rPr>
            </w:pPr>
            <w:r>
              <w:rPr>
                <w:b/>
                <w:bCs/>
                <w:i/>
                <w:iCs/>
                <w:color w:val="000000"/>
                <w:szCs w:val="22"/>
              </w:rPr>
              <w:t xml:space="preserve">ended </w:t>
            </w:r>
            <w:r w:rsidR="00B61506">
              <w:rPr>
                <w:b/>
                <w:bCs/>
                <w:i/>
                <w:iCs/>
                <w:color w:val="000000"/>
                <w:szCs w:val="22"/>
              </w:rPr>
              <w:t xml:space="preserve">31 March </w:t>
            </w:r>
          </w:p>
        </w:tc>
        <w:tc>
          <w:tcPr>
            <w:tcW w:w="1080" w:type="dxa"/>
            <w:tcBorders>
              <w:top w:val="nil"/>
              <w:left w:val="nil"/>
              <w:bottom w:val="nil"/>
              <w:right w:val="nil"/>
            </w:tcBorders>
          </w:tcPr>
          <w:p w14:paraId="0D5B7113" w14:textId="3E577972"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w:t>
            </w:r>
            <w:r w:rsidR="00501D4B">
              <w:rPr>
                <w:bCs/>
                <w:color w:val="000000"/>
                <w:szCs w:val="22"/>
              </w:rPr>
              <w:t>1</w:t>
            </w:r>
          </w:p>
        </w:tc>
        <w:tc>
          <w:tcPr>
            <w:tcW w:w="270" w:type="dxa"/>
            <w:tcBorders>
              <w:top w:val="nil"/>
              <w:left w:val="nil"/>
              <w:bottom w:val="nil"/>
              <w:right w:val="nil"/>
            </w:tcBorders>
          </w:tcPr>
          <w:p w14:paraId="080DAEBD" w14:textId="77777777" w:rsidR="00B61506" w:rsidRPr="00A53AC1" w:rsidRDefault="00B61506" w:rsidP="005A7E39">
            <w:pPr>
              <w:spacing w:line="240" w:lineRule="auto"/>
              <w:jc w:val="center"/>
              <w:rPr>
                <w:bCs/>
                <w:color w:val="000000"/>
                <w:szCs w:val="22"/>
              </w:rPr>
            </w:pPr>
          </w:p>
        </w:tc>
        <w:tc>
          <w:tcPr>
            <w:tcW w:w="1060" w:type="dxa"/>
            <w:tcBorders>
              <w:top w:val="nil"/>
              <w:left w:val="nil"/>
              <w:bottom w:val="nil"/>
              <w:right w:val="nil"/>
            </w:tcBorders>
          </w:tcPr>
          <w:p w14:paraId="0FF52B0E" w14:textId="06ECA638" w:rsidR="00B61506" w:rsidRPr="00A53AC1" w:rsidRDefault="00B61506" w:rsidP="005A7E39">
            <w:pPr>
              <w:spacing w:line="240" w:lineRule="auto"/>
              <w:jc w:val="center"/>
              <w:rPr>
                <w:bCs/>
                <w:color w:val="000000"/>
                <w:szCs w:val="22"/>
              </w:rPr>
            </w:pPr>
            <w:r>
              <w:rPr>
                <w:bCs/>
                <w:color w:val="000000"/>
                <w:szCs w:val="22"/>
              </w:rPr>
              <w:t>20</w:t>
            </w:r>
            <w:r w:rsidR="00501D4B">
              <w:rPr>
                <w:bCs/>
                <w:color w:val="000000"/>
                <w:szCs w:val="22"/>
              </w:rPr>
              <w:t>20</w:t>
            </w:r>
          </w:p>
        </w:tc>
        <w:tc>
          <w:tcPr>
            <w:tcW w:w="236" w:type="dxa"/>
            <w:tcBorders>
              <w:top w:val="nil"/>
              <w:left w:val="nil"/>
              <w:bottom w:val="nil"/>
              <w:right w:val="nil"/>
            </w:tcBorders>
          </w:tcPr>
          <w:p w14:paraId="4B8179DF" w14:textId="77777777" w:rsidR="00B61506" w:rsidRPr="00A53AC1" w:rsidRDefault="00B61506" w:rsidP="005A7E39">
            <w:pPr>
              <w:spacing w:line="240" w:lineRule="auto"/>
              <w:jc w:val="center"/>
              <w:rPr>
                <w:bCs/>
                <w:color w:val="000000"/>
                <w:szCs w:val="22"/>
              </w:rPr>
            </w:pPr>
          </w:p>
        </w:tc>
        <w:tc>
          <w:tcPr>
            <w:tcW w:w="954" w:type="dxa"/>
            <w:tcBorders>
              <w:top w:val="nil"/>
              <w:left w:val="nil"/>
              <w:bottom w:val="nil"/>
              <w:right w:val="nil"/>
            </w:tcBorders>
          </w:tcPr>
          <w:p w14:paraId="412D4C49" w14:textId="140EF5CA"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w:t>
            </w:r>
            <w:r w:rsidR="00501D4B">
              <w:rPr>
                <w:bCs/>
                <w:color w:val="000000"/>
                <w:szCs w:val="22"/>
              </w:rPr>
              <w:t>1</w:t>
            </w:r>
          </w:p>
        </w:tc>
        <w:tc>
          <w:tcPr>
            <w:tcW w:w="270" w:type="dxa"/>
            <w:tcBorders>
              <w:top w:val="nil"/>
              <w:left w:val="nil"/>
              <w:bottom w:val="nil"/>
              <w:right w:val="nil"/>
            </w:tcBorders>
          </w:tcPr>
          <w:p w14:paraId="01D4520F" w14:textId="77777777" w:rsidR="00B61506" w:rsidRPr="00A53AC1" w:rsidRDefault="00B61506" w:rsidP="005A7E39">
            <w:pPr>
              <w:spacing w:line="240" w:lineRule="auto"/>
              <w:jc w:val="center"/>
              <w:rPr>
                <w:bCs/>
                <w:color w:val="000000"/>
                <w:szCs w:val="22"/>
              </w:rPr>
            </w:pPr>
          </w:p>
        </w:tc>
        <w:tc>
          <w:tcPr>
            <w:tcW w:w="990" w:type="dxa"/>
            <w:tcBorders>
              <w:top w:val="nil"/>
              <w:left w:val="nil"/>
              <w:bottom w:val="nil"/>
              <w:right w:val="nil"/>
            </w:tcBorders>
          </w:tcPr>
          <w:p w14:paraId="495CAC24" w14:textId="7213E4C0" w:rsidR="00B61506" w:rsidRPr="00A53AC1" w:rsidRDefault="00B61506" w:rsidP="005A7E39">
            <w:pPr>
              <w:spacing w:line="240" w:lineRule="auto"/>
              <w:jc w:val="center"/>
              <w:rPr>
                <w:bCs/>
                <w:color w:val="000000"/>
                <w:szCs w:val="22"/>
              </w:rPr>
            </w:pPr>
            <w:r>
              <w:rPr>
                <w:bCs/>
                <w:color w:val="000000"/>
                <w:szCs w:val="22"/>
              </w:rPr>
              <w:t>20</w:t>
            </w:r>
            <w:r w:rsidR="00501D4B">
              <w:rPr>
                <w:bCs/>
                <w:color w:val="000000"/>
                <w:szCs w:val="22"/>
              </w:rPr>
              <w:t>20</w:t>
            </w:r>
          </w:p>
        </w:tc>
        <w:tc>
          <w:tcPr>
            <w:tcW w:w="236" w:type="dxa"/>
            <w:tcBorders>
              <w:top w:val="nil"/>
              <w:left w:val="nil"/>
              <w:bottom w:val="nil"/>
              <w:right w:val="nil"/>
            </w:tcBorders>
          </w:tcPr>
          <w:p w14:paraId="0344BEBF" w14:textId="77777777" w:rsidR="00B61506" w:rsidRPr="00A53AC1" w:rsidRDefault="00B61506" w:rsidP="005A7E39">
            <w:pPr>
              <w:spacing w:line="240" w:lineRule="auto"/>
              <w:jc w:val="center"/>
              <w:rPr>
                <w:bCs/>
                <w:color w:val="000000"/>
                <w:szCs w:val="22"/>
              </w:rPr>
            </w:pPr>
          </w:p>
        </w:tc>
        <w:tc>
          <w:tcPr>
            <w:tcW w:w="1114" w:type="dxa"/>
          </w:tcPr>
          <w:p w14:paraId="7F564B72" w14:textId="05A2C49A"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w:t>
            </w:r>
            <w:r w:rsidR="00501D4B">
              <w:rPr>
                <w:bCs/>
                <w:color w:val="000000"/>
                <w:szCs w:val="22"/>
              </w:rPr>
              <w:t>1</w:t>
            </w:r>
          </w:p>
        </w:tc>
        <w:tc>
          <w:tcPr>
            <w:tcW w:w="270" w:type="dxa"/>
          </w:tcPr>
          <w:p w14:paraId="2C995F1C" w14:textId="77777777" w:rsidR="00B61506" w:rsidRPr="00A53AC1" w:rsidRDefault="00B61506" w:rsidP="005A7E39">
            <w:pPr>
              <w:spacing w:line="240" w:lineRule="auto"/>
              <w:jc w:val="center"/>
              <w:rPr>
                <w:bCs/>
                <w:color w:val="000000"/>
                <w:szCs w:val="22"/>
              </w:rPr>
            </w:pPr>
          </w:p>
        </w:tc>
        <w:tc>
          <w:tcPr>
            <w:tcW w:w="1080" w:type="dxa"/>
          </w:tcPr>
          <w:p w14:paraId="12E287F9" w14:textId="6B6C9D61" w:rsidR="00B61506" w:rsidRPr="00A53AC1" w:rsidRDefault="00B61506" w:rsidP="005A7E39">
            <w:pPr>
              <w:spacing w:line="240" w:lineRule="auto"/>
              <w:jc w:val="center"/>
              <w:rPr>
                <w:bCs/>
                <w:color w:val="000000"/>
                <w:szCs w:val="22"/>
              </w:rPr>
            </w:pPr>
            <w:r>
              <w:rPr>
                <w:bCs/>
                <w:color w:val="000000"/>
                <w:szCs w:val="22"/>
              </w:rPr>
              <w:t>20</w:t>
            </w:r>
            <w:r w:rsidR="00501D4B">
              <w:rPr>
                <w:bCs/>
                <w:color w:val="000000"/>
                <w:szCs w:val="22"/>
              </w:rPr>
              <w:t>20</w:t>
            </w:r>
          </w:p>
        </w:tc>
      </w:tr>
      <w:tr w:rsidR="00B61506" w:rsidRPr="00A53AC1" w14:paraId="6DA63075" w14:textId="77777777" w:rsidTr="005A7E39">
        <w:tc>
          <w:tcPr>
            <w:tcW w:w="2250" w:type="dxa"/>
            <w:tcBorders>
              <w:top w:val="nil"/>
              <w:left w:val="nil"/>
              <w:bottom w:val="nil"/>
              <w:right w:val="nil"/>
            </w:tcBorders>
          </w:tcPr>
          <w:p w14:paraId="31AE2B82" w14:textId="77777777" w:rsidR="00B61506" w:rsidRPr="00A53AC1" w:rsidRDefault="00B61506" w:rsidP="005A7E39">
            <w:pPr>
              <w:spacing w:line="240" w:lineRule="auto"/>
              <w:rPr>
                <w:color w:val="000000"/>
                <w:szCs w:val="22"/>
                <w:cs/>
              </w:rPr>
            </w:pPr>
          </w:p>
        </w:tc>
        <w:tc>
          <w:tcPr>
            <w:tcW w:w="7560" w:type="dxa"/>
            <w:gridSpan w:val="11"/>
            <w:tcBorders>
              <w:top w:val="nil"/>
              <w:left w:val="nil"/>
            </w:tcBorders>
          </w:tcPr>
          <w:p w14:paraId="01C7EB9A" w14:textId="77777777" w:rsidR="00B61506" w:rsidRPr="00BA3D26" w:rsidRDefault="00B61506" w:rsidP="005A7E39">
            <w:pPr>
              <w:spacing w:line="240" w:lineRule="auto"/>
              <w:jc w:val="center"/>
              <w:rPr>
                <w:rFonts w:cs="Times New Roman"/>
                <w:i/>
                <w:iCs/>
                <w:color w:val="000000"/>
                <w:szCs w:val="22"/>
                <w:cs/>
              </w:rPr>
            </w:pPr>
            <w:r w:rsidRPr="00BA3D26">
              <w:rPr>
                <w:rFonts w:cs="Times New Roman"/>
                <w:i/>
                <w:iCs/>
                <w:color w:val="000000"/>
                <w:szCs w:val="22"/>
              </w:rPr>
              <w:t>(in thousand Baht</w:t>
            </w:r>
            <w:r w:rsidRPr="00BA3D26">
              <w:rPr>
                <w:rFonts w:cs="Times New Roman"/>
                <w:i/>
                <w:iCs/>
                <w:color w:val="000000"/>
                <w:szCs w:val="22"/>
                <w:cs/>
              </w:rPr>
              <w:t>)</w:t>
            </w:r>
          </w:p>
        </w:tc>
      </w:tr>
      <w:tr w:rsidR="00B61506" w:rsidRPr="00A53AC1" w14:paraId="46D742A4" w14:textId="77777777" w:rsidTr="005A7E39">
        <w:tc>
          <w:tcPr>
            <w:tcW w:w="2250" w:type="dxa"/>
            <w:tcBorders>
              <w:top w:val="nil"/>
              <w:left w:val="nil"/>
              <w:bottom w:val="nil"/>
              <w:right w:val="nil"/>
            </w:tcBorders>
          </w:tcPr>
          <w:p w14:paraId="1B9DFD95" w14:textId="77777777" w:rsidR="00B61506" w:rsidRDefault="00B61506" w:rsidP="005A7E39">
            <w:pPr>
              <w:spacing w:line="240" w:lineRule="auto"/>
              <w:rPr>
                <w:b/>
                <w:bCs/>
                <w:i/>
                <w:iCs/>
                <w:szCs w:val="22"/>
              </w:rPr>
            </w:pPr>
            <w:r w:rsidRPr="002B6D5E">
              <w:rPr>
                <w:b/>
                <w:bCs/>
                <w:i/>
                <w:iCs/>
                <w:szCs w:val="22"/>
              </w:rPr>
              <w:t xml:space="preserve">Information about </w:t>
            </w:r>
          </w:p>
          <w:p w14:paraId="1715F81A" w14:textId="77777777" w:rsidR="00B61506" w:rsidRPr="002B6D5E" w:rsidRDefault="00B61506" w:rsidP="005A7E39">
            <w:pPr>
              <w:spacing w:line="240" w:lineRule="auto"/>
              <w:rPr>
                <w:color w:val="000000"/>
                <w:szCs w:val="22"/>
                <w:cs/>
              </w:rPr>
            </w:pPr>
            <w:r>
              <w:rPr>
                <w:b/>
                <w:bCs/>
                <w:i/>
                <w:iCs/>
                <w:szCs w:val="22"/>
              </w:rPr>
              <w:t xml:space="preserve">   </w:t>
            </w:r>
            <w:r w:rsidRPr="002B6D5E">
              <w:rPr>
                <w:b/>
                <w:bCs/>
                <w:i/>
                <w:iCs/>
                <w:szCs w:val="22"/>
              </w:rPr>
              <w:t>reportable segments</w:t>
            </w:r>
          </w:p>
        </w:tc>
        <w:tc>
          <w:tcPr>
            <w:tcW w:w="7560" w:type="dxa"/>
            <w:gridSpan w:val="11"/>
            <w:tcBorders>
              <w:top w:val="nil"/>
              <w:left w:val="nil"/>
            </w:tcBorders>
          </w:tcPr>
          <w:p w14:paraId="40DBAF0C" w14:textId="77777777" w:rsidR="00B61506" w:rsidRPr="00A53AC1" w:rsidRDefault="00B61506" w:rsidP="005A7E39">
            <w:pPr>
              <w:spacing w:line="240" w:lineRule="auto"/>
              <w:jc w:val="center"/>
              <w:rPr>
                <w:i/>
                <w:iCs/>
                <w:color w:val="000000"/>
                <w:szCs w:val="22"/>
              </w:rPr>
            </w:pPr>
          </w:p>
        </w:tc>
      </w:tr>
      <w:tr w:rsidR="0080785A" w:rsidRPr="00A53AC1" w14:paraId="50857405" w14:textId="77777777" w:rsidTr="005A7E39">
        <w:tc>
          <w:tcPr>
            <w:tcW w:w="2250" w:type="dxa"/>
            <w:tcBorders>
              <w:top w:val="nil"/>
              <w:left w:val="nil"/>
              <w:bottom w:val="nil"/>
              <w:right w:val="nil"/>
            </w:tcBorders>
          </w:tcPr>
          <w:p w14:paraId="4B245AE7" w14:textId="77777777" w:rsidR="0080785A" w:rsidRPr="00A53AC1" w:rsidRDefault="0080785A" w:rsidP="0080785A">
            <w:pPr>
              <w:tabs>
                <w:tab w:val="left" w:pos="691"/>
              </w:tabs>
              <w:spacing w:line="240" w:lineRule="auto"/>
              <w:ind w:right="-116"/>
              <w:rPr>
                <w:color w:val="000000"/>
                <w:szCs w:val="22"/>
              </w:rPr>
            </w:pPr>
            <w:r w:rsidRPr="00A53AC1">
              <w:rPr>
                <w:szCs w:val="22"/>
              </w:rPr>
              <w:t>External revenue</w:t>
            </w:r>
          </w:p>
        </w:tc>
        <w:tc>
          <w:tcPr>
            <w:tcW w:w="1080" w:type="dxa"/>
            <w:tcBorders>
              <w:top w:val="nil"/>
              <w:left w:val="nil"/>
              <w:right w:val="nil"/>
            </w:tcBorders>
            <w:vAlign w:val="bottom"/>
          </w:tcPr>
          <w:p w14:paraId="4CC03B24" w14:textId="415E276B" w:rsidR="0080785A" w:rsidRPr="002B6D5E" w:rsidRDefault="00F67319" w:rsidP="0080785A">
            <w:pPr>
              <w:tabs>
                <w:tab w:val="left" w:pos="431"/>
                <w:tab w:val="left" w:pos="611"/>
                <w:tab w:val="decimal" w:pos="701"/>
              </w:tabs>
              <w:spacing w:line="240" w:lineRule="auto"/>
              <w:ind w:left="-105" w:right="-15" w:hanging="4"/>
              <w:jc w:val="right"/>
              <w:rPr>
                <w:color w:val="000000"/>
                <w:szCs w:val="22"/>
              </w:rPr>
            </w:pPr>
            <w:r>
              <w:rPr>
                <w:color w:val="000000"/>
                <w:szCs w:val="22"/>
              </w:rPr>
              <w:t>459,464</w:t>
            </w:r>
          </w:p>
        </w:tc>
        <w:tc>
          <w:tcPr>
            <w:tcW w:w="270" w:type="dxa"/>
            <w:tcBorders>
              <w:top w:val="nil"/>
              <w:left w:val="nil"/>
              <w:right w:val="nil"/>
            </w:tcBorders>
            <w:vAlign w:val="bottom"/>
          </w:tcPr>
          <w:p w14:paraId="05A9AB26" w14:textId="77777777" w:rsidR="0080785A" w:rsidRPr="002B6D5E" w:rsidRDefault="0080785A" w:rsidP="0080785A">
            <w:pPr>
              <w:tabs>
                <w:tab w:val="left" w:pos="691"/>
              </w:tabs>
              <w:spacing w:line="240" w:lineRule="auto"/>
              <w:jc w:val="right"/>
              <w:rPr>
                <w:color w:val="000000"/>
                <w:szCs w:val="22"/>
                <w:highlight w:val="yellow"/>
              </w:rPr>
            </w:pPr>
          </w:p>
        </w:tc>
        <w:tc>
          <w:tcPr>
            <w:tcW w:w="1060" w:type="dxa"/>
            <w:tcBorders>
              <w:top w:val="nil"/>
              <w:left w:val="nil"/>
              <w:right w:val="nil"/>
            </w:tcBorders>
            <w:vAlign w:val="bottom"/>
          </w:tcPr>
          <w:p w14:paraId="591786D4" w14:textId="38FB94FE" w:rsidR="0080785A" w:rsidRPr="002B6D5E" w:rsidRDefault="0080785A" w:rsidP="0080785A">
            <w:pPr>
              <w:tabs>
                <w:tab w:val="left" w:pos="431"/>
                <w:tab w:val="left" w:pos="611"/>
                <w:tab w:val="decimal" w:pos="701"/>
              </w:tabs>
              <w:spacing w:line="240" w:lineRule="auto"/>
              <w:ind w:left="-105" w:right="-15" w:hanging="4"/>
              <w:jc w:val="right"/>
              <w:rPr>
                <w:color w:val="000000"/>
                <w:szCs w:val="22"/>
              </w:rPr>
            </w:pPr>
            <w:r>
              <w:rPr>
                <w:color w:val="000000"/>
                <w:szCs w:val="22"/>
              </w:rPr>
              <w:t>482,194</w:t>
            </w:r>
          </w:p>
        </w:tc>
        <w:tc>
          <w:tcPr>
            <w:tcW w:w="236" w:type="dxa"/>
            <w:tcBorders>
              <w:top w:val="nil"/>
              <w:left w:val="nil"/>
              <w:right w:val="nil"/>
            </w:tcBorders>
            <w:vAlign w:val="bottom"/>
          </w:tcPr>
          <w:p w14:paraId="769C4B6E" w14:textId="77777777" w:rsidR="0080785A" w:rsidRPr="002B6D5E" w:rsidRDefault="0080785A" w:rsidP="0080785A">
            <w:pPr>
              <w:spacing w:line="240" w:lineRule="auto"/>
              <w:jc w:val="right"/>
              <w:rPr>
                <w:color w:val="000000"/>
                <w:szCs w:val="22"/>
                <w:highlight w:val="yellow"/>
              </w:rPr>
            </w:pPr>
          </w:p>
        </w:tc>
        <w:tc>
          <w:tcPr>
            <w:tcW w:w="954" w:type="dxa"/>
            <w:tcBorders>
              <w:top w:val="nil"/>
              <w:left w:val="nil"/>
              <w:right w:val="nil"/>
            </w:tcBorders>
            <w:vAlign w:val="bottom"/>
          </w:tcPr>
          <w:p w14:paraId="6506A1B0" w14:textId="508537E7" w:rsidR="0080785A" w:rsidRPr="002B6D5E" w:rsidRDefault="008C4F2F" w:rsidP="0080785A">
            <w:pPr>
              <w:tabs>
                <w:tab w:val="left" w:pos="431"/>
                <w:tab w:val="left" w:pos="611"/>
                <w:tab w:val="decimal" w:pos="701"/>
              </w:tabs>
              <w:spacing w:line="240" w:lineRule="auto"/>
              <w:ind w:left="-105" w:right="-15" w:hanging="4"/>
              <w:jc w:val="right"/>
              <w:rPr>
                <w:color w:val="000000"/>
                <w:szCs w:val="22"/>
              </w:rPr>
            </w:pPr>
            <w:r>
              <w:rPr>
                <w:color w:val="000000"/>
                <w:szCs w:val="22"/>
              </w:rPr>
              <w:t>10,967</w:t>
            </w:r>
          </w:p>
        </w:tc>
        <w:tc>
          <w:tcPr>
            <w:tcW w:w="270" w:type="dxa"/>
            <w:tcBorders>
              <w:top w:val="nil"/>
              <w:left w:val="nil"/>
              <w:right w:val="nil"/>
            </w:tcBorders>
            <w:vAlign w:val="bottom"/>
          </w:tcPr>
          <w:p w14:paraId="4A75B7FA" w14:textId="77777777" w:rsidR="0080785A" w:rsidRPr="002B6D5E" w:rsidRDefault="0080785A" w:rsidP="0080785A">
            <w:pPr>
              <w:tabs>
                <w:tab w:val="left" w:pos="431"/>
                <w:tab w:val="left" w:pos="611"/>
                <w:tab w:val="decimal" w:pos="701"/>
              </w:tabs>
              <w:spacing w:line="240" w:lineRule="auto"/>
              <w:ind w:right="-15" w:hanging="4"/>
              <w:jc w:val="right"/>
              <w:rPr>
                <w:color w:val="000000"/>
                <w:szCs w:val="22"/>
              </w:rPr>
            </w:pPr>
          </w:p>
        </w:tc>
        <w:tc>
          <w:tcPr>
            <w:tcW w:w="990" w:type="dxa"/>
            <w:tcBorders>
              <w:top w:val="nil"/>
              <w:left w:val="nil"/>
              <w:right w:val="nil"/>
            </w:tcBorders>
            <w:vAlign w:val="bottom"/>
          </w:tcPr>
          <w:p w14:paraId="211FBFE6" w14:textId="1921B6D4" w:rsidR="0080785A" w:rsidRPr="002B6D5E" w:rsidRDefault="0080785A" w:rsidP="0080785A">
            <w:pPr>
              <w:spacing w:line="240" w:lineRule="auto"/>
              <w:ind w:left="-105" w:right="-200" w:hanging="4"/>
              <w:jc w:val="center"/>
              <w:rPr>
                <w:color w:val="000000"/>
                <w:szCs w:val="22"/>
              </w:rPr>
            </w:pPr>
            <w:r>
              <w:rPr>
                <w:color w:val="000000"/>
                <w:szCs w:val="22"/>
              </w:rPr>
              <w:t>8,979</w:t>
            </w:r>
          </w:p>
        </w:tc>
        <w:tc>
          <w:tcPr>
            <w:tcW w:w="236" w:type="dxa"/>
            <w:tcBorders>
              <w:top w:val="nil"/>
              <w:left w:val="nil"/>
              <w:right w:val="nil"/>
            </w:tcBorders>
          </w:tcPr>
          <w:p w14:paraId="5A11985F" w14:textId="77777777" w:rsidR="0080785A" w:rsidRPr="002B6D5E" w:rsidRDefault="0080785A" w:rsidP="0080785A">
            <w:pPr>
              <w:tabs>
                <w:tab w:val="left" w:pos="431"/>
                <w:tab w:val="left" w:pos="611"/>
                <w:tab w:val="decimal" w:pos="701"/>
              </w:tabs>
              <w:spacing w:line="240" w:lineRule="auto"/>
              <w:ind w:right="-15" w:hanging="4"/>
              <w:rPr>
                <w:color w:val="000000"/>
                <w:szCs w:val="22"/>
              </w:rPr>
            </w:pPr>
          </w:p>
        </w:tc>
        <w:tc>
          <w:tcPr>
            <w:tcW w:w="1114" w:type="dxa"/>
            <w:vAlign w:val="bottom"/>
          </w:tcPr>
          <w:p w14:paraId="700F48BA" w14:textId="7C018D7C" w:rsidR="0080785A" w:rsidRPr="002B6D5E" w:rsidRDefault="00931CED" w:rsidP="0080785A">
            <w:pPr>
              <w:tabs>
                <w:tab w:val="left" w:pos="431"/>
                <w:tab w:val="left" w:pos="611"/>
                <w:tab w:val="decimal" w:pos="701"/>
              </w:tabs>
              <w:spacing w:line="240" w:lineRule="auto"/>
              <w:ind w:left="-105" w:right="-15" w:hanging="4"/>
              <w:jc w:val="right"/>
              <w:rPr>
                <w:color w:val="000000"/>
                <w:szCs w:val="22"/>
              </w:rPr>
            </w:pPr>
            <w:r>
              <w:rPr>
                <w:color w:val="000000"/>
                <w:szCs w:val="22"/>
              </w:rPr>
              <w:t>470,431</w:t>
            </w:r>
          </w:p>
        </w:tc>
        <w:tc>
          <w:tcPr>
            <w:tcW w:w="270" w:type="dxa"/>
            <w:vAlign w:val="bottom"/>
          </w:tcPr>
          <w:p w14:paraId="15660E12" w14:textId="77777777" w:rsidR="0080785A" w:rsidRPr="002B6D5E" w:rsidRDefault="0080785A" w:rsidP="0080785A">
            <w:pPr>
              <w:tabs>
                <w:tab w:val="left" w:pos="431"/>
                <w:tab w:val="left" w:pos="611"/>
                <w:tab w:val="decimal" w:pos="701"/>
              </w:tabs>
              <w:spacing w:line="240" w:lineRule="auto"/>
              <w:ind w:right="-15" w:hanging="4"/>
              <w:rPr>
                <w:color w:val="000000"/>
                <w:szCs w:val="22"/>
              </w:rPr>
            </w:pPr>
          </w:p>
        </w:tc>
        <w:tc>
          <w:tcPr>
            <w:tcW w:w="1080" w:type="dxa"/>
            <w:vAlign w:val="bottom"/>
          </w:tcPr>
          <w:p w14:paraId="07367DD1" w14:textId="7BF55E0B" w:rsidR="0080785A" w:rsidRPr="002B6D5E" w:rsidRDefault="0080785A" w:rsidP="0080785A">
            <w:pPr>
              <w:tabs>
                <w:tab w:val="left" w:pos="431"/>
                <w:tab w:val="left" w:pos="611"/>
                <w:tab w:val="decimal" w:pos="701"/>
              </w:tabs>
              <w:spacing w:line="240" w:lineRule="auto"/>
              <w:ind w:left="-105" w:right="-15" w:hanging="4"/>
              <w:jc w:val="right"/>
              <w:rPr>
                <w:color w:val="000000"/>
                <w:szCs w:val="22"/>
              </w:rPr>
            </w:pPr>
            <w:r>
              <w:rPr>
                <w:color w:val="000000"/>
                <w:szCs w:val="22"/>
              </w:rPr>
              <w:t>491,173</w:t>
            </w:r>
          </w:p>
        </w:tc>
      </w:tr>
      <w:tr w:rsidR="0080785A" w:rsidRPr="00A53AC1" w14:paraId="2B92F5F7" w14:textId="77777777" w:rsidTr="005A7E39">
        <w:tc>
          <w:tcPr>
            <w:tcW w:w="2250" w:type="dxa"/>
            <w:tcBorders>
              <w:top w:val="nil"/>
              <w:left w:val="nil"/>
              <w:bottom w:val="nil"/>
              <w:right w:val="nil"/>
            </w:tcBorders>
          </w:tcPr>
          <w:p w14:paraId="2AC0CD64" w14:textId="77777777" w:rsidR="0080785A" w:rsidRPr="00A53AC1" w:rsidRDefault="0080785A" w:rsidP="0080785A">
            <w:pPr>
              <w:tabs>
                <w:tab w:val="left" w:pos="691"/>
              </w:tabs>
              <w:spacing w:line="240" w:lineRule="auto"/>
              <w:ind w:right="-116"/>
              <w:rPr>
                <w:szCs w:val="22"/>
              </w:rPr>
            </w:pPr>
            <w:r w:rsidRPr="00AA1FA9">
              <w:rPr>
                <w:szCs w:val="22"/>
              </w:rPr>
              <w:t>Inter-segment revenue</w:t>
            </w:r>
          </w:p>
        </w:tc>
        <w:tc>
          <w:tcPr>
            <w:tcW w:w="1080" w:type="dxa"/>
            <w:tcBorders>
              <w:left w:val="nil"/>
              <w:right w:val="nil"/>
            </w:tcBorders>
            <w:vAlign w:val="bottom"/>
          </w:tcPr>
          <w:p w14:paraId="41944C8B" w14:textId="3716407D" w:rsidR="0080785A" w:rsidRPr="002B6D5E" w:rsidRDefault="00F67319" w:rsidP="0080785A">
            <w:pPr>
              <w:tabs>
                <w:tab w:val="left" w:pos="431"/>
                <w:tab w:val="left" w:pos="611"/>
                <w:tab w:val="decimal" w:pos="701"/>
              </w:tabs>
              <w:spacing w:line="240" w:lineRule="auto"/>
              <w:ind w:left="-105" w:right="-15" w:hanging="4"/>
              <w:jc w:val="right"/>
              <w:rPr>
                <w:color w:val="000000"/>
                <w:szCs w:val="22"/>
              </w:rPr>
            </w:pPr>
            <w:r>
              <w:rPr>
                <w:color w:val="000000"/>
                <w:szCs w:val="22"/>
              </w:rPr>
              <w:t>84,842</w:t>
            </w:r>
          </w:p>
        </w:tc>
        <w:tc>
          <w:tcPr>
            <w:tcW w:w="270" w:type="dxa"/>
            <w:tcBorders>
              <w:left w:val="nil"/>
              <w:right w:val="nil"/>
            </w:tcBorders>
            <w:vAlign w:val="bottom"/>
          </w:tcPr>
          <w:p w14:paraId="71495AD1" w14:textId="77777777" w:rsidR="0080785A" w:rsidRPr="002B6D5E" w:rsidRDefault="0080785A" w:rsidP="0080785A">
            <w:pPr>
              <w:tabs>
                <w:tab w:val="left" w:pos="691"/>
              </w:tabs>
              <w:spacing w:line="240" w:lineRule="auto"/>
              <w:jc w:val="right"/>
              <w:rPr>
                <w:color w:val="000000"/>
                <w:szCs w:val="22"/>
                <w:highlight w:val="yellow"/>
              </w:rPr>
            </w:pPr>
          </w:p>
        </w:tc>
        <w:tc>
          <w:tcPr>
            <w:tcW w:w="1060" w:type="dxa"/>
            <w:tcBorders>
              <w:left w:val="nil"/>
              <w:bottom w:val="single" w:sz="4" w:space="0" w:color="auto"/>
              <w:right w:val="nil"/>
            </w:tcBorders>
            <w:vAlign w:val="bottom"/>
          </w:tcPr>
          <w:p w14:paraId="262DFA77" w14:textId="71877B29" w:rsidR="0080785A" w:rsidRPr="002B6D5E" w:rsidRDefault="0080785A" w:rsidP="0080785A">
            <w:pPr>
              <w:tabs>
                <w:tab w:val="left" w:pos="431"/>
                <w:tab w:val="left" w:pos="611"/>
                <w:tab w:val="decimal" w:pos="701"/>
              </w:tabs>
              <w:spacing w:line="240" w:lineRule="auto"/>
              <w:ind w:left="-105" w:firstLine="105"/>
              <w:jc w:val="right"/>
              <w:rPr>
                <w:color w:val="000000"/>
                <w:szCs w:val="22"/>
              </w:rPr>
            </w:pPr>
            <w:r>
              <w:rPr>
                <w:color w:val="000000"/>
                <w:szCs w:val="22"/>
              </w:rPr>
              <w:t>29,319</w:t>
            </w:r>
          </w:p>
        </w:tc>
        <w:tc>
          <w:tcPr>
            <w:tcW w:w="236" w:type="dxa"/>
            <w:tcBorders>
              <w:left w:val="nil"/>
              <w:right w:val="nil"/>
            </w:tcBorders>
            <w:vAlign w:val="bottom"/>
          </w:tcPr>
          <w:p w14:paraId="4CEE687E" w14:textId="77777777" w:rsidR="0080785A" w:rsidRPr="002B6D5E" w:rsidRDefault="0080785A" w:rsidP="0080785A">
            <w:pPr>
              <w:spacing w:line="240" w:lineRule="auto"/>
              <w:jc w:val="right"/>
              <w:rPr>
                <w:color w:val="000000"/>
                <w:szCs w:val="22"/>
                <w:highlight w:val="yellow"/>
              </w:rPr>
            </w:pPr>
          </w:p>
        </w:tc>
        <w:tc>
          <w:tcPr>
            <w:tcW w:w="954" w:type="dxa"/>
            <w:tcBorders>
              <w:left w:val="nil"/>
              <w:bottom w:val="single" w:sz="4" w:space="0" w:color="auto"/>
              <w:right w:val="nil"/>
            </w:tcBorders>
            <w:vAlign w:val="bottom"/>
          </w:tcPr>
          <w:p w14:paraId="712B8BA1" w14:textId="4C59EE57" w:rsidR="0080785A" w:rsidRPr="002B6D5E" w:rsidRDefault="00425BA3" w:rsidP="0080785A">
            <w:pPr>
              <w:tabs>
                <w:tab w:val="left" w:pos="431"/>
                <w:tab w:val="left" w:pos="611"/>
                <w:tab w:val="decimal" w:pos="701"/>
              </w:tabs>
              <w:spacing w:line="240" w:lineRule="auto"/>
              <w:ind w:left="-105" w:right="-15" w:hanging="4"/>
              <w:jc w:val="right"/>
              <w:rPr>
                <w:color w:val="000000"/>
                <w:szCs w:val="22"/>
              </w:rPr>
            </w:pPr>
            <w:r>
              <w:rPr>
                <w:color w:val="000000"/>
                <w:szCs w:val="22"/>
              </w:rPr>
              <w:t>11,882</w:t>
            </w:r>
          </w:p>
        </w:tc>
        <w:tc>
          <w:tcPr>
            <w:tcW w:w="270" w:type="dxa"/>
            <w:tcBorders>
              <w:left w:val="nil"/>
              <w:right w:val="nil"/>
            </w:tcBorders>
            <w:vAlign w:val="bottom"/>
          </w:tcPr>
          <w:p w14:paraId="2E9881DF" w14:textId="77777777" w:rsidR="0080785A" w:rsidRPr="002B6D5E" w:rsidRDefault="0080785A" w:rsidP="0080785A">
            <w:pPr>
              <w:tabs>
                <w:tab w:val="left" w:pos="431"/>
                <w:tab w:val="left" w:pos="611"/>
                <w:tab w:val="decimal" w:pos="701"/>
              </w:tabs>
              <w:spacing w:line="240" w:lineRule="auto"/>
              <w:ind w:right="-15" w:hanging="4"/>
              <w:jc w:val="right"/>
              <w:rPr>
                <w:color w:val="000000"/>
                <w:szCs w:val="22"/>
              </w:rPr>
            </w:pPr>
          </w:p>
        </w:tc>
        <w:tc>
          <w:tcPr>
            <w:tcW w:w="990" w:type="dxa"/>
            <w:tcBorders>
              <w:left w:val="nil"/>
              <w:bottom w:val="single" w:sz="4" w:space="0" w:color="auto"/>
              <w:right w:val="nil"/>
            </w:tcBorders>
            <w:vAlign w:val="bottom"/>
          </w:tcPr>
          <w:p w14:paraId="2BBB0E85" w14:textId="7FBBD11C" w:rsidR="0080785A" w:rsidRPr="002B6D5E" w:rsidRDefault="0080785A" w:rsidP="0080785A">
            <w:pPr>
              <w:spacing w:line="240" w:lineRule="auto"/>
              <w:ind w:left="-105" w:right="-200" w:hanging="4"/>
              <w:jc w:val="center"/>
              <w:rPr>
                <w:color w:val="000000"/>
                <w:szCs w:val="22"/>
              </w:rPr>
            </w:pPr>
            <w:r>
              <w:rPr>
                <w:color w:val="000000"/>
                <w:szCs w:val="22"/>
              </w:rPr>
              <w:t>6,764</w:t>
            </w:r>
          </w:p>
        </w:tc>
        <w:tc>
          <w:tcPr>
            <w:tcW w:w="236" w:type="dxa"/>
            <w:tcBorders>
              <w:left w:val="nil"/>
              <w:right w:val="nil"/>
            </w:tcBorders>
          </w:tcPr>
          <w:p w14:paraId="4228DB3C" w14:textId="77777777" w:rsidR="0080785A" w:rsidRPr="002B6D5E" w:rsidRDefault="0080785A" w:rsidP="0080785A">
            <w:pPr>
              <w:tabs>
                <w:tab w:val="left" w:pos="431"/>
                <w:tab w:val="left" w:pos="611"/>
                <w:tab w:val="decimal" w:pos="701"/>
              </w:tabs>
              <w:spacing w:line="240" w:lineRule="auto"/>
              <w:ind w:right="-15" w:hanging="4"/>
              <w:rPr>
                <w:color w:val="000000"/>
                <w:szCs w:val="22"/>
              </w:rPr>
            </w:pPr>
          </w:p>
        </w:tc>
        <w:tc>
          <w:tcPr>
            <w:tcW w:w="1114" w:type="dxa"/>
            <w:tcBorders>
              <w:bottom w:val="single" w:sz="4" w:space="0" w:color="auto"/>
            </w:tcBorders>
            <w:vAlign w:val="bottom"/>
          </w:tcPr>
          <w:p w14:paraId="346F5B3F" w14:textId="04A4C748" w:rsidR="0080785A" w:rsidRPr="002B6D5E" w:rsidRDefault="00931CED" w:rsidP="0080785A">
            <w:pPr>
              <w:tabs>
                <w:tab w:val="left" w:pos="431"/>
                <w:tab w:val="left" w:pos="611"/>
                <w:tab w:val="decimal" w:pos="701"/>
              </w:tabs>
              <w:spacing w:line="240" w:lineRule="auto"/>
              <w:ind w:left="-105" w:right="-15" w:hanging="4"/>
              <w:jc w:val="right"/>
              <w:rPr>
                <w:color w:val="000000"/>
                <w:szCs w:val="22"/>
              </w:rPr>
            </w:pPr>
            <w:r>
              <w:rPr>
                <w:color w:val="000000"/>
                <w:szCs w:val="22"/>
              </w:rPr>
              <w:t>96,724</w:t>
            </w:r>
          </w:p>
        </w:tc>
        <w:tc>
          <w:tcPr>
            <w:tcW w:w="270" w:type="dxa"/>
            <w:vAlign w:val="bottom"/>
          </w:tcPr>
          <w:p w14:paraId="2F0C608C" w14:textId="77777777" w:rsidR="0080785A" w:rsidRPr="002B6D5E" w:rsidRDefault="0080785A" w:rsidP="0080785A">
            <w:pPr>
              <w:tabs>
                <w:tab w:val="left" w:pos="431"/>
                <w:tab w:val="left" w:pos="611"/>
                <w:tab w:val="decimal" w:pos="701"/>
              </w:tabs>
              <w:spacing w:line="240" w:lineRule="auto"/>
              <w:ind w:right="-15" w:hanging="4"/>
              <w:rPr>
                <w:color w:val="000000"/>
                <w:szCs w:val="22"/>
              </w:rPr>
            </w:pPr>
          </w:p>
        </w:tc>
        <w:tc>
          <w:tcPr>
            <w:tcW w:w="1080" w:type="dxa"/>
            <w:tcBorders>
              <w:bottom w:val="single" w:sz="4" w:space="0" w:color="auto"/>
            </w:tcBorders>
            <w:vAlign w:val="bottom"/>
          </w:tcPr>
          <w:p w14:paraId="08E09A7A" w14:textId="35575209" w:rsidR="0080785A" w:rsidRPr="002B6D5E" w:rsidRDefault="0080785A" w:rsidP="0080785A">
            <w:pPr>
              <w:tabs>
                <w:tab w:val="left" w:pos="431"/>
                <w:tab w:val="left" w:pos="611"/>
                <w:tab w:val="decimal" w:pos="701"/>
              </w:tabs>
              <w:spacing w:line="240" w:lineRule="auto"/>
              <w:ind w:left="-105" w:right="-15" w:hanging="4"/>
              <w:jc w:val="right"/>
              <w:rPr>
                <w:color w:val="000000"/>
                <w:szCs w:val="22"/>
              </w:rPr>
            </w:pPr>
            <w:r>
              <w:rPr>
                <w:color w:val="000000"/>
                <w:szCs w:val="22"/>
              </w:rPr>
              <w:t>36,083</w:t>
            </w:r>
          </w:p>
        </w:tc>
      </w:tr>
      <w:tr w:rsidR="0080785A" w:rsidRPr="00A53AC1" w14:paraId="15E8CDD3" w14:textId="77777777" w:rsidTr="005A7E39">
        <w:tc>
          <w:tcPr>
            <w:tcW w:w="2250" w:type="dxa"/>
            <w:tcBorders>
              <w:top w:val="nil"/>
              <w:left w:val="nil"/>
              <w:bottom w:val="nil"/>
              <w:right w:val="nil"/>
            </w:tcBorders>
            <w:noWrap/>
            <w:vAlign w:val="bottom"/>
          </w:tcPr>
          <w:p w14:paraId="3FF2CEAF" w14:textId="77777777" w:rsidR="0080785A" w:rsidRPr="00AA1FA9" w:rsidRDefault="0080785A" w:rsidP="0080785A">
            <w:pPr>
              <w:shd w:val="clear" w:color="auto" w:fill="FFFFFF"/>
              <w:ind w:right="-79"/>
              <w:rPr>
                <w:b/>
                <w:bCs/>
                <w:szCs w:val="22"/>
              </w:rPr>
            </w:pPr>
            <w:r w:rsidRPr="00AA1FA9">
              <w:rPr>
                <w:b/>
                <w:bCs/>
                <w:szCs w:val="22"/>
              </w:rPr>
              <w:t>Total revenue</w:t>
            </w:r>
          </w:p>
        </w:tc>
        <w:tc>
          <w:tcPr>
            <w:tcW w:w="1080" w:type="dxa"/>
            <w:tcBorders>
              <w:top w:val="single" w:sz="4" w:space="0" w:color="auto"/>
              <w:left w:val="nil"/>
              <w:bottom w:val="double" w:sz="4" w:space="0" w:color="auto"/>
              <w:right w:val="nil"/>
            </w:tcBorders>
            <w:vAlign w:val="bottom"/>
          </w:tcPr>
          <w:p w14:paraId="60EFF420" w14:textId="5D9D8A54" w:rsidR="0080785A" w:rsidRPr="00017A3F" w:rsidRDefault="00F67319" w:rsidP="0080785A">
            <w:pPr>
              <w:tabs>
                <w:tab w:val="left" w:pos="431"/>
                <w:tab w:val="left" w:pos="611"/>
                <w:tab w:val="decimal" w:pos="701"/>
              </w:tabs>
              <w:spacing w:line="240" w:lineRule="auto"/>
              <w:ind w:left="-105" w:right="-15" w:hanging="4"/>
              <w:jc w:val="right"/>
              <w:rPr>
                <w:b/>
                <w:bCs/>
                <w:color w:val="000000"/>
                <w:szCs w:val="22"/>
                <w:lang w:val="en-US" w:bidi="th-TH"/>
              </w:rPr>
            </w:pPr>
            <w:r>
              <w:rPr>
                <w:b/>
                <w:bCs/>
                <w:color w:val="000000"/>
                <w:szCs w:val="22"/>
              </w:rPr>
              <w:t>5</w:t>
            </w:r>
            <w:r w:rsidR="00017A3F">
              <w:rPr>
                <w:b/>
                <w:bCs/>
                <w:color w:val="000000"/>
                <w:szCs w:val="22"/>
                <w:lang w:val="en-US" w:bidi="th-TH"/>
              </w:rPr>
              <w:t>44,306</w:t>
            </w:r>
          </w:p>
        </w:tc>
        <w:tc>
          <w:tcPr>
            <w:tcW w:w="270" w:type="dxa"/>
            <w:tcBorders>
              <w:left w:val="nil"/>
              <w:right w:val="nil"/>
            </w:tcBorders>
            <w:vAlign w:val="bottom"/>
          </w:tcPr>
          <w:p w14:paraId="707566AF" w14:textId="77777777" w:rsidR="0080785A" w:rsidRPr="002B6D5E" w:rsidRDefault="0080785A" w:rsidP="0080785A">
            <w:pPr>
              <w:tabs>
                <w:tab w:val="left" w:pos="691"/>
              </w:tabs>
              <w:spacing w:line="240" w:lineRule="auto"/>
              <w:jc w:val="right"/>
              <w:rPr>
                <w:b/>
                <w:bCs/>
                <w:color w:val="000000"/>
                <w:szCs w:val="22"/>
                <w:highlight w:val="yellow"/>
              </w:rPr>
            </w:pPr>
          </w:p>
        </w:tc>
        <w:tc>
          <w:tcPr>
            <w:tcW w:w="1060" w:type="dxa"/>
            <w:tcBorders>
              <w:left w:val="nil"/>
              <w:bottom w:val="double" w:sz="4" w:space="0" w:color="auto"/>
              <w:right w:val="nil"/>
            </w:tcBorders>
            <w:vAlign w:val="bottom"/>
          </w:tcPr>
          <w:p w14:paraId="62F13977" w14:textId="35898213" w:rsidR="0080785A" w:rsidRPr="002B6D5E" w:rsidRDefault="0080785A" w:rsidP="0080785A">
            <w:pPr>
              <w:tabs>
                <w:tab w:val="left" w:pos="431"/>
                <w:tab w:val="left" w:pos="611"/>
                <w:tab w:val="decimal" w:pos="701"/>
              </w:tabs>
              <w:spacing w:line="240" w:lineRule="auto"/>
              <w:ind w:left="-105" w:right="-15" w:hanging="4"/>
              <w:jc w:val="right"/>
              <w:rPr>
                <w:b/>
                <w:bCs/>
                <w:color w:val="000000"/>
                <w:szCs w:val="22"/>
              </w:rPr>
            </w:pPr>
            <w:r>
              <w:rPr>
                <w:b/>
                <w:bCs/>
                <w:color w:val="000000"/>
                <w:szCs w:val="22"/>
              </w:rPr>
              <w:t>511,513</w:t>
            </w:r>
          </w:p>
        </w:tc>
        <w:tc>
          <w:tcPr>
            <w:tcW w:w="236" w:type="dxa"/>
            <w:tcBorders>
              <w:left w:val="nil"/>
              <w:right w:val="nil"/>
            </w:tcBorders>
            <w:vAlign w:val="bottom"/>
          </w:tcPr>
          <w:p w14:paraId="5B3667AA" w14:textId="77777777" w:rsidR="0080785A" w:rsidRPr="002B6D5E" w:rsidRDefault="0080785A" w:rsidP="0080785A">
            <w:pPr>
              <w:spacing w:line="240" w:lineRule="auto"/>
              <w:jc w:val="right"/>
              <w:rPr>
                <w:b/>
                <w:bCs/>
                <w:color w:val="000000"/>
                <w:szCs w:val="22"/>
                <w:highlight w:val="yellow"/>
              </w:rPr>
            </w:pPr>
          </w:p>
        </w:tc>
        <w:tc>
          <w:tcPr>
            <w:tcW w:w="954" w:type="dxa"/>
            <w:tcBorders>
              <w:left w:val="nil"/>
              <w:bottom w:val="double" w:sz="4" w:space="0" w:color="auto"/>
              <w:right w:val="nil"/>
            </w:tcBorders>
            <w:vAlign w:val="bottom"/>
          </w:tcPr>
          <w:p w14:paraId="5133D201" w14:textId="19DB864E" w:rsidR="0080785A" w:rsidRPr="002B6D5E" w:rsidRDefault="00387F8E" w:rsidP="0080785A">
            <w:pPr>
              <w:tabs>
                <w:tab w:val="left" w:pos="431"/>
                <w:tab w:val="left" w:pos="611"/>
                <w:tab w:val="decimal" w:pos="701"/>
              </w:tabs>
              <w:spacing w:line="240" w:lineRule="auto"/>
              <w:ind w:left="-105" w:right="-15" w:hanging="4"/>
              <w:jc w:val="right"/>
              <w:rPr>
                <w:b/>
                <w:bCs/>
                <w:color w:val="000000"/>
                <w:szCs w:val="22"/>
              </w:rPr>
            </w:pPr>
            <w:r>
              <w:rPr>
                <w:b/>
                <w:bCs/>
                <w:color w:val="000000"/>
                <w:szCs w:val="22"/>
              </w:rPr>
              <w:t>22,8</w:t>
            </w:r>
            <w:r w:rsidR="00017A3F">
              <w:rPr>
                <w:b/>
                <w:bCs/>
                <w:color w:val="000000"/>
                <w:szCs w:val="22"/>
              </w:rPr>
              <w:t>49</w:t>
            </w:r>
          </w:p>
        </w:tc>
        <w:tc>
          <w:tcPr>
            <w:tcW w:w="270" w:type="dxa"/>
            <w:tcBorders>
              <w:left w:val="nil"/>
              <w:right w:val="nil"/>
            </w:tcBorders>
            <w:vAlign w:val="bottom"/>
          </w:tcPr>
          <w:p w14:paraId="4C0C43C2" w14:textId="77777777" w:rsidR="0080785A" w:rsidRPr="002B6D5E" w:rsidRDefault="0080785A" w:rsidP="0080785A">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double" w:sz="4" w:space="0" w:color="auto"/>
              <w:right w:val="nil"/>
            </w:tcBorders>
            <w:vAlign w:val="bottom"/>
          </w:tcPr>
          <w:p w14:paraId="0D9049B0" w14:textId="614DEED3" w:rsidR="0080785A" w:rsidRPr="002B6D5E" w:rsidRDefault="0080785A" w:rsidP="0080785A">
            <w:pPr>
              <w:spacing w:line="240" w:lineRule="auto"/>
              <w:ind w:left="-105" w:right="-110" w:hanging="4"/>
              <w:jc w:val="center"/>
              <w:rPr>
                <w:b/>
                <w:bCs/>
                <w:color w:val="000000"/>
                <w:szCs w:val="22"/>
              </w:rPr>
            </w:pPr>
            <w:r>
              <w:rPr>
                <w:b/>
                <w:bCs/>
                <w:color w:val="000000"/>
                <w:szCs w:val="22"/>
              </w:rPr>
              <w:t>15,743</w:t>
            </w:r>
          </w:p>
        </w:tc>
        <w:tc>
          <w:tcPr>
            <w:tcW w:w="236" w:type="dxa"/>
            <w:tcBorders>
              <w:left w:val="nil"/>
              <w:right w:val="nil"/>
            </w:tcBorders>
          </w:tcPr>
          <w:p w14:paraId="7367A11A" w14:textId="77777777" w:rsidR="0080785A" w:rsidRPr="002B6D5E" w:rsidRDefault="0080785A" w:rsidP="0080785A">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double" w:sz="4" w:space="0" w:color="auto"/>
            </w:tcBorders>
            <w:vAlign w:val="bottom"/>
          </w:tcPr>
          <w:p w14:paraId="699C5D2D" w14:textId="688CD989" w:rsidR="0080785A" w:rsidRPr="002B6D5E" w:rsidRDefault="003B3A31" w:rsidP="0080785A">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56</w:t>
            </w:r>
            <w:r w:rsidR="00F70C99">
              <w:rPr>
                <w:b/>
                <w:bCs/>
                <w:color w:val="000000"/>
                <w:szCs w:val="22"/>
              </w:rPr>
              <w:t>7,155</w:t>
            </w:r>
          </w:p>
        </w:tc>
        <w:tc>
          <w:tcPr>
            <w:tcW w:w="270" w:type="dxa"/>
            <w:vAlign w:val="bottom"/>
          </w:tcPr>
          <w:p w14:paraId="2EAF7592" w14:textId="77777777" w:rsidR="0080785A" w:rsidRPr="002B6D5E" w:rsidRDefault="0080785A" w:rsidP="0080785A">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double" w:sz="4" w:space="0" w:color="auto"/>
            </w:tcBorders>
            <w:vAlign w:val="bottom"/>
          </w:tcPr>
          <w:p w14:paraId="1C3E1CEF" w14:textId="0FFF22B4" w:rsidR="0080785A" w:rsidRPr="002B6D5E" w:rsidRDefault="0080785A" w:rsidP="0080785A">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527,256</w:t>
            </w:r>
          </w:p>
        </w:tc>
      </w:tr>
      <w:tr w:rsidR="00B61506" w:rsidRPr="00A53AC1" w14:paraId="0892B15C" w14:textId="77777777" w:rsidTr="005A7E39">
        <w:tc>
          <w:tcPr>
            <w:tcW w:w="2250" w:type="dxa"/>
            <w:tcBorders>
              <w:top w:val="nil"/>
              <w:left w:val="nil"/>
              <w:bottom w:val="nil"/>
              <w:right w:val="nil"/>
            </w:tcBorders>
            <w:noWrap/>
            <w:vAlign w:val="bottom"/>
          </w:tcPr>
          <w:p w14:paraId="1F2CD8B1" w14:textId="77777777" w:rsidR="00B61506" w:rsidRPr="00A53AC1" w:rsidRDefault="00B61506" w:rsidP="005A7E39">
            <w:pPr>
              <w:shd w:val="clear" w:color="auto" w:fill="FFFFFF"/>
              <w:ind w:left="180" w:right="-79" w:hanging="180"/>
              <w:rPr>
                <w:szCs w:val="22"/>
              </w:rPr>
            </w:pPr>
          </w:p>
        </w:tc>
        <w:tc>
          <w:tcPr>
            <w:tcW w:w="1080" w:type="dxa"/>
            <w:tcBorders>
              <w:top w:val="double" w:sz="4" w:space="0" w:color="auto"/>
              <w:left w:val="nil"/>
              <w:right w:val="nil"/>
            </w:tcBorders>
            <w:vAlign w:val="bottom"/>
          </w:tcPr>
          <w:p w14:paraId="1681CB41" w14:textId="77777777" w:rsidR="00B61506" w:rsidRPr="00B232F9" w:rsidRDefault="00B61506" w:rsidP="005A7E39">
            <w:pPr>
              <w:spacing w:line="240" w:lineRule="auto"/>
              <w:ind w:left="-105" w:right="85"/>
              <w:jc w:val="right"/>
              <w:rPr>
                <w:color w:val="000000"/>
                <w:szCs w:val="22"/>
              </w:rPr>
            </w:pPr>
          </w:p>
        </w:tc>
        <w:tc>
          <w:tcPr>
            <w:tcW w:w="270" w:type="dxa"/>
            <w:tcBorders>
              <w:left w:val="nil"/>
              <w:right w:val="nil"/>
            </w:tcBorders>
            <w:vAlign w:val="bottom"/>
          </w:tcPr>
          <w:p w14:paraId="0C5F44FF" w14:textId="77777777"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14:paraId="3DE6AFF2" w14:textId="77777777"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55F8B16D" w14:textId="77777777"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14:paraId="40BB8C9F" w14:textId="77777777"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760E8A6C" w14:textId="77777777"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14:paraId="26E14932" w14:textId="77777777"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14:paraId="2BC1D5A9" w14:textId="77777777" w:rsidR="00B61506" w:rsidRPr="00B232F9" w:rsidRDefault="00B61506" w:rsidP="005A7E39">
            <w:pPr>
              <w:spacing w:line="240" w:lineRule="auto"/>
              <w:rPr>
                <w:color w:val="000000"/>
                <w:szCs w:val="22"/>
              </w:rPr>
            </w:pPr>
          </w:p>
        </w:tc>
        <w:tc>
          <w:tcPr>
            <w:tcW w:w="1114" w:type="dxa"/>
            <w:vAlign w:val="bottom"/>
          </w:tcPr>
          <w:p w14:paraId="462E8DB6" w14:textId="77777777"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14:paraId="02FF4661" w14:textId="77777777" w:rsidR="00B61506" w:rsidRPr="00B232F9" w:rsidRDefault="00B61506" w:rsidP="005A7E39">
            <w:pPr>
              <w:spacing w:line="240" w:lineRule="auto"/>
              <w:rPr>
                <w:color w:val="000000"/>
                <w:szCs w:val="22"/>
              </w:rPr>
            </w:pPr>
          </w:p>
        </w:tc>
        <w:tc>
          <w:tcPr>
            <w:tcW w:w="1080" w:type="dxa"/>
            <w:vAlign w:val="bottom"/>
          </w:tcPr>
          <w:p w14:paraId="163BA0C0" w14:textId="77777777" w:rsidR="00B61506" w:rsidRPr="001D6529" w:rsidRDefault="00B61506" w:rsidP="005A7E39">
            <w:pPr>
              <w:spacing w:line="240" w:lineRule="auto"/>
              <w:ind w:left="-105"/>
              <w:jc w:val="right"/>
              <w:rPr>
                <w:rFonts w:cstheme="minorBidi"/>
                <w:color w:val="000000"/>
                <w:szCs w:val="22"/>
                <w:cs/>
              </w:rPr>
            </w:pPr>
          </w:p>
        </w:tc>
      </w:tr>
      <w:tr w:rsidR="00B61506" w:rsidRPr="00A53AC1" w14:paraId="48338AF6" w14:textId="77777777" w:rsidTr="005A7E39">
        <w:tc>
          <w:tcPr>
            <w:tcW w:w="3330" w:type="dxa"/>
            <w:gridSpan w:val="2"/>
            <w:tcBorders>
              <w:top w:val="nil"/>
              <w:left w:val="nil"/>
              <w:bottom w:val="nil"/>
              <w:right w:val="nil"/>
            </w:tcBorders>
            <w:noWrap/>
            <w:vAlign w:val="bottom"/>
          </w:tcPr>
          <w:p w14:paraId="7EAAC519" w14:textId="77777777" w:rsidR="00B61506" w:rsidRPr="00B232F9" w:rsidRDefault="00B61506" w:rsidP="005A7E39">
            <w:pPr>
              <w:spacing w:line="240" w:lineRule="auto"/>
              <w:ind w:right="85"/>
              <w:rPr>
                <w:color w:val="000000"/>
                <w:szCs w:val="22"/>
              </w:rPr>
            </w:pPr>
            <w:r w:rsidRPr="002B6D5E">
              <w:rPr>
                <w:b/>
                <w:bCs/>
                <w:i/>
                <w:iCs/>
                <w:szCs w:val="22"/>
              </w:rPr>
              <w:t>Disaggregation of revenue</w:t>
            </w:r>
          </w:p>
        </w:tc>
        <w:tc>
          <w:tcPr>
            <w:tcW w:w="270" w:type="dxa"/>
            <w:tcBorders>
              <w:left w:val="nil"/>
              <w:right w:val="nil"/>
            </w:tcBorders>
            <w:vAlign w:val="bottom"/>
          </w:tcPr>
          <w:p w14:paraId="78585680" w14:textId="77777777"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14:paraId="6FFB679B" w14:textId="77777777"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1AC28FEF" w14:textId="77777777"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14:paraId="35188995" w14:textId="77777777"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0962F718" w14:textId="77777777"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14:paraId="34ADFEA7" w14:textId="77777777"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14:paraId="120F2995" w14:textId="77777777" w:rsidR="00B61506" w:rsidRPr="00B232F9" w:rsidRDefault="00B61506" w:rsidP="005A7E39">
            <w:pPr>
              <w:spacing w:line="240" w:lineRule="auto"/>
              <w:rPr>
                <w:color w:val="000000"/>
                <w:szCs w:val="22"/>
              </w:rPr>
            </w:pPr>
          </w:p>
        </w:tc>
        <w:tc>
          <w:tcPr>
            <w:tcW w:w="1114" w:type="dxa"/>
            <w:vAlign w:val="bottom"/>
          </w:tcPr>
          <w:p w14:paraId="6ABAF598" w14:textId="77777777"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14:paraId="216CB877" w14:textId="77777777" w:rsidR="00B61506" w:rsidRPr="00B232F9" w:rsidRDefault="00B61506" w:rsidP="005A7E39">
            <w:pPr>
              <w:spacing w:line="240" w:lineRule="auto"/>
              <w:rPr>
                <w:color w:val="000000"/>
                <w:szCs w:val="22"/>
              </w:rPr>
            </w:pPr>
          </w:p>
        </w:tc>
        <w:tc>
          <w:tcPr>
            <w:tcW w:w="1080" w:type="dxa"/>
            <w:vAlign w:val="bottom"/>
          </w:tcPr>
          <w:p w14:paraId="62ED6473" w14:textId="77777777" w:rsidR="00B61506" w:rsidRPr="001D6529" w:rsidRDefault="00B61506" w:rsidP="005A7E39">
            <w:pPr>
              <w:spacing w:line="240" w:lineRule="auto"/>
              <w:ind w:left="-105"/>
              <w:jc w:val="right"/>
              <w:rPr>
                <w:rFonts w:cstheme="minorBidi"/>
                <w:color w:val="000000"/>
                <w:szCs w:val="22"/>
                <w:cs/>
              </w:rPr>
            </w:pPr>
          </w:p>
        </w:tc>
      </w:tr>
      <w:tr w:rsidR="00B61506" w:rsidRPr="00A53AC1" w14:paraId="701897AA" w14:textId="77777777" w:rsidTr="005A7E39">
        <w:tc>
          <w:tcPr>
            <w:tcW w:w="3330" w:type="dxa"/>
            <w:gridSpan w:val="2"/>
            <w:tcBorders>
              <w:top w:val="nil"/>
              <w:left w:val="nil"/>
              <w:bottom w:val="nil"/>
              <w:right w:val="nil"/>
            </w:tcBorders>
            <w:noWrap/>
          </w:tcPr>
          <w:p w14:paraId="7C66CA84" w14:textId="77777777" w:rsidR="00B61506" w:rsidRPr="00B232F9" w:rsidRDefault="00B61506" w:rsidP="005A7E39">
            <w:pPr>
              <w:spacing w:line="240" w:lineRule="auto"/>
              <w:ind w:left="-105" w:right="85"/>
              <w:jc w:val="center"/>
              <w:rPr>
                <w:color w:val="000000"/>
                <w:szCs w:val="22"/>
              </w:rPr>
            </w:pPr>
            <w:r w:rsidRPr="002B6D5E">
              <w:rPr>
                <w:b/>
                <w:bCs/>
                <w:szCs w:val="22"/>
              </w:rPr>
              <w:t xml:space="preserve">Primary geographical markets </w:t>
            </w:r>
          </w:p>
        </w:tc>
        <w:tc>
          <w:tcPr>
            <w:tcW w:w="270" w:type="dxa"/>
            <w:tcBorders>
              <w:left w:val="nil"/>
              <w:right w:val="nil"/>
            </w:tcBorders>
            <w:vAlign w:val="bottom"/>
          </w:tcPr>
          <w:p w14:paraId="0E743147" w14:textId="77777777"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14:paraId="1A932612" w14:textId="77777777"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1A2839A3" w14:textId="77777777"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14:paraId="1437E56E" w14:textId="77777777"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3F695DD1" w14:textId="77777777"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14:paraId="4840DEE3" w14:textId="77777777"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14:paraId="7BB37AA3" w14:textId="77777777" w:rsidR="00B61506" w:rsidRPr="00B232F9" w:rsidRDefault="00B61506" w:rsidP="005A7E39">
            <w:pPr>
              <w:spacing w:line="240" w:lineRule="auto"/>
              <w:rPr>
                <w:color w:val="000000"/>
                <w:szCs w:val="22"/>
              </w:rPr>
            </w:pPr>
          </w:p>
        </w:tc>
        <w:tc>
          <w:tcPr>
            <w:tcW w:w="1114" w:type="dxa"/>
            <w:vAlign w:val="bottom"/>
          </w:tcPr>
          <w:p w14:paraId="2F74A6B1" w14:textId="77777777"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14:paraId="292BA84C" w14:textId="77777777" w:rsidR="00B61506" w:rsidRPr="00B232F9" w:rsidRDefault="00B61506" w:rsidP="005A7E39">
            <w:pPr>
              <w:spacing w:line="240" w:lineRule="auto"/>
              <w:rPr>
                <w:color w:val="000000"/>
                <w:szCs w:val="22"/>
              </w:rPr>
            </w:pPr>
          </w:p>
        </w:tc>
        <w:tc>
          <w:tcPr>
            <w:tcW w:w="1080" w:type="dxa"/>
            <w:vAlign w:val="bottom"/>
          </w:tcPr>
          <w:p w14:paraId="0AE436D7" w14:textId="77777777" w:rsidR="00B61506" w:rsidRPr="001D6529" w:rsidRDefault="00B61506" w:rsidP="005A7E39">
            <w:pPr>
              <w:spacing w:line="240" w:lineRule="auto"/>
              <w:ind w:left="-105"/>
              <w:jc w:val="right"/>
              <w:rPr>
                <w:rFonts w:cstheme="minorBidi"/>
                <w:color w:val="000000"/>
                <w:szCs w:val="22"/>
                <w:cs/>
              </w:rPr>
            </w:pPr>
          </w:p>
        </w:tc>
      </w:tr>
      <w:tr w:rsidR="00AF3D07" w:rsidRPr="00A53AC1" w14:paraId="19E7D96A" w14:textId="77777777" w:rsidTr="00F412AD">
        <w:tc>
          <w:tcPr>
            <w:tcW w:w="2250" w:type="dxa"/>
            <w:tcBorders>
              <w:top w:val="nil"/>
              <w:left w:val="nil"/>
              <w:bottom w:val="nil"/>
              <w:right w:val="nil"/>
            </w:tcBorders>
            <w:noWrap/>
          </w:tcPr>
          <w:p w14:paraId="7A7F527C" w14:textId="77777777" w:rsidR="00AF3D07" w:rsidRPr="002B6D5E" w:rsidRDefault="00AF3D07" w:rsidP="00AF3D07">
            <w:pPr>
              <w:spacing w:line="220" w:lineRule="atLeast"/>
              <w:ind w:left="160" w:right="-26" w:hanging="160"/>
              <w:rPr>
                <w:szCs w:val="22"/>
              </w:rPr>
            </w:pPr>
            <w:r w:rsidRPr="002B6D5E">
              <w:rPr>
                <w:szCs w:val="22"/>
              </w:rPr>
              <w:t>Thailand</w:t>
            </w:r>
          </w:p>
        </w:tc>
        <w:tc>
          <w:tcPr>
            <w:tcW w:w="1080" w:type="dxa"/>
            <w:tcBorders>
              <w:left w:val="nil"/>
              <w:right w:val="nil"/>
            </w:tcBorders>
            <w:vAlign w:val="bottom"/>
          </w:tcPr>
          <w:p w14:paraId="018C5776" w14:textId="7BC0CF06" w:rsidR="00AF3D07" w:rsidRPr="005C5BF0" w:rsidRDefault="00AF3D07" w:rsidP="00AF3D07">
            <w:pPr>
              <w:tabs>
                <w:tab w:val="left" w:pos="431"/>
                <w:tab w:val="left" w:pos="611"/>
                <w:tab w:val="decimal" w:pos="701"/>
              </w:tabs>
              <w:spacing w:line="240" w:lineRule="auto"/>
              <w:ind w:left="-105" w:right="-15" w:hanging="4"/>
              <w:jc w:val="right"/>
              <w:rPr>
                <w:color w:val="000000"/>
                <w:szCs w:val="22"/>
              </w:rPr>
            </w:pPr>
            <w:r w:rsidRPr="00AF3D07">
              <w:rPr>
                <w:color w:val="000000"/>
                <w:szCs w:val="22"/>
              </w:rPr>
              <w:t>440,555</w:t>
            </w:r>
          </w:p>
        </w:tc>
        <w:tc>
          <w:tcPr>
            <w:tcW w:w="270" w:type="dxa"/>
            <w:tcBorders>
              <w:left w:val="nil"/>
              <w:right w:val="nil"/>
            </w:tcBorders>
            <w:vAlign w:val="bottom"/>
          </w:tcPr>
          <w:p w14:paraId="0003F973" w14:textId="77777777" w:rsidR="00AF3D07" w:rsidRPr="00AF3D07" w:rsidRDefault="00AF3D07" w:rsidP="00AF3D07">
            <w:pPr>
              <w:tabs>
                <w:tab w:val="left" w:pos="691"/>
              </w:tabs>
              <w:spacing w:line="240" w:lineRule="auto"/>
              <w:jc w:val="right"/>
              <w:rPr>
                <w:color w:val="000000"/>
                <w:szCs w:val="22"/>
              </w:rPr>
            </w:pPr>
          </w:p>
        </w:tc>
        <w:tc>
          <w:tcPr>
            <w:tcW w:w="1060" w:type="dxa"/>
            <w:tcBorders>
              <w:left w:val="nil"/>
              <w:right w:val="nil"/>
            </w:tcBorders>
            <w:vAlign w:val="bottom"/>
          </w:tcPr>
          <w:p w14:paraId="3385715E" w14:textId="713730BA" w:rsidR="00AF3D07" w:rsidRPr="005C5BF0" w:rsidRDefault="00AF3D07" w:rsidP="00AF3D07">
            <w:pPr>
              <w:tabs>
                <w:tab w:val="left" w:pos="431"/>
                <w:tab w:val="left" w:pos="611"/>
                <w:tab w:val="decimal" w:pos="701"/>
              </w:tabs>
              <w:spacing w:line="240" w:lineRule="auto"/>
              <w:ind w:left="-105" w:right="-15" w:hanging="4"/>
              <w:jc w:val="right"/>
              <w:rPr>
                <w:color w:val="000000"/>
                <w:szCs w:val="22"/>
              </w:rPr>
            </w:pPr>
            <w:r w:rsidRPr="00AF3D07">
              <w:rPr>
                <w:color w:val="000000"/>
                <w:szCs w:val="22"/>
              </w:rPr>
              <w:t>450,585</w:t>
            </w:r>
          </w:p>
        </w:tc>
        <w:tc>
          <w:tcPr>
            <w:tcW w:w="236" w:type="dxa"/>
            <w:tcBorders>
              <w:left w:val="nil"/>
              <w:right w:val="nil"/>
            </w:tcBorders>
            <w:vAlign w:val="bottom"/>
          </w:tcPr>
          <w:p w14:paraId="215AF828" w14:textId="77777777" w:rsidR="00AF3D07" w:rsidRPr="005C5BF0" w:rsidRDefault="00AF3D07" w:rsidP="00AF3D07">
            <w:pPr>
              <w:spacing w:line="240" w:lineRule="auto"/>
              <w:jc w:val="right"/>
              <w:rPr>
                <w:color w:val="000000"/>
                <w:szCs w:val="22"/>
                <w:highlight w:val="yellow"/>
              </w:rPr>
            </w:pPr>
          </w:p>
        </w:tc>
        <w:tc>
          <w:tcPr>
            <w:tcW w:w="954" w:type="dxa"/>
            <w:tcBorders>
              <w:left w:val="nil"/>
              <w:right w:val="nil"/>
            </w:tcBorders>
            <w:vAlign w:val="bottom"/>
          </w:tcPr>
          <w:p w14:paraId="39EECB48" w14:textId="08C7ACFB" w:rsidR="00AF3D07" w:rsidRPr="005C5BF0" w:rsidRDefault="00AF3D07" w:rsidP="00AF3D07">
            <w:pPr>
              <w:tabs>
                <w:tab w:val="left" w:pos="431"/>
                <w:tab w:val="left" w:pos="611"/>
                <w:tab w:val="decimal" w:pos="701"/>
              </w:tabs>
              <w:spacing w:line="240" w:lineRule="auto"/>
              <w:ind w:left="-105" w:right="-15" w:hanging="4"/>
              <w:jc w:val="right"/>
              <w:rPr>
                <w:color w:val="000000"/>
                <w:szCs w:val="22"/>
              </w:rPr>
            </w:pPr>
            <w:r>
              <w:rPr>
                <w:color w:val="000000"/>
                <w:szCs w:val="22"/>
              </w:rPr>
              <w:t>10,967</w:t>
            </w:r>
          </w:p>
        </w:tc>
        <w:tc>
          <w:tcPr>
            <w:tcW w:w="270" w:type="dxa"/>
            <w:tcBorders>
              <w:left w:val="nil"/>
              <w:right w:val="nil"/>
            </w:tcBorders>
            <w:vAlign w:val="bottom"/>
          </w:tcPr>
          <w:p w14:paraId="18F95E34" w14:textId="77777777" w:rsidR="00AF3D07" w:rsidRPr="005C5BF0" w:rsidRDefault="00AF3D07" w:rsidP="00AF3D07">
            <w:pPr>
              <w:tabs>
                <w:tab w:val="left" w:pos="431"/>
                <w:tab w:val="left" w:pos="611"/>
                <w:tab w:val="decimal" w:pos="701"/>
              </w:tabs>
              <w:spacing w:line="240" w:lineRule="auto"/>
              <w:ind w:left="-105" w:right="-15" w:hanging="4"/>
              <w:jc w:val="right"/>
              <w:rPr>
                <w:color w:val="000000"/>
                <w:szCs w:val="22"/>
              </w:rPr>
            </w:pPr>
          </w:p>
        </w:tc>
        <w:tc>
          <w:tcPr>
            <w:tcW w:w="990" w:type="dxa"/>
            <w:tcBorders>
              <w:left w:val="nil"/>
              <w:right w:val="nil"/>
            </w:tcBorders>
            <w:vAlign w:val="bottom"/>
          </w:tcPr>
          <w:p w14:paraId="319FAA96" w14:textId="1413043D" w:rsidR="00AF3D07" w:rsidRPr="005C5BF0" w:rsidRDefault="00AF3D07" w:rsidP="00AF3D07">
            <w:pPr>
              <w:tabs>
                <w:tab w:val="left" w:pos="611"/>
                <w:tab w:val="decimal" w:pos="701"/>
              </w:tabs>
              <w:spacing w:line="240" w:lineRule="auto"/>
              <w:ind w:left="-105" w:right="-200" w:hanging="4"/>
              <w:jc w:val="center"/>
              <w:rPr>
                <w:color w:val="000000"/>
                <w:szCs w:val="22"/>
              </w:rPr>
            </w:pPr>
            <w:r w:rsidRPr="005C5BF0">
              <w:rPr>
                <w:color w:val="000000"/>
                <w:szCs w:val="22"/>
              </w:rPr>
              <w:t>8,</w:t>
            </w:r>
            <w:r>
              <w:rPr>
                <w:color w:val="000000"/>
                <w:szCs w:val="22"/>
              </w:rPr>
              <w:t>979</w:t>
            </w:r>
          </w:p>
        </w:tc>
        <w:tc>
          <w:tcPr>
            <w:tcW w:w="236" w:type="dxa"/>
            <w:tcBorders>
              <w:left w:val="nil"/>
              <w:right w:val="nil"/>
            </w:tcBorders>
          </w:tcPr>
          <w:p w14:paraId="55601116" w14:textId="77777777" w:rsidR="00AF3D07" w:rsidRPr="005C5BF0" w:rsidRDefault="00AF3D07" w:rsidP="00AF3D07">
            <w:pPr>
              <w:tabs>
                <w:tab w:val="left" w:pos="431"/>
                <w:tab w:val="left" w:pos="611"/>
                <w:tab w:val="decimal" w:pos="701"/>
              </w:tabs>
              <w:spacing w:line="240" w:lineRule="auto"/>
              <w:ind w:left="-105" w:right="-15" w:hanging="4"/>
              <w:jc w:val="right"/>
              <w:rPr>
                <w:color w:val="000000"/>
                <w:szCs w:val="22"/>
              </w:rPr>
            </w:pPr>
          </w:p>
        </w:tc>
        <w:tc>
          <w:tcPr>
            <w:tcW w:w="1114" w:type="dxa"/>
            <w:vAlign w:val="bottom"/>
          </w:tcPr>
          <w:p w14:paraId="617C559A" w14:textId="45C65D54" w:rsidR="00AF3D07" w:rsidRPr="005C5BF0" w:rsidRDefault="00AF3D07" w:rsidP="00AF3D07">
            <w:pPr>
              <w:tabs>
                <w:tab w:val="left" w:pos="431"/>
                <w:tab w:val="left" w:pos="611"/>
                <w:tab w:val="decimal" w:pos="701"/>
                <w:tab w:val="left" w:pos="956"/>
              </w:tabs>
              <w:spacing w:line="240" w:lineRule="auto"/>
              <w:ind w:right="-15"/>
              <w:jc w:val="right"/>
              <w:rPr>
                <w:color w:val="000000"/>
                <w:szCs w:val="22"/>
              </w:rPr>
            </w:pPr>
            <w:r w:rsidRPr="00AF3D07">
              <w:rPr>
                <w:color w:val="000000"/>
                <w:szCs w:val="22"/>
              </w:rPr>
              <w:t>451,522</w:t>
            </w:r>
          </w:p>
        </w:tc>
        <w:tc>
          <w:tcPr>
            <w:tcW w:w="270" w:type="dxa"/>
            <w:vAlign w:val="bottom"/>
          </w:tcPr>
          <w:p w14:paraId="79ECE243" w14:textId="77777777" w:rsidR="00AF3D07" w:rsidRPr="005C5BF0" w:rsidRDefault="00AF3D07" w:rsidP="00AF3D07">
            <w:pPr>
              <w:tabs>
                <w:tab w:val="left" w:pos="431"/>
                <w:tab w:val="left" w:pos="611"/>
                <w:tab w:val="decimal" w:pos="701"/>
              </w:tabs>
              <w:spacing w:line="240" w:lineRule="auto"/>
              <w:ind w:left="-105" w:right="-15" w:hanging="4"/>
              <w:jc w:val="right"/>
              <w:rPr>
                <w:color w:val="000000"/>
                <w:szCs w:val="22"/>
              </w:rPr>
            </w:pPr>
          </w:p>
        </w:tc>
        <w:tc>
          <w:tcPr>
            <w:tcW w:w="1080" w:type="dxa"/>
            <w:vAlign w:val="bottom"/>
          </w:tcPr>
          <w:p w14:paraId="0FB12512" w14:textId="5EF77083" w:rsidR="00AF3D07" w:rsidRPr="005C5BF0" w:rsidRDefault="00AF3D07" w:rsidP="00AF3D07">
            <w:pPr>
              <w:tabs>
                <w:tab w:val="left" w:pos="431"/>
                <w:tab w:val="left" w:pos="611"/>
                <w:tab w:val="decimal" w:pos="701"/>
                <w:tab w:val="left" w:pos="956"/>
              </w:tabs>
              <w:spacing w:line="240" w:lineRule="auto"/>
              <w:ind w:left="-105" w:right="-15" w:hanging="4"/>
              <w:jc w:val="right"/>
              <w:rPr>
                <w:color w:val="000000"/>
                <w:szCs w:val="22"/>
              </w:rPr>
            </w:pPr>
            <w:r w:rsidRPr="00AF3D07">
              <w:rPr>
                <w:color w:val="000000"/>
                <w:szCs w:val="22"/>
              </w:rPr>
              <w:t>459,564</w:t>
            </w:r>
          </w:p>
        </w:tc>
      </w:tr>
      <w:tr w:rsidR="00AF3D07" w:rsidRPr="00A53AC1" w14:paraId="31661923" w14:textId="77777777" w:rsidTr="00B7521C">
        <w:tc>
          <w:tcPr>
            <w:tcW w:w="2250" w:type="dxa"/>
            <w:tcBorders>
              <w:top w:val="nil"/>
              <w:left w:val="nil"/>
              <w:bottom w:val="nil"/>
              <w:right w:val="nil"/>
            </w:tcBorders>
            <w:noWrap/>
          </w:tcPr>
          <w:p w14:paraId="6E8C81FC" w14:textId="4CA5FD32" w:rsidR="00AF3D07" w:rsidRPr="002B6D5E" w:rsidRDefault="003B3A31" w:rsidP="00AF3D07">
            <w:pPr>
              <w:spacing w:line="220" w:lineRule="atLeast"/>
              <w:ind w:left="160" w:right="-26" w:hanging="160"/>
              <w:rPr>
                <w:szCs w:val="22"/>
              </w:rPr>
            </w:pPr>
            <w:r>
              <w:rPr>
                <w:szCs w:val="22"/>
              </w:rPr>
              <w:t xml:space="preserve">Countries in </w:t>
            </w:r>
            <w:r w:rsidR="00AF3D07">
              <w:rPr>
                <w:szCs w:val="22"/>
              </w:rPr>
              <w:t>Asia</w:t>
            </w:r>
          </w:p>
        </w:tc>
        <w:tc>
          <w:tcPr>
            <w:tcW w:w="1080" w:type="dxa"/>
            <w:tcBorders>
              <w:left w:val="nil"/>
              <w:right w:val="nil"/>
            </w:tcBorders>
          </w:tcPr>
          <w:p w14:paraId="1F638F85" w14:textId="004605CB" w:rsidR="00AF3D07" w:rsidRPr="00BF78C6" w:rsidRDefault="00AF3D07" w:rsidP="00AF3D07">
            <w:pPr>
              <w:tabs>
                <w:tab w:val="left" w:pos="431"/>
                <w:tab w:val="left" w:pos="611"/>
                <w:tab w:val="decimal" w:pos="701"/>
              </w:tabs>
              <w:spacing w:line="240" w:lineRule="auto"/>
              <w:ind w:left="-105" w:right="-15" w:hanging="4"/>
              <w:jc w:val="right"/>
              <w:rPr>
                <w:color w:val="000000"/>
                <w:szCs w:val="22"/>
              </w:rPr>
            </w:pPr>
            <w:r w:rsidRPr="00AF3D07">
              <w:rPr>
                <w:color w:val="000000"/>
                <w:szCs w:val="22"/>
              </w:rPr>
              <w:t xml:space="preserve"> 13,560 </w:t>
            </w:r>
          </w:p>
        </w:tc>
        <w:tc>
          <w:tcPr>
            <w:tcW w:w="270" w:type="dxa"/>
            <w:tcBorders>
              <w:left w:val="nil"/>
              <w:right w:val="nil"/>
            </w:tcBorders>
            <w:vAlign w:val="bottom"/>
          </w:tcPr>
          <w:p w14:paraId="4985953E" w14:textId="77777777" w:rsidR="00AF3D07" w:rsidRPr="00AF3D07" w:rsidRDefault="00AF3D07" w:rsidP="00AF3D07">
            <w:pPr>
              <w:tabs>
                <w:tab w:val="left" w:pos="691"/>
              </w:tabs>
              <w:spacing w:line="240" w:lineRule="auto"/>
              <w:jc w:val="right"/>
              <w:rPr>
                <w:color w:val="000000"/>
                <w:szCs w:val="22"/>
              </w:rPr>
            </w:pPr>
          </w:p>
        </w:tc>
        <w:tc>
          <w:tcPr>
            <w:tcW w:w="1060" w:type="dxa"/>
            <w:tcBorders>
              <w:left w:val="nil"/>
              <w:right w:val="nil"/>
            </w:tcBorders>
            <w:vAlign w:val="bottom"/>
          </w:tcPr>
          <w:p w14:paraId="24BB40A5" w14:textId="0221A21C" w:rsidR="00AF3D07" w:rsidRPr="002B6D5E" w:rsidRDefault="00AF3D07" w:rsidP="00AF3D07">
            <w:pPr>
              <w:tabs>
                <w:tab w:val="left" w:pos="431"/>
                <w:tab w:val="left" w:pos="611"/>
                <w:tab w:val="decimal" w:pos="701"/>
              </w:tabs>
              <w:spacing w:line="240" w:lineRule="auto"/>
              <w:ind w:left="-105" w:right="-15" w:hanging="4"/>
              <w:jc w:val="right"/>
              <w:rPr>
                <w:color w:val="000000"/>
                <w:szCs w:val="22"/>
              </w:rPr>
            </w:pPr>
            <w:r w:rsidRPr="00AF3D07">
              <w:rPr>
                <w:color w:val="000000"/>
                <w:szCs w:val="22"/>
              </w:rPr>
              <w:t>20,322</w:t>
            </w:r>
          </w:p>
        </w:tc>
        <w:tc>
          <w:tcPr>
            <w:tcW w:w="236" w:type="dxa"/>
            <w:tcBorders>
              <w:left w:val="nil"/>
              <w:right w:val="nil"/>
            </w:tcBorders>
            <w:vAlign w:val="bottom"/>
          </w:tcPr>
          <w:p w14:paraId="3EABBA9B" w14:textId="77777777" w:rsidR="00AF3D07" w:rsidRPr="00AF3D07" w:rsidRDefault="00AF3D07" w:rsidP="00AF3D07">
            <w:pPr>
              <w:spacing w:line="240" w:lineRule="auto"/>
              <w:jc w:val="right"/>
              <w:rPr>
                <w:color w:val="000000"/>
                <w:szCs w:val="22"/>
              </w:rPr>
            </w:pPr>
          </w:p>
        </w:tc>
        <w:tc>
          <w:tcPr>
            <w:tcW w:w="954" w:type="dxa"/>
            <w:tcBorders>
              <w:left w:val="nil"/>
              <w:right w:val="nil"/>
            </w:tcBorders>
            <w:vAlign w:val="bottom"/>
          </w:tcPr>
          <w:p w14:paraId="5D229CC8" w14:textId="6F43C564" w:rsidR="00AF3D07" w:rsidRPr="002B6D5E" w:rsidRDefault="00AF3D07" w:rsidP="00AF3D07">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14:paraId="13E581A5"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right w:val="nil"/>
            </w:tcBorders>
            <w:vAlign w:val="bottom"/>
          </w:tcPr>
          <w:p w14:paraId="66AB5A60" w14:textId="7A648C6D" w:rsidR="00AF3D07" w:rsidRPr="002B6D5E" w:rsidRDefault="00AF3D07" w:rsidP="00AF3D07">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14:paraId="56B700FF"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1114" w:type="dxa"/>
          </w:tcPr>
          <w:p w14:paraId="45AE1499" w14:textId="39F8156A" w:rsidR="00AF3D07" w:rsidRPr="002B6D5E" w:rsidRDefault="00AF3D07" w:rsidP="00AF3D07">
            <w:pPr>
              <w:tabs>
                <w:tab w:val="left" w:pos="431"/>
                <w:tab w:val="left" w:pos="611"/>
                <w:tab w:val="decimal" w:pos="701"/>
                <w:tab w:val="left" w:pos="956"/>
              </w:tabs>
              <w:spacing w:line="240" w:lineRule="auto"/>
              <w:ind w:left="-105" w:right="-15" w:hanging="4"/>
              <w:jc w:val="right"/>
              <w:rPr>
                <w:color w:val="000000"/>
                <w:szCs w:val="22"/>
              </w:rPr>
            </w:pPr>
            <w:r w:rsidRPr="00AF3D07">
              <w:rPr>
                <w:color w:val="000000"/>
                <w:szCs w:val="22"/>
              </w:rPr>
              <w:t xml:space="preserve"> 13,560 </w:t>
            </w:r>
          </w:p>
        </w:tc>
        <w:tc>
          <w:tcPr>
            <w:tcW w:w="270" w:type="dxa"/>
            <w:vAlign w:val="bottom"/>
          </w:tcPr>
          <w:p w14:paraId="425902E1"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1080" w:type="dxa"/>
            <w:vAlign w:val="bottom"/>
          </w:tcPr>
          <w:p w14:paraId="6BD04EA6" w14:textId="2E3BC9A0" w:rsidR="00AF3D07" w:rsidRPr="00BF78C6" w:rsidRDefault="00AF3D07" w:rsidP="00AF3D07">
            <w:pPr>
              <w:tabs>
                <w:tab w:val="left" w:pos="431"/>
                <w:tab w:val="left" w:pos="611"/>
                <w:tab w:val="decimal" w:pos="701"/>
                <w:tab w:val="left" w:pos="956"/>
              </w:tabs>
              <w:spacing w:line="240" w:lineRule="auto"/>
              <w:ind w:left="-105" w:right="-15" w:hanging="4"/>
              <w:jc w:val="right"/>
              <w:rPr>
                <w:color w:val="000000"/>
                <w:szCs w:val="22"/>
              </w:rPr>
            </w:pPr>
            <w:r w:rsidRPr="00AF3D07">
              <w:rPr>
                <w:color w:val="000000"/>
                <w:szCs w:val="22"/>
              </w:rPr>
              <w:t>20,322</w:t>
            </w:r>
          </w:p>
        </w:tc>
      </w:tr>
      <w:tr w:rsidR="00AF3D07" w:rsidRPr="00A53AC1" w14:paraId="14FA1BC1" w14:textId="77777777" w:rsidTr="00B7521C">
        <w:tc>
          <w:tcPr>
            <w:tcW w:w="2250" w:type="dxa"/>
            <w:tcBorders>
              <w:top w:val="nil"/>
              <w:left w:val="nil"/>
              <w:bottom w:val="nil"/>
              <w:right w:val="nil"/>
            </w:tcBorders>
            <w:noWrap/>
          </w:tcPr>
          <w:p w14:paraId="34DF1DAC" w14:textId="77777777" w:rsidR="00AF3D07" w:rsidRDefault="00AF3D07" w:rsidP="00AF3D07">
            <w:pPr>
              <w:spacing w:line="220" w:lineRule="atLeast"/>
              <w:ind w:left="160" w:right="-26" w:hanging="160"/>
              <w:rPr>
                <w:szCs w:val="22"/>
              </w:rPr>
            </w:pPr>
            <w:r>
              <w:rPr>
                <w:szCs w:val="22"/>
              </w:rPr>
              <w:t>Others</w:t>
            </w:r>
          </w:p>
        </w:tc>
        <w:tc>
          <w:tcPr>
            <w:tcW w:w="1080" w:type="dxa"/>
            <w:tcBorders>
              <w:left w:val="nil"/>
              <w:bottom w:val="single" w:sz="4" w:space="0" w:color="auto"/>
              <w:right w:val="nil"/>
            </w:tcBorders>
          </w:tcPr>
          <w:p w14:paraId="6E820DAC" w14:textId="53A401DA" w:rsidR="00AF3D07" w:rsidRPr="002B6D5E" w:rsidRDefault="00AF3D07" w:rsidP="00AF3D07">
            <w:pPr>
              <w:tabs>
                <w:tab w:val="left" w:pos="431"/>
                <w:tab w:val="left" w:pos="611"/>
                <w:tab w:val="decimal" w:pos="701"/>
              </w:tabs>
              <w:spacing w:line="240" w:lineRule="auto"/>
              <w:ind w:left="-105" w:right="-15" w:hanging="4"/>
              <w:jc w:val="right"/>
              <w:rPr>
                <w:color w:val="000000"/>
                <w:szCs w:val="22"/>
              </w:rPr>
            </w:pPr>
            <w:r w:rsidRPr="00AF3D07">
              <w:rPr>
                <w:color w:val="000000"/>
                <w:szCs w:val="22"/>
              </w:rPr>
              <w:t xml:space="preserve"> 5,349 </w:t>
            </w:r>
          </w:p>
        </w:tc>
        <w:tc>
          <w:tcPr>
            <w:tcW w:w="270" w:type="dxa"/>
            <w:tcBorders>
              <w:left w:val="nil"/>
              <w:right w:val="nil"/>
            </w:tcBorders>
            <w:vAlign w:val="bottom"/>
          </w:tcPr>
          <w:p w14:paraId="0E53768C" w14:textId="77777777" w:rsidR="00AF3D07" w:rsidRPr="00AF3D07" w:rsidRDefault="00AF3D07" w:rsidP="00AF3D07">
            <w:pPr>
              <w:tabs>
                <w:tab w:val="left" w:pos="431"/>
                <w:tab w:val="left" w:pos="611"/>
                <w:tab w:val="decimal" w:pos="701"/>
              </w:tabs>
              <w:spacing w:line="240" w:lineRule="auto"/>
              <w:ind w:right="-15"/>
              <w:jc w:val="right"/>
              <w:rPr>
                <w:color w:val="000000"/>
                <w:szCs w:val="22"/>
              </w:rPr>
            </w:pPr>
          </w:p>
        </w:tc>
        <w:tc>
          <w:tcPr>
            <w:tcW w:w="1060" w:type="dxa"/>
            <w:tcBorders>
              <w:left w:val="nil"/>
              <w:bottom w:val="single" w:sz="4" w:space="0" w:color="auto"/>
              <w:right w:val="nil"/>
            </w:tcBorders>
          </w:tcPr>
          <w:p w14:paraId="32F7A477" w14:textId="3D9A90A3" w:rsidR="00AF3D07" w:rsidRPr="002B6D5E" w:rsidRDefault="00AF3D07" w:rsidP="00AF3D07">
            <w:pPr>
              <w:tabs>
                <w:tab w:val="left" w:pos="431"/>
                <w:tab w:val="left" w:pos="611"/>
                <w:tab w:val="decimal" w:pos="701"/>
              </w:tabs>
              <w:spacing w:line="240" w:lineRule="auto"/>
              <w:ind w:left="-85" w:right="-15" w:hanging="4"/>
              <w:jc w:val="right"/>
              <w:rPr>
                <w:color w:val="000000"/>
                <w:szCs w:val="22"/>
              </w:rPr>
            </w:pPr>
            <w:r w:rsidRPr="00AF3D07">
              <w:rPr>
                <w:color w:val="000000"/>
                <w:szCs w:val="22"/>
              </w:rPr>
              <w:t>11,287</w:t>
            </w:r>
          </w:p>
        </w:tc>
        <w:tc>
          <w:tcPr>
            <w:tcW w:w="236" w:type="dxa"/>
            <w:tcBorders>
              <w:left w:val="nil"/>
              <w:right w:val="nil"/>
            </w:tcBorders>
            <w:vAlign w:val="bottom"/>
          </w:tcPr>
          <w:p w14:paraId="616D2745" w14:textId="77777777" w:rsidR="00AF3D07" w:rsidRPr="00AF3D07" w:rsidRDefault="00AF3D07" w:rsidP="00AF3D07">
            <w:pPr>
              <w:tabs>
                <w:tab w:val="left" w:pos="431"/>
                <w:tab w:val="left" w:pos="611"/>
                <w:tab w:val="decimal" w:pos="701"/>
              </w:tabs>
              <w:spacing w:line="240" w:lineRule="auto"/>
              <w:ind w:right="-15"/>
              <w:jc w:val="right"/>
              <w:rPr>
                <w:color w:val="000000"/>
                <w:szCs w:val="22"/>
              </w:rPr>
            </w:pPr>
          </w:p>
        </w:tc>
        <w:tc>
          <w:tcPr>
            <w:tcW w:w="954" w:type="dxa"/>
            <w:tcBorders>
              <w:left w:val="nil"/>
              <w:bottom w:val="single" w:sz="4" w:space="0" w:color="auto"/>
              <w:right w:val="nil"/>
            </w:tcBorders>
            <w:vAlign w:val="bottom"/>
          </w:tcPr>
          <w:p w14:paraId="33886B31" w14:textId="15F86D9D" w:rsidR="00AF3D07" w:rsidRPr="002B6D5E" w:rsidRDefault="00AF3D07" w:rsidP="00AF3D07">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14:paraId="13850A93"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single" w:sz="4" w:space="0" w:color="auto"/>
              <w:right w:val="nil"/>
            </w:tcBorders>
            <w:vAlign w:val="bottom"/>
          </w:tcPr>
          <w:p w14:paraId="71F35FB9" w14:textId="14CB5929" w:rsidR="00AF3D07" w:rsidRPr="002B6D5E" w:rsidRDefault="00AF3D07" w:rsidP="00AF3D07">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14:paraId="20AC307F"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tcPr>
          <w:p w14:paraId="08CD4E62" w14:textId="0FB605C1" w:rsidR="00AF3D07" w:rsidRPr="002B6D5E" w:rsidRDefault="00AF3D07" w:rsidP="00AF3D07">
            <w:pPr>
              <w:spacing w:line="240" w:lineRule="auto"/>
              <w:ind w:left="-105" w:right="-558" w:hanging="4"/>
              <w:jc w:val="center"/>
              <w:rPr>
                <w:color w:val="000000"/>
                <w:szCs w:val="22"/>
              </w:rPr>
            </w:pPr>
            <w:r w:rsidRPr="00AF3D07">
              <w:rPr>
                <w:color w:val="000000"/>
                <w:szCs w:val="22"/>
              </w:rPr>
              <w:t xml:space="preserve"> 5,349 </w:t>
            </w:r>
          </w:p>
        </w:tc>
        <w:tc>
          <w:tcPr>
            <w:tcW w:w="270" w:type="dxa"/>
            <w:vAlign w:val="bottom"/>
          </w:tcPr>
          <w:p w14:paraId="4744BBB3"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single" w:sz="4" w:space="0" w:color="auto"/>
            </w:tcBorders>
          </w:tcPr>
          <w:p w14:paraId="32E1A16A" w14:textId="54E71CA9" w:rsidR="00AF3D07" w:rsidRPr="00BF78C6" w:rsidRDefault="00AF3D07" w:rsidP="00AF3D07">
            <w:pPr>
              <w:tabs>
                <w:tab w:val="left" w:pos="431"/>
                <w:tab w:val="left" w:pos="611"/>
                <w:tab w:val="decimal" w:pos="701"/>
                <w:tab w:val="left" w:pos="956"/>
              </w:tabs>
              <w:spacing w:line="240" w:lineRule="auto"/>
              <w:ind w:left="-105" w:right="-15" w:hanging="4"/>
              <w:jc w:val="right"/>
              <w:rPr>
                <w:color w:val="000000"/>
                <w:szCs w:val="22"/>
              </w:rPr>
            </w:pPr>
            <w:r w:rsidRPr="00AF3D07">
              <w:rPr>
                <w:color w:val="000000"/>
                <w:szCs w:val="22"/>
              </w:rPr>
              <w:t>11,287</w:t>
            </w:r>
          </w:p>
        </w:tc>
      </w:tr>
      <w:tr w:rsidR="00AF3D07" w:rsidRPr="00A53AC1" w14:paraId="72261921" w14:textId="77777777" w:rsidTr="00F412AD">
        <w:tc>
          <w:tcPr>
            <w:tcW w:w="2250" w:type="dxa"/>
            <w:tcBorders>
              <w:top w:val="nil"/>
              <w:left w:val="nil"/>
              <w:bottom w:val="nil"/>
              <w:right w:val="nil"/>
            </w:tcBorders>
            <w:noWrap/>
          </w:tcPr>
          <w:p w14:paraId="5A077016" w14:textId="77777777" w:rsidR="00AF3D07" w:rsidRPr="002B6D5E" w:rsidRDefault="00AF3D07" w:rsidP="00AF3D07">
            <w:pPr>
              <w:spacing w:line="220" w:lineRule="atLeast"/>
              <w:ind w:left="160" w:right="-26" w:hanging="160"/>
              <w:rPr>
                <w:b/>
                <w:bCs/>
                <w:szCs w:val="22"/>
              </w:rPr>
            </w:pPr>
            <w:r w:rsidRPr="002B6D5E">
              <w:rPr>
                <w:b/>
                <w:bCs/>
                <w:szCs w:val="22"/>
              </w:rPr>
              <w:t>Total revenue</w:t>
            </w:r>
          </w:p>
        </w:tc>
        <w:tc>
          <w:tcPr>
            <w:tcW w:w="1080" w:type="dxa"/>
            <w:tcBorders>
              <w:top w:val="single" w:sz="4" w:space="0" w:color="auto"/>
              <w:left w:val="nil"/>
              <w:bottom w:val="double" w:sz="4" w:space="0" w:color="auto"/>
              <w:right w:val="nil"/>
            </w:tcBorders>
            <w:vAlign w:val="bottom"/>
          </w:tcPr>
          <w:p w14:paraId="6A63E5F0" w14:textId="6B83DD9C"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r w:rsidRPr="00AF3D07">
              <w:rPr>
                <w:b/>
                <w:bCs/>
                <w:color w:val="000000"/>
                <w:szCs w:val="22"/>
              </w:rPr>
              <w:t>459,464</w:t>
            </w:r>
          </w:p>
        </w:tc>
        <w:tc>
          <w:tcPr>
            <w:tcW w:w="270" w:type="dxa"/>
            <w:tcBorders>
              <w:left w:val="nil"/>
              <w:right w:val="nil"/>
            </w:tcBorders>
            <w:vAlign w:val="bottom"/>
          </w:tcPr>
          <w:p w14:paraId="15792240" w14:textId="77777777" w:rsidR="00AF3D07" w:rsidRPr="00AF3D07" w:rsidRDefault="00AF3D07" w:rsidP="00AF3D07">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14:paraId="6323A09A" w14:textId="00DEBB99"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r w:rsidRPr="00AF3D07">
              <w:rPr>
                <w:b/>
                <w:bCs/>
                <w:color w:val="000000"/>
                <w:szCs w:val="22"/>
              </w:rPr>
              <w:t>482,194</w:t>
            </w:r>
          </w:p>
        </w:tc>
        <w:tc>
          <w:tcPr>
            <w:tcW w:w="236" w:type="dxa"/>
            <w:tcBorders>
              <w:left w:val="nil"/>
              <w:right w:val="nil"/>
            </w:tcBorders>
            <w:vAlign w:val="bottom"/>
          </w:tcPr>
          <w:p w14:paraId="68D52C5A" w14:textId="77777777" w:rsidR="00AF3D07" w:rsidRPr="002B6D5E" w:rsidRDefault="00AF3D07" w:rsidP="00AF3D07">
            <w:pPr>
              <w:spacing w:line="240" w:lineRule="auto"/>
              <w:jc w:val="right"/>
              <w:rPr>
                <w:b/>
                <w:bCs/>
                <w:color w:val="000000"/>
                <w:szCs w:val="22"/>
                <w:highlight w:val="yellow"/>
              </w:rPr>
            </w:pPr>
          </w:p>
        </w:tc>
        <w:tc>
          <w:tcPr>
            <w:tcW w:w="954" w:type="dxa"/>
            <w:tcBorders>
              <w:top w:val="single" w:sz="4" w:space="0" w:color="auto"/>
              <w:left w:val="nil"/>
              <w:bottom w:val="double" w:sz="4" w:space="0" w:color="auto"/>
              <w:right w:val="nil"/>
            </w:tcBorders>
            <w:vAlign w:val="bottom"/>
          </w:tcPr>
          <w:p w14:paraId="551374ED" w14:textId="23A39B61"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r>
              <w:rPr>
                <w:b/>
                <w:bCs/>
                <w:color w:val="000000"/>
                <w:szCs w:val="22"/>
              </w:rPr>
              <w:t>10,967</w:t>
            </w:r>
          </w:p>
        </w:tc>
        <w:tc>
          <w:tcPr>
            <w:tcW w:w="270" w:type="dxa"/>
            <w:tcBorders>
              <w:left w:val="nil"/>
              <w:right w:val="nil"/>
            </w:tcBorders>
            <w:vAlign w:val="bottom"/>
          </w:tcPr>
          <w:p w14:paraId="66798814"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5F665B41" w14:textId="19C5D726" w:rsidR="00AF3D07" w:rsidRPr="002B6D5E" w:rsidRDefault="00AF3D07" w:rsidP="00AF3D07">
            <w:pPr>
              <w:tabs>
                <w:tab w:val="left" w:pos="611"/>
                <w:tab w:val="decimal" w:pos="701"/>
              </w:tabs>
              <w:spacing w:line="240" w:lineRule="auto"/>
              <w:ind w:left="-105" w:right="-200" w:hanging="4"/>
              <w:jc w:val="center"/>
              <w:rPr>
                <w:b/>
                <w:bCs/>
                <w:color w:val="000000"/>
                <w:szCs w:val="22"/>
              </w:rPr>
            </w:pPr>
            <w:r>
              <w:rPr>
                <w:b/>
                <w:bCs/>
                <w:color w:val="000000"/>
                <w:szCs w:val="22"/>
              </w:rPr>
              <w:t>8,979</w:t>
            </w:r>
          </w:p>
        </w:tc>
        <w:tc>
          <w:tcPr>
            <w:tcW w:w="236" w:type="dxa"/>
            <w:tcBorders>
              <w:left w:val="nil"/>
              <w:right w:val="nil"/>
            </w:tcBorders>
          </w:tcPr>
          <w:p w14:paraId="74C7AD58"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2B51F5EB" w14:textId="17AB7523" w:rsidR="00AF3D07" w:rsidRPr="002B6D5E" w:rsidRDefault="00AF3D07" w:rsidP="00AF3D07">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470,431</w:t>
            </w:r>
          </w:p>
        </w:tc>
        <w:tc>
          <w:tcPr>
            <w:tcW w:w="270" w:type="dxa"/>
            <w:vAlign w:val="bottom"/>
          </w:tcPr>
          <w:p w14:paraId="0253F00C" w14:textId="77777777" w:rsidR="00AF3D07" w:rsidRPr="002B6D5E" w:rsidRDefault="00AF3D07" w:rsidP="00AF3D07">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14:paraId="692CAE42" w14:textId="64603F60" w:rsidR="00AF3D07" w:rsidRPr="002B6D5E" w:rsidRDefault="00AF3D07" w:rsidP="00AF3D07">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491,173</w:t>
            </w:r>
          </w:p>
        </w:tc>
      </w:tr>
      <w:tr w:rsidR="00BF78C6" w:rsidRPr="00A53AC1" w14:paraId="6C8B6130" w14:textId="77777777" w:rsidTr="005A7E39">
        <w:tc>
          <w:tcPr>
            <w:tcW w:w="2250" w:type="dxa"/>
            <w:tcBorders>
              <w:top w:val="nil"/>
              <w:left w:val="nil"/>
              <w:bottom w:val="nil"/>
              <w:right w:val="nil"/>
            </w:tcBorders>
            <w:noWrap/>
            <w:vAlign w:val="bottom"/>
          </w:tcPr>
          <w:p w14:paraId="3A9F0132" w14:textId="77777777" w:rsidR="00BF78C6" w:rsidRPr="00A53AC1" w:rsidRDefault="00BF78C6" w:rsidP="00BF78C6">
            <w:pPr>
              <w:shd w:val="clear" w:color="auto" w:fill="FFFFFF"/>
              <w:ind w:left="180" w:right="-79" w:hanging="180"/>
              <w:rPr>
                <w:szCs w:val="22"/>
              </w:rPr>
            </w:pPr>
          </w:p>
        </w:tc>
        <w:tc>
          <w:tcPr>
            <w:tcW w:w="1080" w:type="dxa"/>
            <w:tcBorders>
              <w:top w:val="double" w:sz="4" w:space="0" w:color="auto"/>
              <w:left w:val="nil"/>
              <w:right w:val="nil"/>
            </w:tcBorders>
            <w:vAlign w:val="bottom"/>
          </w:tcPr>
          <w:p w14:paraId="00FDBEE6" w14:textId="77777777" w:rsidR="00BF78C6" w:rsidRPr="00B232F9" w:rsidRDefault="00BF78C6" w:rsidP="00BF78C6">
            <w:pPr>
              <w:spacing w:line="240" w:lineRule="auto"/>
              <w:ind w:left="-105" w:right="85"/>
              <w:jc w:val="right"/>
              <w:rPr>
                <w:color w:val="000000"/>
                <w:szCs w:val="22"/>
              </w:rPr>
            </w:pPr>
          </w:p>
        </w:tc>
        <w:tc>
          <w:tcPr>
            <w:tcW w:w="270" w:type="dxa"/>
            <w:tcBorders>
              <w:left w:val="nil"/>
              <w:right w:val="nil"/>
            </w:tcBorders>
            <w:vAlign w:val="bottom"/>
          </w:tcPr>
          <w:p w14:paraId="219127F7" w14:textId="77777777" w:rsidR="00BF78C6" w:rsidRPr="00B232F9" w:rsidRDefault="00BF78C6" w:rsidP="00BF78C6">
            <w:pPr>
              <w:tabs>
                <w:tab w:val="left" w:pos="691"/>
              </w:tabs>
              <w:spacing w:line="240" w:lineRule="auto"/>
              <w:jc w:val="right"/>
              <w:rPr>
                <w:color w:val="000000"/>
                <w:szCs w:val="22"/>
              </w:rPr>
            </w:pPr>
          </w:p>
        </w:tc>
        <w:tc>
          <w:tcPr>
            <w:tcW w:w="1060" w:type="dxa"/>
            <w:tcBorders>
              <w:top w:val="double" w:sz="4" w:space="0" w:color="auto"/>
              <w:left w:val="nil"/>
              <w:right w:val="nil"/>
            </w:tcBorders>
            <w:vAlign w:val="bottom"/>
          </w:tcPr>
          <w:p w14:paraId="58B7013A" w14:textId="77777777" w:rsidR="00BF78C6" w:rsidRPr="001D6529" w:rsidRDefault="00BF78C6" w:rsidP="00BF78C6">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7FB6F2E2" w14:textId="77777777" w:rsidR="00BF78C6" w:rsidRPr="00B232F9" w:rsidRDefault="00BF78C6" w:rsidP="00BF78C6">
            <w:pPr>
              <w:spacing w:line="240" w:lineRule="auto"/>
              <w:jc w:val="right"/>
              <w:rPr>
                <w:color w:val="000000"/>
                <w:szCs w:val="22"/>
              </w:rPr>
            </w:pPr>
          </w:p>
        </w:tc>
        <w:tc>
          <w:tcPr>
            <w:tcW w:w="954" w:type="dxa"/>
            <w:tcBorders>
              <w:top w:val="double" w:sz="4" w:space="0" w:color="auto"/>
              <w:left w:val="nil"/>
              <w:right w:val="nil"/>
            </w:tcBorders>
            <w:vAlign w:val="bottom"/>
          </w:tcPr>
          <w:p w14:paraId="2890C456" w14:textId="77777777" w:rsidR="00BF78C6" w:rsidRPr="00B232F9" w:rsidRDefault="00BF78C6" w:rsidP="00BF78C6">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54C8D103" w14:textId="77777777" w:rsidR="00BF78C6" w:rsidRPr="00B232F9" w:rsidRDefault="00BF78C6" w:rsidP="00BF78C6">
            <w:pPr>
              <w:spacing w:line="240" w:lineRule="auto"/>
              <w:jc w:val="right"/>
              <w:rPr>
                <w:color w:val="000000"/>
                <w:szCs w:val="22"/>
              </w:rPr>
            </w:pPr>
          </w:p>
        </w:tc>
        <w:tc>
          <w:tcPr>
            <w:tcW w:w="990" w:type="dxa"/>
            <w:tcBorders>
              <w:top w:val="double" w:sz="4" w:space="0" w:color="auto"/>
              <w:left w:val="nil"/>
              <w:right w:val="nil"/>
            </w:tcBorders>
            <w:vAlign w:val="bottom"/>
          </w:tcPr>
          <w:p w14:paraId="37073BA7" w14:textId="77777777" w:rsidR="00BF78C6" w:rsidRPr="00B232F9" w:rsidRDefault="00BF78C6" w:rsidP="00BF78C6">
            <w:pPr>
              <w:spacing w:line="240" w:lineRule="auto"/>
              <w:ind w:left="-105" w:right="-200"/>
              <w:jc w:val="right"/>
              <w:rPr>
                <w:color w:val="000000"/>
                <w:szCs w:val="22"/>
              </w:rPr>
            </w:pPr>
          </w:p>
        </w:tc>
        <w:tc>
          <w:tcPr>
            <w:tcW w:w="236" w:type="dxa"/>
            <w:tcBorders>
              <w:left w:val="nil"/>
              <w:right w:val="nil"/>
            </w:tcBorders>
          </w:tcPr>
          <w:p w14:paraId="2B884E29" w14:textId="77777777" w:rsidR="00BF78C6" w:rsidRPr="00B232F9" w:rsidRDefault="00BF78C6" w:rsidP="00BF78C6">
            <w:pPr>
              <w:spacing w:line="240" w:lineRule="auto"/>
              <w:rPr>
                <w:color w:val="000000"/>
                <w:szCs w:val="22"/>
              </w:rPr>
            </w:pPr>
          </w:p>
        </w:tc>
        <w:tc>
          <w:tcPr>
            <w:tcW w:w="1114" w:type="dxa"/>
            <w:tcBorders>
              <w:top w:val="double" w:sz="4" w:space="0" w:color="auto"/>
            </w:tcBorders>
            <w:vAlign w:val="bottom"/>
          </w:tcPr>
          <w:p w14:paraId="272B423A" w14:textId="77777777" w:rsidR="00BF78C6" w:rsidRPr="00B232F9" w:rsidRDefault="00BF78C6" w:rsidP="00BF78C6">
            <w:pPr>
              <w:tabs>
                <w:tab w:val="left" w:pos="956"/>
              </w:tabs>
              <w:spacing w:line="240" w:lineRule="auto"/>
              <w:ind w:left="-105"/>
              <w:jc w:val="right"/>
              <w:rPr>
                <w:color w:val="000000"/>
                <w:szCs w:val="22"/>
              </w:rPr>
            </w:pPr>
          </w:p>
        </w:tc>
        <w:tc>
          <w:tcPr>
            <w:tcW w:w="270" w:type="dxa"/>
            <w:vAlign w:val="bottom"/>
          </w:tcPr>
          <w:p w14:paraId="419881EA" w14:textId="77777777" w:rsidR="00BF78C6" w:rsidRPr="00B232F9" w:rsidRDefault="00BF78C6" w:rsidP="00BF78C6">
            <w:pPr>
              <w:spacing w:line="240" w:lineRule="auto"/>
              <w:rPr>
                <w:color w:val="000000"/>
                <w:szCs w:val="22"/>
              </w:rPr>
            </w:pPr>
          </w:p>
        </w:tc>
        <w:tc>
          <w:tcPr>
            <w:tcW w:w="1080" w:type="dxa"/>
            <w:tcBorders>
              <w:top w:val="double" w:sz="4" w:space="0" w:color="auto"/>
            </w:tcBorders>
            <w:vAlign w:val="bottom"/>
          </w:tcPr>
          <w:p w14:paraId="12BCB57E" w14:textId="77777777" w:rsidR="00BF78C6" w:rsidRPr="001D6529" w:rsidRDefault="00BF78C6" w:rsidP="00BF78C6">
            <w:pPr>
              <w:spacing w:line="240" w:lineRule="auto"/>
              <w:ind w:left="-105"/>
              <w:jc w:val="right"/>
              <w:rPr>
                <w:rFonts w:cstheme="minorBidi"/>
                <w:color w:val="000000"/>
                <w:szCs w:val="22"/>
                <w:cs/>
              </w:rPr>
            </w:pPr>
          </w:p>
        </w:tc>
      </w:tr>
      <w:tr w:rsidR="00BF78C6" w:rsidRPr="00A53AC1" w14:paraId="63D9D59B" w14:textId="77777777" w:rsidTr="005A7E39">
        <w:tc>
          <w:tcPr>
            <w:tcW w:w="3330" w:type="dxa"/>
            <w:gridSpan w:val="2"/>
            <w:tcBorders>
              <w:top w:val="nil"/>
              <w:left w:val="nil"/>
              <w:bottom w:val="nil"/>
              <w:right w:val="nil"/>
            </w:tcBorders>
            <w:noWrap/>
          </w:tcPr>
          <w:p w14:paraId="3A1C540A" w14:textId="77777777" w:rsidR="00BF78C6" w:rsidRPr="00B232F9" w:rsidRDefault="00BF78C6" w:rsidP="00BF78C6">
            <w:pPr>
              <w:spacing w:line="240" w:lineRule="auto"/>
              <w:ind w:right="85"/>
              <w:rPr>
                <w:color w:val="000000"/>
                <w:szCs w:val="22"/>
              </w:rPr>
            </w:pPr>
            <w:r w:rsidRPr="00DF7203">
              <w:rPr>
                <w:b/>
                <w:bCs/>
                <w:szCs w:val="22"/>
              </w:rPr>
              <w:t xml:space="preserve">Timing of revenue recognition </w:t>
            </w:r>
          </w:p>
        </w:tc>
        <w:tc>
          <w:tcPr>
            <w:tcW w:w="270" w:type="dxa"/>
            <w:tcBorders>
              <w:left w:val="nil"/>
              <w:right w:val="nil"/>
            </w:tcBorders>
            <w:vAlign w:val="bottom"/>
          </w:tcPr>
          <w:p w14:paraId="6BD0E929" w14:textId="77777777" w:rsidR="00BF78C6" w:rsidRPr="00B232F9" w:rsidRDefault="00BF78C6" w:rsidP="00BF78C6">
            <w:pPr>
              <w:tabs>
                <w:tab w:val="left" w:pos="691"/>
              </w:tabs>
              <w:spacing w:line="240" w:lineRule="auto"/>
              <w:jc w:val="right"/>
              <w:rPr>
                <w:color w:val="000000"/>
                <w:szCs w:val="22"/>
              </w:rPr>
            </w:pPr>
          </w:p>
        </w:tc>
        <w:tc>
          <w:tcPr>
            <w:tcW w:w="1060" w:type="dxa"/>
            <w:tcBorders>
              <w:left w:val="nil"/>
              <w:right w:val="nil"/>
            </w:tcBorders>
            <w:vAlign w:val="bottom"/>
          </w:tcPr>
          <w:p w14:paraId="488DA874" w14:textId="77777777" w:rsidR="00BF78C6" w:rsidRPr="001D6529" w:rsidRDefault="00BF78C6" w:rsidP="00BF78C6">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7D844CF8" w14:textId="77777777" w:rsidR="00BF78C6" w:rsidRPr="00B232F9" w:rsidRDefault="00BF78C6" w:rsidP="00BF78C6">
            <w:pPr>
              <w:spacing w:line="240" w:lineRule="auto"/>
              <w:jc w:val="right"/>
              <w:rPr>
                <w:color w:val="000000"/>
                <w:szCs w:val="22"/>
              </w:rPr>
            </w:pPr>
          </w:p>
        </w:tc>
        <w:tc>
          <w:tcPr>
            <w:tcW w:w="954" w:type="dxa"/>
            <w:tcBorders>
              <w:left w:val="nil"/>
              <w:right w:val="nil"/>
            </w:tcBorders>
            <w:vAlign w:val="bottom"/>
          </w:tcPr>
          <w:p w14:paraId="5789B656" w14:textId="77777777" w:rsidR="00BF78C6" w:rsidRPr="00B232F9" w:rsidRDefault="00BF78C6" w:rsidP="00BF78C6">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5924DEFA" w14:textId="77777777" w:rsidR="00BF78C6" w:rsidRPr="00B232F9" w:rsidRDefault="00BF78C6" w:rsidP="00BF78C6">
            <w:pPr>
              <w:spacing w:line="240" w:lineRule="auto"/>
              <w:jc w:val="right"/>
              <w:rPr>
                <w:color w:val="000000"/>
                <w:szCs w:val="22"/>
              </w:rPr>
            </w:pPr>
          </w:p>
        </w:tc>
        <w:tc>
          <w:tcPr>
            <w:tcW w:w="990" w:type="dxa"/>
            <w:tcBorders>
              <w:left w:val="nil"/>
              <w:right w:val="nil"/>
            </w:tcBorders>
            <w:vAlign w:val="bottom"/>
          </w:tcPr>
          <w:p w14:paraId="768AFF93" w14:textId="77777777" w:rsidR="00BF78C6" w:rsidRPr="00B232F9" w:rsidRDefault="00BF78C6" w:rsidP="00BF78C6">
            <w:pPr>
              <w:spacing w:line="240" w:lineRule="auto"/>
              <w:ind w:left="-105" w:right="-200"/>
              <w:jc w:val="right"/>
              <w:rPr>
                <w:color w:val="000000"/>
                <w:szCs w:val="22"/>
              </w:rPr>
            </w:pPr>
          </w:p>
        </w:tc>
        <w:tc>
          <w:tcPr>
            <w:tcW w:w="236" w:type="dxa"/>
            <w:tcBorders>
              <w:left w:val="nil"/>
              <w:right w:val="nil"/>
            </w:tcBorders>
          </w:tcPr>
          <w:p w14:paraId="4D7B93AD" w14:textId="77777777" w:rsidR="00BF78C6" w:rsidRPr="00B232F9" w:rsidRDefault="00BF78C6" w:rsidP="00BF78C6">
            <w:pPr>
              <w:spacing w:line="240" w:lineRule="auto"/>
              <w:rPr>
                <w:color w:val="000000"/>
                <w:szCs w:val="22"/>
              </w:rPr>
            </w:pPr>
          </w:p>
        </w:tc>
        <w:tc>
          <w:tcPr>
            <w:tcW w:w="1114" w:type="dxa"/>
            <w:vAlign w:val="bottom"/>
          </w:tcPr>
          <w:p w14:paraId="18DD35A2" w14:textId="77777777" w:rsidR="00BF78C6" w:rsidRPr="00B232F9" w:rsidRDefault="00BF78C6" w:rsidP="00BF78C6">
            <w:pPr>
              <w:tabs>
                <w:tab w:val="left" w:pos="956"/>
              </w:tabs>
              <w:spacing w:line="240" w:lineRule="auto"/>
              <w:ind w:left="-105"/>
              <w:jc w:val="right"/>
              <w:rPr>
                <w:color w:val="000000"/>
                <w:szCs w:val="22"/>
              </w:rPr>
            </w:pPr>
          </w:p>
        </w:tc>
        <w:tc>
          <w:tcPr>
            <w:tcW w:w="270" w:type="dxa"/>
            <w:vAlign w:val="bottom"/>
          </w:tcPr>
          <w:p w14:paraId="795F3CE6" w14:textId="77777777" w:rsidR="00BF78C6" w:rsidRPr="00B232F9" w:rsidRDefault="00BF78C6" w:rsidP="00BF78C6">
            <w:pPr>
              <w:spacing w:line="240" w:lineRule="auto"/>
              <w:rPr>
                <w:color w:val="000000"/>
                <w:szCs w:val="22"/>
              </w:rPr>
            </w:pPr>
          </w:p>
        </w:tc>
        <w:tc>
          <w:tcPr>
            <w:tcW w:w="1080" w:type="dxa"/>
            <w:vAlign w:val="bottom"/>
          </w:tcPr>
          <w:p w14:paraId="55B03478" w14:textId="77777777" w:rsidR="00BF78C6" w:rsidRPr="001D6529" w:rsidRDefault="00BF78C6" w:rsidP="00BF78C6">
            <w:pPr>
              <w:spacing w:line="240" w:lineRule="auto"/>
              <w:ind w:left="-105"/>
              <w:jc w:val="right"/>
              <w:rPr>
                <w:rFonts w:cstheme="minorBidi"/>
                <w:color w:val="000000"/>
                <w:szCs w:val="22"/>
                <w:cs/>
              </w:rPr>
            </w:pPr>
          </w:p>
        </w:tc>
      </w:tr>
      <w:tr w:rsidR="001D3498" w:rsidRPr="00A53AC1" w14:paraId="2D5B1373" w14:textId="77777777" w:rsidTr="005A7E39">
        <w:tc>
          <w:tcPr>
            <w:tcW w:w="2250" w:type="dxa"/>
            <w:tcBorders>
              <w:top w:val="nil"/>
              <w:left w:val="nil"/>
              <w:bottom w:val="nil"/>
              <w:right w:val="nil"/>
            </w:tcBorders>
            <w:noWrap/>
            <w:vAlign w:val="bottom"/>
          </w:tcPr>
          <w:p w14:paraId="36E4785F" w14:textId="77777777" w:rsidR="001D3498" w:rsidRPr="00781A23" w:rsidRDefault="001D3498" w:rsidP="001D3498">
            <w:pPr>
              <w:spacing w:line="220" w:lineRule="atLeast"/>
              <w:ind w:left="160" w:right="-26" w:hanging="160"/>
              <w:rPr>
                <w:szCs w:val="22"/>
              </w:rPr>
            </w:pPr>
            <w:r w:rsidRPr="00781A23">
              <w:rPr>
                <w:szCs w:val="22"/>
              </w:rPr>
              <w:t xml:space="preserve">At a point in time </w:t>
            </w:r>
          </w:p>
        </w:tc>
        <w:tc>
          <w:tcPr>
            <w:tcW w:w="1080" w:type="dxa"/>
            <w:tcBorders>
              <w:left w:val="nil"/>
              <w:right w:val="nil"/>
            </w:tcBorders>
            <w:vAlign w:val="bottom"/>
          </w:tcPr>
          <w:p w14:paraId="75EA9EEA" w14:textId="509E1E41" w:rsidR="001D3498" w:rsidRPr="00781A23" w:rsidRDefault="00802A8A" w:rsidP="001D3498">
            <w:pPr>
              <w:tabs>
                <w:tab w:val="left" w:pos="431"/>
                <w:tab w:val="left" w:pos="611"/>
                <w:tab w:val="decimal" w:pos="701"/>
              </w:tabs>
              <w:spacing w:line="240" w:lineRule="auto"/>
              <w:ind w:left="-105" w:right="-15" w:hanging="4"/>
              <w:jc w:val="right"/>
              <w:rPr>
                <w:color w:val="000000"/>
                <w:szCs w:val="22"/>
              </w:rPr>
            </w:pPr>
            <w:r>
              <w:rPr>
                <w:color w:val="000000"/>
                <w:szCs w:val="22"/>
              </w:rPr>
              <w:t>459,464</w:t>
            </w:r>
          </w:p>
        </w:tc>
        <w:tc>
          <w:tcPr>
            <w:tcW w:w="270" w:type="dxa"/>
            <w:tcBorders>
              <w:left w:val="nil"/>
              <w:right w:val="nil"/>
            </w:tcBorders>
            <w:vAlign w:val="bottom"/>
          </w:tcPr>
          <w:p w14:paraId="44DF5F02" w14:textId="77777777" w:rsidR="001D3498" w:rsidRPr="00781A23" w:rsidRDefault="001D3498" w:rsidP="001D3498">
            <w:pPr>
              <w:tabs>
                <w:tab w:val="left" w:pos="691"/>
              </w:tabs>
              <w:spacing w:line="240" w:lineRule="auto"/>
              <w:jc w:val="right"/>
              <w:rPr>
                <w:color w:val="000000"/>
                <w:szCs w:val="22"/>
              </w:rPr>
            </w:pPr>
          </w:p>
        </w:tc>
        <w:tc>
          <w:tcPr>
            <w:tcW w:w="1060" w:type="dxa"/>
            <w:tcBorders>
              <w:left w:val="nil"/>
              <w:right w:val="nil"/>
            </w:tcBorders>
            <w:vAlign w:val="bottom"/>
          </w:tcPr>
          <w:p w14:paraId="484CAE10" w14:textId="31EEB229" w:rsidR="001D3498" w:rsidRPr="00781A23" w:rsidRDefault="001D3498" w:rsidP="001D3498">
            <w:pPr>
              <w:tabs>
                <w:tab w:val="left" w:pos="431"/>
                <w:tab w:val="left" w:pos="611"/>
                <w:tab w:val="decimal" w:pos="701"/>
              </w:tabs>
              <w:spacing w:line="240" w:lineRule="auto"/>
              <w:ind w:left="-105" w:right="-15" w:hanging="4"/>
              <w:jc w:val="right"/>
              <w:rPr>
                <w:color w:val="000000"/>
                <w:szCs w:val="22"/>
              </w:rPr>
            </w:pPr>
            <w:r>
              <w:rPr>
                <w:color w:val="000000"/>
                <w:szCs w:val="22"/>
              </w:rPr>
              <w:t>482,194</w:t>
            </w:r>
          </w:p>
        </w:tc>
        <w:tc>
          <w:tcPr>
            <w:tcW w:w="236" w:type="dxa"/>
            <w:tcBorders>
              <w:left w:val="nil"/>
              <w:right w:val="nil"/>
            </w:tcBorders>
            <w:vAlign w:val="bottom"/>
          </w:tcPr>
          <w:p w14:paraId="40BE6997" w14:textId="77777777" w:rsidR="001D3498" w:rsidRPr="00781A23" w:rsidRDefault="001D3498" w:rsidP="001D3498">
            <w:pPr>
              <w:spacing w:line="240" w:lineRule="auto"/>
              <w:jc w:val="right"/>
              <w:rPr>
                <w:b/>
                <w:bCs/>
                <w:color w:val="000000"/>
                <w:szCs w:val="22"/>
              </w:rPr>
            </w:pPr>
          </w:p>
        </w:tc>
        <w:tc>
          <w:tcPr>
            <w:tcW w:w="954" w:type="dxa"/>
            <w:tcBorders>
              <w:left w:val="nil"/>
              <w:right w:val="nil"/>
            </w:tcBorders>
            <w:vAlign w:val="bottom"/>
          </w:tcPr>
          <w:p w14:paraId="63E58E29" w14:textId="5B651CBE" w:rsidR="001D3498" w:rsidRPr="00781A23" w:rsidRDefault="00687D66" w:rsidP="001D3498">
            <w:pPr>
              <w:tabs>
                <w:tab w:val="left" w:pos="431"/>
                <w:tab w:val="left" w:pos="611"/>
                <w:tab w:val="decimal" w:pos="701"/>
              </w:tabs>
              <w:spacing w:line="240" w:lineRule="auto"/>
              <w:ind w:left="-105" w:right="-15" w:hanging="4"/>
              <w:jc w:val="right"/>
              <w:rPr>
                <w:color w:val="000000"/>
                <w:szCs w:val="22"/>
              </w:rPr>
            </w:pPr>
            <w:r>
              <w:rPr>
                <w:color w:val="000000"/>
                <w:szCs w:val="22"/>
              </w:rPr>
              <w:t>5,318</w:t>
            </w:r>
          </w:p>
        </w:tc>
        <w:tc>
          <w:tcPr>
            <w:tcW w:w="270" w:type="dxa"/>
            <w:tcBorders>
              <w:left w:val="nil"/>
              <w:right w:val="nil"/>
            </w:tcBorders>
            <w:vAlign w:val="bottom"/>
          </w:tcPr>
          <w:p w14:paraId="788B9F98" w14:textId="77777777" w:rsidR="001D3498" w:rsidRPr="00781A23" w:rsidRDefault="001D3498" w:rsidP="001D3498">
            <w:pPr>
              <w:tabs>
                <w:tab w:val="left" w:pos="691"/>
              </w:tabs>
              <w:spacing w:line="240" w:lineRule="auto"/>
              <w:jc w:val="right"/>
              <w:rPr>
                <w:color w:val="000000"/>
                <w:szCs w:val="22"/>
              </w:rPr>
            </w:pPr>
          </w:p>
        </w:tc>
        <w:tc>
          <w:tcPr>
            <w:tcW w:w="990" w:type="dxa"/>
            <w:tcBorders>
              <w:left w:val="nil"/>
              <w:right w:val="nil"/>
            </w:tcBorders>
            <w:vAlign w:val="bottom"/>
          </w:tcPr>
          <w:p w14:paraId="1F768F38" w14:textId="3068529D" w:rsidR="001D3498" w:rsidRPr="00781A23" w:rsidRDefault="001D3498" w:rsidP="001D3498">
            <w:pPr>
              <w:spacing w:line="240" w:lineRule="auto"/>
              <w:ind w:left="-105" w:right="-200" w:hanging="4"/>
              <w:jc w:val="center"/>
              <w:rPr>
                <w:color w:val="000000"/>
                <w:szCs w:val="22"/>
              </w:rPr>
            </w:pPr>
            <w:r>
              <w:rPr>
                <w:color w:val="000000"/>
                <w:szCs w:val="22"/>
              </w:rPr>
              <w:t>3,128</w:t>
            </w:r>
          </w:p>
        </w:tc>
        <w:tc>
          <w:tcPr>
            <w:tcW w:w="236" w:type="dxa"/>
            <w:tcBorders>
              <w:left w:val="nil"/>
              <w:right w:val="nil"/>
            </w:tcBorders>
          </w:tcPr>
          <w:p w14:paraId="22611AB5" w14:textId="77777777" w:rsidR="001D3498" w:rsidRPr="00781A2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14:paraId="024A508C" w14:textId="05B18BDA" w:rsidR="001D3498" w:rsidRPr="00781A23" w:rsidRDefault="00E22DC8" w:rsidP="001D3498">
            <w:pPr>
              <w:tabs>
                <w:tab w:val="left" w:pos="431"/>
                <w:tab w:val="left" w:pos="611"/>
                <w:tab w:val="decimal" w:pos="701"/>
              </w:tabs>
              <w:spacing w:line="240" w:lineRule="auto"/>
              <w:ind w:left="-105" w:right="-15" w:hanging="4"/>
              <w:jc w:val="right"/>
              <w:rPr>
                <w:color w:val="000000"/>
                <w:szCs w:val="22"/>
              </w:rPr>
            </w:pPr>
            <w:r>
              <w:rPr>
                <w:color w:val="000000"/>
                <w:szCs w:val="22"/>
              </w:rPr>
              <w:t>464,782</w:t>
            </w:r>
          </w:p>
        </w:tc>
        <w:tc>
          <w:tcPr>
            <w:tcW w:w="270" w:type="dxa"/>
            <w:vAlign w:val="bottom"/>
          </w:tcPr>
          <w:p w14:paraId="7800C693" w14:textId="77777777" w:rsidR="001D3498" w:rsidRPr="00781A23" w:rsidRDefault="001D3498" w:rsidP="001D3498">
            <w:pPr>
              <w:tabs>
                <w:tab w:val="left" w:pos="691"/>
              </w:tabs>
              <w:spacing w:line="240" w:lineRule="auto"/>
              <w:jc w:val="right"/>
              <w:rPr>
                <w:color w:val="000000"/>
                <w:szCs w:val="22"/>
              </w:rPr>
            </w:pPr>
          </w:p>
        </w:tc>
        <w:tc>
          <w:tcPr>
            <w:tcW w:w="1080" w:type="dxa"/>
            <w:vAlign w:val="bottom"/>
          </w:tcPr>
          <w:p w14:paraId="50CEECB1" w14:textId="452FE3E8" w:rsidR="001D3498" w:rsidRPr="00781A23" w:rsidRDefault="001D3498" w:rsidP="001D3498">
            <w:pPr>
              <w:tabs>
                <w:tab w:val="left" w:pos="431"/>
                <w:tab w:val="left" w:pos="611"/>
                <w:tab w:val="decimal" w:pos="701"/>
              </w:tabs>
              <w:spacing w:line="240" w:lineRule="auto"/>
              <w:ind w:left="-105" w:right="-15" w:hanging="4"/>
              <w:jc w:val="right"/>
              <w:rPr>
                <w:color w:val="000000"/>
                <w:szCs w:val="22"/>
              </w:rPr>
            </w:pPr>
            <w:r>
              <w:rPr>
                <w:color w:val="000000"/>
                <w:szCs w:val="22"/>
              </w:rPr>
              <w:t>485,322</w:t>
            </w:r>
          </w:p>
        </w:tc>
      </w:tr>
      <w:tr w:rsidR="001D3498" w:rsidRPr="00A53AC1" w14:paraId="341753DC" w14:textId="77777777" w:rsidTr="005A7E39">
        <w:tc>
          <w:tcPr>
            <w:tcW w:w="2250" w:type="dxa"/>
            <w:tcBorders>
              <w:top w:val="nil"/>
              <w:left w:val="nil"/>
              <w:bottom w:val="nil"/>
              <w:right w:val="nil"/>
            </w:tcBorders>
            <w:noWrap/>
            <w:vAlign w:val="bottom"/>
          </w:tcPr>
          <w:p w14:paraId="1A05F1C1" w14:textId="77777777" w:rsidR="001D3498" w:rsidRPr="00781A23" w:rsidRDefault="001D3498" w:rsidP="001D3498">
            <w:pPr>
              <w:spacing w:line="220" w:lineRule="atLeast"/>
              <w:ind w:left="160" w:right="-26" w:hanging="160"/>
              <w:rPr>
                <w:szCs w:val="22"/>
              </w:rPr>
            </w:pPr>
            <w:r w:rsidRPr="00781A23">
              <w:rPr>
                <w:szCs w:val="22"/>
              </w:rPr>
              <w:t xml:space="preserve">Over time </w:t>
            </w:r>
          </w:p>
        </w:tc>
        <w:tc>
          <w:tcPr>
            <w:tcW w:w="1080" w:type="dxa"/>
            <w:tcBorders>
              <w:left w:val="nil"/>
              <w:bottom w:val="single" w:sz="4" w:space="0" w:color="auto"/>
              <w:right w:val="nil"/>
            </w:tcBorders>
            <w:vAlign w:val="bottom"/>
          </w:tcPr>
          <w:p w14:paraId="71183DD2" w14:textId="7B2F03EA" w:rsidR="001D3498" w:rsidRPr="00781A23" w:rsidRDefault="00104F2F" w:rsidP="001D3498">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14:paraId="4A0890C8" w14:textId="77777777" w:rsidR="001D3498" w:rsidRPr="00781A23" w:rsidRDefault="001D3498" w:rsidP="001D3498">
            <w:pPr>
              <w:tabs>
                <w:tab w:val="left" w:pos="691"/>
              </w:tabs>
              <w:spacing w:line="240" w:lineRule="auto"/>
              <w:jc w:val="right"/>
              <w:rPr>
                <w:color w:val="000000"/>
                <w:szCs w:val="22"/>
              </w:rPr>
            </w:pPr>
          </w:p>
        </w:tc>
        <w:tc>
          <w:tcPr>
            <w:tcW w:w="1060" w:type="dxa"/>
            <w:tcBorders>
              <w:left w:val="nil"/>
              <w:bottom w:val="single" w:sz="4" w:space="0" w:color="auto"/>
              <w:right w:val="nil"/>
            </w:tcBorders>
            <w:vAlign w:val="bottom"/>
          </w:tcPr>
          <w:p w14:paraId="45A72D49" w14:textId="7F437E35" w:rsidR="001D3498" w:rsidRPr="00781A23" w:rsidRDefault="001D3498" w:rsidP="001D3498">
            <w:pPr>
              <w:spacing w:line="240" w:lineRule="auto"/>
              <w:ind w:left="-85" w:right="-217" w:hanging="4"/>
              <w:jc w:val="center"/>
              <w:rPr>
                <w:color w:val="000000"/>
                <w:szCs w:val="22"/>
              </w:rPr>
            </w:pPr>
            <w:r>
              <w:rPr>
                <w:color w:val="000000"/>
                <w:szCs w:val="22"/>
              </w:rPr>
              <w:t>-</w:t>
            </w:r>
          </w:p>
        </w:tc>
        <w:tc>
          <w:tcPr>
            <w:tcW w:w="236" w:type="dxa"/>
            <w:tcBorders>
              <w:left w:val="nil"/>
              <w:right w:val="nil"/>
            </w:tcBorders>
            <w:vAlign w:val="bottom"/>
          </w:tcPr>
          <w:p w14:paraId="39812130" w14:textId="77777777" w:rsidR="001D3498" w:rsidRPr="00781A23" w:rsidRDefault="001D3498" w:rsidP="001D3498">
            <w:pPr>
              <w:spacing w:line="240" w:lineRule="auto"/>
              <w:jc w:val="right"/>
              <w:rPr>
                <w:b/>
                <w:bCs/>
                <w:color w:val="000000"/>
                <w:szCs w:val="22"/>
              </w:rPr>
            </w:pPr>
          </w:p>
        </w:tc>
        <w:tc>
          <w:tcPr>
            <w:tcW w:w="954" w:type="dxa"/>
            <w:tcBorders>
              <w:left w:val="nil"/>
              <w:bottom w:val="single" w:sz="4" w:space="0" w:color="auto"/>
              <w:right w:val="nil"/>
            </w:tcBorders>
            <w:vAlign w:val="bottom"/>
          </w:tcPr>
          <w:p w14:paraId="29E2F5D9" w14:textId="30C0F182" w:rsidR="001D3498" w:rsidRPr="00781A23" w:rsidRDefault="00687D66" w:rsidP="001D3498">
            <w:pPr>
              <w:tabs>
                <w:tab w:val="left" w:pos="431"/>
                <w:tab w:val="left" w:pos="611"/>
                <w:tab w:val="decimal" w:pos="701"/>
              </w:tabs>
              <w:spacing w:line="240" w:lineRule="auto"/>
              <w:ind w:left="-105" w:right="-15" w:hanging="4"/>
              <w:jc w:val="right"/>
              <w:rPr>
                <w:color w:val="000000"/>
                <w:szCs w:val="22"/>
              </w:rPr>
            </w:pPr>
            <w:r>
              <w:rPr>
                <w:color w:val="000000"/>
                <w:szCs w:val="22"/>
              </w:rPr>
              <w:t>5,649</w:t>
            </w:r>
          </w:p>
        </w:tc>
        <w:tc>
          <w:tcPr>
            <w:tcW w:w="270" w:type="dxa"/>
            <w:tcBorders>
              <w:left w:val="nil"/>
              <w:right w:val="nil"/>
            </w:tcBorders>
            <w:vAlign w:val="bottom"/>
          </w:tcPr>
          <w:p w14:paraId="02FE3D48" w14:textId="77777777" w:rsidR="001D3498" w:rsidRPr="00781A23" w:rsidRDefault="001D3498" w:rsidP="001D3498">
            <w:pPr>
              <w:tabs>
                <w:tab w:val="left" w:pos="431"/>
                <w:tab w:val="left" w:pos="611"/>
                <w:tab w:val="decimal" w:pos="701"/>
              </w:tabs>
              <w:spacing w:line="240" w:lineRule="auto"/>
              <w:ind w:left="-105" w:right="-15" w:hanging="4"/>
              <w:jc w:val="right"/>
              <w:rPr>
                <w:color w:val="000000"/>
                <w:szCs w:val="22"/>
              </w:rPr>
            </w:pPr>
          </w:p>
        </w:tc>
        <w:tc>
          <w:tcPr>
            <w:tcW w:w="990" w:type="dxa"/>
            <w:tcBorders>
              <w:left w:val="nil"/>
              <w:bottom w:val="single" w:sz="4" w:space="0" w:color="auto"/>
              <w:right w:val="nil"/>
            </w:tcBorders>
            <w:vAlign w:val="bottom"/>
          </w:tcPr>
          <w:p w14:paraId="6E81B684" w14:textId="0FA7E11D" w:rsidR="001D3498" w:rsidRPr="00781A23" w:rsidRDefault="001D3498" w:rsidP="001D3498">
            <w:pPr>
              <w:tabs>
                <w:tab w:val="left" w:pos="611"/>
                <w:tab w:val="decimal" w:pos="701"/>
              </w:tabs>
              <w:spacing w:line="240" w:lineRule="auto"/>
              <w:ind w:left="-105" w:right="-200" w:hanging="4"/>
              <w:jc w:val="center"/>
              <w:rPr>
                <w:color w:val="000000"/>
                <w:szCs w:val="22"/>
              </w:rPr>
            </w:pPr>
            <w:r>
              <w:rPr>
                <w:color w:val="000000"/>
                <w:szCs w:val="22"/>
              </w:rPr>
              <w:t>5,851</w:t>
            </w:r>
          </w:p>
        </w:tc>
        <w:tc>
          <w:tcPr>
            <w:tcW w:w="236" w:type="dxa"/>
            <w:tcBorders>
              <w:left w:val="nil"/>
              <w:right w:val="nil"/>
            </w:tcBorders>
          </w:tcPr>
          <w:p w14:paraId="0143CB1D" w14:textId="77777777" w:rsidR="001D3498" w:rsidRPr="00781A2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14:paraId="20D3C3F8" w14:textId="20DE132C" w:rsidR="001D3498" w:rsidRPr="00781A23" w:rsidRDefault="00E22DC8" w:rsidP="001D3498">
            <w:pPr>
              <w:tabs>
                <w:tab w:val="left" w:pos="431"/>
                <w:tab w:val="left" w:pos="611"/>
                <w:tab w:val="decimal" w:pos="701"/>
              </w:tabs>
              <w:spacing w:line="240" w:lineRule="auto"/>
              <w:ind w:left="-105" w:right="-15" w:hanging="4"/>
              <w:jc w:val="right"/>
              <w:rPr>
                <w:color w:val="000000"/>
                <w:szCs w:val="22"/>
              </w:rPr>
            </w:pPr>
            <w:r>
              <w:rPr>
                <w:color w:val="000000"/>
                <w:szCs w:val="22"/>
              </w:rPr>
              <w:t>5,649</w:t>
            </w:r>
          </w:p>
        </w:tc>
        <w:tc>
          <w:tcPr>
            <w:tcW w:w="270" w:type="dxa"/>
            <w:vAlign w:val="bottom"/>
          </w:tcPr>
          <w:p w14:paraId="7711CFEB" w14:textId="77777777" w:rsidR="001D3498" w:rsidRPr="00781A23" w:rsidRDefault="001D3498" w:rsidP="001D3498">
            <w:pPr>
              <w:tabs>
                <w:tab w:val="left" w:pos="431"/>
                <w:tab w:val="left" w:pos="611"/>
                <w:tab w:val="decimal" w:pos="701"/>
              </w:tabs>
              <w:spacing w:line="240" w:lineRule="auto"/>
              <w:ind w:left="-105" w:right="-15" w:hanging="4"/>
              <w:jc w:val="right"/>
              <w:rPr>
                <w:color w:val="000000"/>
                <w:szCs w:val="22"/>
              </w:rPr>
            </w:pPr>
          </w:p>
        </w:tc>
        <w:tc>
          <w:tcPr>
            <w:tcW w:w="1080" w:type="dxa"/>
            <w:tcBorders>
              <w:bottom w:val="single" w:sz="4" w:space="0" w:color="auto"/>
            </w:tcBorders>
            <w:vAlign w:val="bottom"/>
          </w:tcPr>
          <w:p w14:paraId="01625303" w14:textId="154A4BB9" w:rsidR="001D3498" w:rsidRPr="00781A23" w:rsidRDefault="001D3498" w:rsidP="001D3498">
            <w:pPr>
              <w:tabs>
                <w:tab w:val="left" w:pos="431"/>
                <w:tab w:val="left" w:pos="611"/>
                <w:tab w:val="decimal" w:pos="701"/>
              </w:tabs>
              <w:spacing w:line="240" w:lineRule="auto"/>
              <w:ind w:left="-105" w:right="-15" w:hanging="4"/>
              <w:jc w:val="right"/>
              <w:rPr>
                <w:color w:val="000000"/>
                <w:szCs w:val="22"/>
              </w:rPr>
            </w:pPr>
            <w:r>
              <w:rPr>
                <w:color w:val="000000"/>
                <w:szCs w:val="22"/>
              </w:rPr>
              <w:t>5,851</w:t>
            </w:r>
          </w:p>
        </w:tc>
      </w:tr>
      <w:tr w:rsidR="001D3498" w:rsidRPr="00A53AC1" w14:paraId="30E320F1" w14:textId="77777777" w:rsidTr="005A7E39">
        <w:tc>
          <w:tcPr>
            <w:tcW w:w="2250" w:type="dxa"/>
            <w:tcBorders>
              <w:top w:val="nil"/>
              <w:left w:val="nil"/>
              <w:bottom w:val="nil"/>
              <w:right w:val="nil"/>
            </w:tcBorders>
            <w:noWrap/>
          </w:tcPr>
          <w:p w14:paraId="7DF8FA7B" w14:textId="77777777" w:rsidR="001D3498" w:rsidRPr="00781A23" w:rsidRDefault="001D3498" w:rsidP="001D3498">
            <w:pPr>
              <w:spacing w:line="220" w:lineRule="atLeast"/>
              <w:ind w:left="160" w:right="-26" w:hanging="160"/>
              <w:rPr>
                <w:b/>
                <w:bCs/>
                <w:szCs w:val="22"/>
              </w:rPr>
            </w:pPr>
            <w:r w:rsidRPr="00781A23">
              <w:rPr>
                <w:b/>
                <w:bCs/>
                <w:szCs w:val="22"/>
              </w:rPr>
              <w:t>Total revenue</w:t>
            </w:r>
          </w:p>
        </w:tc>
        <w:tc>
          <w:tcPr>
            <w:tcW w:w="1080" w:type="dxa"/>
            <w:tcBorders>
              <w:top w:val="single" w:sz="4" w:space="0" w:color="auto"/>
              <w:left w:val="nil"/>
              <w:bottom w:val="double" w:sz="4" w:space="0" w:color="auto"/>
              <w:right w:val="nil"/>
            </w:tcBorders>
            <w:vAlign w:val="bottom"/>
          </w:tcPr>
          <w:p w14:paraId="53AE4B0A" w14:textId="6D08429B" w:rsidR="001D3498" w:rsidRPr="00781A23" w:rsidRDefault="00104F2F" w:rsidP="001D3498">
            <w:pPr>
              <w:tabs>
                <w:tab w:val="left" w:pos="431"/>
                <w:tab w:val="left" w:pos="611"/>
                <w:tab w:val="decimal" w:pos="701"/>
              </w:tabs>
              <w:spacing w:line="240" w:lineRule="auto"/>
              <w:ind w:left="-105" w:right="-15" w:hanging="4"/>
              <w:jc w:val="right"/>
              <w:rPr>
                <w:b/>
                <w:bCs/>
                <w:color w:val="000000"/>
                <w:szCs w:val="22"/>
              </w:rPr>
            </w:pPr>
            <w:r>
              <w:rPr>
                <w:b/>
                <w:bCs/>
                <w:color w:val="000000"/>
                <w:szCs w:val="22"/>
              </w:rPr>
              <w:t>459,464</w:t>
            </w:r>
          </w:p>
        </w:tc>
        <w:tc>
          <w:tcPr>
            <w:tcW w:w="270" w:type="dxa"/>
            <w:tcBorders>
              <w:left w:val="nil"/>
              <w:right w:val="nil"/>
            </w:tcBorders>
            <w:vAlign w:val="bottom"/>
          </w:tcPr>
          <w:p w14:paraId="608194B9" w14:textId="77777777" w:rsidR="001D3498" w:rsidRPr="00781A23" w:rsidRDefault="001D3498" w:rsidP="001D3498">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14:paraId="66337218" w14:textId="4CE33383" w:rsidR="001D3498" w:rsidRPr="00781A23" w:rsidRDefault="001D3498" w:rsidP="001D3498">
            <w:pPr>
              <w:tabs>
                <w:tab w:val="left" w:pos="431"/>
                <w:tab w:val="left" w:pos="611"/>
                <w:tab w:val="decimal" w:pos="701"/>
              </w:tabs>
              <w:spacing w:line="240" w:lineRule="auto"/>
              <w:ind w:left="-105" w:right="-15" w:hanging="4"/>
              <w:jc w:val="right"/>
              <w:rPr>
                <w:b/>
                <w:bCs/>
                <w:color w:val="000000"/>
                <w:szCs w:val="22"/>
              </w:rPr>
            </w:pPr>
            <w:r>
              <w:rPr>
                <w:b/>
                <w:bCs/>
                <w:color w:val="000000"/>
                <w:szCs w:val="22"/>
              </w:rPr>
              <w:t>482,194</w:t>
            </w:r>
          </w:p>
        </w:tc>
        <w:tc>
          <w:tcPr>
            <w:tcW w:w="236" w:type="dxa"/>
            <w:tcBorders>
              <w:left w:val="nil"/>
              <w:right w:val="nil"/>
            </w:tcBorders>
            <w:vAlign w:val="bottom"/>
          </w:tcPr>
          <w:p w14:paraId="5EACEA58" w14:textId="77777777" w:rsidR="001D3498" w:rsidRPr="00781A23" w:rsidRDefault="001D3498" w:rsidP="001D3498">
            <w:pPr>
              <w:spacing w:line="240" w:lineRule="auto"/>
              <w:jc w:val="right"/>
              <w:rPr>
                <w:b/>
                <w:bCs/>
                <w:color w:val="000000"/>
                <w:szCs w:val="22"/>
              </w:rPr>
            </w:pPr>
          </w:p>
        </w:tc>
        <w:tc>
          <w:tcPr>
            <w:tcW w:w="954" w:type="dxa"/>
            <w:tcBorders>
              <w:top w:val="single" w:sz="4" w:space="0" w:color="auto"/>
              <w:left w:val="nil"/>
              <w:bottom w:val="double" w:sz="4" w:space="0" w:color="auto"/>
              <w:right w:val="nil"/>
            </w:tcBorders>
            <w:vAlign w:val="bottom"/>
          </w:tcPr>
          <w:p w14:paraId="2AA713D4" w14:textId="768A5A19" w:rsidR="001D3498" w:rsidRPr="00781A23" w:rsidRDefault="00CC315F" w:rsidP="001D3498">
            <w:pPr>
              <w:tabs>
                <w:tab w:val="left" w:pos="431"/>
                <w:tab w:val="left" w:pos="611"/>
                <w:tab w:val="decimal" w:pos="701"/>
              </w:tabs>
              <w:spacing w:line="240" w:lineRule="auto"/>
              <w:ind w:left="-105" w:right="-15" w:hanging="4"/>
              <w:jc w:val="right"/>
              <w:rPr>
                <w:b/>
                <w:bCs/>
                <w:color w:val="000000"/>
                <w:szCs w:val="22"/>
              </w:rPr>
            </w:pPr>
            <w:r>
              <w:rPr>
                <w:b/>
                <w:bCs/>
                <w:color w:val="000000"/>
                <w:szCs w:val="22"/>
              </w:rPr>
              <w:t>10,967</w:t>
            </w:r>
          </w:p>
        </w:tc>
        <w:tc>
          <w:tcPr>
            <w:tcW w:w="270" w:type="dxa"/>
            <w:tcBorders>
              <w:left w:val="nil"/>
              <w:right w:val="nil"/>
            </w:tcBorders>
            <w:vAlign w:val="bottom"/>
          </w:tcPr>
          <w:p w14:paraId="66B06808" w14:textId="77777777" w:rsidR="001D3498" w:rsidRPr="00781A2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1893E7B4" w14:textId="14AB15FA" w:rsidR="001D3498" w:rsidRPr="00781A23" w:rsidRDefault="001D3498" w:rsidP="001D3498">
            <w:pPr>
              <w:tabs>
                <w:tab w:val="left" w:pos="611"/>
                <w:tab w:val="decimal" w:pos="701"/>
              </w:tabs>
              <w:spacing w:line="240" w:lineRule="auto"/>
              <w:ind w:left="-105" w:right="-200" w:hanging="4"/>
              <w:jc w:val="center"/>
              <w:rPr>
                <w:b/>
                <w:bCs/>
                <w:color w:val="000000"/>
                <w:szCs w:val="22"/>
              </w:rPr>
            </w:pPr>
            <w:r>
              <w:rPr>
                <w:b/>
                <w:bCs/>
                <w:color w:val="000000"/>
                <w:szCs w:val="22"/>
              </w:rPr>
              <w:t>8,979</w:t>
            </w:r>
          </w:p>
        </w:tc>
        <w:tc>
          <w:tcPr>
            <w:tcW w:w="236" w:type="dxa"/>
            <w:tcBorders>
              <w:left w:val="nil"/>
              <w:right w:val="nil"/>
            </w:tcBorders>
          </w:tcPr>
          <w:p w14:paraId="7D2CB456" w14:textId="77777777" w:rsidR="001D3498" w:rsidRPr="00781A2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370F402D" w14:textId="0782AB41" w:rsidR="001D3498" w:rsidRPr="00781A23" w:rsidRDefault="00E22DC8" w:rsidP="001D3498">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470,431</w:t>
            </w:r>
          </w:p>
        </w:tc>
        <w:tc>
          <w:tcPr>
            <w:tcW w:w="270" w:type="dxa"/>
            <w:vAlign w:val="bottom"/>
          </w:tcPr>
          <w:p w14:paraId="5F1DDEC7" w14:textId="77777777" w:rsidR="001D3498" w:rsidRPr="00781A2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14:paraId="17F86FBB" w14:textId="0101EE30" w:rsidR="001D3498" w:rsidRPr="00781A23" w:rsidRDefault="001D3498" w:rsidP="001D3498">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491,173</w:t>
            </w:r>
          </w:p>
        </w:tc>
      </w:tr>
      <w:tr w:rsidR="00BF78C6" w:rsidRPr="00A53AC1" w14:paraId="072D7D81" w14:textId="77777777" w:rsidTr="00AB39C8">
        <w:tc>
          <w:tcPr>
            <w:tcW w:w="2250" w:type="dxa"/>
            <w:tcBorders>
              <w:top w:val="nil"/>
              <w:left w:val="nil"/>
              <w:bottom w:val="nil"/>
              <w:right w:val="nil"/>
            </w:tcBorders>
            <w:noWrap/>
          </w:tcPr>
          <w:p w14:paraId="14738662" w14:textId="77777777" w:rsidR="00BF78C6" w:rsidRPr="00DF7203" w:rsidRDefault="00BF78C6" w:rsidP="00BF78C6">
            <w:pPr>
              <w:spacing w:line="220" w:lineRule="atLeast"/>
              <w:ind w:left="160" w:right="-26" w:hanging="160"/>
              <w:rPr>
                <w:b/>
                <w:bCs/>
                <w:szCs w:val="22"/>
              </w:rPr>
            </w:pPr>
          </w:p>
        </w:tc>
        <w:tc>
          <w:tcPr>
            <w:tcW w:w="1080" w:type="dxa"/>
            <w:tcBorders>
              <w:top w:val="double" w:sz="4" w:space="0" w:color="auto"/>
              <w:left w:val="nil"/>
              <w:right w:val="nil"/>
            </w:tcBorders>
            <w:vAlign w:val="bottom"/>
          </w:tcPr>
          <w:p w14:paraId="2EF7265C"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5A875935" w14:textId="77777777" w:rsidR="00BF78C6" w:rsidRPr="00DF7203" w:rsidRDefault="00BF78C6" w:rsidP="00BF78C6">
            <w:pPr>
              <w:tabs>
                <w:tab w:val="left" w:pos="691"/>
              </w:tabs>
              <w:spacing w:line="240" w:lineRule="auto"/>
              <w:jc w:val="right"/>
              <w:rPr>
                <w:b/>
                <w:bCs/>
                <w:color w:val="000000"/>
                <w:szCs w:val="22"/>
                <w:highlight w:val="yellow"/>
              </w:rPr>
            </w:pPr>
          </w:p>
        </w:tc>
        <w:tc>
          <w:tcPr>
            <w:tcW w:w="1060" w:type="dxa"/>
            <w:tcBorders>
              <w:top w:val="double" w:sz="4" w:space="0" w:color="auto"/>
              <w:left w:val="nil"/>
              <w:right w:val="nil"/>
            </w:tcBorders>
            <w:vAlign w:val="bottom"/>
          </w:tcPr>
          <w:p w14:paraId="15763287"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236" w:type="dxa"/>
            <w:tcBorders>
              <w:left w:val="nil"/>
              <w:right w:val="nil"/>
            </w:tcBorders>
            <w:vAlign w:val="bottom"/>
          </w:tcPr>
          <w:p w14:paraId="727D2A93" w14:textId="77777777" w:rsidR="00BF78C6" w:rsidRPr="001417FB" w:rsidRDefault="00BF78C6" w:rsidP="00BF78C6">
            <w:pPr>
              <w:spacing w:line="240" w:lineRule="auto"/>
              <w:jc w:val="right"/>
              <w:rPr>
                <w:b/>
                <w:bCs/>
                <w:color w:val="000000"/>
                <w:szCs w:val="22"/>
                <w:highlight w:val="yellow"/>
              </w:rPr>
            </w:pPr>
          </w:p>
        </w:tc>
        <w:tc>
          <w:tcPr>
            <w:tcW w:w="954" w:type="dxa"/>
            <w:tcBorders>
              <w:top w:val="double" w:sz="4" w:space="0" w:color="auto"/>
              <w:left w:val="nil"/>
              <w:right w:val="nil"/>
            </w:tcBorders>
            <w:vAlign w:val="bottom"/>
          </w:tcPr>
          <w:p w14:paraId="46D738D2"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270" w:type="dxa"/>
            <w:tcBorders>
              <w:left w:val="nil"/>
              <w:right w:val="nil"/>
            </w:tcBorders>
            <w:vAlign w:val="bottom"/>
          </w:tcPr>
          <w:p w14:paraId="49ABAE06"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990" w:type="dxa"/>
            <w:tcBorders>
              <w:top w:val="double" w:sz="4" w:space="0" w:color="auto"/>
              <w:left w:val="nil"/>
              <w:right w:val="nil"/>
            </w:tcBorders>
            <w:vAlign w:val="bottom"/>
          </w:tcPr>
          <w:p w14:paraId="5A3FFEEF" w14:textId="77777777" w:rsidR="00BF78C6" w:rsidRPr="001417FB" w:rsidRDefault="00BF78C6" w:rsidP="00BF78C6">
            <w:pPr>
              <w:tabs>
                <w:tab w:val="left" w:pos="611"/>
                <w:tab w:val="decimal" w:pos="701"/>
              </w:tabs>
              <w:spacing w:line="240" w:lineRule="auto"/>
              <w:ind w:left="-105" w:right="-200" w:hanging="4"/>
              <w:jc w:val="center"/>
              <w:rPr>
                <w:b/>
                <w:bCs/>
                <w:color w:val="000000"/>
                <w:szCs w:val="22"/>
                <w:highlight w:val="yellow"/>
              </w:rPr>
            </w:pPr>
          </w:p>
        </w:tc>
        <w:tc>
          <w:tcPr>
            <w:tcW w:w="236" w:type="dxa"/>
            <w:tcBorders>
              <w:left w:val="nil"/>
              <w:right w:val="nil"/>
            </w:tcBorders>
          </w:tcPr>
          <w:p w14:paraId="64240019" w14:textId="77777777"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1114" w:type="dxa"/>
            <w:tcBorders>
              <w:top w:val="double" w:sz="4" w:space="0" w:color="auto"/>
            </w:tcBorders>
            <w:vAlign w:val="bottom"/>
          </w:tcPr>
          <w:p w14:paraId="5424A0CA" w14:textId="77777777" w:rsidR="00BF78C6" w:rsidRPr="001417FB" w:rsidRDefault="00BF78C6" w:rsidP="00BF78C6">
            <w:pPr>
              <w:tabs>
                <w:tab w:val="left" w:pos="431"/>
                <w:tab w:val="left" w:pos="611"/>
                <w:tab w:val="decimal" w:pos="701"/>
                <w:tab w:val="left" w:pos="956"/>
              </w:tabs>
              <w:spacing w:line="240" w:lineRule="auto"/>
              <w:ind w:left="-105" w:right="-15" w:hanging="4"/>
              <w:jc w:val="right"/>
              <w:rPr>
                <w:b/>
                <w:bCs/>
                <w:color w:val="000000"/>
                <w:szCs w:val="22"/>
                <w:highlight w:val="yellow"/>
              </w:rPr>
            </w:pPr>
          </w:p>
        </w:tc>
        <w:tc>
          <w:tcPr>
            <w:tcW w:w="270" w:type="dxa"/>
            <w:vAlign w:val="bottom"/>
          </w:tcPr>
          <w:p w14:paraId="1C3939D4" w14:textId="77777777"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double" w:sz="4" w:space="0" w:color="auto"/>
            </w:tcBorders>
            <w:vAlign w:val="bottom"/>
          </w:tcPr>
          <w:p w14:paraId="5A6C48B0" w14:textId="77777777" w:rsidR="00BF78C6" w:rsidRPr="00DF720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p>
        </w:tc>
      </w:tr>
      <w:tr w:rsidR="001D3498" w:rsidRPr="00A53AC1" w14:paraId="557BD892" w14:textId="77777777" w:rsidTr="00AB39C8">
        <w:tc>
          <w:tcPr>
            <w:tcW w:w="2250" w:type="dxa"/>
            <w:tcBorders>
              <w:top w:val="nil"/>
              <w:left w:val="nil"/>
              <w:bottom w:val="nil"/>
              <w:right w:val="nil"/>
            </w:tcBorders>
            <w:noWrap/>
          </w:tcPr>
          <w:p w14:paraId="7734711C" w14:textId="77777777" w:rsidR="001D3498" w:rsidRPr="00DF7203" w:rsidRDefault="001D3498" w:rsidP="001D3498">
            <w:pPr>
              <w:spacing w:line="220" w:lineRule="atLeast"/>
              <w:ind w:left="160" w:right="-26" w:hanging="160"/>
              <w:rPr>
                <w:b/>
                <w:bCs/>
                <w:szCs w:val="22"/>
              </w:rPr>
            </w:pPr>
            <w:r w:rsidRPr="00DF7203">
              <w:rPr>
                <w:szCs w:val="22"/>
              </w:rPr>
              <w:t xml:space="preserve">Segment profit </w:t>
            </w:r>
            <w:r>
              <w:rPr>
                <w:szCs w:val="22"/>
              </w:rPr>
              <w:t>(loss)</w:t>
            </w:r>
            <w:r>
              <w:rPr>
                <w:szCs w:val="22"/>
              </w:rPr>
              <w:br/>
            </w:r>
            <w:r w:rsidRPr="00DF7203">
              <w:rPr>
                <w:szCs w:val="22"/>
              </w:rPr>
              <w:t>before income tax</w:t>
            </w:r>
          </w:p>
        </w:tc>
        <w:tc>
          <w:tcPr>
            <w:tcW w:w="1080" w:type="dxa"/>
            <w:tcBorders>
              <w:left w:val="nil"/>
              <w:bottom w:val="single" w:sz="4" w:space="0" w:color="auto"/>
              <w:right w:val="nil"/>
            </w:tcBorders>
            <w:vAlign w:val="bottom"/>
          </w:tcPr>
          <w:p w14:paraId="31E448AB" w14:textId="0C4560D0" w:rsidR="001D3498" w:rsidRPr="00187CB5" w:rsidRDefault="0097673F" w:rsidP="000A6C64">
            <w:pPr>
              <w:spacing w:line="240" w:lineRule="auto"/>
              <w:ind w:left="-105" w:hanging="4"/>
              <w:jc w:val="right"/>
              <w:rPr>
                <w:rFonts w:cs="Times New Roman"/>
                <w:color w:val="000000"/>
                <w:szCs w:val="22"/>
              </w:rPr>
            </w:pPr>
            <w:r w:rsidRPr="0097673F">
              <w:rPr>
                <w:rFonts w:cs="Times New Roman"/>
                <w:color w:val="000000"/>
                <w:szCs w:val="22"/>
              </w:rPr>
              <w:t>36,652</w:t>
            </w:r>
          </w:p>
        </w:tc>
        <w:tc>
          <w:tcPr>
            <w:tcW w:w="270" w:type="dxa"/>
            <w:tcBorders>
              <w:left w:val="nil"/>
              <w:right w:val="nil"/>
            </w:tcBorders>
            <w:vAlign w:val="bottom"/>
          </w:tcPr>
          <w:p w14:paraId="1DC48796" w14:textId="77777777" w:rsidR="001D3498" w:rsidRPr="00187CB5" w:rsidRDefault="001D3498" w:rsidP="001D3498">
            <w:pPr>
              <w:tabs>
                <w:tab w:val="left" w:pos="691"/>
              </w:tabs>
              <w:spacing w:line="240" w:lineRule="auto"/>
              <w:jc w:val="right"/>
              <w:rPr>
                <w:rFonts w:cs="Times New Roman"/>
                <w:color w:val="000000"/>
                <w:szCs w:val="22"/>
              </w:rPr>
            </w:pPr>
          </w:p>
        </w:tc>
        <w:tc>
          <w:tcPr>
            <w:tcW w:w="1060" w:type="dxa"/>
            <w:tcBorders>
              <w:left w:val="nil"/>
              <w:bottom w:val="single" w:sz="4" w:space="0" w:color="auto"/>
              <w:right w:val="nil"/>
            </w:tcBorders>
            <w:vAlign w:val="bottom"/>
          </w:tcPr>
          <w:p w14:paraId="17925991" w14:textId="2B4ED822" w:rsidR="001D3498" w:rsidRPr="00187CB5" w:rsidRDefault="001D3498" w:rsidP="001D3498">
            <w:pPr>
              <w:tabs>
                <w:tab w:val="left" w:pos="431"/>
                <w:tab w:val="left" w:pos="611"/>
                <w:tab w:val="decimal" w:pos="701"/>
              </w:tabs>
              <w:spacing w:line="240" w:lineRule="auto"/>
              <w:ind w:left="-105" w:right="-15" w:hanging="4"/>
              <w:jc w:val="right"/>
              <w:rPr>
                <w:rFonts w:cs="Times New Roman"/>
                <w:color w:val="000000"/>
                <w:szCs w:val="22"/>
              </w:rPr>
            </w:pPr>
            <w:r w:rsidRPr="00187CB5">
              <w:rPr>
                <w:rFonts w:cs="Times New Roman"/>
                <w:color w:val="000000"/>
                <w:szCs w:val="22"/>
              </w:rPr>
              <w:t>(11,101)</w:t>
            </w:r>
          </w:p>
        </w:tc>
        <w:tc>
          <w:tcPr>
            <w:tcW w:w="236" w:type="dxa"/>
            <w:tcBorders>
              <w:left w:val="nil"/>
              <w:right w:val="nil"/>
            </w:tcBorders>
            <w:vAlign w:val="bottom"/>
          </w:tcPr>
          <w:p w14:paraId="6482BB82" w14:textId="77777777" w:rsidR="001D3498" w:rsidRPr="00187CB5" w:rsidRDefault="001D3498" w:rsidP="001D3498">
            <w:pPr>
              <w:tabs>
                <w:tab w:val="left" w:pos="431"/>
                <w:tab w:val="left" w:pos="611"/>
                <w:tab w:val="decimal" w:pos="701"/>
              </w:tabs>
              <w:spacing w:line="240" w:lineRule="auto"/>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14:paraId="06604E09" w14:textId="4BC96E2A" w:rsidR="001D3498" w:rsidRPr="00187CB5" w:rsidRDefault="00106690" w:rsidP="001D3498">
            <w:pPr>
              <w:tabs>
                <w:tab w:val="left" w:pos="431"/>
                <w:tab w:val="left" w:pos="611"/>
                <w:tab w:val="decimal" w:pos="701"/>
                <w:tab w:val="decimal" w:pos="817"/>
              </w:tabs>
              <w:spacing w:line="240" w:lineRule="auto"/>
              <w:ind w:left="-105" w:right="-15" w:hanging="4"/>
              <w:jc w:val="right"/>
              <w:rPr>
                <w:rFonts w:cs="Times New Roman"/>
                <w:color w:val="000000"/>
                <w:szCs w:val="22"/>
                <w:cs/>
              </w:rPr>
            </w:pPr>
            <w:r>
              <w:rPr>
                <w:rFonts w:cs="Times New Roman"/>
                <w:color w:val="000000"/>
                <w:szCs w:val="22"/>
              </w:rPr>
              <w:t>2,293</w:t>
            </w:r>
          </w:p>
        </w:tc>
        <w:tc>
          <w:tcPr>
            <w:tcW w:w="270" w:type="dxa"/>
            <w:tcBorders>
              <w:left w:val="nil"/>
              <w:right w:val="nil"/>
            </w:tcBorders>
            <w:vAlign w:val="bottom"/>
          </w:tcPr>
          <w:p w14:paraId="379E60A6" w14:textId="77777777" w:rsidR="001D3498" w:rsidRPr="00187CB5" w:rsidRDefault="001D3498" w:rsidP="001D3498">
            <w:pPr>
              <w:tabs>
                <w:tab w:val="left" w:pos="431"/>
                <w:tab w:val="left" w:pos="611"/>
                <w:tab w:val="decimal" w:pos="701"/>
              </w:tabs>
              <w:spacing w:line="240" w:lineRule="auto"/>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14:paraId="51EE8EAE" w14:textId="61D2731C" w:rsidR="001D3498" w:rsidRPr="00187CB5" w:rsidRDefault="001D3498" w:rsidP="00F74EDF">
            <w:pPr>
              <w:spacing w:line="240" w:lineRule="auto"/>
              <w:ind w:left="-284" w:right="88" w:hanging="4"/>
              <w:jc w:val="right"/>
              <w:rPr>
                <w:rFonts w:cs="Times New Roman"/>
                <w:color w:val="000000"/>
                <w:szCs w:val="22"/>
                <w:cs/>
              </w:rPr>
            </w:pPr>
            <w:r w:rsidRPr="00187CB5">
              <w:rPr>
                <w:rFonts w:cs="Times New Roman"/>
                <w:color w:val="000000"/>
                <w:szCs w:val="22"/>
              </w:rPr>
              <w:t>1,014</w:t>
            </w:r>
          </w:p>
        </w:tc>
        <w:tc>
          <w:tcPr>
            <w:tcW w:w="236" w:type="dxa"/>
            <w:tcBorders>
              <w:left w:val="nil"/>
              <w:right w:val="nil"/>
            </w:tcBorders>
          </w:tcPr>
          <w:p w14:paraId="47E482E6" w14:textId="77777777" w:rsidR="001D3498" w:rsidRPr="00187CB5" w:rsidRDefault="001D3498" w:rsidP="001D3498">
            <w:pPr>
              <w:tabs>
                <w:tab w:val="left" w:pos="431"/>
                <w:tab w:val="left" w:pos="611"/>
                <w:tab w:val="decimal" w:pos="701"/>
              </w:tabs>
              <w:spacing w:line="240" w:lineRule="auto"/>
              <w:ind w:left="-105" w:right="-15" w:hanging="4"/>
              <w:jc w:val="right"/>
              <w:rPr>
                <w:rFonts w:cs="Times New Roman"/>
                <w:color w:val="000000"/>
                <w:szCs w:val="22"/>
              </w:rPr>
            </w:pPr>
          </w:p>
        </w:tc>
        <w:tc>
          <w:tcPr>
            <w:tcW w:w="1114" w:type="dxa"/>
            <w:tcBorders>
              <w:bottom w:val="single" w:sz="4" w:space="0" w:color="auto"/>
            </w:tcBorders>
            <w:vAlign w:val="bottom"/>
          </w:tcPr>
          <w:p w14:paraId="247E9BA8" w14:textId="00951EDC" w:rsidR="001D3498" w:rsidRPr="00187CB5" w:rsidRDefault="0097673F" w:rsidP="00106690">
            <w:pPr>
              <w:spacing w:line="240" w:lineRule="auto"/>
              <w:ind w:left="-105" w:right="-18" w:hanging="4"/>
              <w:jc w:val="right"/>
              <w:rPr>
                <w:rFonts w:cs="Times New Roman"/>
                <w:color w:val="000000"/>
                <w:szCs w:val="22"/>
              </w:rPr>
            </w:pPr>
            <w:r w:rsidRPr="0097673F">
              <w:rPr>
                <w:rFonts w:cs="Times New Roman"/>
                <w:color w:val="000000"/>
                <w:szCs w:val="22"/>
              </w:rPr>
              <w:t>38,945</w:t>
            </w:r>
          </w:p>
        </w:tc>
        <w:tc>
          <w:tcPr>
            <w:tcW w:w="270" w:type="dxa"/>
            <w:vAlign w:val="bottom"/>
          </w:tcPr>
          <w:p w14:paraId="2826374D" w14:textId="77777777" w:rsidR="001D3498" w:rsidRPr="00187CB5" w:rsidRDefault="001D3498" w:rsidP="001D3498">
            <w:pPr>
              <w:tabs>
                <w:tab w:val="left" w:pos="431"/>
                <w:tab w:val="left" w:pos="611"/>
                <w:tab w:val="decimal" w:pos="701"/>
              </w:tabs>
              <w:spacing w:line="240" w:lineRule="auto"/>
              <w:ind w:left="-105" w:right="-15" w:hanging="4"/>
              <w:jc w:val="right"/>
              <w:rPr>
                <w:rFonts w:cs="Times New Roman"/>
                <w:color w:val="000000"/>
                <w:szCs w:val="22"/>
              </w:rPr>
            </w:pPr>
          </w:p>
        </w:tc>
        <w:tc>
          <w:tcPr>
            <w:tcW w:w="1080" w:type="dxa"/>
            <w:tcBorders>
              <w:bottom w:val="single" w:sz="4" w:space="0" w:color="auto"/>
            </w:tcBorders>
            <w:vAlign w:val="bottom"/>
          </w:tcPr>
          <w:p w14:paraId="5D245272" w14:textId="233A7E66" w:rsidR="001D3498" w:rsidRPr="00187CB5" w:rsidRDefault="001D3498" w:rsidP="001D3498">
            <w:pPr>
              <w:tabs>
                <w:tab w:val="left" w:pos="431"/>
                <w:tab w:val="left" w:pos="611"/>
                <w:tab w:val="decimal" w:pos="701"/>
                <w:tab w:val="left" w:pos="956"/>
              </w:tabs>
              <w:spacing w:line="240" w:lineRule="auto"/>
              <w:ind w:left="-105" w:right="-15" w:hanging="4"/>
              <w:jc w:val="right"/>
              <w:rPr>
                <w:rFonts w:cs="Times New Roman"/>
                <w:color w:val="000000"/>
                <w:szCs w:val="22"/>
              </w:rPr>
            </w:pPr>
            <w:r w:rsidRPr="00187CB5">
              <w:rPr>
                <w:rFonts w:cs="Times New Roman"/>
                <w:color w:val="000000"/>
                <w:szCs w:val="22"/>
              </w:rPr>
              <w:t>(10,087)</w:t>
            </w:r>
          </w:p>
        </w:tc>
      </w:tr>
      <w:tr w:rsidR="001D3498" w:rsidRPr="00A53AC1" w14:paraId="6512CA24" w14:textId="77777777" w:rsidTr="00AB39C8">
        <w:tc>
          <w:tcPr>
            <w:tcW w:w="2250" w:type="dxa"/>
            <w:tcBorders>
              <w:top w:val="nil"/>
              <w:left w:val="nil"/>
              <w:bottom w:val="nil"/>
              <w:right w:val="nil"/>
            </w:tcBorders>
            <w:noWrap/>
          </w:tcPr>
          <w:p w14:paraId="0B304E3B" w14:textId="77777777" w:rsidR="001D3498" w:rsidRPr="00DF7203" w:rsidRDefault="001D3498" w:rsidP="001D3498">
            <w:pPr>
              <w:spacing w:line="220" w:lineRule="atLeast"/>
              <w:ind w:left="160" w:right="-26" w:hanging="160"/>
              <w:rPr>
                <w:b/>
                <w:bCs/>
                <w:szCs w:val="22"/>
              </w:rPr>
            </w:pPr>
          </w:p>
        </w:tc>
        <w:tc>
          <w:tcPr>
            <w:tcW w:w="1080" w:type="dxa"/>
            <w:tcBorders>
              <w:top w:val="single" w:sz="4" w:space="0" w:color="auto"/>
              <w:left w:val="nil"/>
              <w:right w:val="nil"/>
            </w:tcBorders>
            <w:vAlign w:val="bottom"/>
          </w:tcPr>
          <w:p w14:paraId="5735E435" w14:textId="77777777" w:rsidR="001D3498" w:rsidRPr="00DF720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498096A0" w14:textId="77777777" w:rsidR="001D3498" w:rsidRPr="00DF7203" w:rsidRDefault="001D3498" w:rsidP="001D3498">
            <w:pPr>
              <w:tabs>
                <w:tab w:val="left" w:pos="691"/>
              </w:tabs>
              <w:spacing w:line="240" w:lineRule="auto"/>
              <w:jc w:val="right"/>
              <w:rPr>
                <w:b/>
                <w:bCs/>
                <w:color w:val="000000"/>
                <w:szCs w:val="22"/>
                <w:highlight w:val="yellow"/>
              </w:rPr>
            </w:pPr>
          </w:p>
        </w:tc>
        <w:tc>
          <w:tcPr>
            <w:tcW w:w="1060" w:type="dxa"/>
            <w:tcBorders>
              <w:top w:val="single" w:sz="4" w:space="0" w:color="auto"/>
              <w:left w:val="nil"/>
              <w:right w:val="nil"/>
            </w:tcBorders>
            <w:vAlign w:val="bottom"/>
          </w:tcPr>
          <w:p w14:paraId="651F5C01" w14:textId="77777777" w:rsidR="001D3498" w:rsidRPr="00DF720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236" w:type="dxa"/>
            <w:tcBorders>
              <w:left w:val="nil"/>
              <w:right w:val="nil"/>
            </w:tcBorders>
            <w:vAlign w:val="bottom"/>
          </w:tcPr>
          <w:p w14:paraId="7F197112" w14:textId="77777777" w:rsidR="001D3498" w:rsidRPr="00DF7203" w:rsidRDefault="001D3498" w:rsidP="001D3498">
            <w:pPr>
              <w:spacing w:line="240" w:lineRule="auto"/>
              <w:jc w:val="right"/>
              <w:rPr>
                <w:b/>
                <w:bCs/>
                <w:color w:val="000000"/>
                <w:szCs w:val="22"/>
                <w:highlight w:val="yellow"/>
              </w:rPr>
            </w:pPr>
          </w:p>
        </w:tc>
        <w:tc>
          <w:tcPr>
            <w:tcW w:w="954" w:type="dxa"/>
            <w:tcBorders>
              <w:top w:val="single" w:sz="4" w:space="0" w:color="auto"/>
              <w:left w:val="nil"/>
              <w:right w:val="nil"/>
            </w:tcBorders>
            <w:vAlign w:val="bottom"/>
          </w:tcPr>
          <w:p w14:paraId="0E13B029" w14:textId="77777777" w:rsidR="001D3498" w:rsidRPr="00DF720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2459C8AC" w14:textId="77777777" w:rsidR="001D3498" w:rsidRPr="00DF720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right w:val="nil"/>
            </w:tcBorders>
            <w:vAlign w:val="bottom"/>
          </w:tcPr>
          <w:p w14:paraId="237435AB" w14:textId="77777777" w:rsidR="001D3498" w:rsidRPr="00DF7203" w:rsidRDefault="001D3498" w:rsidP="001D3498">
            <w:pPr>
              <w:tabs>
                <w:tab w:val="left" w:pos="611"/>
                <w:tab w:val="decimal" w:pos="701"/>
              </w:tabs>
              <w:spacing w:line="240" w:lineRule="auto"/>
              <w:ind w:left="-105" w:right="-200" w:hanging="4"/>
              <w:jc w:val="center"/>
              <w:rPr>
                <w:b/>
                <w:bCs/>
                <w:color w:val="000000"/>
                <w:szCs w:val="22"/>
              </w:rPr>
            </w:pPr>
          </w:p>
        </w:tc>
        <w:tc>
          <w:tcPr>
            <w:tcW w:w="236" w:type="dxa"/>
            <w:tcBorders>
              <w:left w:val="nil"/>
              <w:right w:val="nil"/>
            </w:tcBorders>
          </w:tcPr>
          <w:p w14:paraId="3C3BAA07" w14:textId="77777777" w:rsidR="001D3498" w:rsidRPr="00DF720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tcBorders>
            <w:vAlign w:val="bottom"/>
          </w:tcPr>
          <w:p w14:paraId="57F69E44" w14:textId="77777777" w:rsidR="001D3498" w:rsidRPr="00DF7203" w:rsidRDefault="001D3498" w:rsidP="001D3498">
            <w:pPr>
              <w:tabs>
                <w:tab w:val="left" w:pos="431"/>
                <w:tab w:val="left" w:pos="611"/>
                <w:tab w:val="decimal" w:pos="701"/>
                <w:tab w:val="left" w:pos="956"/>
              </w:tabs>
              <w:spacing w:line="240" w:lineRule="auto"/>
              <w:ind w:left="-105" w:right="-15" w:hanging="4"/>
              <w:jc w:val="right"/>
              <w:rPr>
                <w:b/>
                <w:bCs/>
                <w:color w:val="000000"/>
                <w:szCs w:val="22"/>
              </w:rPr>
            </w:pPr>
          </w:p>
        </w:tc>
        <w:tc>
          <w:tcPr>
            <w:tcW w:w="270" w:type="dxa"/>
            <w:vAlign w:val="bottom"/>
          </w:tcPr>
          <w:p w14:paraId="2B227ABC" w14:textId="77777777" w:rsidR="001D3498" w:rsidRPr="00DF7203" w:rsidRDefault="001D3498" w:rsidP="001D3498">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tcBorders>
            <w:vAlign w:val="bottom"/>
          </w:tcPr>
          <w:p w14:paraId="64CB4494" w14:textId="77777777" w:rsidR="001D3498" w:rsidRPr="00DF7203" w:rsidRDefault="001D3498" w:rsidP="001D3498">
            <w:pPr>
              <w:tabs>
                <w:tab w:val="left" w:pos="431"/>
                <w:tab w:val="left" w:pos="611"/>
                <w:tab w:val="decimal" w:pos="701"/>
                <w:tab w:val="left" w:pos="956"/>
              </w:tabs>
              <w:spacing w:line="240" w:lineRule="auto"/>
              <w:ind w:left="-105" w:right="-15" w:hanging="4"/>
              <w:jc w:val="right"/>
              <w:rPr>
                <w:b/>
                <w:bCs/>
                <w:color w:val="000000"/>
                <w:szCs w:val="22"/>
              </w:rPr>
            </w:pPr>
          </w:p>
        </w:tc>
      </w:tr>
      <w:tr w:rsidR="001D3498" w:rsidRPr="00A53AC1" w14:paraId="5ED23C12" w14:textId="77777777" w:rsidTr="005A7E39">
        <w:tc>
          <w:tcPr>
            <w:tcW w:w="2250" w:type="dxa"/>
            <w:tcBorders>
              <w:top w:val="nil"/>
              <w:left w:val="nil"/>
              <w:bottom w:val="nil"/>
              <w:right w:val="nil"/>
            </w:tcBorders>
            <w:noWrap/>
            <w:vAlign w:val="bottom"/>
          </w:tcPr>
          <w:p w14:paraId="1CE1A1E5" w14:textId="77777777" w:rsidR="001D3498" w:rsidRPr="00A53AC1" w:rsidRDefault="001D3498" w:rsidP="001D3498">
            <w:pPr>
              <w:spacing w:line="240" w:lineRule="auto"/>
              <w:ind w:right="-116"/>
              <w:rPr>
                <w:color w:val="000000"/>
                <w:szCs w:val="22"/>
                <w:cs/>
              </w:rPr>
            </w:pPr>
            <w:r w:rsidRPr="00A53AC1">
              <w:rPr>
                <w:color w:val="000000"/>
                <w:szCs w:val="22"/>
              </w:rPr>
              <w:t>Segment assets</w:t>
            </w:r>
          </w:p>
        </w:tc>
        <w:tc>
          <w:tcPr>
            <w:tcW w:w="1080" w:type="dxa"/>
            <w:tcBorders>
              <w:left w:val="nil"/>
              <w:right w:val="nil"/>
            </w:tcBorders>
            <w:vAlign w:val="bottom"/>
          </w:tcPr>
          <w:p w14:paraId="170C875D"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56B1C4F7"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7CDE0AD3"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6D522B59"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954" w:type="dxa"/>
            <w:tcBorders>
              <w:left w:val="nil"/>
              <w:right w:val="nil"/>
            </w:tcBorders>
            <w:vAlign w:val="bottom"/>
          </w:tcPr>
          <w:p w14:paraId="0455E85A" w14:textId="77777777" w:rsidR="001D3498" w:rsidRPr="00DF7203" w:rsidRDefault="001D3498" w:rsidP="001D3498">
            <w:pPr>
              <w:tabs>
                <w:tab w:val="left" w:pos="431"/>
                <w:tab w:val="left" w:pos="611"/>
                <w:tab w:val="decimal" w:pos="701"/>
                <w:tab w:val="decimal" w:pos="817"/>
              </w:tabs>
              <w:spacing w:line="240" w:lineRule="auto"/>
              <w:ind w:left="-105" w:right="-15" w:hanging="4"/>
              <w:jc w:val="right"/>
              <w:rPr>
                <w:color w:val="000000"/>
                <w:szCs w:val="22"/>
              </w:rPr>
            </w:pPr>
          </w:p>
        </w:tc>
        <w:tc>
          <w:tcPr>
            <w:tcW w:w="270" w:type="dxa"/>
            <w:tcBorders>
              <w:left w:val="nil"/>
              <w:right w:val="nil"/>
            </w:tcBorders>
            <w:vAlign w:val="bottom"/>
          </w:tcPr>
          <w:p w14:paraId="6EBF7146"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990" w:type="dxa"/>
            <w:tcBorders>
              <w:left w:val="nil"/>
              <w:right w:val="nil"/>
            </w:tcBorders>
            <w:vAlign w:val="bottom"/>
          </w:tcPr>
          <w:p w14:paraId="41698D8E" w14:textId="77777777" w:rsidR="001D3498" w:rsidRPr="00DF7203" w:rsidRDefault="001D3498" w:rsidP="001D3498">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14:paraId="096855A2"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1114" w:type="dxa"/>
            <w:vAlign w:val="bottom"/>
          </w:tcPr>
          <w:p w14:paraId="02A9E18D" w14:textId="77777777" w:rsidR="001D3498" w:rsidRPr="00DF7203" w:rsidRDefault="001D3498" w:rsidP="001D3498">
            <w:pPr>
              <w:tabs>
                <w:tab w:val="left" w:pos="431"/>
                <w:tab w:val="left" w:pos="611"/>
                <w:tab w:val="decimal" w:pos="701"/>
                <w:tab w:val="left" w:pos="956"/>
              </w:tabs>
              <w:spacing w:line="240" w:lineRule="auto"/>
              <w:ind w:left="-105" w:right="-15" w:hanging="4"/>
              <w:jc w:val="right"/>
              <w:rPr>
                <w:color w:val="000000"/>
                <w:szCs w:val="22"/>
              </w:rPr>
            </w:pPr>
          </w:p>
        </w:tc>
        <w:tc>
          <w:tcPr>
            <w:tcW w:w="270" w:type="dxa"/>
            <w:vAlign w:val="bottom"/>
          </w:tcPr>
          <w:p w14:paraId="4A3E8C74"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1080" w:type="dxa"/>
            <w:vAlign w:val="bottom"/>
          </w:tcPr>
          <w:p w14:paraId="5C9F1AC1" w14:textId="77777777" w:rsidR="001D3498" w:rsidRPr="00DF7203" w:rsidRDefault="001D3498" w:rsidP="001D3498">
            <w:pPr>
              <w:tabs>
                <w:tab w:val="left" w:pos="431"/>
                <w:tab w:val="left" w:pos="611"/>
                <w:tab w:val="decimal" w:pos="701"/>
                <w:tab w:val="left" w:pos="956"/>
              </w:tabs>
              <w:spacing w:line="240" w:lineRule="auto"/>
              <w:ind w:left="-105" w:right="-15" w:hanging="4"/>
              <w:jc w:val="right"/>
              <w:rPr>
                <w:color w:val="000000"/>
                <w:szCs w:val="22"/>
              </w:rPr>
            </w:pPr>
          </w:p>
        </w:tc>
      </w:tr>
      <w:tr w:rsidR="001D3498" w:rsidRPr="00A53AC1" w14:paraId="250B8CF2" w14:textId="77777777" w:rsidTr="005A7E39">
        <w:tc>
          <w:tcPr>
            <w:tcW w:w="2250" w:type="dxa"/>
            <w:tcBorders>
              <w:top w:val="nil"/>
              <w:left w:val="nil"/>
              <w:bottom w:val="nil"/>
              <w:right w:val="nil"/>
            </w:tcBorders>
            <w:noWrap/>
            <w:vAlign w:val="bottom"/>
          </w:tcPr>
          <w:p w14:paraId="42577633" w14:textId="77777777" w:rsidR="001D3498" w:rsidRPr="00A53AC1" w:rsidRDefault="001D3498" w:rsidP="001D3498">
            <w:pPr>
              <w:spacing w:line="240" w:lineRule="auto"/>
              <w:ind w:left="162" w:right="-116" w:hanging="180"/>
              <w:rPr>
                <w:color w:val="000000"/>
                <w:szCs w:val="22"/>
                <w:cs/>
              </w:rPr>
            </w:pPr>
            <w:r>
              <w:rPr>
                <w:color w:val="000000"/>
                <w:szCs w:val="22"/>
              </w:rPr>
              <w:t xml:space="preserve">   as at 31 March/ </w:t>
            </w:r>
          </w:p>
        </w:tc>
        <w:tc>
          <w:tcPr>
            <w:tcW w:w="1080" w:type="dxa"/>
            <w:tcBorders>
              <w:left w:val="nil"/>
              <w:right w:val="nil"/>
            </w:tcBorders>
            <w:vAlign w:val="bottom"/>
          </w:tcPr>
          <w:p w14:paraId="305E5F71"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2F802E85"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63856E32"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10E151C1"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2F0A0792" w14:textId="77777777" w:rsidR="001D3498" w:rsidRPr="00DF7203" w:rsidRDefault="001D3498" w:rsidP="001D3498">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2ED13732"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2B3F33C2" w14:textId="77777777" w:rsidR="001D3498" w:rsidRPr="00DF7203" w:rsidRDefault="001D3498" w:rsidP="001D3498">
            <w:pPr>
              <w:tabs>
                <w:tab w:val="left" w:pos="611"/>
                <w:tab w:val="decimal" w:pos="701"/>
                <w:tab w:val="left" w:pos="790"/>
                <w:tab w:val="left" w:pos="1046"/>
              </w:tabs>
              <w:spacing w:line="240" w:lineRule="auto"/>
              <w:ind w:left="-105" w:right="-200" w:hanging="4"/>
              <w:jc w:val="right"/>
              <w:rPr>
                <w:color w:val="000000"/>
                <w:szCs w:val="22"/>
              </w:rPr>
            </w:pPr>
          </w:p>
        </w:tc>
        <w:tc>
          <w:tcPr>
            <w:tcW w:w="236" w:type="dxa"/>
            <w:tcBorders>
              <w:left w:val="nil"/>
              <w:right w:val="nil"/>
            </w:tcBorders>
          </w:tcPr>
          <w:p w14:paraId="32B174F7"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5CE0F940" w14:textId="77777777" w:rsidR="001D3498" w:rsidRPr="00DF7203" w:rsidRDefault="001D3498" w:rsidP="001D3498">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14:paraId="3DC6FE11"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160DA8A5" w14:textId="77777777" w:rsidR="001D3498" w:rsidRPr="00DF7203" w:rsidRDefault="001D3498" w:rsidP="001D3498">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1D3498" w:rsidRPr="00A53AC1" w14:paraId="7155A5B0" w14:textId="77777777" w:rsidTr="005A7E39">
        <w:tc>
          <w:tcPr>
            <w:tcW w:w="2250" w:type="dxa"/>
            <w:tcBorders>
              <w:top w:val="nil"/>
              <w:left w:val="nil"/>
              <w:bottom w:val="nil"/>
              <w:right w:val="nil"/>
            </w:tcBorders>
            <w:noWrap/>
            <w:vAlign w:val="bottom"/>
          </w:tcPr>
          <w:p w14:paraId="472AF2EF" w14:textId="77777777" w:rsidR="001D3498" w:rsidRDefault="001D3498" w:rsidP="001D3498">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14:paraId="55B69E8E" w14:textId="69AFF3B5" w:rsidR="001D3498" w:rsidRPr="00DF7203" w:rsidRDefault="0067724F" w:rsidP="001D3498">
            <w:pPr>
              <w:tabs>
                <w:tab w:val="left" w:pos="431"/>
                <w:tab w:val="left" w:pos="611"/>
                <w:tab w:val="decimal" w:pos="701"/>
              </w:tabs>
              <w:spacing w:line="240" w:lineRule="auto"/>
              <w:ind w:left="-105" w:right="-15" w:hanging="4"/>
              <w:jc w:val="right"/>
              <w:rPr>
                <w:color w:val="000000"/>
                <w:szCs w:val="22"/>
              </w:rPr>
            </w:pPr>
            <w:r>
              <w:rPr>
                <w:color w:val="000000"/>
                <w:szCs w:val="22"/>
              </w:rPr>
              <w:t>4,185,4</w:t>
            </w:r>
            <w:r w:rsidR="00431368">
              <w:rPr>
                <w:color w:val="000000"/>
                <w:szCs w:val="22"/>
              </w:rPr>
              <w:t>3</w:t>
            </w:r>
            <w:r>
              <w:rPr>
                <w:color w:val="000000"/>
                <w:szCs w:val="22"/>
              </w:rPr>
              <w:t>2</w:t>
            </w:r>
          </w:p>
        </w:tc>
        <w:tc>
          <w:tcPr>
            <w:tcW w:w="270" w:type="dxa"/>
            <w:tcBorders>
              <w:left w:val="nil"/>
              <w:right w:val="nil"/>
            </w:tcBorders>
            <w:vAlign w:val="bottom"/>
          </w:tcPr>
          <w:p w14:paraId="59ED7E5B"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071561EC" w14:textId="0336124E" w:rsidR="001D3498" w:rsidRPr="00DF7203" w:rsidRDefault="0067724F" w:rsidP="001D3498">
            <w:pPr>
              <w:tabs>
                <w:tab w:val="left" w:pos="431"/>
                <w:tab w:val="left" w:pos="611"/>
                <w:tab w:val="decimal" w:pos="701"/>
              </w:tabs>
              <w:spacing w:line="240" w:lineRule="auto"/>
              <w:ind w:left="-105" w:right="-15" w:hanging="4"/>
              <w:jc w:val="right"/>
              <w:rPr>
                <w:color w:val="000000"/>
                <w:szCs w:val="22"/>
              </w:rPr>
            </w:pPr>
            <w:r>
              <w:rPr>
                <w:color w:val="000000"/>
                <w:szCs w:val="22"/>
              </w:rPr>
              <w:t>4,120,611</w:t>
            </w:r>
          </w:p>
        </w:tc>
        <w:tc>
          <w:tcPr>
            <w:tcW w:w="236" w:type="dxa"/>
            <w:tcBorders>
              <w:left w:val="nil"/>
              <w:right w:val="nil"/>
            </w:tcBorders>
            <w:vAlign w:val="bottom"/>
          </w:tcPr>
          <w:p w14:paraId="5A5A4DAF"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55632031" w14:textId="0170E0DB" w:rsidR="001D3498" w:rsidRPr="00DF7203" w:rsidRDefault="004E6F78" w:rsidP="001D3498">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28,191</w:t>
            </w:r>
          </w:p>
        </w:tc>
        <w:tc>
          <w:tcPr>
            <w:tcW w:w="270" w:type="dxa"/>
            <w:tcBorders>
              <w:left w:val="nil"/>
              <w:right w:val="nil"/>
            </w:tcBorders>
            <w:vAlign w:val="bottom"/>
          </w:tcPr>
          <w:p w14:paraId="56D6EE09"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0E76C13D" w14:textId="6A174727" w:rsidR="001D3498" w:rsidRPr="00DF7203" w:rsidRDefault="004E6F78" w:rsidP="00770B67">
            <w:pPr>
              <w:tabs>
                <w:tab w:val="left" w:pos="616"/>
              </w:tabs>
              <w:spacing w:line="240" w:lineRule="auto"/>
              <w:ind w:left="-194" w:right="-200" w:hanging="4"/>
              <w:jc w:val="center"/>
              <w:rPr>
                <w:color w:val="000000"/>
                <w:szCs w:val="22"/>
              </w:rPr>
            </w:pPr>
            <w:r>
              <w:rPr>
                <w:color w:val="000000"/>
                <w:szCs w:val="22"/>
              </w:rPr>
              <w:t>36,928</w:t>
            </w:r>
          </w:p>
        </w:tc>
        <w:tc>
          <w:tcPr>
            <w:tcW w:w="236" w:type="dxa"/>
            <w:tcBorders>
              <w:left w:val="nil"/>
              <w:right w:val="nil"/>
            </w:tcBorders>
          </w:tcPr>
          <w:p w14:paraId="7CDFFF33"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384E30A7" w14:textId="365AC661" w:rsidR="001D3498" w:rsidRPr="00DF7203" w:rsidRDefault="00FA1793" w:rsidP="001D3498">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Pr>
                <w:color w:val="000000"/>
                <w:szCs w:val="22"/>
              </w:rPr>
              <w:t>4,213,6</w:t>
            </w:r>
            <w:r w:rsidR="00431368">
              <w:rPr>
                <w:color w:val="000000"/>
                <w:szCs w:val="22"/>
              </w:rPr>
              <w:t>23</w:t>
            </w:r>
          </w:p>
        </w:tc>
        <w:tc>
          <w:tcPr>
            <w:tcW w:w="270" w:type="dxa"/>
            <w:vAlign w:val="bottom"/>
          </w:tcPr>
          <w:p w14:paraId="2AAD4A84"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5510673E" w14:textId="5A3E8AC3" w:rsidR="001D3498" w:rsidRPr="00DF7203" w:rsidRDefault="00F74EDF" w:rsidP="001D3498">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Pr>
                <w:color w:val="000000"/>
                <w:szCs w:val="22"/>
              </w:rPr>
              <w:t>4,157,539</w:t>
            </w:r>
          </w:p>
        </w:tc>
      </w:tr>
      <w:tr w:rsidR="001D3498" w:rsidRPr="00A53AC1" w14:paraId="777B785A" w14:textId="77777777" w:rsidTr="005A7E39">
        <w:tc>
          <w:tcPr>
            <w:tcW w:w="2250" w:type="dxa"/>
            <w:tcBorders>
              <w:top w:val="nil"/>
              <w:left w:val="nil"/>
              <w:bottom w:val="nil"/>
              <w:right w:val="nil"/>
            </w:tcBorders>
            <w:noWrap/>
            <w:vAlign w:val="bottom"/>
          </w:tcPr>
          <w:p w14:paraId="7DC24DEA" w14:textId="77777777" w:rsidR="001D3498" w:rsidRPr="00A53AC1" w:rsidRDefault="001D3498" w:rsidP="001D3498">
            <w:pPr>
              <w:spacing w:line="240" w:lineRule="auto"/>
              <w:ind w:right="-116"/>
              <w:rPr>
                <w:color w:val="000000"/>
                <w:szCs w:val="22"/>
                <w:cs/>
              </w:rPr>
            </w:pPr>
            <w:r w:rsidRPr="00A53AC1">
              <w:rPr>
                <w:color w:val="000000"/>
                <w:szCs w:val="22"/>
              </w:rPr>
              <w:t>Segment liabilities</w:t>
            </w:r>
          </w:p>
        </w:tc>
        <w:tc>
          <w:tcPr>
            <w:tcW w:w="1080" w:type="dxa"/>
            <w:tcBorders>
              <w:left w:val="nil"/>
              <w:right w:val="nil"/>
            </w:tcBorders>
            <w:vAlign w:val="bottom"/>
          </w:tcPr>
          <w:p w14:paraId="22340950"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41560CEB"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1D3A5875"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6260461C"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226E9690" w14:textId="77777777" w:rsidR="001D3498" w:rsidRPr="00DF7203" w:rsidRDefault="001D3498" w:rsidP="001D3498">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0792C57E"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24AF2893" w14:textId="77777777" w:rsidR="001D3498" w:rsidRPr="00DF7203" w:rsidRDefault="001D3498" w:rsidP="001D3498">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6EB452E9"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16DDA7BD" w14:textId="77777777" w:rsidR="001D3498" w:rsidRPr="00DF7203" w:rsidRDefault="001D3498" w:rsidP="001D3498">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5078B123"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41305D63" w14:textId="77777777" w:rsidR="001D3498" w:rsidRPr="00DF7203" w:rsidRDefault="001D3498" w:rsidP="001D3498">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1D3498" w:rsidRPr="00A53AC1" w14:paraId="2318D76C" w14:textId="77777777" w:rsidTr="005A7E39">
        <w:tc>
          <w:tcPr>
            <w:tcW w:w="2250" w:type="dxa"/>
            <w:tcBorders>
              <w:top w:val="nil"/>
              <w:left w:val="nil"/>
              <w:bottom w:val="nil"/>
              <w:right w:val="nil"/>
            </w:tcBorders>
            <w:noWrap/>
            <w:vAlign w:val="bottom"/>
          </w:tcPr>
          <w:p w14:paraId="56C50948" w14:textId="77777777" w:rsidR="001D3498" w:rsidRPr="00A53AC1" w:rsidRDefault="001D3498" w:rsidP="001D3498">
            <w:pPr>
              <w:spacing w:line="240" w:lineRule="auto"/>
              <w:ind w:left="162" w:right="-116" w:hanging="180"/>
              <w:rPr>
                <w:color w:val="000000"/>
                <w:szCs w:val="22"/>
                <w:cs/>
              </w:rPr>
            </w:pPr>
            <w:r>
              <w:rPr>
                <w:color w:val="000000"/>
                <w:szCs w:val="22"/>
              </w:rPr>
              <w:t xml:space="preserve">   as at 31 March/ </w:t>
            </w:r>
          </w:p>
        </w:tc>
        <w:tc>
          <w:tcPr>
            <w:tcW w:w="1080" w:type="dxa"/>
            <w:tcBorders>
              <w:left w:val="nil"/>
              <w:right w:val="nil"/>
            </w:tcBorders>
            <w:vAlign w:val="bottom"/>
          </w:tcPr>
          <w:p w14:paraId="60020145"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47F7A668" w14:textId="77777777" w:rsidR="001D3498" w:rsidRPr="00DF7203" w:rsidRDefault="001D3498" w:rsidP="001D3498">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02B7C4AB" w14:textId="77777777" w:rsidR="001D3498" w:rsidRPr="00DF7203" w:rsidRDefault="001D3498" w:rsidP="001D3498">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5F008246"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3192B371" w14:textId="77777777" w:rsidR="001D3498" w:rsidRPr="00DF7203" w:rsidRDefault="001D3498" w:rsidP="001D3498">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63FAB1C4"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2382A37E" w14:textId="77777777" w:rsidR="001D3498" w:rsidRPr="00DF7203" w:rsidRDefault="001D3498" w:rsidP="001D3498">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65C6D2D7"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1793798B" w14:textId="77777777" w:rsidR="001D3498" w:rsidRPr="00DF7203" w:rsidRDefault="001D3498" w:rsidP="001D3498">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0FAA9181" w14:textId="77777777" w:rsidR="001D3498" w:rsidRPr="00DF7203" w:rsidRDefault="001D3498" w:rsidP="001D3498">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1D9CCAB2" w14:textId="77777777" w:rsidR="001D3498" w:rsidRPr="00DF7203" w:rsidRDefault="001D3498" w:rsidP="001D3498">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1D3498" w:rsidRPr="00A53AC1" w14:paraId="4A67B0D6" w14:textId="77777777" w:rsidTr="005A7E39">
        <w:tc>
          <w:tcPr>
            <w:tcW w:w="2250" w:type="dxa"/>
            <w:tcBorders>
              <w:top w:val="nil"/>
              <w:left w:val="nil"/>
              <w:bottom w:val="nil"/>
              <w:right w:val="nil"/>
            </w:tcBorders>
            <w:noWrap/>
            <w:vAlign w:val="bottom"/>
          </w:tcPr>
          <w:p w14:paraId="0B0D0C06" w14:textId="77777777" w:rsidR="001D3498" w:rsidRDefault="001D3498" w:rsidP="001D3498">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14:paraId="0E930817" w14:textId="16BF2985" w:rsidR="001D3498" w:rsidRPr="00A53AC1" w:rsidRDefault="00DA4E2D" w:rsidP="001D3498">
            <w:pPr>
              <w:tabs>
                <w:tab w:val="left" w:pos="431"/>
                <w:tab w:val="left" w:pos="611"/>
                <w:tab w:val="decimal" w:pos="701"/>
              </w:tabs>
              <w:spacing w:line="240" w:lineRule="auto"/>
              <w:ind w:left="-105" w:right="-15" w:hanging="4"/>
              <w:jc w:val="right"/>
              <w:rPr>
                <w:color w:val="000000"/>
                <w:szCs w:val="22"/>
              </w:rPr>
            </w:pPr>
            <w:r>
              <w:rPr>
                <w:color w:val="000000"/>
                <w:szCs w:val="22"/>
              </w:rPr>
              <w:t>1,549,1</w:t>
            </w:r>
            <w:r w:rsidR="00431368">
              <w:rPr>
                <w:color w:val="000000"/>
                <w:szCs w:val="22"/>
              </w:rPr>
              <w:t>44</w:t>
            </w:r>
          </w:p>
        </w:tc>
        <w:tc>
          <w:tcPr>
            <w:tcW w:w="270" w:type="dxa"/>
            <w:tcBorders>
              <w:left w:val="nil"/>
              <w:right w:val="nil"/>
            </w:tcBorders>
            <w:vAlign w:val="bottom"/>
          </w:tcPr>
          <w:p w14:paraId="39AA1FE4" w14:textId="77777777" w:rsidR="001D3498" w:rsidRPr="00A53AC1" w:rsidRDefault="001D3498" w:rsidP="001D3498">
            <w:pPr>
              <w:tabs>
                <w:tab w:val="left" w:pos="691"/>
              </w:tabs>
              <w:spacing w:line="240" w:lineRule="auto"/>
              <w:jc w:val="right"/>
              <w:rPr>
                <w:color w:val="000000"/>
                <w:szCs w:val="22"/>
              </w:rPr>
            </w:pPr>
          </w:p>
        </w:tc>
        <w:tc>
          <w:tcPr>
            <w:tcW w:w="1060" w:type="dxa"/>
            <w:tcBorders>
              <w:left w:val="nil"/>
              <w:right w:val="nil"/>
            </w:tcBorders>
            <w:vAlign w:val="bottom"/>
          </w:tcPr>
          <w:p w14:paraId="4E9636E2" w14:textId="7B2802AF" w:rsidR="001D3498" w:rsidRPr="00A53AC1" w:rsidRDefault="00E1356C" w:rsidP="001D3498">
            <w:pPr>
              <w:tabs>
                <w:tab w:val="left" w:pos="685"/>
                <w:tab w:val="decimal" w:pos="882"/>
              </w:tabs>
              <w:spacing w:line="240" w:lineRule="auto"/>
              <w:ind w:left="-105"/>
              <w:jc w:val="right"/>
              <w:rPr>
                <w:color w:val="000000"/>
                <w:szCs w:val="22"/>
              </w:rPr>
            </w:pPr>
            <w:r>
              <w:rPr>
                <w:color w:val="000000"/>
                <w:szCs w:val="22"/>
              </w:rPr>
              <w:t>1,610,197</w:t>
            </w:r>
          </w:p>
        </w:tc>
        <w:tc>
          <w:tcPr>
            <w:tcW w:w="236" w:type="dxa"/>
            <w:tcBorders>
              <w:left w:val="nil"/>
              <w:right w:val="nil"/>
            </w:tcBorders>
            <w:vAlign w:val="bottom"/>
          </w:tcPr>
          <w:p w14:paraId="73C459C2" w14:textId="77777777" w:rsidR="001D3498" w:rsidRPr="00A53AC1" w:rsidRDefault="001D3498" w:rsidP="001D3498">
            <w:pPr>
              <w:spacing w:line="240" w:lineRule="auto"/>
              <w:jc w:val="right"/>
              <w:rPr>
                <w:color w:val="000000"/>
                <w:szCs w:val="22"/>
              </w:rPr>
            </w:pPr>
          </w:p>
        </w:tc>
        <w:tc>
          <w:tcPr>
            <w:tcW w:w="954" w:type="dxa"/>
            <w:tcBorders>
              <w:left w:val="nil"/>
              <w:right w:val="nil"/>
            </w:tcBorders>
            <w:vAlign w:val="bottom"/>
          </w:tcPr>
          <w:p w14:paraId="4EB469A0" w14:textId="5E8F80B7" w:rsidR="001D3498" w:rsidRPr="00A53AC1" w:rsidRDefault="00A66307" w:rsidP="001D3498">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17,296</w:t>
            </w:r>
          </w:p>
        </w:tc>
        <w:tc>
          <w:tcPr>
            <w:tcW w:w="270" w:type="dxa"/>
            <w:tcBorders>
              <w:left w:val="nil"/>
              <w:right w:val="nil"/>
            </w:tcBorders>
            <w:vAlign w:val="bottom"/>
          </w:tcPr>
          <w:p w14:paraId="7A450C98" w14:textId="77777777" w:rsidR="001D3498" w:rsidRPr="00A53AC1" w:rsidRDefault="001D3498" w:rsidP="001D3498">
            <w:pPr>
              <w:spacing w:line="240" w:lineRule="auto"/>
              <w:jc w:val="right"/>
              <w:rPr>
                <w:color w:val="000000"/>
                <w:szCs w:val="22"/>
              </w:rPr>
            </w:pPr>
          </w:p>
        </w:tc>
        <w:tc>
          <w:tcPr>
            <w:tcW w:w="990" w:type="dxa"/>
            <w:tcBorders>
              <w:left w:val="nil"/>
              <w:right w:val="nil"/>
            </w:tcBorders>
            <w:vAlign w:val="bottom"/>
          </w:tcPr>
          <w:p w14:paraId="46010B85" w14:textId="74EA0905" w:rsidR="001D3498" w:rsidRPr="00A53AC1" w:rsidRDefault="00865DE6" w:rsidP="001D3498">
            <w:pPr>
              <w:tabs>
                <w:tab w:val="left" w:pos="611"/>
                <w:tab w:val="decimal" w:pos="701"/>
                <w:tab w:val="decimal" w:pos="817"/>
              </w:tabs>
              <w:spacing w:line="240" w:lineRule="auto"/>
              <w:ind w:left="-105" w:right="-200" w:hanging="4"/>
              <w:jc w:val="center"/>
              <w:rPr>
                <w:color w:val="000000"/>
                <w:szCs w:val="22"/>
              </w:rPr>
            </w:pPr>
            <w:r>
              <w:rPr>
                <w:color w:val="000000"/>
                <w:szCs w:val="22"/>
              </w:rPr>
              <w:t>22,964</w:t>
            </w:r>
          </w:p>
        </w:tc>
        <w:tc>
          <w:tcPr>
            <w:tcW w:w="236" w:type="dxa"/>
            <w:tcBorders>
              <w:left w:val="nil"/>
              <w:right w:val="nil"/>
            </w:tcBorders>
          </w:tcPr>
          <w:p w14:paraId="3123C12A" w14:textId="77777777" w:rsidR="001D3498" w:rsidRPr="00A53AC1" w:rsidRDefault="001D3498" w:rsidP="001D3498">
            <w:pPr>
              <w:spacing w:line="240" w:lineRule="auto"/>
              <w:rPr>
                <w:color w:val="000000"/>
                <w:szCs w:val="22"/>
              </w:rPr>
            </w:pPr>
          </w:p>
        </w:tc>
        <w:tc>
          <w:tcPr>
            <w:tcW w:w="1114" w:type="dxa"/>
            <w:vAlign w:val="bottom"/>
          </w:tcPr>
          <w:p w14:paraId="43B6258D" w14:textId="0237CD58" w:rsidR="001D3498" w:rsidRPr="00A53AC1" w:rsidRDefault="00063CBC" w:rsidP="001D3498">
            <w:pPr>
              <w:tabs>
                <w:tab w:val="left" w:pos="956"/>
              </w:tabs>
              <w:spacing w:line="240" w:lineRule="auto"/>
              <w:ind w:left="-105"/>
              <w:jc w:val="right"/>
              <w:rPr>
                <w:color w:val="000000"/>
                <w:szCs w:val="22"/>
              </w:rPr>
            </w:pPr>
            <w:r>
              <w:rPr>
                <w:color w:val="000000"/>
                <w:szCs w:val="22"/>
              </w:rPr>
              <w:t>1,566,4</w:t>
            </w:r>
            <w:r w:rsidR="0037187E">
              <w:rPr>
                <w:color w:val="000000"/>
                <w:szCs w:val="22"/>
              </w:rPr>
              <w:t>40</w:t>
            </w:r>
          </w:p>
        </w:tc>
        <w:tc>
          <w:tcPr>
            <w:tcW w:w="270" w:type="dxa"/>
            <w:vAlign w:val="bottom"/>
          </w:tcPr>
          <w:p w14:paraId="3DCB5C07" w14:textId="77777777" w:rsidR="001D3498" w:rsidRPr="00A53AC1" w:rsidRDefault="001D3498" w:rsidP="001D3498">
            <w:pPr>
              <w:spacing w:line="240" w:lineRule="auto"/>
              <w:rPr>
                <w:color w:val="000000"/>
                <w:szCs w:val="22"/>
              </w:rPr>
            </w:pPr>
          </w:p>
        </w:tc>
        <w:tc>
          <w:tcPr>
            <w:tcW w:w="1080" w:type="dxa"/>
            <w:vAlign w:val="bottom"/>
          </w:tcPr>
          <w:p w14:paraId="3D964F29" w14:textId="5FE07492" w:rsidR="001D3498" w:rsidRPr="00A53AC1" w:rsidRDefault="009726A0" w:rsidP="001D3498">
            <w:pPr>
              <w:spacing w:line="240" w:lineRule="auto"/>
              <w:ind w:left="-105"/>
              <w:jc w:val="right"/>
              <w:rPr>
                <w:color w:val="000000"/>
                <w:szCs w:val="22"/>
              </w:rPr>
            </w:pPr>
            <w:r>
              <w:rPr>
                <w:color w:val="000000"/>
                <w:szCs w:val="22"/>
              </w:rPr>
              <w:t>1,633,161</w:t>
            </w:r>
          </w:p>
        </w:tc>
      </w:tr>
    </w:tbl>
    <w:p w14:paraId="736ED1D6" w14:textId="33DEEB27" w:rsidR="0069799D" w:rsidRDefault="0069799D" w:rsidP="0057710C">
      <w:pPr>
        <w:tabs>
          <w:tab w:val="left" w:pos="1080"/>
        </w:tabs>
        <w:ind w:left="540"/>
        <w:rPr>
          <w:b/>
          <w:bCs/>
          <w:i/>
          <w:iCs/>
          <w:color w:val="000000"/>
          <w:sz w:val="20"/>
        </w:rPr>
      </w:pPr>
    </w:p>
    <w:p w14:paraId="09F0034C" w14:textId="77777777" w:rsidR="0069799D" w:rsidRDefault="0069799D">
      <w:pPr>
        <w:spacing w:line="240" w:lineRule="auto"/>
        <w:rPr>
          <w:b/>
          <w:bCs/>
          <w:i/>
          <w:iCs/>
          <w:color w:val="000000"/>
          <w:sz w:val="20"/>
        </w:rPr>
      </w:pPr>
      <w:r>
        <w:rPr>
          <w:b/>
          <w:bCs/>
          <w:i/>
          <w:iCs/>
          <w:color w:val="000000"/>
          <w:sz w:val="20"/>
        </w:rPr>
        <w:br w:type="page"/>
      </w:r>
    </w:p>
    <w:p w14:paraId="172CFC7C" w14:textId="77777777" w:rsidR="0057710C" w:rsidRPr="000B5734" w:rsidRDefault="0057710C" w:rsidP="0057710C">
      <w:pPr>
        <w:tabs>
          <w:tab w:val="left" w:pos="1080"/>
        </w:tabs>
        <w:ind w:left="540"/>
        <w:rPr>
          <w:b/>
          <w:bCs/>
          <w:i/>
          <w:iCs/>
          <w:color w:val="000000"/>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80"/>
        <w:gridCol w:w="1350"/>
        <w:gridCol w:w="180"/>
        <w:gridCol w:w="1260"/>
      </w:tblGrid>
      <w:tr w:rsidR="00FC2982" w:rsidRPr="00272BA3" w14:paraId="57D7F483" w14:textId="77777777" w:rsidTr="005A7E39">
        <w:trPr>
          <w:cantSplit/>
          <w:tblHeader/>
        </w:trPr>
        <w:tc>
          <w:tcPr>
            <w:tcW w:w="6210" w:type="dxa"/>
          </w:tcPr>
          <w:p w14:paraId="7D74F4C0" w14:textId="7A8D4A29" w:rsidR="00FC2982" w:rsidRPr="00272BA3" w:rsidRDefault="002871BF" w:rsidP="005A7E39">
            <w:pPr>
              <w:pStyle w:val="acctfourfigures"/>
              <w:spacing w:line="240" w:lineRule="atLeast"/>
              <w:rPr>
                <w:b/>
                <w:bCs/>
                <w:i/>
                <w:iCs/>
                <w:szCs w:val="22"/>
              </w:rPr>
            </w:pPr>
            <w:r w:rsidRPr="00272BA3">
              <w:rPr>
                <w:b/>
                <w:bCs/>
                <w:i/>
                <w:iCs/>
                <w:color w:val="000000"/>
                <w:szCs w:val="22"/>
              </w:rPr>
              <w:t>Reconciliation of reportable segment profit or loss</w:t>
            </w:r>
          </w:p>
        </w:tc>
        <w:tc>
          <w:tcPr>
            <w:tcW w:w="180" w:type="dxa"/>
          </w:tcPr>
          <w:p w14:paraId="0ADE6D41" w14:textId="77777777" w:rsidR="00FC2982" w:rsidRPr="00272BA3" w:rsidRDefault="00FC2982" w:rsidP="005A7E39">
            <w:pPr>
              <w:pStyle w:val="acctmergecolhdg"/>
              <w:spacing w:line="240" w:lineRule="atLeast"/>
              <w:rPr>
                <w:b w:val="0"/>
                <w:bCs/>
                <w:szCs w:val="22"/>
              </w:rPr>
            </w:pPr>
          </w:p>
        </w:tc>
        <w:tc>
          <w:tcPr>
            <w:tcW w:w="2790" w:type="dxa"/>
            <w:gridSpan w:val="3"/>
          </w:tcPr>
          <w:p w14:paraId="121201B3" w14:textId="77777777" w:rsidR="00FC2982" w:rsidRPr="00BA3D26" w:rsidRDefault="00FC2982" w:rsidP="005A7E39">
            <w:pPr>
              <w:pStyle w:val="acctmergecolhdg"/>
              <w:spacing w:line="240" w:lineRule="atLeast"/>
              <w:rPr>
                <w:szCs w:val="22"/>
              </w:rPr>
            </w:pPr>
            <w:r w:rsidRPr="00BA3D26">
              <w:rPr>
                <w:szCs w:val="22"/>
              </w:rPr>
              <w:t xml:space="preserve">Consolidated </w:t>
            </w:r>
            <w:r w:rsidR="00447AC1" w:rsidRPr="00BA3D26">
              <w:rPr>
                <w:szCs w:val="22"/>
              </w:rPr>
              <w:br/>
            </w:r>
            <w:r w:rsidRPr="00BA3D26">
              <w:rPr>
                <w:szCs w:val="22"/>
              </w:rPr>
              <w:t>financial statement</w:t>
            </w:r>
            <w:r w:rsidR="00640351">
              <w:rPr>
                <w:szCs w:val="22"/>
              </w:rPr>
              <w:t>s</w:t>
            </w:r>
          </w:p>
        </w:tc>
      </w:tr>
      <w:tr w:rsidR="0057710C" w:rsidRPr="00272BA3" w14:paraId="4A2C72E8" w14:textId="77777777" w:rsidTr="005A7E39">
        <w:trPr>
          <w:cantSplit/>
          <w:tblHeader/>
        </w:trPr>
        <w:tc>
          <w:tcPr>
            <w:tcW w:w="6210" w:type="dxa"/>
          </w:tcPr>
          <w:p w14:paraId="12CC202E" w14:textId="77777777" w:rsidR="0057710C" w:rsidRPr="00272BA3" w:rsidRDefault="00AB39C8" w:rsidP="005A7E39">
            <w:pPr>
              <w:pStyle w:val="acctfourfigures"/>
              <w:spacing w:line="240" w:lineRule="atLeast"/>
              <w:rPr>
                <w:b/>
                <w:bCs/>
                <w:i/>
                <w:iCs/>
                <w:szCs w:val="22"/>
              </w:rPr>
            </w:pPr>
            <w:r>
              <w:rPr>
                <w:b/>
                <w:bCs/>
                <w:i/>
                <w:iCs/>
                <w:szCs w:val="22"/>
              </w:rPr>
              <w:t>T</w:t>
            </w:r>
            <w:r w:rsidR="00DE79E1" w:rsidRPr="00DE79E1">
              <w:rPr>
                <w:b/>
                <w:bCs/>
                <w:i/>
                <w:iCs/>
                <w:szCs w:val="22"/>
              </w:rPr>
              <w:t xml:space="preserve">hree-month </w:t>
            </w:r>
            <w:r w:rsidR="00871EDC">
              <w:rPr>
                <w:b/>
                <w:bCs/>
                <w:i/>
                <w:iCs/>
                <w:szCs w:val="22"/>
              </w:rPr>
              <w:t>p</w:t>
            </w:r>
            <w:r w:rsidR="00DE79E1" w:rsidRPr="00DE79E1">
              <w:rPr>
                <w:b/>
                <w:bCs/>
                <w:i/>
                <w:iCs/>
                <w:szCs w:val="22"/>
              </w:rPr>
              <w:t>eriod ended</w:t>
            </w:r>
            <w:r w:rsidR="00DE79E1">
              <w:rPr>
                <w:b/>
                <w:bCs/>
                <w:i/>
                <w:iCs/>
                <w:szCs w:val="22"/>
              </w:rPr>
              <w:t xml:space="preserve"> 31 March</w:t>
            </w:r>
          </w:p>
        </w:tc>
        <w:tc>
          <w:tcPr>
            <w:tcW w:w="180" w:type="dxa"/>
          </w:tcPr>
          <w:p w14:paraId="3BFB4F57" w14:textId="77777777" w:rsidR="0057710C" w:rsidRPr="00272BA3" w:rsidRDefault="0057710C" w:rsidP="005A7E39">
            <w:pPr>
              <w:pStyle w:val="acctmergecolhdg"/>
              <w:spacing w:line="240" w:lineRule="atLeast"/>
              <w:rPr>
                <w:b w:val="0"/>
                <w:bCs/>
                <w:szCs w:val="22"/>
              </w:rPr>
            </w:pPr>
          </w:p>
        </w:tc>
        <w:tc>
          <w:tcPr>
            <w:tcW w:w="1350" w:type="dxa"/>
          </w:tcPr>
          <w:p w14:paraId="331F9326" w14:textId="6A16762D" w:rsidR="0057710C" w:rsidRPr="00272BA3" w:rsidRDefault="0057710C" w:rsidP="005A7E39">
            <w:pPr>
              <w:pStyle w:val="acctmergecolhdg"/>
              <w:spacing w:line="240" w:lineRule="atLeast"/>
              <w:rPr>
                <w:b w:val="0"/>
                <w:bCs/>
                <w:szCs w:val="22"/>
              </w:rPr>
            </w:pPr>
            <w:r w:rsidRPr="00272BA3">
              <w:rPr>
                <w:b w:val="0"/>
                <w:bCs/>
                <w:szCs w:val="22"/>
              </w:rPr>
              <w:t>20</w:t>
            </w:r>
            <w:r w:rsidR="00E971DD">
              <w:rPr>
                <w:b w:val="0"/>
                <w:bCs/>
                <w:szCs w:val="22"/>
              </w:rPr>
              <w:t>2</w:t>
            </w:r>
            <w:r w:rsidR="002871BF">
              <w:rPr>
                <w:b w:val="0"/>
                <w:bCs/>
                <w:szCs w:val="22"/>
              </w:rPr>
              <w:t>1</w:t>
            </w:r>
          </w:p>
        </w:tc>
        <w:tc>
          <w:tcPr>
            <w:tcW w:w="180" w:type="dxa"/>
          </w:tcPr>
          <w:p w14:paraId="5D5CEAC6" w14:textId="77777777" w:rsidR="0057710C" w:rsidRPr="00272BA3" w:rsidRDefault="0057710C" w:rsidP="005A7E39">
            <w:pPr>
              <w:pStyle w:val="acctmergecolhdg"/>
              <w:spacing w:line="240" w:lineRule="atLeast"/>
              <w:rPr>
                <w:b w:val="0"/>
                <w:bCs/>
                <w:szCs w:val="22"/>
              </w:rPr>
            </w:pPr>
          </w:p>
        </w:tc>
        <w:tc>
          <w:tcPr>
            <w:tcW w:w="1260" w:type="dxa"/>
          </w:tcPr>
          <w:p w14:paraId="50A7A331" w14:textId="7F1635C7" w:rsidR="0057710C" w:rsidRPr="00272BA3" w:rsidRDefault="0057710C" w:rsidP="005A7E39">
            <w:pPr>
              <w:pStyle w:val="acctmergecolhdg"/>
              <w:spacing w:line="240" w:lineRule="atLeast"/>
              <w:rPr>
                <w:b w:val="0"/>
                <w:bCs/>
                <w:szCs w:val="22"/>
              </w:rPr>
            </w:pPr>
            <w:r w:rsidRPr="00272BA3">
              <w:rPr>
                <w:b w:val="0"/>
                <w:bCs/>
                <w:szCs w:val="22"/>
              </w:rPr>
              <w:t>20</w:t>
            </w:r>
            <w:r w:rsidR="002871BF">
              <w:rPr>
                <w:b w:val="0"/>
                <w:bCs/>
                <w:szCs w:val="22"/>
              </w:rPr>
              <w:t>20</w:t>
            </w:r>
          </w:p>
        </w:tc>
      </w:tr>
      <w:tr w:rsidR="0057710C" w:rsidRPr="00272BA3" w14:paraId="5F42FA24" w14:textId="77777777" w:rsidTr="005A7E39">
        <w:trPr>
          <w:cantSplit/>
        </w:trPr>
        <w:tc>
          <w:tcPr>
            <w:tcW w:w="6210" w:type="dxa"/>
          </w:tcPr>
          <w:p w14:paraId="2640FB89" w14:textId="77777777" w:rsidR="0057710C" w:rsidRPr="00272BA3" w:rsidRDefault="0057710C" w:rsidP="005A7E39">
            <w:pPr>
              <w:rPr>
                <w:szCs w:val="22"/>
              </w:rPr>
            </w:pPr>
          </w:p>
        </w:tc>
        <w:tc>
          <w:tcPr>
            <w:tcW w:w="180" w:type="dxa"/>
            <w:vAlign w:val="bottom"/>
          </w:tcPr>
          <w:p w14:paraId="25FE74AA" w14:textId="77777777" w:rsidR="0057710C" w:rsidRPr="00272BA3" w:rsidRDefault="0057710C" w:rsidP="005A7E39">
            <w:pPr>
              <w:pStyle w:val="acctfourfigures"/>
              <w:tabs>
                <w:tab w:val="clear" w:pos="765"/>
                <w:tab w:val="decimal" w:pos="731"/>
              </w:tabs>
              <w:spacing w:line="240" w:lineRule="atLeast"/>
              <w:ind w:right="11"/>
              <w:rPr>
                <w:szCs w:val="22"/>
              </w:rPr>
            </w:pPr>
          </w:p>
        </w:tc>
        <w:tc>
          <w:tcPr>
            <w:tcW w:w="2790" w:type="dxa"/>
            <w:gridSpan w:val="3"/>
            <w:vAlign w:val="bottom"/>
          </w:tcPr>
          <w:p w14:paraId="2DCE5295" w14:textId="77777777" w:rsidR="0057710C" w:rsidRPr="00272BA3" w:rsidRDefault="0057710C" w:rsidP="005A7E39">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57710C" w:rsidRPr="00272BA3" w14:paraId="480883F2" w14:textId="77777777" w:rsidTr="005A7E39">
        <w:trPr>
          <w:cantSplit/>
        </w:trPr>
        <w:tc>
          <w:tcPr>
            <w:tcW w:w="6210" w:type="dxa"/>
          </w:tcPr>
          <w:p w14:paraId="27831304" w14:textId="77777777" w:rsidR="0057710C" w:rsidRPr="00272BA3" w:rsidRDefault="0057710C" w:rsidP="005A7E39">
            <w:pPr>
              <w:pStyle w:val="acctfourfigures"/>
              <w:tabs>
                <w:tab w:val="clear" w:pos="765"/>
              </w:tabs>
              <w:spacing w:line="240" w:lineRule="atLeast"/>
              <w:ind w:right="11"/>
              <w:rPr>
                <w:bCs/>
                <w:szCs w:val="22"/>
              </w:rPr>
            </w:pPr>
            <w:r>
              <w:rPr>
                <w:szCs w:val="22"/>
              </w:rPr>
              <w:t xml:space="preserve">Total profit </w:t>
            </w:r>
            <w:r w:rsidR="00DE79E1">
              <w:rPr>
                <w:szCs w:val="22"/>
                <w:lang w:bidi="th-TH"/>
              </w:rPr>
              <w:t>(</w:t>
            </w:r>
            <w:r w:rsidR="00DE79E1">
              <w:rPr>
                <w:szCs w:val="22"/>
                <w:lang w:val="en-US" w:bidi="th-TH"/>
              </w:rPr>
              <w:t xml:space="preserve">loss) </w:t>
            </w:r>
            <w:r w:rsidRPr="00272BA3">
              <w:rPr>
                <w:szCs w:val="22"/>
              </w:rPr>
              <w:t>before income tax for reportable segments</w:t>
            </w:r>
          </w:p>
        </w:tc>
        <w:tc>
          <w:tcPr>
            <w:tcW w:w="180" w:type="dxa"/>
            <w:vAlign w:val="bottom"/>
          </w:tcPr>
          <w:p w14:paraId="6A7D556B" w14:textId="77777777"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6542E952" w14:textId="308CF495" w:rsidR="0057710C" w:rsidRPr="00AB5DD7" w:rsidRDefault="0097673F" w:rsidP="00E7582B">
            <w:pPr>
              <w:tabs>
                <w:tab w:val="left" w:pos="611"/>
                <w:tab w:val="left" w:pos="645"/>
                <w:tab w:val="decimal" w:pos="701"/>
              </w:tabs>
              <w:spacing w:line="240" w:lineRule="auto"/>
              <w:ind w:left="-105" w:right="41" w:hanging="4"/>
              <w:jc w:val="right"/>
              <w:rPr>
                <w:color w:val="000000"/>
                <w:szCs w:val="22"/>
              </w:rPr>
            </w:pPr>
            <w:r w:rsidRPr="0097673F">
              <w:rPr>
                <w:color w:val="000000"/>
                <w:szCs w:val="22"/>
              </w:rPr>
              <w:t>38,945</w:t>
            </w:r>
          </w:p>
        </w:tc>
        <w:tc>
          <w:tcPr>
            <w:tcW w:w="180" w:type="dxa"/>
          </w:tcPr>
          <w:p w14:paraId="52FDEDDE" w14:textId="77777777" w:rsidR="0057710C" w:rsidRPr="00AB5DD7" w:rsidRDefault="0057710C" w:rsidP="005A7E39">
            <w:pPr>
              <w:tabs>
                <w:tab w:val="left" w:pos="540"/>
              </w:tabs>
              <w:rPr>
                <w:szCs w:val="22"/>
              </w:rPr>
            </w:pPr>
          </w:p>
        </w:tc>
        <w:tc>
          <w:tcPr>
            <w:tcW w:w="1260" w:type="dxa"/>
            <w:tcBorders>
              <w:bottom w:val="single" w:sz="4" w:space="0" w:color="auto"/>
            </w:tcBorders>
          </w:tcPr>
          <w:p w14:paraId="729B39E2" w14:textId="51E6E0A8" w:rsidR="0057710C" w:rsidRPr="00AB5DD7" w:rsidRDefault="00E0361B" w:rsidP="00E0361B">
            <w:pPr>
              <w:spacing w:line="240" w:lineRule="auto"/>
              <w:ind w:left="-105" w:right="14" w:hanging="4"/>
              <w:jc w:val="right"/>
              <w:rPr>
                <w:color w:val="000000"/>
                <w:szCs w:val="22"/>
                <w:cs/>
              </w:rPr>
            </w:pPr>
            <w:r>
              <w:rPr>
                <w:color w:val="000000"/>
                <w:szCs w:val="22"/>
              </w:rPr>
              <w:t>(</w:t>
            </w:r>
            <w:r w:rsidR="00AB39C8" w:rsidRPr="00AB39C8">
              <w:rPr>
                <w:color w:val="000000"/>
                <w:szCs w:val="22"/>
              </w:rPr>
              <w:t>10</w:t>
            </w:r>
            <w:r>
              <w:rPr>
                <w:color w:val="000000"/>
                <w:szCs w:val="22"/>
              </w:rPr>
              <w:t>,087)</w:t>
            </w:r>
          </w:p>
        </w:tc>
      </w:tr>
      <w:tr w:rsidR="0057710C" w:rsidRPr="00272BA3" w14:paraId="5D0D7116" w14:textId="77777777" w:rsidTr="005A7E39">
        <w:trPr>
          <w:cantSplit/>
        </w:trPr>
        <w:tc>
          <w:tcPr>
            <w:tcW w:w="6210" w:type="dxa"/>
          </w:tcPr>
          <w:p w14:paraId="09BAA3AC" w14:textId="77777777" w:rsidR="0057710C" w:rsidRPr="00272BA3" w:rsidRDefault="0057710C" w:rsidP="005A7E39">
            <w:pPr>
              <w:pStyle w:val="acctfourfigures"/>
              <w:tabs>
                <w:tab w:val="clear" w:pos="765"/>
              </w:tabs>
              <w:spacing w:line="240" w:lineRule="atLeast"/>
              <w:ind w:right="11"/>
              <w:rPr>
                <w:szCs w:val="22"/>
              </w:rPr>
            </w:pPr>
          </w:p>
        </w:tc>
        <w:tc>
          <w:tcPr>
            <w:tcW w:w="180" w:type="dxa"/>
            <w:vAlign w:val="bottom"/>
          </w:tcPr>
          <w:p w14:paraId="5825BF45" w14:textId="77777777"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Pr>
          <w:p w14:paraId="3B27A657" w14:textId="77777777" w:rsidR="0057710C" w:rsidRPr="00AB5DD7" w:rsidRDefault="0057710C" w:rsidP="005A7E39">
            <w:pPr>
              <w:tabs>
                <w:tab w:val="left" w:pos="611"/>
                <w:tab w:val="left" w:pos="645"/>
                <w:tab w:val="decimal" w:pos="701"/>
              </w:tabs>
              <w:spacing w:line="240" w:lineRule="auto"/>
              <w:ind w:left="-105" w:right="-15" w:hanging="4"/>
              <w:jc w:val="right"/>
              <w:rPr>
                <w:color w:val="000000"/>
                <w:szCs w:val="22"/>
              </w:rPr>
            </w:pPr>
          </w:p>
        </w:tc>
        <w:tc>
          <w:tcPr>
            <w:tcW w:w="180" w:type="dxa"/>
          </w:tcPr>
          <w:p w14:paraId="7B251D23" w14:textId="77777777" w:rsidR="0057710C" w:rsidRPr="00AB5DD7" w:rsidRDefault="0057710C" w:rsidP="005A7E39">
            <w:pPr>
              <w:tabs>
                <w:tab w:val="left" w:pos="540"/>
              </w:tabs>
              <w:rPr>
                <w:szCs w:val="22"/>
              </w:rPr>
            </w:pPr>
          </w:p>
        </w:tc>
        <w:tc>
          <w:tcPr>
            <w:tcW w:w="1260" w:type="dxa"/>
          </w:tcPr>
          <w:p w14:paraId="59DBB722" w14:textId="77777777" w:rsidR="0057710C" w:rsidRPr="00AB5DD7" w:rsidRDefault="0057710C" w:rsidP="005A7E39">
            <w:pPr>
              <w:tabs>
                <w:tab w:val="left" w:pos="540"/>
              </w:tabs>
              <w:ind w:right="162"/>
              <w:jc w:val="right"/>
              <w:rPr>
                <w:szCs w:val="22"/>
              </w:rPr>
            </w:pPr>
          </w:p>
        </w:tc>
      </w:tr>
      <w:tr w:rsidR="0057710C" w:rsidRPr="00272BA3" w14:paraId="71868A0F" w14:textId="77777777" w:rsidTr="005A7E39">
        <w:trPr>
          <w:cantSplit/>
        </w:trPr>
        <w:tc>
          <w:tcPr>
            <w:tcW w:w="6210" w:type="dxa"/>
          </w:tcPr>
          <w:p w14:paraId="67B83BBF" w14:textId="77777777" w:rsidR="0057710C" w:rsidRPr="00AD635C" w:rsidRDefault="0057710C" w:rsidP="005A7E39">
            <w:pPr>
              <w:pStyle w:val="acctfourfigures"/>
              <w:tabs>
                <w:tab w:val="clear" w:pos="765"/>
              </w:tabs>
              <w:spacing w:line="240" w:lineRule="atLeast"/>
              <w:ind w:right="11"/>
              <w:rPr>
                <w:bCs/>
                <w:szCs w:val="28"/>
                <w:lang w:val="en-US" w:bidi="th-TH"/>
              </w:rPr>
            </w:pPr>
            <w:r w:rsidRPr="00272BA3">
              <w:rPr>
                <w:bCs/>
                <w:szCs w:val="22"/>
              </w:rPr>
              <w:t>Elimination of inter-</w:t>
            </w:r>
            <w:r w:rsidRPr="0032283F">
              <w:rPr>
                <w:bCs/>
                <w:szCs w:val="22"/>
              </w:rPr>
              <w:t xml:space="preserve">segment </w:t>
            </w:r>
            <w:r w:rsidR="00BA3D26">
              <w:rPr>
                <w:bCs/>
                <w:szCs w:val="22"/>
              </w:rPr>
              <w:t>(</w:t>
            </w:r>
            <w:r w:rsidR="00871EDC">
              <w:rPr>
                <w:bCs/>
                <w:szCs w:val="28"/>
                <w:lang w:val="en-US" w:bidi="th-TH"/>
              </w:rPr>
              <w:t>profit</w:t>
            </w:r>
            <w:r w:rsidR="00BA3D26">
              <w:rPr>
                <w:bCs/>
                <w:szCs w:val="28"/>
                <w:lang w:val="en-US" w:bidi="th-TH"/>
              </w:rPr>
              <w:t>) loss</w:t>
            </w:r>
          </w:p>
        </w:tc>
        <w:tc>
          <w:tcPr>
            <w:tcW w:w="180" w:type="dxa"/>
            <w:vAlign w:val="bottom"/>
          </w:tcPr>
          <w:p w14:paraId="21D8F7AA" w14:textId="77777777"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Pr>
          <w:p w14:paraId="1BA1F01B" w14:textId="4CB94654" w:rsidR="0057710C" w:rsidRPr="00AB5DD7" w:rsidRDefault="00EC31BA" w:rsidP="005A7E39">
            <w:pPr>
              <w:tabs>
                <w:tab w:val="left" w:pos="611"/>
                <w:tab w:val="left" w:pos="645"/>
                <w:tab w:val="decimal" w:pos="701"/>
              </w:tabs>
              <w:spacing w:line="240" w:lineRule="auto"/>
              <w:ind w:left="-105" w:right="-15" w:hanging="4"/>
              <w:jc w:val="right"/>
              <w:rPr>
                <w:color w:val="000000"/>
                <w:szCs w:val="22"/>
              </w:rPr>
            </w:pPr>
            <w:r>
              <w:rPr>
                <w:color w:val="000000"/>
                <w:szCs w:val="22"/>
              </w:rPr>
              <w:t>(</w:t>
            </w:r>
            <w:r w:rsidR="00453DE0">
              <w:rPr>
                <w:color w:val="000000"/>
                <w:szCs w:val="22"/>
              </w:rPr>
              <w:t>4,677</w:t>
            </w:r>
            <w:r>
              <w:rPr>
                <w:color w:val="000000"/>
                <w:szCs w:val="22"/>
              </w:rPr>
              <w:t>)</w:t>
            </w:r>
          </w:p>
        </w:tc>
        <w:tc>
          <w:tcPr>
            <w:tcW w:w="180" w:type="dxa"/>
          </w:tcPr>
          <w:p w14:paraId="2E84E9E4" w14:textId="77777777" w:rsidR="0057710C" w:rsidRPr="00AB5DD7" w:rsidRDefault="0057710C" w:rsidP="005A7E39">
            <w:pPr>
              <w:tabs>
                <w:tab w:val="left" w:pos="540"/>
              </w:tabs>
              <w:rPr>
                <w:szCs w:val="22"/>
              </w:rPr>
            </w:pPr>
          </w:p>
        </w:tc>
        <w:tc>
          <w:tcPr>
            <w:tcW w:w="1260" w:type="dxa"/>
          </w:tcPr>
          <w:p w14:paraId="3C0D9E81" w14:textId="3992A299" w:rsidR="0057710C" w:rsidRPr="00AB5DD7" w:rsidRDefault="00A07DAD" w:rsidP="00385C70">
            <w:pPr>
              <w:tabs>
                <w:tab w:val="left" w:pos="540"/>
              </w:tabs>
              <w:ind w:right="104"/>
              <w:jc w:val="right"/>
              <w:rPr>
                <w:color w:val="000000"/>
                <w:szCs w:val="22"/>
              </w:rPr>
            </w:pPr>
            <w:r>
              <w:rPr>
                <w:color w:val="000000"/>
                <w:szCs w:val="22"/>
              </w:rPr>
              <w:t>5,418</w:t>
            </w:r>
          </w:p>
        </w:tc>
      </w:tr>
      <w:tr w:rsidR="00B00DA3" w:rsidRPr="00272BA3" w14:paraId="39600EBC" w14:textId="77777777" w:rsidTr="005A7E39">
        <w:trPr>
          <w:cantSplit/>
        </w:trPr>
        <w:tc>
          <w:tcPr>
            <w:tcW w:w="6210" w:type="dxa"/>
          </w:tcPr>
          <w:p w14:paraId="0D547FD4" w14:textId="0F3F9805" w:rsidR="00B00DA3" w:rsidRPr="00B00DA3" w:rsidRDefault="00B00DA3" w:rsidP="005A7E39">
            <w:pPr>
              <w:pStyle w:val="acctfourfigures"/>
              <w:tabs>
                <w:tab w:val="clear" w:pos="765"/>
              </w:tabs>
              <w:spacing w:line="240" w:lineRule="atLeast"/>
              <w:ind w:right="11"/>
              <w:rPr>
                <w:bCs/>
                <w:szCs w:val="22"/>
              </w:rPr>
            </w:pPr>
            <w:r w:rsidRPr="00B00DA3">
              <w:rPr>
                <w:bCs/>
                <w:szCs w:val="22"/>
              </w:rPr>
              <w:t>Share of profit of investments in an associate and joint ventures</w:t>
            </w:r>
          </w:p>
        </w:tc>
        <w:tc>
          <w:tcPr>
            <w:tcW w:w="180" w:type="dxa"/>
            <w:vAlign w:val="bottom"/>
          </w:tcPr>
          <w:p w14:paraId="7DB8963E" w14:textId="77777777" w:rsidR="00B00DA3" w:rsidRPr="00272BA3" w:rsidRDefault="00B00DA3" w:rsidP="005A7E39">
            <w:pPr>
              <w:pStyle w:val="acctfourfigures"/>
              <w:tabs>
                <w:tab w:val="clear" w:pos="765"/>
                <w:tab w:val="decimal" w:pos="461"/>
              </w:tabs>
              <w:spacing w:line="240" w:lineRule="atLeast"/>
              <w:ind w:right="11"/>
              <w:jc w:val="both"/>
              <w:rPr>
                <w:i/>
                <w:iCs/>
                <w:szCs w:val="22"/>
              </w:rPr>
            </w:pPr>
          </w:p>
        </w:tc>
        <w:tc>
          <w:tcPr>
            <w:tcW w:w="1350" w:type="dxa"/>
          </w:tcPr>
          <w:p w14:paraId="2D68CB80" w14:textId="77777777" w:rsidR="00B00DA3" w:rsidRDefault="00B00DA3" w:rsidP="005A7E39">
            <w:pPr>
              <w:tabs>
                <w:tab w:val="left" w:pos="611"/>
                <w:tab w:val="left" w:pos="645"/>
                <w:tab w:val="decimal" w:pos="701"/>
              </w:tabs>
              <w:spacing w:line="240" w:lineRule="auto"/>
              <w:ind w:left="-105" w:right="-15" w:hanging="4"/>
              <w:jc w:val="right"/>
              <w:rPr>
                <w:color w:val="000000"/>
                <w:szCs w:val="22"/>
              </w:rPr>
            </w:pPr>
          </w:p>
        </w:tc>
        <w:tc>
          <w:tcPr>
            <w:tcW w:w="180" w:type="dxa"/>
          </w:tcPr>
          <w:p w14:paraId="2853B475" w14:textId="77777777" w:rsidR="00B00DA3" w:rsidRPr="00AB5DD7" w:rsidRDefault="00B00DA3" w:rsidP="005A7E39">
            <w:pPr>
              <w:tabs>
                <w:tab w:val="left" w:pos="540"/>
              </w:tabs>
              <w:rPr>
                <w:szCs w:val="22"/>
              </w:rPr>
            </w:pPr>
          </w:p>
        </w:tc>
        <w:tc>
          <w:tcPr>
            <w:tcW w:w="1260" w:type="dxa"/>
          </w:tcPr>
          <w:p w14:paraId="2E3EC6DE" w14:textId="77777777" w:rsidR="00B00DA3" w:rsidRDefault="00B00DA3" w:rsidP="00385C70">
            <w:pPr>
              <w:tabs>
                <w:tab w:val="left" w:pos="540"/>
              </w:tabs>
              <w:ind w:right="104"/>
              <w:jc w:val="right"/>
              <w:rPr>
                <w:color w:val="000000"/>
                <w:szCs w:val="22"/>
              </w:rPr>
            </w:pPr>
          </w:p>
        </w:tc>
      </w:tr>
      <w:tr w:rsidR="0057710C" w:rsidRPr="00272BA3" w14:paraId="06CB37E5" w14:textId="77777777" w:rsidTr="005A7E39">
        <w:trPr>
          <w:cantSplit/>
        </w:trPr>
        <w:tc>
          <w:tcPr>
            <w:tcW w:w="6210" w:type="dxa"/>
          </w:tcPr>
          <w:p w14:paraId="516B616D" w14:textId="2E33E843" w:rsidR="0057710C" w:rsidRPr="00272BA3" w:rsidRDefault="00B00DA3" w:rsidP="005A7E39">
            <w:pPr>
              <w:pStyle w:val="acctmergecolhdg"/>
              <w:spacing w:line="240" w:lineRule="atLeast"/>
              <w:jc w:val="left"/>
              <w:rPr>
                <w:b w:val="0"/>
                <w:szCs w:val="22"/>
              </w:rPr>
            </w:pPr>
            <w:r>
              <w:rPr>
                <w:b w:val="0"/>
                <w:szCs w:val="22"/>
              </w:rPr>
              <w:t xml:space="preserve">   Accounted for using equity method</w:t>
            </w:r>
          </w:p>
        </w:tc>
        <w:tc>
          <w:tcPr>
            <w:tcW w:w="180" w:type="dxa"/>
            <w:vAlign w:val="bottom"/>
          </w:tcPr>
          <w:p w14:paraId="1F8575BB" w14:textId="77777777"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5E024652" w14:textId="77FBBB2A" w:rsidR="0057710C" w:rsidRPr="00AB5DD7" w:rsidRDefault="00E7582B" w:rsidP="00E7582B">
            <w:pPr>
              <w:tabs>
                <w:tab w:val="left" w:pos="611"/>
                <w:tab w:val="left" w:pos="645"/>
                <w:tab w:val="decimal" w:pos="701"/>
              </w:tabs>
              <w:spacing w:line="240" w:lineRule="auto"/>
              <w:ind w:left="-105" w:right="59" w:hanging="4"/>
              <w:jc w:val="right"/>
              <w:rPr>
                <w:color w:val="000000"/>
                <w:szCs w:val="22"/>
              </w:rPr>
            </w:pPr>
            <w:r>
              <w:rPr>
                <w:color w:val="000000"/>
                <w:szCs w:val="22"/>
              </w:rPr>
              <w:t>71,778</w:t>
            </w:r>
          </w:p>
        </w:tc>
        <w:tc>
          <w:tcPr>
            <w:tcW w:w="180" w:type="dxa"/>
          </w:tcPr>
          <w:p w14:paraId="1850AB42" w14:textId="77777777" w:rsidR="0057710C" w:rsidRPr="00AB5DD7" w:rsidRDefault="0057710C" w:rsidP="005A7E39">
            <w:pPr>
              <w:tabs>
                <w:tab w:val="left" w:pos="540"/>
              </w:tabs>
              <w:rPr>
                <w:szCs w:val="22"/>
              </w:rPr>
            </w:pPr>
          </w:p>
        </w:tc>
        <w:tc>
          <w:tcPr>
            <w:tcW w:w="1260" w:type="dxa"/>
            <w:tcBorders>
              <w:bottom w:val="single" w:sz="4" w:space="0" w:color="auto"/>
            </w:tcBorders>
          </w:tcPr>
          <w:p w14:paraId="69C6B2EE" w14:textId="3A0910E3" w:rsidR="0057710C" w:rsidRPr="00AB5DD7" w:rsidRDefault="005431AE" w:rsidP="005A7E39">
            <w:pPr>
              <w:tabs>
                <w:tab w:val="left" w:pos="611"/>
                <w:tab w:val="decimal" w:pos="701"/>
              </w:tabs>
              <w:spacing w:line="240" w:lineRule="auto"/>
              <w:ind w:left="-105" w:right="105" w:hanging="4"/>
              <w:jc w:val="right"/>
              <w:rPr>
                <w:color w:val="000000"/>
                <w:szCs w:val="22"/>
              </w:rPr>
            </w:pPr>
            <w:r>
              <w:rPr>
                <w:color w:val="000000"/>
                <w:szCs w:val="22"/>
              </w:rPr>
              <w:t>49,426</w:t>
            </w:r>
          </w:p>
        </w:tc>
      </w:tr>
      <w:tr w:rsidR="0057710C" w:rsidRPr="00272BA3" w14:paraId="5FAA3189" w14:textId="77777777" w:rsidTr="005A7E39">
        <w:trPr>
          <w:cantSplit/>
        </w:trPr>
        <w:tc>
          <w:tcPr>
            <w:tcW w:w="6210" w:type="dxa"/>
          </w:tcPr>
          <w:p w14:paraId="3D2C0117" w14:textId="77777777" w:rsidR="0057710C" w:rsidRPr="00272BA3" w:rsidRDefault="00AB39C8" w:rsidP="005A7E39">
            <w:pPr>
              <w:pStyle w:val="acctmergecolhdg"/>
              <w:spacing w:line="240" w:lineRule="atLeast"/>
              <w:jc w:val="left"/>
              <w:rPr>
                <w:bCs/>
                <w:szCs w:val="22"/>
                <w:cs/>
                <w:lang w:bidi="th-TH"/>
              </w:rPr>
            </w:pPr>
            <w:r>
              <w:rPr>
                <w:bCs/>
                <w:szCs w:val="22"/>
              </w:rPr>
              <w:t xml:space="preserve">Consolidated </w:t>
            </w:r>
            <w:r w:rsidRPr="00AB39C8">
              <w:rPr>
                <w:bCs/>
                <w:szCs w:val="22"/>
              </w:rPr>
              <w:t>profit before income tax</w:t>
            </w:r>
          </w:p>
        </w:tc>
        <w:tc>
          <w:tcPr>
            <w:tcW w:w="180" w:type="dxa"/>
            <w:vAlign w:val="bottom"/>
          </w:tcPr>
          <w:p w14:paraId="5C32B256" w14:textId="77777777" w:rsidR="0057710C" w:rsidRPr="00272BA3" w:rsidRDefault="0057710C" w:rsidP="005A7E39">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1FF0650F" w14:textId="6E2BC30A" w:rsidR="0057710C" w:rsidRPr="00AB5DD7" w:rsidRDefault="00280309" w:rsidP="00E7667E">
            <w:pPr>
              <w:tabs>
                <w:tab w:val="left" w:pos="611"/>
                <w:tab w:val="left" w:pos="645"/>
                <w:tab w:val="decimal" w:pos="701"/>
              </w:tabs>
              <w:spacing w:line="240" w:lineRule="auto"/>
              <w:ind w:left="-105" w:right="59" w:hanging="4"/>
              <w:jc w:val="right"/>
              <w:rPr>
                <w:b/>
                <w:bCs/>
                <w:color w:val="000000"/>
                <w:szCs w:val="22"/>
              </w:rPr>
            </w:pPr>
            <w:r>
              <w:rPr>
                <w:b/>
                <w:bCs/>
                <w:color w:val="000000"/>
                <w:szCs w:val="22"/>
              </w:rPr>
              <w:t>106,046</w:t>
            </w:r>
          </w:p>
        </w:tc>
        <w:tc>
          <w:tcPr>
            <w:tcW w:w="180" w:type="dxa"/>
          </w:tcPr>
          <w:p w14:paraId="6461C5CA" w14:textId="77777777" w:rsidR="0057710C" w:rsidRPr="00AB5DD7" w:rsidRDefault="0057710C" w:rsidP="005A7E39">
            <w:pPr>
              <w:tabs>
                <w:tab w:val="left" w:pos="540"/>
              </w:tabs>
              <w:jc w:val="right"/>
              <w:rPr>
                <w:b/>
                <w:bCs/>
                <w:color w:val="000000"/>
                <w:szCs w:val="22"/>
              </w:rPr>
            </w:pPr>
          </w:p>
        </w:tc>
        <w:tc>
          <w:tcPr>
            <w:tcW w:w="1260" w:type="dxa"/>
            <w:tcBorders>
              <w:top w:val="single" w:sz="4" w:space="0" w:color="auto"/>
              <w:bottom w:val="double" w:sz="4" w:space="0" w:color="auto"/>
            </w:tcBorders>
          </w:tcPr>
          <w:p w14:paraId="15EDD251" w14:textId="1E1037AB" w:rsidR="0057710C" w:rsidRPr="00AB5DD7" w:rsidRDefault="004A34C8" w:rsidP="005A7E39">
            <w:pPr>
              <w:tabs>
                <w:tab w:val="left" w:pos="540"/>
              </w:tabs>
              <w:ind w:right="105"/>
              <w:jc w:val="right"/>
              <w:rPr>
                <w:b/>
                <w:bCs/>
                <w:color w:val="000000"/>
                <w:szCs w:val="22"/>
              </w:rPr>
            </w:pPr>
            <w:r>
              <w:rPr>
                <w:b/>
                <w:bCs/>
                <w:color w:val="000000"/>
                <w:szCs w:val="22"/>
              </w:rPr>
              <w:t>44,757</w:t>
            </w:r>
          </w:p>
        </w:tc>
      </w:tr>
    </w:tbl>
    <w:p w14:paraId="1F3B32E2" w14:textId="77777777" w:rsidR="00AB39C8" w:rsidRDefault="00AB39C8" w:rsidP="00AB39C8">
      <w:pPr>
        <w:pStyle w:val="Heading1"/>
        <w:numPr>
          <w:ilvl w:val="0"/>
          <w:numId w:val="0"/>
        </w:numPr>
        <w:spacing w:before="0" w:after="0" w:line="240" w:lineRule="atLeast"/>
        <w:ind w:left="540" w:right="180"/>
        <w:rPr>
          <w:rFonts w:cs="Times New Roman"/>
          <w:sz w:val="22"/>
          <w:szCs w:val="18"/>
        </w:rPr>
      </w:pPr>
    </w:p>
    <w:p w14:paraId="43A566E8" w14:textId="25628749" w:rsidR="00385C70" w:rsidRPr="007777C4" w:rsidRDefault="00400F19" w:rsidP="00B3188E">
      <w:pPr>
        <w:pStyle w:val="Heading1"/>
        <w:numPr>
          <w:ilvl w:val="0"/>
          <w:numId w:val="3"/>
        </w:numPr>
        <w:tabs>
          <w:tab w:val="num" w:pos="540"/>
        </w:tabs>
        <w:spacing w:before="0" w:after="0" w:line="240" w:lineRule="atLeast"/>
        <w:ind w:left="540" w:right="180" w:hanging="540"/>
        <w:rPr>
          <w:rFonts w:cs="Times New Roman"/>
        </w:rPr>
      </w:pPr>
      <w:r w:rsidRPr="007777C4">
        <w:rPr>
          <w:rFonts w:cs="Times New Roman"/>
        </w:rPr>
        <w:t>Income tax expense</w:t>
      </w:r>
    </w:p>
    <w:p w14:paraId="4C38B50F" w14:textId="77777777" w:rsidR="00385C70" w:rsidRPr="007777C4" w:rsidRDefault="00385C70" w:rsidP="008A620F">
      <w:pPr>
        <w:spacing w:line="240" w:lineRule="auto"/>
        <w:rPr>
          <w:rFonts w:eastAsia="Cordia New"/>
          <w:sz w:val="24"/>
          <w:szCs w:val="24"/>
        </w:rPr>
      </w:pPr>
    </w:p>
    <w:p w14:paraId="7BCCF656" w14:textId="1EE6C7BF" w:rsidR="007D72FA" w:rsidRPr="00687176" w:rsidRDefault="00AA6876" w:rsidP="007D72FA">
      <w:pPr>
        <w:autoSpaceDE w:val="0"/>
        <w:autoSpaceDN w:val="0"/>
        <w:spacing w:line="240" w:lineRule="auto"/>
        <w:ind w:left="567"/>
        <w:jc w:val="both"/>
        <w:rPr>
          <w:lang w:eastAsia="x-none" w:bidi="th-TH"/>
        </w:rPr>
      </w:pPr>
      <w:r>
        <w:rPr>
          <w:lang w:eastAsia="x-none"/>
        </w:rPr>
        <w:t xml:space="preserve">The current tax expense is less than the amount determined by applying the Thai corporation tax rate to the accounting profit for the periods mainly because the Company had </w:t>
      </w:r>
      <w:r w:rsidR="00F02402">
        <w:rPr>
          <w:lang w:eastAsia="x-none"/>
        </w:rPr>
        <w:t>share profit</w:t>
      </w:r>
      <w:r>
        <w:rPr>
          <w:lang w:eastAsia="x-none"/>
        </w:rPr>
        <w:t xml:space="preserve"> income from subsidiaries and associate which is not subject to tax</w:t>
      </w:r>
      <w:r w:rsidR="00687176">
        <w:rPr>
          <w:rFonts w:hint="cs"/>
          <w:cs/>
          <w:lang w:eastAsia="x-none" w:bidi="th-TH"/>
        </w:rPr>
        <w:t xml:space="preserve"> </w:t>
      </w:r>
      <w:r w:rsidR="00687176">
        <w:rPr>
          <w:lang w:val="en-US" w:eastAsia="x-none" w:bidi="th-TH"/>
        </w:rPr>
        <w:t xml:space="preserve">and </w:t>
      </w:r>
      <w:proofErr w:type="spellStart"/>
      <w:r w:rsidR="00687176" w:rsidRPr="00687176">
        <w:rPr>
          <w:lang w:val="en-US" w:eastAsia="x-none" w:bidi="th-TH"/>
        </w:rPr>
        <w:t>and</w:t>
      </w:r>
      <w:proofErr w:type="spellEnd"/>
      <w:r w:rsidR="00687176" w:rsidRPr="00687176">
        <w:rPr>
          <w:lang w:val="en-US" w:eastAsia="x-none" w:bidi="th-TH"/>
        </w:rPr>
        <w:t xml:space="preserve"> </w:t>
      </w:r>
      <w:proofErr w:type="spellStart"/>
      <w:r w:rsidR="00BA1144">
        <w:rPr>
          <w:lang w:val="en-US" w:eastAsia="x-none" w:bidi="th-TH"/>
        </w:rPr>
        <w:t>utili</w:t>
      </w:r>
      <w:r w:rsidR="00596078">
        <w:rPr>
          <w:lang w:val="en-US" w:eastAsia="x-none" w:bidi="th-TH"/>
        </w:rPr>
        <w:t>s</w:t>
      </w:r>
      <w:r w:rsidR="00BA1144">
        <w:rPr>
          <w:lang w:val="en-US" w:eastAsia="x-none" w:bidi="th-TH"/>
        </w:rPr>
        <w:t>ation</w:t>
      </w:r>
      <w:proofErr w:type="spellEnd"/>
      <w:r w:rsidR="00BA1144">
        <w:rPr>
          <w:lang w:val="en-US" w:eastAsia="x-none" w:bidi="th-TH"/>
        </w:rPr>
        <w:t xml:space="preserve"> of</w:t>
      </w:r>
      <w:r w:rsidR="00687176" w:rsidRPr="00687176">
        <w:rPr>
          <w:lang w:val="en-US" w:eastAsia="x-none" w:bidi="th-TH"/>
        </w:rPr>
        <w:t xml:space="preserve"> tax losses which no deferred tax assets were </w:t>
      </w:r>
      <w:proofErr w:type="spellStart"/>
      <w:r w:rsidR="00687176" w:rsidRPr="00687176">
        <w:rPr>
          <w:lang w:val="en-US" w:eastAsia="x-none" w:bidi="th-TH"/>
        </w:rPr>
        <w:t>recognised</w:t>
      </w:r>
      <w:proofErr w:type="spellEnd"/>
      <w:r w:rsidR="00687176">
        <w:rPr>
          <w:lang w:val="en-US" w:eastAsia="x-none" w:bidi="th-TH"/>
        </w:rPr>
        <w:t>.</w:t>
      </w:r>
    </w:p>
    <w:p w14:paraId="43A6CE1E" w14:textId="77777777" w:rsidR="00AA6876" w:rsidRPr="007D72FA" w:rsidRDefault="00AA6876" w:rsidP="007D72FA">
      <w:pPr>
        <w:autoSpaceDE w:val="0"/>
        <w:autoSpaceDN w:val="0"/>
        <w:spacing w:line="240" w:lineRule="auto"/>
        <w:ind w:left="567"/>
        <w:jc w:val="both"/>
        <w:rPr>
          <w:szCs w:val="22"/>
          <w:lang w:bidi="th-TH"/>
        </w:rPr>
      </w:pPr>
    </w:p>
    <w:p w14:paraId="6CC6E520" w14:textId="54C07BBF" w:rsidR="001D4007" w:rsidRPr="0043778E" w:rsidRDefault="001D4007" w:rsidP="00B3188E">
      <w:pPr>
        <w:pStyle w:val="Heading1"/>
        <w:numPr>
          <w:ilvl w:val="0"/>
          <w:numId w:val="3"/>
        </w:numPr>
        <w:tabs>
          <w:tab w:val="num" w:pos="540"/>
        </w:tabs>
        <w:spacing w:before="0" w:after="0" w:line="240" w:lineRule="atLeast"/>
        <w:ind w:left="540" w:right="180" w:hanging="540"/>
        <w:rPr>
          <w:rFonts w:cs="Times New Roman"/>
          <w:sz w:val="22"/>
          <w:szCs w:val="18"/>
        </w:rPr>
      </w:pPr>
      <w:r w:rsidRPr="0043778E">
        <w:rPr>
          <w:rFonts w:cs="Times New Roman"/>
          <w:sz w:val="22"/>
          <w:szCs w:val="18"/>
        </w:rPr>
        <w:t xml:space="preserve">Financial instruments </w:t>
      </w:r>
    </w:p>
    <w:p w14:paraId="2550E035" w14:textId="77777777" w:rsidR="001D4007" w:rsidRPr="00EF5D36" w:rsidRDefault="001D4007" w:rsidP="001D4007">
      <w:pPr>
        <w:spacing w:line="240" w:lineRule="auto"/>
        <w:rPr>
          <w:rFonts w:eastAsia="Cordia New"/>
          <w:szCs w:val="22"/>
        </w:rPr>
      </w:pPr>
    </w:p>
    <w:p w14:paraId="2AB6142B" w14:textId="77777777" w:rsidR="001D4007" w:rsidRPr="00F643FD" w:rsidRDefault="001D4007" w:rsidP="001D4007">
      <w:pPr>
        <w:pStyle w:val="BodyText"/>
        <w:spacing w:after="0"/>
        <w:ind w:left="547"/>
        <w:rPr>
          <w:b/>
          <w:bCs/>
          <w:i/>
          <w:iCs/>
          <w:szCs w:val="22"/>
        </w:rPr>
      </w:pPr>
      <w:r w:rsidRPr="00F643FD">
        <w:rPr>
          <w:b/>
          <w:bCs/>
          <w:i/>
          <w:iCs/>
          <w:szCs w:val="22"/>
          <w:lang w:val="en-GB"/>
        </w:rPr>
        <w:t xml:space="preserve">Carrying amounts and fair values </w:t>
      </w:r>
    </w:p>
    <w:p w14:paraId="263070F7" w14:textId="77777777" w:rsidR="00100AC8" w:rsidRDefault="00100AC8" w:rsidP="0095650B">
      <w:pPr>
        <w:spacing w:line="240" w:lineRule="atLeast"/>
        <w:ind w:right="63"/>
        <w:jc w:val="thaiDistribute"/>
        <w:rPr>
          <w:lang w:bidi="th-TH"/>
        </w:rPr>
      </w:pPr>
    </w:p>
    <w:p w14:paraId="2B6A882D" w14:textId="77777777" w:rsidR="00100AC8" w:rsidRPr="001A6DC3" w:rsidRDefault="00F17E57" w:rsidP="001A6DC3">
      <w:pPr>
        <w:autoSpaceDE w:val="0"/>
        <w:autoSpaceDN w:val="0"/>
        <w:spacing w:line="240" w:lineRule="auto"/>
        <w:ind w:left="567"/>
        <w:jc w:val="both"/>
        <w:rPr>
          <w:sz w:val="24"/>
          <w:szCs w:val="24"/>
        </w:rPr>
      </w:pPr>
      <w:r w:rsidRPr="001A6DC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0F6F506" w14:textId="77777777" w:rsidR="00CB7AAF" w:rsidRDefault="00CB7AAF" w:rsidP="00100AC8">
      <w:pPr>
        <w:autoSpaceDE w:val="0"/>
        <w:autoSpaceDN w:val="0"/>
        <w:spacing w:line="240" w:lineRule="auto"/>
        <w:ind w:left="567"/>
        <w:rPr>
          <w:sz w:val="20"/>
          <w:szCs w:val="18"/>
          <w:lang w:val="en-US" w:bidi="th-TH"/>
        </w:rPr>
      </w:pPr>
    </w:p>
    <w:tbl>
      <w:tblPr>
        <w:tblW w:w="9133" w:type="dxa"/>
        <w:tblInd w:w="504" w:type="dxa"/>
        <w:tblLayout w:type="fixed"/>
        <w:tblCellMar>
          <w:left w:w="79" w:type="dxa"/>
          <w:right w:w="79" w:type="dxa"/>
        </w:tblCellMar>
        <w:tblLook w:val="04A0" w:firstRow="1" w:lastRow="0" w:firstColumn="1" w:lastColumn="0" w:noHBand="0" w:noVBand="1"/>
      </w:tblPr>
      <w:tblGrid>
        <w:gridCol w:w="3366"/>
        <w:gridCol w:w="1440"/>
        <w:gridCol w:w="180"/>
        <w:gridCol w:w="900"/>
        <w:gridCol w:w="180"/>
        <w:gridCol w:w="900"/>
        <w:gridCol w:w="178"/>
        <w:gridCol w:w="812"/>
        <w:gridCol w:w="178"/>
        <w:gridCol w:w="992"/>
        <w:gridCol w:w="7"/>
      </w:tblGrid>
      <w:tr w:rsidR="00F26761" w14:paraId="3D716BE8" w14:textId="77777777" w:rsidTr="00F26761">
        <w:trPr>
          <w:cantSplit/>
          <w:tblHeader/>
        </w:trPr>
        <w:tc>
          <w:tcPr>
            <w:tcW w:w="3366" w:type="dxa"/>
          </w:tcPr>
          <w:p w14:paraId="0D22B662" w14:textId="77777777" w:rsidR="00F26761" w:rsidRDefault="00F26761" w:rsidP="00871EDC">
            <w:pPr>
              <w:pStyle w:val="acctfourfigures"/>
              <w:tabs>
                <w:tab w:val="decimal" w:pos="-85"/>
              </w:tabs>
              <w:spacing w:line="240" w:lineRule="auto"/>
              <w:ind w:left="-85" w:right="12"/>
              <w:jc w:val="right"/>
              <w:rPr>
                <w:rFonts w:cs="Times New Roman"/>
                <w:b/>
                <w:bCs/>
                <w:szCs w:val="22"/>
                <w:lang w:bidi="th-TH"/>
              </w:rPr>
            </w:pPr>
          </w:p>
        </w:tc>
        <w:tc>
          <w:tcPr>
            <w:tcW w:w="5767" w:type="dxa"/>
            <w:gridSpan w:val="10"/>
          </w:tcPr>
          <w:p w14:paraId="07BB80DB" w14:textId="77777777" w:rsidR="00F26761" w:rsidRDefault="00F26761" w:rsidP="00F26761">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Consolidated</w:t>
            </w:r>
            <w:r w:rsidRPr="00BA3D26">
              <w:rPr>
                <w:szCs w:val="22"/>
              </w:rPr>
              <w:t xml:space="preserve"> </w:t>
            </w:r>
            <w:r w:rsidRPr="00871EDC">
              <w:rPr>
                <w:b/>
                <w:bCs/>
                <w:szCs w:val="22"/>
              </w:rPr>
              <w:t>financial statement</w:t>
            </w:r>
            <w:r w:rsidR="00640351">
              <w:rPr>
                <w:b/>
                <w:bCs/>
                <w:szCs w:val="22"/>
              </w:rPr>
              <w:t>s</w:t>
            </w:r>
            <w:r w:rsidRPr="00F643FD">
              <w:rPr>
                <w:rFonts w:cs="Times New Roman"/>
                <w:b/>
                <w:bCs/>
                <w:szCs w:val="22"/>
                <w:lang w:bidi="th-TH"/>
              </w:rPr>
              <w:t xml:space="preserve"> /</w:t>
            </w:r>
          </w:p>
          <w:p w14:paraId="3F4B0E53" w14:textId="77777777" w:rsidR="00F26761" w:rsidRPr="00F643FD" w:rsidRDefault="00F26761" w:rsidP="00F26761">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Separate financial statement</w:t>
            </w:r>
            <w:r w:rsidR="00640351">
              <w:rPr>
                <w:rFonts w:cs="Times New Roman"/>
                <w:b/>
                <w:bCs/>
                <w:szCs w:val="22"/>
                <w:lang w:bidi="th-TH"/>
              </w:rPr>
              <w:t>s</w:t>
            </w:r>
          </w:p>
        </w:tc>
      </w:tr>
      <w:tr w:rsidR="00BE3BD5" w14:paraId="02BD209D" w14:textId="77777777" w:rsidTr="00871EDC">
        <w:trPr>
          <w:gridAfter w:val="1"/>
          <w:wAfter w:w="7" w:type="dxa"/>
          <w:cantSplit/>
          <w:tblHeader/>
        </w:trPr>
        <w:tc>
          <w:tcPr>
            <w:tcW w:w="3366" w:type="dxa"/>
          </w:tcPr>
          <w:p w14:paraId="43457062" w14:textId="77777777" w:rsidR="00BE3BD5" w:rsidRPr="00956DAE" w:rsidRDefault="00BE3BD5" w:rsidP="005A7E39">
            <w:pPr>
              <w:spacing w:line="240" w:lineRule="auto"/>
              <w:ind w:left="180" w:hanging="180"/>
              <w:rPr>
                <w:rFonts w:cs="Times New Roman"/>
                <w:b/>
                <w:bCs/>
                <w:szCs w:val="22"/>
              </w:rPr>
            </w:pPr>
          </w:p>
        </w:tc>
        <w:tc>
          <w:tcPr>
            <w:tcW w:w="1440" w:type="dxa"/>
          </w:tcPr>
          <w:p w14:paraId="59F535EB" w14:textId="77777777" w:rsidR="00BE3BD5" w:rsidRPr="00F643FD" w:rsidRDefault="00EC551D" w:rsidP="005A7E39">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14:paraId="2F225BCD" w14:textId="77777777" w:rsidR="00BE3BD5" w:rsidRPr="00956DAE" w:rsidRDefault="00BE3BD5" w:rsidP="005A7E39">
            <w:pPr>
              <w:pStyle w:val="acctfourfigures"/>
              <w:tabs>
                <w:tab w:val="decimal" w:pos="731"/>
              </w:tabs>
              <w:spacing w:line="240" w:lineRule="auto"/>
              <w:ind w:right="11"/>
              <w:jc w:val="center"/>
              <w:rPr>
                <w:rFonts w:cs="Times New Roman"/>
                <w:szCs w:val="22"/>
                <w:cs/>
                <w:lang w:bidi="th-TH"/>
              </w:rPr>
            </w:pPr>
          </w:p>
        </w:tc>
        <w:tc>
          <w:tcPr>
            <w:tcW w:w="4140" w:type="dxa"/>
            <w:gridSpan w:val="7"/>
            <w:tcBorders>
              <w:left w:val="nil"/>
              <w:bottom w:val="nil"/>
              <w:right w:val="nil"/>
            </w:tcBorders>
          </w:tcPr>
          <w:p w14:paraId="5428A2BC" w14:textId="77777777" w:rsidR="00BE3BD5" w:rsidRPr="00F643FD" w:rsidRDefault="00BE3BD5" w:rsidP="005A7E39">
            <w:pPr>
              <w:pStyle w:val="acctfourfigures"/>
              <w:tabs>
                <w:tab w:val="decimal" w:pos="-85"/>
              </w:tabs>
              <w:spacing w:line="240" w:lineRule="auto"/>
              <w:ind w:left="-85" w:right="-106"/>
              <w:jc w:val="center"/>
              <w:rPr>
                <w:rFonts w:cs="Times New Roman"/>
                <w:b/>
                <w:bCs/>
                <w:szCs w:val="22"/>
                <w:lang w:bidi="th-TH"/>
              </w:rPr>
            </w:pPr>
          </w:p>
          <w:p w14:paraId="35F7E947" w14:textId="77777777" w:rsidR="00DC6F18" w:rsidRPr="00F643FD" w:rsidRDefault="00DC6F18" w:rsidP="005A7E39">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w:t>
            </w:r>
            <w:r w:rsidR="00A332B7" w:rsidRPr="00F643FD">
              <w:rPr>
                <w:rFonts w:cs="Times New Roman"/>
                <w:b/>
                <w:bCs/>
                <w:szCs w:val="22"/>
                <w:lang w:bidi="th-TH"/>
              </w:rPr>
              <w:t xml:space="preserve"> </w:t>
            </w:r>
            <w:r w:rsidRPr="00F643FD">
              <w:rPr>
                <w:rFonts w:cs="Times New Roman"/>
                <w:b/>
                <w:bCs/>
                <w:szCs w:val="22"/>
                <w:lang w:bidi="th-TH"/>
              </w:rPr>
              <w:t>value</w:t>
            </w:r>
          </w:p>
        </w:tc>
      </w:tr>
      <w:tr w:rsidR="00AE3AC0" w14:paraId="6326D075" w14:textId="77777777" w:rsidTr="008975C1">
        <w:trPr>
          <w:gridAfter w:val="1"/>
          <w:wAfter w:w="7" w:type="dxa"/>
          <w:cantSplit/>
          <w:tblHeader/>
        </w:trPr>
        <w:tc>
          <w:tcPr>
            <w:tcW w:w="3366" w:type="dxa"/>
          </w:tcPr>
          <w:p w14:paraId="2C98D604" w14:textId="30CA5CEF" w:rsidR="007235CF" w:rsidRPr="00956DAE" w:rsidRDefault="007235CF" w:rsidP="005A7E39">
            <w:pPr>
              <w:spacing w:line="240" w:lineRule="auto"/>
              <w:ind w:left="180" w:hanging="180"/>
              <w:rPr>
                <w:rFonts w:cs="Times New Roman"/>
                <w:b/>
                <w:bCs/>
                <w:szCs w:val="22"/>
              </w:rPr>
            </w:pPr>
          </w:p>
        </w:tc>
        <w:tc>
          <w:tcPr>
            <w:tcW w:w="1440" w:type="dxa"/>
            <w:tcBorders>
              <w:top w:val="single" w:sz="4" w:space="0" w:color="auto"/>
            </w:tcBorders>
          </w:tcPr>
          <w:p w14:paraId="7E572D05" w14:textId="7A92C0E2" w:rsidR="00AE3AC0" w:rsidRPr="00956DAE" w:rsidRDefault="00AB0711" w:rsidP="005A7E39">
            <w:pPr>
              <w:pStyle w:val="acctfourfigures"/>
              <w:tabs>
                <w:tab w:val="decimal" w:pos="731"/>
              </w:tabs>
              <w:spacing w:line="240" w:lineRule="auto"/>
              <w:ind w:left="-79" w:right="11"/>
              <w:jc w:val="center"/>
              <w:rPr>
                <w:rFonts w:cs="Times New Roman"/>
                <w:szCs w:val="22"/>
                <w:cs/>
                <w:lang w:bidi="th-TH"/>
              </w:rPr>
            </w:pPr>
            <w:r w:rsidRPr="00AB0711">
              <w:rPr>
                <w:rFonts w:cs="Times New Roman"/>
                <w:color w:val="000000"/>
                <w:szCs w:val="22"/>
              </w:rPr>
              <w:t>Financial instruments measured a</w:t>
            </w:r>
            <w:r w:rsidR="00176F4A">
              <w:rPr>
                <w:rFonts w:cs="Times New Roman"/>
                <w:color w:val="000000"/>
                <w:szCs w:val="22"/>
              </w:rPr>
              <w:t>t</w:t>
            </w:r>
            <w:r w:rsidRPr="00AB0711">
              <w:rPr>
                <w:rFonts w:cs="Times New Roman"/>
                <w:color w:val="000000"/>
                <w:szCs w:val="22"/>
              </w:rPr>
              <w:t xml:space="preserve"> FVOCI</w:t>
            </w:r>
          </w:p>
        </w:tc>
        <w:tc>
          <w:tcPr>
            <w:tcW w:w="180" w:type="dxa"/>
          </w:tcPr>
          <w:p w14:paraId="71671A4A" w14:textId="77777777" w:rsidR="00AE3AC0" w:rsidRPr="00956DAE" w:rsidRDefault="00AE3AC0" w:rsidP="005A7E39">
            <w:pPr>
              <w:pStyle w:val="acctfourfigures"/>
              <w:tabs>
                <w:tab w:val="decimal" w:pos="731"/>
              </w:tabs>
              <w:spacing w:line="240" w:lineRule="auto"/>
              <w:ind w:right="11"/>
              <w:jc w:val="center"/>
              <w:rPr>
                <w:rFonts w:cs="Times New Roman"/>
                <w:szCs w:val="22"/>
                <w:cs/>
                <w:lang w:bidi="th-TH"/>
              </w:rPr>
            </w:pPr>
          </w:p>
        </w:tc>
        <w:tc>
          <w:tcPr>
            <w:tcW w:w="900" w:type="dxa"/>
            <w:tcBorders>
              <w:top w:val="single" w:sz="4" w:space="0" w:color="auto"/>
              <w:left w:val="nil"/>
              <w:right w:val="nil"/>
            </w:tcBorders>
            <w:hideMark/>
          </w:tcPr>
          <w:p w14:paraId="1B68844B" w14:textId="77777777" w:rsidR="00AE3AC0" w:rsidRPr="00956DAE" w:rsidRDefault="00AE3AC0" w:rsidP="005A7E39">
            <w:pPr>
              <w:pStyle w:val="acctfourfigures"/>
              <w:tabs>
                <w:tab w:val="decimal" w:pos="-83"/>
              </w:tabs>
              <w:spacing w:line="240" w:lineRule="auto"/>
              <w:ind w:right="-75"/>
              <w:jc w:val="center"/>
              <w:rPr>
                <w:rFonts w:cs="Times New Roman"/>
                <w:szCs w:val="22"/>
                <w:lang w:bidi="th-TH"/>
              </w:rPr>
            </w:pPr>
          </w:p>
          <w:p w14:paraId="13A7EB05" w14:textId="77777777" w:rsidR="005652F1" w:rsidRPr="00956DAE" w:rsidRDefault="005652F1" w:rsidP="005A7E39">
            <w:pPr>
              <w:pStyle w:val="acctfourfigures"/>
              <w:tabs>
                <w:tab w:val="decimal" w:pos="-83"/>
              </w:tabs>
              <w:spacing w:line="240" w:lineRule="auto"/>
              <w:ind w:right="-75"/>
              <w:jc w:val="center"/>
              <w:rPr>
                <w:rFonts w:cs="Times New Roman"/>
                <w:szCs w:val="22"/>
                <w:lang w:bidi="th-TH"/>
              </w:rPr>
            </w:pPr>
          </w:p>
          <w:p w14:paraId="2BEFD404" w14:textId="77777777" w:rsidR="00AE3AC0" w:rsidRPr="00956DAE" w:rsidRDefault="00AE3AC0" w:rsidP="005A7E39">
            <w:pPr>
              <w:pStyle w:val="acctfourfigures"/>
              <w:tabs>
                <w:tab w:val="decimal" w:pos="-83"/>
              </w:tabs>
              <w:spacing w:line="240" w:lineRule="auto"/>
              <w:ind w:right="-75"/>
              <w:jc w:val="center"/>
              <w:rPr>
                <w:rFonts w:cs="Times New Roman"/>
                <w:szCs w:val="22"/>
                <w:lang w:bidi="th-TH"/>
              </w:rPr>
            </w:pPr>
          </w:p>
          <w:p w14:paraId="2AA575F2" w14:textId="77777777" w:rsidR="00AE3AC0" w:rsidRPr="00956DAE" w:rsidRDefault="00AE3AC0" w:rsidP="005A7E39">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top w:val="single" w:sz="4" w:space="0" w:color="auto"/>
              <w:left w:val="nil"/>
              <w:right w:val="nil"/>
            </w:tcBorders>
          </w:tcPr>
          <w:p w14:paraId="28AA8C3F" w14:textId="77777777" w:rsidR="00AE3AC0" w:rsidRPr="00956DAE" w:rsidRDefault="00AE3AC0" w:rsidP="005A7E39">
            <w:pPr>
              <w:pStyle w:val="acctfourfigures"/>
              <w:spacing w:line="240" w:lineRule="auto"/>
              <w:rPr>
                <w:rFonts w:cs="Times New Roman"/>
                <w:szCs w:val="22"/>
              </w:rPr>
            </w:pPr>
          </w:p>
        </w:tc>
        <w:tc>
          <w:tcPr>
            <w:tcW w:w="900" w:type="dxa"/>
            <w:tcBorders>
              <w:top w:val="single" w:sz="4" w:space="0" w:color="auto"/>
              <w:left w:val="nil"/>
              <w:right w:val="nil"/>
            </w:tcBorders>
            <w:hideMark/>
          </w:tcPr>
          <w:p w14:paraId="31D323BB" w14:textId="77777777" w:rsidR="00AE3AC0" w:rsidRPr="00956DAE" w:rsidRDefault="00AE3AC0" w:rsidP="005A7E39">
            <w:pPr>
              <w:pStyle w:val="acctfourfigures"/>
              <w:tabs>
                <w:tab w:val="decimal" w:pos="-83"/>
              </w:tabs>
              <w:spacing w:line="240" w:lineRule="auto"/>
              <w:ind w:left="-83" w:right="-75"/>
              <w:jc w:val="center"/>
              <w:rPr>
                <w:rFonts w:cs="Times New Roman"/>
                <w:szCs w:val="22"/>
                <w:lang w:bidi="th-TH"/>
              </w:rPr>
            </w:pPr>
          </w:p>
          <w:p w14:paraId="0C0E846B" w14:textId="77777777" w:rsidR="005652F1" w:rsidRPr="00956DAE" w:rsidRDefault="005652F1" w:rsidP="005A7E39">
            <w:pPr>
              <w:pStyle w:val="acctfourfigures"/>
              <w:tabs>
                <w:tab w:val="decimal" w:pos="-83"/>
              </w:tabs>
              <w:spacing w:line="240" w:lineRule="auto"/>
              <w:ind w:left="-83" w:right="-75"/>
              <w:jc w:val="center"/>
              <w:rPr>
                <w:rFonts w:cs="Times New Roman"/>
                <w:szCs w:val="22"/>
                <w:lang w:bidi="th-TH"/>
              </w:rPr>
            </w:pPr>
          </w:p>
          <w:p w14:paraId="23FABB4A" w14:textId="77777777" w:rsidR="00AE3AC0" w:rsidRPr="00956DAE" w:rsidRDefault="00AE3AC0" w:rsidP="005A7E39">
            <w:pPr>
              <w:pStyle w:val="acctfourfigures"/>
              <w:tabs>
                <w:tab w:val="decimal" w:pos="-83"/>
              </w:tabs>
              <w:spacing w:line="240" w:lineRule="auto"/>
              <w:ind w:left="-83" w:right="-75"/>
              <w:jc w:val="center"/>
              <w:rPr>
                <w:rFonts w:cs="Times New Roman"/>
                <w:szCs w:val="22"/>
                <w:lang w:bidi="th-TH"/>
              </w:rPr>
            </w:pPr>
          </w:p>
          <w:p w14:paraId="64EFC51F" w14:textId="77777777" w:rsidR="00AE3AC0" w:rsidRPr="00956DAE" w:rsidRDefault="00AE3AC0" w:rsidP="005A7E39">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top w:val="single" w:sz="4" w:space="0" w:color="auto"/>
              <w:left w:val="nil"/>
              <w:right w:val="nil"/>
            </w:tcBorders>
          </w:tcPr>
          <w:p w14:paraId="5D6A1BCA" w14:textId="77777777" w:rsidR="00AE3AC0" w:rsidRPr="00956DAE" w:rsidRDefault="00AE3AC0" w:rsidP="005A7E39">
            <w:pPr>
              <w:pStyle w:val="acctfourfigures"/>
              <w:spacing w:line="240" w:lineRule="auto"/>
              <w:rPr>
                <w:rFonts w:cs="Times New Roman"/>
                <w:szCs w:val="22"/>
              </w:rPr>
            </w:pPr>
          </w:p>
        </w:tc>
        <w:tc>
          <w:tcPr>
            <w:tcW w:w="812" w:type="dxa"/>
            <w:tcBorders>
              <w:top w:val="single" w:sz="4" w:space="0" w:color="auto"/>
              <w:left w:val="nil"/>
              <w:right w:val="nil"/>
            </w:tcBorders>
            <w:hideMark/>
          </w:tcPr>
          <w:p w14:paraId="4AB8F2F1" w14:textId="77777777" w:rsidR="00AE3AC0" w:rsidRPr="00956DAE" w:rsidRDefault="00AE3AC0" w:rsidP="005A7E39">
            <w:pPr>
              <w:pStyle w:val="acctfourfigures"/>
              <w:tabs>
                <w:tab w:val="decimal" w:pos="-83"/>
              </w:tabs>
              <w:spacing w:line="240" w:lineRule="auto"/>
              <w:ind w:right="-73"/>
              <w:jc w:val="center"/>
              <w:rPr>
                <w:rFonts w:cs="Times New Roman"/>
                <w:szCs w:val="22"/>
                <w:lang w:bidi="th-TH"/>
              </w:rPr>
            </w:pPr>
          </w:p>
          <w:p w14:paraId="344CEA3B" w14:textId="77777777" w:rsidR="005652F1" w:rsidRPr="00956DAE" w:rsidRDefault="005652F1" w:rsidP="005A7E39">
            <w:pPr>
              <w:pStyle w:val="acctfourfigures"/>
              <w:tabs>
                <w:tab w:val="decimal" w:pos="-83"/>
              </w:tabs>
              <w:spacing w:line="240" w:lineRule="auto"/>
              <w:ind w:right="-73"/>
              <w:jc w:val="center"/>
              <w:rPr>
                <w:rFonts w:cs="Times New Roman"/>
                <w:szCs w:val="22"/>
                <w:lang w:bidi="th-TH"/>
              </w:rPr>
            </w:pPr>
          </w:p>
          <w:p w14:paraId="05C2BBBE" w14:textId="77777777" w:rsidR="00AE3AC0" w:rsidRPr="00956DAE" w:rsidRDefault="00AE3AC0" w:rsidP="005A7E39">
            <w:pPr>
              <w:pStyle w:val="acctfourfigures"/>
              <w:tabs>
                <w:tab w:val="decimal" w:pos="-83"/>
              </w:tabs>
              <w:spacing w:line="240" w:lineRule="auto"/>
              <w:ind w:right="-73"/>
              <w:jc w:val="center"/>
              <w:rPr>
                <w:rFonts w:cs="Times New Roman"/>
                <w:szCs w:val="22"/>
                <w:lang w:bidi="th-TH"/>
              </w:rPr>
            </w:pPr>
          </w:p>
          <w:p w14:paraId="1AA9277E" w14:textId="77777777" w:rsidR="00AE3AC0" w:rsidRPr="00956DAE" w:rsidRDefault="00AE3AC0" w:rsidP="005A7E39">
            <w:pPr>
              <w:pStyle w:val="acctfourfigures"/>
              <w:tabs>
                <w:tab w:val="decimal" w:pos="-83"/>
              </w:tabs>
              <w:spacing w:line="240" w:lineRule="auto"/>
              <w:ind w:right="-73"/>
              <w:jc w:val="center"/>
              <w:rPr>
                <w:rFonts w:cs="Times New Roman"/>
                <w:szCs w:val="22"/>
              </w:rPr>
            </w:pPr>
            <w:r w:rsidRPr="00956DAE">
              <w:rPr>
                <w:rFonts w:cs="Times New Roman"/>
                <w:szCs w:val="22"/>
                <w:lang w:bidi="th-TH"/>
              </w:rPr>
              <w:t>Level</w:t>
            </w:r>
            <w:r w:rsidRPr="00956DAE">
              <w:rPr>
                <w:rFonts w:cs="Times New Roman"/>
                <w:szCs w:val="22"/>
              </w:rPr>
              <w:t xml:space="preserve"> 3</w:t>
            </w:r>
          </w:p>
        </w:tc>
        <w:tc>
          <w:tcPr>
            <w:tcW w:w="178" w:type="dxa"/>
            <w:tcBorders>
              <w:top w:val="single" w:sz="4" w:space="0" w:color="auto"/>
              <w:left w:val="nil"/>
              <w:right w:val="nil"/>
            </w:tcBorders>
          </w:tcPr>
          <w:p w14:paraId="665CBA7A" w14:textId="77777777" w:rsidR="00AE3AC0" w:rsidRPr="00956DAE" w:rsidRDefault="00AE3AC0" w:rsidP="005A7E39">
            <w:pPr>
              <w:pStyle w:val="acctfourfigures"/>
              <w:spacing w:line="240" w:lineRule="auto"/>
              <w:rPr>
                <w:rFonts w:cs="Times New Roman"/>
                <w:szCs w:val="22"/>
              </w:rPr>
            </w:pPr>
          </w:p>
        </w:tc>
        <w:tc>
          <w:tcPr>
            <w:tcW w:w="992" w:type="dxa"/>
            <w:tcBorders>
              <w:top w:val="single" w:sz="4" w:space="0" w:color="auto"/>
              <w:left w:val="nil"/>
              <w:right w:val="nil"/>
            </w:tcBorders>
            <w:hideMark/>
          </w:tcPr>
          <w:p w14:paraId="0E6AD2E2" w14:textId="77777777" w:rsidR="00AE3AC0" w:rsidRPr="00956DAE" w:rsidRDefault="00AE3AC0" w:rsidP="005A7E39">
            <w:pPr>
              <w:pStyle w:val="acctfourfigures"/>
              <w:tabs>
                <w:tab w:val="decimal" w:pos="-85"/>
              </w:tabs>
              <w:spacing w:line="240" w:lineRule="auto"/>
              <w:ind w:left="-85" w:right="-106"/>
              <w:jc w:val="center"/>
              <w:rPr>
                <w:rFonts w:cs="Times New Roman"/>
                <w:szCs w:val="22"/>
                <w:lang w:bidi="th-TH"/>
              </w:rPr>
            </w:pPr>
          </w:p>
          <w:p w14:paraId="3328E58B" w14:textId="77777777" w:rsidR="005652F1" w:rsidRPr="00956DAE" w:rsidRDefault="005652F1" w:rsidP="005A7E39">
            <w:pPr>
              <w:pStyle w:val="acctfourfigures"/>
              <w:tabs>
                <w:tab w:val="decimal" w:pos="-85"/>
              </w:tabs>
              <w:spacing w:line="240" w:lineRule="auto"/>
              <w:ind w:left="-85" w:right="-106"/>
              <w:jc w:val="center"/>
              <w:rPr>
                <w:rFonts w:cs="Times New Roman"/>
                <w:szCs w:val="22"/>
                <w:lang w:bidi="th-TH"/>
              </w:rPr>
            </w:pPr>
          </w:p>
          <w:p w14:paraId="42FADD3D" w14:textId="77777777" w:rsidR="00AE3AC0" w:rsidRPr="00956DAE" w:rsidRDefault="00AE3AC0" w:rsidP="005A7E39">
            <w:pPr>
              <w:pStyle w:val="acctfourfigures"/>
              <w:tabs>
                <w:tab w:val="decimal" w:pos="-85"/>
              </w:tabs>
              <w:spacing w:line="240" w:lineRule="auto"/>
              <w:ind w:left="-85" w:right="-106"/>
              <w:jc w:val="center"/>
              <w:rPr>
                <w:rFonts w:cs="Times New Roman"/>
                <w:szCs w:val="22"/>
                <w:lang w:bidi="th-TH"/>
              </w:rPr>
            </w:pPr>
          </w:p>
          <w:p w14:paraId="2D063B89" w14:textId="77777777" w:rsidR="00AE3AC0" w:rsidRPr="00956DAE" w:rsidRDefault="00AE3AC0" w:rsidP="005A7E39">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533EAF" w14:paraId="52E48E3E" w14:textId="77777777" w:rsidTr="008975C1">
        <w:trPr>
          <w:cantSplit/>
          <w:tblHeader/>
        </w:trPr>
        <w:tc>
          <w:tcPr>
            <w:tcW w:w="3366" w:type="dxa"/>
          </w:tcPr>
          <w:p w14:paraId="6318029A" w14:textId="77777777" w:rsidR="00533EAF" w:rsidRPr="00956DAE" w:rsidRDefault="00533EAF" w:rsidP="005A7E39">
            <w:pPr>
              <w:spacing w:line="240" w:lineRule="auto"/>
              <w:ind w:left="180" w:hanging="180"/>
              <w:rPr>
                <w:rFonts w:cs="Times New Roman"/>
                <w:b/>
                <w:bCs/>
                <w:szCs w:val="22"/>
              </w:rPr>
            </w:pPr>
          </w:p>
        </w:tc>
        <w:tc>
          <w:tcPr>
            <w:tcW w:w="5767" w:type="dxa"/>
            <w:gridSpan w:val="10"/>
          </w:tcPr>
          <w:p w14:paraId="2B28AF94" w14:textId="77777777" w:rsidR="00533EAF" w:rsidRPr="00956DAE" w:rsidRDefault="00F11BB6" w:rsidP="005A7E39">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sidR="00EE5DC1">
              <w:rPr>
                <w:rFonts w:cs="Times New Roman"/>
                <w:i/>
                <w:iCs/>
                <w:szCs w:val="22"/>
                <w:lang w:bidi="th-TH"/>
              </w:rPr>
              <w:t>i</w:t>
            </w:r>
            <w:r w:rsidRPr="00956DAE">
              <w:rPr>
                <w:rFonts w:cs="Times New Roman"/>
                <w:i/>
                <w:iCs/>
                <w:szCs w:val="22"/>
                <w:lang w:bidi="th-TH"/>
              </w:rPr>
              <w:t xml:space="preserve">n thousand </w:t>
            </w:r>
            <w:r w:rsidR="00EE5DC1">
              <w:rPr>
                <w:rFonts w:cs="Times New Roman"/>
                <w:i/>
                <w:iCs/>
                <w:szCs w:val="22"/>
                <w:lang w:bidi="th-TH"/>
              </w:rPr>
              <w:t>B</w:t>
            </w:r>
            <w:r w:rsidRPr="00956DAE">
              <w:rPr>
                <w:rFonts w:cs="Times New Roman"/>
                <w:i/>
                <w:iCs/>
                <w:szCs w:val="22"/>
                <w:lang w:bidi="th-TH"/>
              </w:rPr>
              <w:t>aht)</w:t>
            </w:r>
          </w:p>
        </w:tc>
      </w:tr>
      <w:tr w:rsidR="00AE3AC0" w14:paraId="48A26A38" w14:textId="77777777" w:rsidTr="008975C1">
        <w:trPr>
          <w:gridAfter w:val="1"/>
          <w:wAfter w:w="7" w:type="dxa"/>
          <w:cantSplit/>
        </w:trPr>
        <w:tc>
          <w:tcPr>
            <w:tcW w:w="3366" w:type="dxa"/>
            <w:hideMark/>
          </w:tcPr>
          <w:p w14:paraId="2531B352" w14:textId="77777777" w:rsidR="00AE3AC0" w:rsidRPr="00956DAE" w:rsidRDefault="00AE3AC0" w:rsidP="00C85813">
            <w:pPr>
              <w:spacing w:line="240" w:lineRule="auto"/>
              <w:ind w:left="-14" w:right="-90"/>
              <w:rPr>
                <w:rFonts w:cs="Times New Roman"/>
                <w:b/>
                <w:bCs/>
                <w:i/>
                <w:iCs/>
                <w:szCs w:val="22"/>
              </w:rPr>
            </w:pPr>
            <w:r w:rsidRPr="00956DAE">
              <w:rPr>
                <w:rFonts w:cs="Times New Roman"/>
                <w:b/>
                <w:bCs/>
                <w:i/>
                <w:iCs/>
                <w:szCs w:val="22"/>
              </w:rPr>
              <w:t>Financial assets</w:t>
            </w:r>
          </w:p>
        </w:tc>
        <w:tc>
          <w:tcPr>
            <w:tcW w:w="1440" w:type="dxa"/>
          </w:tcPr>
          <w:p w14:paraId="7EB91F9C" w14:textId="77777777" w:rsidR="00AE3AC0" w:rsidRPr="00956DAE" w:rsidRDefault="00AE3A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14:paraId="1EFEA72C" w14:textId="77777777" w:rsidR="00AE3AC0" w:rsidRPr="00956DAE" w:rsidRDefault="00AE3A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2A60146F"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80" w:type="dxa"/>
            <w:vAlign w:val="bottom"/>
          </w:tcPr>
          <w:p w14:paraId="42FCAACF"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00" w:type="dxa"/>
            <w:vAlign w:val="bottom"/>
          </w:tcPr>
          <w:p w14:paraId="7231A1C9"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75188D02"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812" w:type="dxa"/>
            <w:vAlign w:val="bottom"/>
          </w:tcPr>
          <w:p w14:paraId="49E682A2"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2B2E52E6"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92" w:type="dxa"/>
            <w:vAlign w:val="bottom"/>
          </w:tcPr>
          <w:p w14:paraId="2B2F176D"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r>
      <w:tr w:rsidR="00AE3AC0" w14:paraId="4C4E0F1D" w14:textId="77777777" w:rsidTr="008975C1">
        <w:trPr>
          <w:gridAfter w:val="1"/>
          <w:wAfter w:w="7" w:type="dxa"/>
          <w:cantSplit/>
        </w:trPr>
        <w:tc>
          <w:tcPr>
            <w:tcW w:w="3366" w:type="dxa"/>
            <w:hideMark/>
          </w:tcPr>
          <w:p w14:paraId="19D1B3F9" w14:textId="77777777" w:rsidR="00AE3AC0" w:rsidRPr="00956DAE" w:rsidRDefault="00AE3AC0" w:rsidP="00C85813">
            <w:pPr>
              <w:spacing w:line="240" w:lineRule="auto"/>
              <w:ind w:left="160" w:right="-90" w:hanging="180"/>
              <w:rPr>
                <w:rFonts w:cs="Times New Roman"/>
                <w:szCs w:val="22"/>
                <w:cs/>
              </w:rPr>
            </w:pPr>
            <w:r w:rsidRPr="00956DAE">
              <w:rPr>
                <w:rFonts w:cs="Times New Roman"/>
                <w:szCs w:val="22"/>
              </w:rPr>
              <w:t xml:space="preserve">Other </w:t>
            </w:r>
            <w:r w:rsidR="008B37FA">
              <w:rPr>
                <w:rFonts w:cs="Times New Roman"/>
                <w:szCs w:val="22"/>
              </w:rPr>
              <w:t xml:space="preserve">non-current </w:t>
            </w:r>
            <w:r w:rsidRPr="00956DAE">
              <w:rPr>
                <w:rFonts w:cs="Times New Roman"/>
                <w:szCs w:val="22"/>
              </w:rPr>
              <w:t>financial assets</w:t>
            </w:r>
          </w:p>
        </w:tc>
        <w:tc>
          <w:tcPr>
            <w:tcW w:w="1440" w:type="dxa"/>
          </w:tcPr>
          <w:p w14:paraId="1CF211D4" w14:textId="77777777" w:rsidR="00AE3AC0" w:rsidRPr="00956DAE" w:rsidRDefault="00AE3A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14:paraId="0DA2B89A" w14:textId="77777777" w:rsidR="00AE3AC0" w:rsidRPr="00956DAE" w:rsidRDefault="00AE3A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3690A378"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80" w:type="dxa"/>
            <w:vAlign w:val="bottom"/>
          </w:tcPr>
          <w:p w14:paraId="65DBFCEC"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00" w:type="dxa"/>
            <w:vAlign w:val="bottom"/>
          </w:tcPr>
          <w:p w14:paraId="4382CAC4"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0BA9A3AA"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812" w:type="dxa"/>
            <w:vAlign w:val="bottom"/>
          </w:tcPr>
          <w:p w14:paraId="05F857CD"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14:paraId="234CF8F0"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92" w:type="dxa"/>
            <w:vAlign w:val="bottom"/>
          </w:tcPr>
          <w:p w14:paraId="5AF6E222" w14:textId="77777777" w:rsidR="00AE3AC0" w:rsidRPr="00956DAE" w:rsidRDefault="00AE3AC0" w:rsidP="00C85813">
            <w:pPr>
              <w:pStyle w:val="acctfourfigures"/>
              <w:tabs>
                <w:tab w:val="clear" w:pos="765"/>
                <w:tab w:val="decimal" w:pos="991"/>
              </w:tabs>
              <w:spacing w:line="240" w:lineRule="auto"/>
              <w:ind w:right="11"/>
              <w:rPr>
                <w:rFonts w:cs="Times New Roman"/>
                <w:szCs w:val="22"/>
              </w:rPr>
            </w:pPr>
          </w:p>
        </w:tc>
      </w:tr>
      <w:tr w:rsidR="000D074D" w14:paraId="16BA4CCF" w14:textId="77777777" w:rsidTr="008975C1">
        <w:trPr>
          <w:gridAfter w:val="1"/>
          <w:wAfter w:w="7" w:type="dxa"/>
          <w:cantSplit/>
        </w:trPr>
        <w:tc>
          <w:tcPr>
            <w:tcW w:w="3366" w:type="dxa"/>
          </w:tcPr>
          <w:p w14:paraId="69A6A06D" w14:textId="097CE0F0" w:rsidR="000D074D" w:rsidRPr="00F643FD" w:rsidRDefault="000D074D" w:rsidP="000D074D">
            <w:pPr>
              <w:spacing w:line="240" w:lineRule="auto"/>
              <w:ind w:left="191" w:hanging="91"/>
              <w:rPr>
                <w:i/>
                <w:iCs/>
                <w:szCs w:val="28"/>
                <w:lang w:val="en-US" w:bidi="th-TH"/>
              </w:rPr>
            </w:pPr>
            <w:r w:rsidRPr="000D074D">
              <w:rPr>
                <w:rFonts w:cs="Times New Roman"/>
                <w:szCs w:val="22"/>
              </w:rPr>
              <w:t>Financial instruments measured</w:t>
            </w:r>
            <w:r>
              <w:rPr>
                <w:rFonts w:cs="Times New Roman"/>
                <w:szCs w:val="22"/>
              </w:rPr>
              <w:t xml:space="preserve"> </w:t>
            </w:r>
            <w:r w:rsidRPr="000D074D">
              <w:rPr>
                <w:rFonts w:cs="Times New Roman"/>
                <w:szCs w:val="22"/>
              </w:rPr>
              <w:t>a</w:t>
            </w:r>
            <w:r w:rsidR="00176F4A">
              <w:rPr>
                <w:rFonts w:cs="Times New Roman"/>
                <w:szCs w:val="22"/>
              </w:rPr>
              <w:t>t</w:t>
            </w:r>
            <w:r w:rsidRPr="000D074D">
              <w:rPr>
                <w:rFonts w:cs="Times New Roman"/>
                <w:szCs w:val="22"/>
              </w:rPr>
              <w:t xml:space="preserve"> FVOCI.</w:t>
            </w:r>
          </w:p>
        </w:tc>
        <w:tc>
          <w:tcPr>
            <w:tcW w:w="1440" w:type="dxa"/>
          </w:tcPr>
          <w:p w14:paraId="38656E15" w14:textId="77777777" w:rsidR="000D074D" w:rsidRPr="00956DAE" w:rsidRDefault="000D074D" w:rsidP="000D074D">
            <w:pPr>
              <w:pStyle w:val="acctfourfigures"/>
              <w:tabs>
                <w:tab w:val="clear" w:pos="765"/>
                <w:tab w:val="decimal" w:pos="991"/>
              </w:tabs>
              <w:spacing w:line="240" w:lineRule="auto"/>
              <w:ind w:left="-79" w:right="11"/>
              <w:rPr>
                <w:rFonts w:cs="Times New Roman"/>
                <w:szCs w:val="22"/>
                <w:lang w:bidi="th-TH"/>
              </w:rPr>
            </w:pPr>
          </w:p>
        </w:tc>
        <w:tc>
          <w:tcPr>
            <w:tcW w:w="180" w:type="dxa"/>
          </w:tcPr>
          <w:p w14:paraId="263CF878" w14:textId="77777777" w:rsidR="000D074D" w:rsidRPr="00956DAE" w:rsidRDefault="000D074D" w:rsidP="000D074D">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0C14C919" w14:textId="77777777" w:rsidR="000D074D" w:rsidRPr="00956DAE" w:rsidRDefault="000D074D" w:rsidP="000D074D">
            <w:pPr>
              <w:pStyle w:val="acctfourfigures"/>
              <w:tabs>
                <w:tab w:val="clear" w:pos="765"/>
                <w:tab w:val="decimal" w:pos="991"/>
              </w:tabs>
              <w:spacing w:line="240" w:lineRule="auto"/>
              <w:ind w:right="11"/>
              <w:rPr>
                <w:rFonts w:cs="Times New Roman"/>
                <w:szCs w:val="22"/>
              </w:rPr>
            </w:pPr>
          </w:p>
        </w:tc>
        <w:tc>
          <w:tcPr>
            <w:tcW w:w="180" w:type="dxa"/>
            <w:vAlign w:val="bottom"/>
          </w:tcPr>
          <w:p w14:paraId="14736BB9" w14:textId="77777777" w:rsidR="000D074D" w:rsidRPr="00956DAE" w:rsidRDefault="000D074D" w:rsidP="000D074D">
            <w:pPr>
              <w:pStyle w:val="acctfourfigures"/>
              <w:tabs>
                <w:tab w:val="clear" w:pos="765"/>
                <w:tab w:val="decimal" w:pos="991"/>
              </w:tabs>
              <w:spacing w:line="240" w:lineRule="auto"/>
              <w:ind w:right="11"/>
              <w:rPr>
                <w:rFonts w:cs="Times New Roman"/>
                <w:szCs w:val="22"/>
              </w:rPr>
            </w:pPr>
          </w:p>
        </w:tc>
        <w:tc>
          <w:tcPr>
            <w:tcW w:w="900" w:type="dxa"/>
            <w:vAlign w:val="bottom"/>
          </w:tcPr>
          <w:p w14:paraId="2AF84F0E" w14:textId="77777777" w:rsidR="000D074D" w:rsidRPr="00956DAE" w:rsidRDefault="000D074D" w:rsidP="000D074D">
            <w:pPr>
              <w:pStyle w:val="acctfourfigures"/>
              <w:tabs>
                <w:tab w:val="clear" w:pos="765"/>
                <w:tab w:val="decimal" w:pos="991"/>
              </w:tabs>
              <w:spacing w:line="240" w:lineRule="auto"/>
              <w:ind w:right="11"/>
              <w:rPr>
                <w:rFonts w:cs="Times New Roman"/>
                <w:szCs w:val="22"/>
              </w:rPr>
            </w:pPr>
          </w:p>
        </w:tc>
        <w:tc>
          <w:tcPr>
            <w:tcW w:w="178" w:type="dxa"/>
            <w:vAlign w:val="bottom"/>
          </w:tcPr>
          <w:p w14:paraId="12FDA46E" w14:textId="77777777" w:rsidR="000D074D" w:rsidRPr="00956DAE" w:rsidRDefault="000D074D" w:rsidP="000D074D">
            <w:pPr>
              <w:pStyle w:val="acctfourfigures"/>
              <w:tabs>
                <w:tab w:val="clear" w:pos="765"/>
                <w:tab w:val="decimal" w:pos="991"/>
              </w:tabs>
              <w:spacing w:line="240" w:lineRule="auto"/>
              <w:ind w:right="11"/>
              <w:rPr>
                <w:rFonts w:cs="Times New Roman"/>
                <w:szCs w:val="22"/>
              </w:rPr>
            </w:pPr>
          </w:p>
        </w:tc>
        <w:tc>
          <w:tcPr>
            <w:tcW w:w="812" w:type="dxa"/>
            <w:vAlign w:val="bottom"/>
          </w:tcPr>
          <w:p w14:paraId="2799C95C" w14:textId="77777777" w:rsidR="000D074D" w:rsidRPr="00956DAE" w:rsidRDefault="000D074D" w:rsidP="000D074D">
            <w:pPr>
              <w:pStyle w:val="acctfourfigures"/>
              <w:tabs>
                <w:tab w:val="clear" w:pos="765"/>
                <w:tab w:val="decimal" w:pos="991"/>
              </w:tabs>
              <w:spacing w:line="240" w:lineRule="auto"/>
              <w:ind w:right="11"/>
              <w:rPr>
                <w:rFonts w:cs="Times New Roman"/>
                <w:szCs w:val="22"/>
              </w:rPr>
            </w:pPr>
          </w:p>
        </w:tc>
        <w:tc>
          <w:tcPr>
            <w:tcW w:w="178" w:type="dxa"/>
            <w:vAlign w:val="bottom"/>
          </w:tcPr>
          <w:p w14:paraId="51CE8724" w14:textId="77777777" w:rsidR="000D074D" w:rsidRPr="00956DAE" w:rsidRDefault="000D074D" w:rsidP="000D074D">
            <w:pPr>
              <w:pStyle w:val="acctfourfigures"/>
              <w:tabs>
                <w:tab w:val="clear" w:pos="765"/>
                <w:tab w:val="decimal" w:pos="991"/>
              </w:tabs>
              <w:spacing w:line="240" w:lineRule="auto"/>
              <w:ind w:right="11"/>
              <w:rPr>
                <w:rFonts w:cs="Times New Roman"/>
                <w:szCs w:val="22"/>
              </w:rPr>
            </w:pPr>
          </w:p>
        </w:tc>
        <w:tc>
          <w:tcPr>
            <w:tcW w:w="992" w:type="dxa"/>
            <w:vAlign w:val="bottom"/>
          </w:tcPr>
          <w:p w14:paraId="7B235D2C" w14:textId="77777777" w:rsidR="000D074D" w:rsidRPr="00956DAE" w:rsidRDefault="000D074D" w:rsidP="000D074D">
            <w:pPr>
              <w:pStyle w:val="acctfourfigures"/>
              <w:tabs>
                <w:tab w:val="clear" w:pos="765"/>
                <w:tab w:val="decimal" w:pos="991"/>
              </w:tabs>
              <w:spacing w:line="240" w:lineRule="auto"/>
              <w:ind w:right="11"/>
              <w:rPr>
                <w:rFonts w:cs="Times New Roman"/>
                <w:szCs w:val="22"/>
              </w:rPr>
            </w:pPr>
          </w:p>
        </w:tc>
      </w:tr>
      <w:tr w:rsidR="000D074D" w14:paraId="26BA41DF" w14:textId="77777777" w:rsidTr="008975C1">
        <w:trPr>
          <w:gridAfter w:val="1"/>
          <w:wAfter w:w="7" w:type="dxa"/>
          <w:cantSplit/>
        </w:trPr>
        <w:tc>
          <w:tcPr>
            <w:tcW w:w="3366" w:type="dxa"/>
            <w:vAlign w:val="bottom"/>
            <w:hideMark/>
          </w:tcPr>
          <w:p w14:paraId="0421635D" w14:textId="77777777" w:rsidR="000D074D" w:rsidRPr="00956DAE" w:rsidRDefault="000D074D" w:rsidP="000D074D">
            <w:pPr>
              <w:spacing w:line="240" w:lineRule="auto"/>
              <w:ind w:left="191" w:hanging="91"/>
              <w:rPr>
                <w:rFonts w:cs="Times New Roman"/>
                <w:szCs w:val="22"/>
              </w:rPr>
            </w:pPr>
            <w:r>
              <w:rPr>
                <w:rFonts w:cs="Times New Roman"/>
                <w:szCs w:val="22"/>
              </w:rPr>
              <w:t>Investments in marketable e</w:t>
            </w:r>
            <w:r w:rsidRPr="00956DAE">
              <w:rPr>
                <w:rFonts w:cs="Times New Roman"/>
                <w:szCs w:val="22"/>
              </w:rPr>
              <w:t xml:space="preserve">quity securities </w:t>
            </w:r>
          </w:p>
        </w:tc>
        <w:tc>
          <w:tcPr>
            <w:tcW w:w="1440" w:type="dxa"/>
          </w:tcPr>
          <w:p w14:paraId="0FEDA92D" w14:textId="77777777" w:rsidR="000D074D" w:rsidRPr="00956DAE" w:rsidRDefault="000D074D" w:rsidP="000D074D">
            <w:pPr>
              <w:pStyle w:val="acctfourfigures"/>
              <w:tabs>
                <w:tab w:val="clear" w:pos="765"/>
                <w:tab w:val="decimal" w:pos="991"/>
              </w:tabs>
              <w:spacing w:line="240" w:lineRule="atLeast"/>
              <w:ind w:left="-79" w:right="11"/>
              <w:rPr>
                <w:rFonts w:cs="Times New Roman"/>
                <w:szCs w:val="22"/>
                <w:lang w:val="en-US" w:bidi="th-TH"/>
              </w:rPr>
            </w:pPr>
          </w:p>
        </w:tc>
        <w:tc>
          <w:tcPr>
            <w:tcW w:w="180" w:type="dxa"/>
          </w:tcPr>
          <w:p w14:paraId="2B7FD447"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00" w:type="dxa"/>
          </w:tcPr>
          <w:p w14:paraId="61FF72B8"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180" w:type="dxa"/>
          </w:tcPr>
          <w:p w14:paraId="1FE0EF43"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00" w:type="dxa"/>
          </w:tcPr>
          <w:p w14:paraId="13479ED5" w14:textId="77777777" w:rsidR="000D074D" w:rsidRPr="00956DAE" w:rsidRDefault="000D074D" w:rsidP="000D074D">
            <w:pPr>
              <w:pStyle w:val="acctfourfigures"/>
              <w:tabs>
                <w:tab w:val="decimal" w:pos="448"/>
              </w:tabs>
              <w:spacing w:line="240" w:lineRule="atLeast"/>
              <w:ind w:right="11"/>
              <w:jc w:val="center"/>
              <w:rPr>
                <w:rFonts w:cs="Times New Roman"/>
                <w:szCs w:val="22"/>
                <w:lang w:val="en-US" w:bidi="th-TH"/>
              </w:rPr>
            </w:pPr>
          </w:p>
        </w:tc>
        <w:tc>
          <w:tcPr>
            <w:tcW w:w="178" w:type="dxa"/>
          </w:tcPr>
          <w:p w14:paraId="3DA4FB6A"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812" w:type="dxa"/>
          </w:tcPr>
          <w:p w14:paraId="7D4DE786" w14:textId="77777777" w:rsidR="000D074D" w:rsidRPr="00956DAE" w:rsidRDefault="000D074D" w:rsidP="000D074D">
            <w:pPr>
              <w:pStyle w:val="acctfourfigures"/>
              <w:tabs>
                <w:tab w:val="decimal" w:pos="448"/>
              </w:tabs>
              <w:spacing w:line="240" w:lineRule="atLeast"/>
              <w:ind w:right="11"/>
              <w:jc w:val="center"/>
              <w:rPr>
                <w:rFonts w:cs="Times New Roman"/>
                <w:szCs w:val="22"/>
                <w:lang w:val="en-US" w:bidi="th-TH"/>
              </w:rPr>
            </w:pPr>
          </w:p>
        </w:tc>
        <w:tc>
          <w:tcPr>
            <w:tcW w:w="178" w:type="dxa"/>
          </w:tcPr>
          <w:p w14:paraId="30B7ED9A"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92" w:type="dxa"/>
          </w:tcPr>
          <w:p w14:paraId="1B22F268"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r>
      <w:tr w:rsidR="000D074D" w14:paraId="3C0DF5AA" w14:textId="77777777" w:rsidTr="008975C1">
        <w:trPr>
          <w:gridAfter w:val="1"/>
          <w:wAfter w:w="7" w:type="dxa"/>
          <w:cantSplit/>
        </w:trPr>
        <w:tc>
          <w:tcPr>
            <w:tcW w:w="3366" w:type="dxa"/>
          </w:tcPr>
          <w:p w14:paraId="527DC36E" w14:textId="48C97336" w:rsidR="000D074D" w:rsidRPr="00956DAE" w:rsidRDefault="000D074D" w:rsidP="000D074D">
            <w:pPr>
              <w:tabs>
                <w:tab w:val="left" w:pos="11"/>
                <w:tab w:val="decimal" w:pos="510"/>
                <w:tab w:val="left" w:pos="2812"/>
              </w:tabs>
              <w:spacing w:line="240" w:lineRule="auto"/>
              <w:ind w:left="180" w:hanging="180"/>
              <w:rPr>
                <w:rFonts w:cs="Times New Roman"/>
                <w:szCs w:val="22"/>
              </w:rPr>
            </w:pPr>
            <w:r w:rsidRPr="00956DAE">
              <w:rPr>
                <w:rFonts w:cs="Times New Roman"/>
                <w:szCs w:val="22"/>
              </w:rPr>
              <w:t>At 31 March 202</w:t>
            </w:r>
            <w:r>
              <w:rPr>
                <w:rFonts w:cs="Times New Roman"/>
                <w:szCs w:val="22"/>
              </w:rPr>
              <w:t>1</w:t>
            </w:r>
          </w:p>
        </w:tc>
        <w:tc>
          <w:tcPr>
            <w:tcW w:w="1440" w:type="dxa"/>
          </w:tcPr>
          <w:p w14:paraId="3DBF2E60" w14:textId="7B9217B4" w:rsidR="000D074D" w:rsidRPr="00956DAE" w:rsidRDefault="000D074D" w:rsidP="000D074D">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20,410</w:t>
            </w:r>
          </w:p>
        </w:tc>
        <w:tc>
          <w:tcPr>
            <w:tcW w:w="180" w:type="dxa"/>
          </w:tcPr>
          <w:p w14:paraId="6A62E36D"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00" w:type="dxa"/>
          </w:tcPr>
          <w:p w14:paraId="6EBBC288" w14:textId="568032D6"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20,410</w:t>
            </w:r>
          </w:p>
        </w:tc>
        <w:tc>
          <w:tcPr>
            <w:tcW w:w="180" w:type="dxa"/>
          </w:tcPr>
          <w:p w14:paraId="3422D7DD"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00" w:type="dxa"/>
          </w:tcPr>
          <w:p w14:paraId="37C007E3" w14:textId="77777777" w:rsidR="000D074D" w:rsidRPr="00956DAE" w:rsidRDefault="000D074D" w:rsidP="000D074D">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14:paraId="5CFB57B2"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812" w:type="dxa"/>
          </w:tcPr>
          <w:p w14:paraId="31602567" w14:textId="77777777" w:rsidR="000D074D" w:rsidRPr="00956DAE" w:rsidRDefault="000D074D" w:rsidP="000D074D">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14:paraId="50879CCF"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92" w:type="dxa"/>
          </w:tcPr>
          <w:p w14:paraId="7D979A78" w14:textId="363C902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20,410</w:t>
            </w:r>
          </w:p>
        </w:tc>
      </w:tr>
      <w:tr w:rsidR="000D074D" w14:paraId="304CB5FD" w14:textId="77777777" w:rsidTr="008975C1">
        <w:trPr>
          <w:gridAfter w:val="1"/>
          <w:wAfter w:w="7" w:type="dxa"/>
          <w:cantSplit/>
        </w:trPr>
        <w:tc>
          <w:tcPr>
            <w:tcW w:w="3366" w:type="dxa"/>
            <w:vAlign w:val="bottom"/>
          </w:tcPr>
          <w:p w14:paraId="7E964F33" w14:textId="1A2DD6B3" w:rsidR="000D074D" w:rsidRPr="00956DAE" w:rsidRDefault="000D074D" w:rsidP="000D074D">
            <w:pPr>
              <w:spacing w:line="240" w:lineRule="auto"/>
              <w:ind w:left="191" w:hanging="191"/>
              <w:rPr>
                <w:rFonts w:cs="Times New Roman"/>
                <w:szCs w:val="22"/>
              </w:rPr>
            </w:pPr>
            <w:r w:rsidRPr="00956DAE">
              <w:rPr>
                <w:rFonts w:cs="Times New Roman"/>
                <w:szCs w:val="22"/>
              </w:rPr>
              <w:t xml:space="preserve">At 31 </w:t>
            </w:r>
            <w:r>
              <w:rPr>
                <w:rFonts w:cs="Times New Roman"/>
                <w:szCs w:val="22"/>
              </w:rPr>
              <w:t>December</w:t>
            </w:r>
            <w:r w:rsidRPr="00956DAE">
              <w:rPr>
                <w:rFonts w:cs="Times New Roman"/>
                <w:szCs w:val="22"/>
              </w:rPr>
              <w:t xml:space="preserve"> 20</w:t>
            </w:r>
            <w:r>
              <w:rPr>
                <w:rFonts w:cs="Times New Roman"/>
                <w:szCs w:val="22"/>
              </w:rPr>
              <w:t>20</w:t>
            </w:r>
          </w:p>
        </w:tc>
        <w:tc>
          <w:tcPr>
            <w:tcW w:w="1440" w:type="dxa"/>
          </w:tcPr>
          <w:p w14:paraId="67694C90" w14:textId="12734615" w:rsidR="000D074D" w:rsidRPr="00956DAE" w:rsidRDefault="000D074D" w:rsidP="000D074D">
            <w:pPr>
              <w:pStyle w:val="acctfourfigures"/>
              <w:tabs>
                <w:tab w:val="clear" w:pos="765"/>
                <w:tab w:val="decimal" w:pos="991"/>
              </w:tabs>
              <w:spacing w:line="240" w:lineRule="atLeast"/>
              <w:ind w:left="-79" w:right="11"/>
              <w:rPr>
                <w:rFonts w:cs="Times New Roman"/>
                <w:szCs w:val="22"/>
                <w:lang w:val="en-US" w:bidi="th-TH"/>
              </w:rPr>
            </w:pPr>
            <w:r w:rsidRPr="00956DAE">
              <w:rPr>
                <w:rFonts w:cs="Times New Roman"/>
                <w:szCs w:val="22"/>
                <w:lang w:val="en-US" w:bidi="th-TH"/>
              </w:rPr>
              <w:t>1</w:t>
            </w:r>
            <w:r>
              <w:rPr>
                <w:rFonts w:cs="Times New Roman"/>
                <w:szCs w:val="22"/>
                <w:lang w:val="en-US" w:bidi="th-TH"/>
              </w:rPr>
              <w:t>3</w:t>
            </w:r>
            <w:r w:rsidRPr="00956DAE">
              <w:rPr>
                <w:rFonts w:cs="Times New Roman"/>
                <w:szCs w:val="22"/>
                <w:lang w:val="en-US" w:bidi="th-TH"/>
              </w:rPr>
              <w:t>,</w:t>
            </w:r>
            <w:r>
              <w:rPr>
                <w:rFonts w:cs="Times New Roman"/>
                <w:szCs w:val="22"/>
                <w:lang w:val="en-US" w:bidi="th-TH"/>
              </w:rPr>
              <w:t>122</w:t>
            </w:r>
          </w:p>
        </w:tc>
        <w:tc>
          <w:tcPr>
            <w:tcW w:w="180" w:type="dxa"/>
          </w:tcPr>
          <w:p w14:paraId="4DAB2606"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00" w:type="dxa"/>
          </w:tcPr>
          <w:p w14:paraId="39DE9BBB" w14:textId="7B675C72"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c>
          <w:tcPr>
            <w:tcW w:w="180" w:type="dxa"/>
          </w:tcPr>
          <w:p w14:paraId="2C092FD3"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00" w:type="dxa"/>
          </w:tcPr>
          <w:p w14:paraId="777C71CA" w14:textId="77777777" w:rsidR="000D074D" w:rsidRPr="00956DAE" w:rsidRDefault="000D074D" w:rsidP="000D074D">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14:paraId="7C263ECD"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812" w:type="dxa"/>
          </w:tcPr>
          <w:p w14:paraId="62443861" w14:textId="77777777" w:rsidR="000D074D" w:rsidRPr="00956DAE" w:rsidRDefault="000D074D" w:rsidP="000D074D">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14:paraId="6E33CF75" w14:textId="77777777"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p>
        </w:tc>
        <w:tc>
          <w:tcPr>
            <w:tcW w:w="992" w:type="dxa"/>
          </w:tcPr>
          <w:p w14:paraId="54AA9CC3" w14:textId="540A4486" w:rsidR="000D074D" w:rsidRPr="00956DAE" w:rsidRDefault="000D074D" w:rsidP="000D074D">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1</w:t>
            </w:r>
            <w:r>
              <w:rPr>
                <w:rFonts w:cs="Times New Roman"/>
                <w:szCs w:val="22"/>
                <w:lang w:val="en-US" w:bidi="th-TH"/>
              </w:rPr>
              <w:t>3,122</w:t>
            </w:r>
          </w:p>
        </w:tc>
      </w:tr>
    </w:tbl>
    <w:p w14:paraId="3B331DCE" w14:textId="3FA5A0A5" w:rsidR="00413431" w:rsidRDefault="00413431" w:rsidP="00687C67">
      <w:pPr>
        <w:pStyle w:val="block"/>
        <w:spacing w:after="0" w:line="240" w:lineRule="auto"/>
        <w:ind w:left="540" w:right="-7"/>
        <w:jc w:val="thaiDistribute"/>
      </w:pPr>
    </w:p>
    <w:p w14:paraId="5010B4AE" w14:textId="0BC93E10" w:rsidR="00AF3D07" w:rsidRPr="00AF3D07" w:rsidRDefault="00AF3D07" w:rsidP="00687C67">
      <w:pPr>
        <w:pStyle w:val="block"/>
        <w:spacing w:after="0" w:line="240" w:lineRule="auto"/>
        <w:ind w:left="540" w:right="-7"/>
        <w:jc w:val="thaiDistribute"/>
        <w:rPr>
          <w:rFonts w:cstheme="minorBidi"/>
          <w:b/>
          <w:bCs/>
          <w:i/>
          <w:iCs/>
          <w:szCs w:val="28"/>
          <w:lang w:val="en-US" w:bidi="th-TH"/>
        </w:rPr>
      </w:pPr>
      <w:r w:rsidRPr="00AF3D07">
        <w:rPr>
          <w:rFonts w:cs="Times New Roman"/>
          <w:b/>
          <w:bCs/>
          <w:i/>
          <w:iCs/>
          <w:szCs w:val="22"/>
        </w:rPr>
        <w:t xml:space="preserve">Financial </w:t>
      </w:r>
      <w:r w:rsidR="00B00DA3">
        <w:rPr>
          <w:rFonts w:cs="Times New Roman"/>
          <w:b/>
          <w:bCs/>
          <w:i/>
          <w:iCs/>
          <w:szCs w:val="22"/>
        </w:rPr>
        <w:t>assets</w:t>
      </w:r>
      <w:r w:rsidRPr="00AF3D07">
        <w:rPr>
          <w:rFonts w:cs="Times New Roman"/>
          <w:b/>
          <w:bCs/>
          <w:i/>
          <w:iCs/>
          <w:szCs w:val="22"/>
        </w:rPr>
        <w:t xml:space="preserve"> measured a</w:t>
      </w:r>
      <w:r w:rsidR="00B00DA3">
        <w:rPr>
          <w:rFonts w:cs="Times New Roman"/>
          <w:b/>
          <w:bCs/>
          <w:i/>
          <w:iCs/>
          <w:szCs w:val="22"/>
        </w:rPr>
        <w:t>t</w:t>
      </w:r>
      <w:r>
        <w:rPr>
          <w:rFonts w:cstheme="minorBidi" w:hint="cs"/>
          <w:b/>
          <w:bCs/>
          <w:i/>
          <w:iCs/>
          <w:szCs w:val="28"/>
          <w:cs/>
          <w:lang w:bidi="th-TH"/>
        </w:rPr>
        <w:t xml:space="preserve"> </w:t>
      </w:r>
      <w:r>
        <w:rPr>
          <w:rFonts w:cstheme="minorBidi"/>
          <w:b/>
          <w:bCs/>
          <w:i/>
          <w:iCs/>
          <w:szCs w:val="28"/>
          <w:lang w:val="en-US" w:bidi="th-TH"/>
        </w:rPr>
        <w:t>fair</w:t>
      </w:r>
      <w:r w:rsidR="00B950DD">
        <w:rPr>
          <w:rFonts w:cstheme="minorBidi"/>
          <w:b/>
          <w:bCs/>
          <w:i/>
          <w:iCs/>
          <w:szCs w:val="28"/>
          <w:lang w:val="en-US" w:bidi="th-TH"/>
        </w:rPr>
        <w:t xml:space="preserve"> value</w:t>
      </w:r>
    </w:p>
    <w:p w14:paraId="3D315398" w14:textId="77777777" w:rsidR="00AF3D07" w:rsidRDefault="00AF3D07" w:rsidP="00687C67">
      <w:pPr>
        <w:pStyle w:val="block"/>
        <w:spacing w:after="0" w:line="240" w:lineRule="auto"/>
        <w:ind w:left="540" w:right="-7"/>
        <w:jc w:val="thaiDistribute"/>
      </w:pPr>
    </w:p>
    <w:tbl>
      <w:tblPr>
        <w:tblStyle w:val="TableGrid"/>
        <w:tblW w:w="95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594"/>
      </w:tblGrid>
      <w:tr w:rsidR="00813DEC" w:rsidRPr="002F1846" w14:paraId="530D09CC" w14:textId="77777777" w:rsidTr="00BF6311">
        <w:trPr>
          <w:tblHeader/>
        </w:trPr>
        <w:tc>
          <w:tcPr>
            <w:tcW w:w="2676" w:type="dxa"/>
          </w:tcPr>
          <w:p w14:paraId="2F5DBA0A" w14:textId="77777777" w:rsidR="00813DEC" w:rsidRPr="00C27CBF" w:rsidRDefault="00813DEC" w:rsidP="00BF6311">
            <w:pPr>
              <w:pStyle w:val="block"/>
              <w:spacing w:after="0" w:line="240" w:lineRule="auto"/>
              <w:ind w:left="166" w:right="-112" w:hanging="166"/>
              <w:rPr>
                <w:b/>
                <w:bCs/>
                <w:szCs w:val="22"/>
                <w:lang w:bidi="th-TH"/>
              </w:rPr>
            </w:pPr>
            <w:r w:rsidRPr="00C27CBF">
              <w:rPr>
                <w:b/>
                <w:bCs/>
                <w:szCs w:val="22"/>
                <w:lang w:bidi="th-TH"/>
              </w:rPr>
              <w:t>Type</w:t>
            </w:r>
          </w:p>
        </w:tc>
        <w:tc>
          <w:tcPr>
            <w:tcW w:w="246" w:type="dxa"/>
          </w:tcPr>
          <w:p w14:paraId="39B6CC01" w14:textId="77777777" w:rsidR="00813DEC" w:rsidRPr="00C27CBF" w:rsidRDefault="00813DEC" w:rsidP="00BF6311">
            <w:pPr>
              <w:pStyle w:val="block"/>
              <w:spacing w:after="0" w:line="240" w:lineRule="auto"/>
              <w:ind w:left="0" w:right="-7"/>
              <w:rPr>
                <w:b/>
                <w:bCs/>
                <w:szCs w:val="22"/>
                <w:lang w:bidi="th-TH"/>
              </w:rPr>
            </w:pPr>
          </w:p>
        </w:tc>
        <w:tc>
          <w:tcPr>
            <w:tcW w:w="6594" w:type="dxa"/>
          </w:tcPr>
          <w:p w14:paraId="34BD08F2" w14:textId="77777777" w:rsidR="00813DEC" w:rsidRPr="00C27CBF" w:rsidRDefault="00813DEC" w:rsidP="00BF6311">
            <w:pPr>
              <w:pStyle w:val="block"/>
              <w:spacing w:after="0" w:line="240" w:lineRule="auto"/>
              <w:ind w:left="0"/>
              <w:jc w:val="thaiDistribute"/>
              <w:rPr>
                <w:b/>
                <w:bCs/>
                <w:szCs w:val="22"/>
                <w:lang w:bidi="th-TH"/>
              </w:rPr>
            </w:pPr>
            <w:r w:rsidRPr="00C27CBF">
              <w:rPr>
                <w:b/>
                <w:bCs/>
                <w:szCs w:val="22"/>
                <w:lang w:bidi="th-TH"/>
              </w:rPr>
              <w:t>Valuation technique</w:t>
            </w:r>
          </w:p>
        </w:tc>
      </w:tr>
      <w:tr w:rsidR="00813DEC" w:rsidRPr="002F1846" w14:paraId="41D41657" w14:textId="77777777" w:rsidTr="00BF6311">
        <w:tc>
          <w:tcPr>
            <w:tcW w:w="2676" w:type="dxa"/>
          </w:tcPr>
          <w:p w14:paraId="363DC7CD" w14:textId="3B275381" w:rsidR="00813DEC" w:rsidRPr="00C27CBF" w:rsidRDefault="00B950DD" w:rsidP="00BF6311">
            <w:pPr>
              <w:pStyle w:val="block"/>
              <w:spacing w:after="0" w:line="240" w:lineRule="auto"/>
              <w:ind w:left="166" w:right="-112" w:hanging="166"/>
              <w:rPr>
                <w:szCs w:val="22"/>
                <w:cs/>
                <w:lang w:bidi="th-TH"/>
              </w:rPr>
            </w:pPr>
            <w:r>
              <w:rPr>
                <w:szCs w:val="22"/>
              </w:rPr>
              <w:t>E</w:t>
            </w:r>
            <w:r w:rsidR="00813DEC" w:rsidRPr="000D627F">
              <w:rPr>
                <w:szCs w:val="22"/>
              </w:rPr>
              <w:t>quity securities</w:t>
            </w:r>
            <w:r w:rsidR="00813DEC">
              <w:rPr>
                <w:rFonts w:hint="cs"/>
                <w:szCs w:val="22"/>
                <w:cs/>
                <w:lang w:bidi="th-TH"/>
              </w:rPr>
              <w:t xml:space="preserve"> </w:t>
            </w:r>
          </w:p>
        </w:tc>
        <w:tc>
          <w:tcPr>
            <w:tcW w:w="246" w:type="dxa"/>
          </w:tcPr>
          <w:p w14:paraId="7B26E480" w14:textId="77777777" w:rsidR="00813DEC" w:rsidRPr="00C27CBF" w:rsidRDefault="00813DEC" w:rsidP="00BF6311">
            <w:pPr>
              <w:pStyle w:val="block"/>
              <w:spacing w:after="0" w:line="240" w:lineRule="auto"/>
              <w:ind w:left="0" w:right="-7"/>
              <w:rPr>
                <w:szCs w:val="22"/>
                <w:lang w:bidi="th-TH"/>
              </w:rPr>
            </w:pPr>
          </w:p>
        </w:tc>
        <w:tc>
          <w:tcPr>
            <w:tcW w:w="6594" w:type="dxa"/>
          </w:tcPr>
          <w:p w14:paraId="1E190B52" w14:textId="77777777" w:rsidR="00813DEC" w:rsidRPr="00C27CBF" w:rsidRDefault="00813DEC" w:rsidP="00BF6311">
            <w:pPr>
              <w:pStyle w:val="block"/>
              <w:spacing w:after="0" w:line="240" w:lineRule="auto"/>
              <w:ind w:left="213" w:hanging="213"/>
              <w:jc w:val="thaiDistribute"/>
              <w:rPr>
                <w:szCs w:val="22"/>
              </w:rPr>
            </w:pPr>
            <w:r w:rsidRPr="00F2589E">
              <w:rPr>
                <w:szCs w:val="22"/>
              </w:rPr>
              <w:t xml:space="preserve">Derived from </w:t>
            </w:r>
            <w:r>
              <w:rPr>
                <w:szCs w:val="22"/>
              </w:rPr>
              <w:t xml:space="preserve">prices quoted in the Stock Exchange of Thailand </w:t>
            </w:r>
            <w:r w:rsidRPr="00C27CBF">
              <w:rPr>
                <w:szCs w:val="22"/>
              </w:rPr>
              <w:t>as of the reporting date</w:t>
            </w:r>
          </w:p>
        </w:tc>
      </w:tr>
    </w:tbl>
    <w:p w14:paraId="78CF52FD" w14:textId="44AFA175" w:rsidR="00813DEC" w:rsidRPr="00813DEC" w:rsidRDefault="00813DEC" w:rsidP="00687C67">
      <w:pPr>
        <w:pStyle w:val="block"/>
        <w:spacing w:after="0" w:line="240" w:lineRule="auto"/>
        <w:ind w:left="540" w:right="-7"/>
        <w:jc w:val="thaiDistribute"/>
        <w:rPr>
          <w:lang w:val="en-GB"/>
        </w:rPr>
      </w:pPr>
    </w:p>
    <w:p w14:paraId="0071175F" w14:textId="77777777" w:rsidR="00826FE3" w:rsidRDefault="00826FE3" w:rsidP="00687C67">
      <w:pPr>
        <w:pStyle w:val="block"/>
        <w:spacing w:after="0" w:line="240" w:lineRule="auto"/>
        <w:ind w:left="540" w:right="-7"/>
        <w:jc w:val="thaiDistribute"/>
      </w:pPr>
      <w:r>
        <w:br w:type="page"/>
      </w:r>
    </w:p>
    <w:p w14:paraId="250D53DE" w14:textId="6D52115D" w:rsidR="00687C67" w:rsidRPr="00CD6364" w:rsidRDefault="00F412AD" w:rsidP="00687C67">
      <w:pPr>
        <w:pStyle w:val="block"/>
        <w:spacing w:after="0" w:line="240" w:lineRule="auto"/>
        <w:ind w:left="540" w:right="-7"/>
        <w:jc w:val="thaiDistribute"/>
        <w:rPr>
          <w:rFonts w:cs="Times New Roman"/>
          <w:b/>
          <w:bCs/>
          <w:i/>
          <w:iCs/>
          <w:szCs w:val="22"/>
          <w:lang w:val="en-US"/>
        </w:rPr>
      </w:pPr>
      <w:r>
        <w:lastRenderedPageBreak/>
        <w:tab/>
      </w:r>
      <w:r w:rsidR="00687C67" w:rsidRPr="00CD6364">
        <w:rPr>
          <w:rFonts w:cs="Times New Roman"/>
          <w:b/>
          <w:bCs/>
          <w:i/>
          <w:iCs/>
          <w:szCs w:val="22"/>
          <w:lang w:val="en-US"/>
        </w:rPr>
        <w:t>Movement of marketable equity securities</w:t>
      </w:r>
    </w:p>
    <w:p w14:paraId="0B5744F7" w14:textId="77777777" w:rsidR="00687C67" w:rsidRPr="00CD6364" w:rsidRDefault="00687C67" w:rsidP="00687C67">
      <w:pPr>
        <w:rPr>
          <w:szCs w:val="22"/>
          <w:highlight w:val="yellow"/>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999"/>
        <w:gridCol w:w="249"/>
        <w:gridCol w:w="1011"/>
        <w:gridCol w:w="241"/>
        <w:gridCol w:w="986"/>
        <w:gridCol w:w="232"/>
        <w:gridCol w:w="1099"/>
        <w:gridCol w:w="232"/>
        <w:gridCol w:w="1251"/>
      </w:tblGrid>
      <w:tr w:rsidR="00687C67" w:rsidRPr="00CD6364" w14:paraId="481C0D9F" w14:textId="77777777" w:rsidTr="00771573">
        <w:trPr>
          <w:tblHeader/>
        </w:trPr>
        <w:tc>
          <w:tcPr>
            <w:tcW w:w="2880" w:type="dxa"/>
          </w:tcPr>
          <w:p w14:paraId="2DFD7EFD" w14:textId="77777777" w:rsidR="00687C67" w:rsidRPr="00CD6364" w:rsidRDefault="00687C67" w:rsidP="00771573">
            <w:pPr>
              <w:spacing w:line="240" w:lineRule="auto"/>
              <w:jc w:val="both"/>
              <w:rPr>
                <w:szCs w:val="22"/>
              </w:rPr>
            </w:pPr>
          </w:p>
        </w:tc>
        <w:tc>
          <w:tcPr>
            <w:tcW w:w="6300" w:type="dxa"/>
            <w:gridSpan w:val="9"/>
          </w:tcPr>
          <w:p w14:paraId="70FD7FC8" w14:textId="77777777" w:rsidR="00687C67" w:rsidRPr="00CD6364" w:rsidRDefault="00687C67" w:rsidP="00771573">
            <w:pPr>
              <w:spacing w:line="240" w:lineRule="auto"/>
              <w:jc w:val="center"/>
              <w:rPr>
                <w:b/>
                <w:bCs/>
                <w:szCs w:val="22"/>
              </w:rPr>
            </w:pPr>
            <w:r w:rsidRPr="00CD6364">
              <w:rPr>
                <w:b/>
                <w:bCs/>
                <w:szCs w:val="22"/>
              </w:rPr>
              <w:t>Consolidated financial statements/</w:t>
            </w:r>
            <w:r>
              <w:rPr>
                <w:b/>
                <w:bCs/>
                <w:szCs w:val="22"/>
              </w:rPr>
              <w:t xml:space="preserve"> Separate financial statement</w:t>
            </w:r>
          </w:p>
        </w:tc>
      </w:tr>
      <w:tr w:rsidR="00687C67" w:rsidRPr="00CD6364" w14:paraId="1022A879" w14:textId="77777777" w:rsidTr="00771573">
        <w:trPr>
          <w:tblHeader/>
        </w:trPr>
        <w:tc>
          <w:tcPr>
            <w:tcW w:w="2880" w:type="dxa"/>
            <w:vAlign w:val="bottom"/>
          </w:tcPr>
          <w:p w14:paraId="7743713D" w14:textId="77777777" w:rsidR="00687C67" w:rsidRPr="00CD6364" w:rsidRDefault="00687C67" w:rsidP="00771573">
            <w:pPr>
              <w:spacing w:line="240" w:lineRule="auto"/>
              <w:ind w:left="159" w:hanging="159"/>
              <w:rPr>
                <w:b/>
                <w:bCs/>
                <w:i/>
                <w:iCs/>
                <w:szCs w:val="22"/>
              </w:rPr>
            </w:pPr>
            <w:r w:rsidRPr="00CD6364">
              <w:rPr>
                <w:b/>
                <w:bCs/>
                <w:i/>
                <w:iCs/>
                <w:szCs w:val="22"/>
              </w:rPr>
              <w:t>Marketable equity securities</w:t>
            </w:r>
          </w:p>
        </w:tc>
        <w:tc>
          <w:tcPr>
            <w:tcW w:w="999" w:type="dxa"/>
            <w:vAlign w:val="bottom"/>
          </w:tcPr>
          <w:p w14:paraId="715C2140" w14:textId="77777777" w:rsidR="00687C67" w:rsidRPr="00CD6364" w:rsidRDefault="00687C67" w:rsidP="00771573">
            <w:pPr>
              <w:spacing w:line="240" w:lineRule="auto"/>
              <w:ind w:left="-107" w:right="-36"/>
              <w:jc w:val="center"/>
              <w:rPr>
                <w:szCs w:val="22"/>
              </w:rPr>
            </w:pPr>
            <w:r w:rsidRPr="00CD6364">
              <w:rPr>
                <w:szCs w:val="22"/>
              </w:rPr>
              <w:t xml:space="preserve">At </w:t>
            </w:r>
            <w:r w:rsidRPr="00A36946">
              <w:rPr>
                <w:szCs w:val="22"/>
              </w:rPr>
              <w:t>1</w:t>
            </w:r>
            <w:r w:rsidRPr="00CD6364">
              <w:rPr>
                <w:szCs w:val="22"/>
              </w:rPr>
              <w:t xml:space="preserve"> January</w:t>
            </w:r>
          </w:p>
        </w:tc>
        <w:tc>
          <w:tcPr>
            <w:tcW w:w="249" w:type="dxa"/>
            <w:vAlign w:val="bottom"/>
          </w:tcPr>
          <w:p w14:paraId="76748A42" w14:textId="77777777" w:rsidR="00687C67" w:rsidRPr="00CD6364" w:rsidRDefault="00687C67" w:rsidP="00771573">
            <w:pPr>
              <w:spacing w:line="240" w:lineRule="auto"/>
              <w:jc w:val="center"/>
              <w:rPr>
                <w:szCs w:val="22"/>
              </w:rPr>
            </w:pPr>
          </w:p>
        </w:tc>
        <w:tc>
          <w:tcPr>
            <w:tcW w:w="1011" w:type="dxa"/>
            <w:vAlign w:val="bottom"/>
          </w:tcPr>
          <w:p w14:paraId="6FE90979" w14:textId="77777777" w:rsidR="00687C67" w:rsidRPr="00CD6364" w:rsidRDefault="00687C67" w:rsidP="00771573">
            <w:pPr>
              <w:spacing w:line="240" w:lineRule="auto"/>
              <w:jc w:val="center"/>
              <w:rPr>
                <w:szCs w:val="22"/>
              </w:rPr>
            </w:pPr>
            <w:r w:rsidRPr="00CD6364">
              <w:rPr>
                <w:szCs w:val="22"/>
              </w:rPr>
              <w:t>Purchase</w:t>
            </w:r>
          </w:p>
        </w:tc>
        <w:tc>
          <w:tcPr>
            <w:tcW w:w="241" w:type="dxa"/>
            <w:vAlign w:val="bottom"/>
          </w:tcPr>
          <w:p w14:paraId="5A1D5EC4" w14:textId="77777777" w:rsidR="00687C67" w:rsidRPr="00CD6364" w:rsidRDefault="00687C67" w:rsidP="00771573">
            <w:pPr>
              <w:spacing w:line="240" w:lineRule="auto"/>
              <w:jc w:val="center"/>
              <w:rPr>
                <w:szCs w:val="22"/>
              </w:rPr>
            </w:pPr>
          </w:p>
        </w:tc>
        <w:tc>
          <w:tcPr>
            <w:tcW w:w="986" w:type="dxa"/>
            <w:vAlign w:val="bottom"/>
          </w:tcPr>
          <w:p w14:paraId="33C97020" w14:textId="77777777" w:rsidR="00687C67" w:rsidRPr="00CD6364" w:rsidRDefault="00687C67" w:rsidP="00771573">
            <w:pPr>
              <w:spacing w:line="240" w:lineRule="auto"/>
              <w:jc w:val="center"/>
              <w:rPr>
                <w:szCs w:val="22"/>
              </w:rPr>
            </w:pPr>
            <w:r w:rsidRPr="00CD6364">
              <w:rPr>
                <w:szCs w:val="22"/>
              </w:rPr>
              <w:t>Disposal</w:t>
            </w:r>
          </w:p>
        </w:tc>
        <w:tc>
          <w:tcPr>
            <w:tcW w:w="232" w:type="dxa"/>
            <w:vAlign w:val="bottom"/>
          </w:tcPr>
          <w:p w14:paraId="51DF5D2E" w14:textId="77777777" w:rsidR="00687C67" w:rsidRPr="00CD6364" w:rsidRDefault="00687C67" w:rsidP="00771573">
            <w:pPr>
              <w:spacing w:line="240" w:lineRule="auto"/>
              <w:jc w:val="center"/>
              <w:rPr>
                <w:szCs w:val="22"/>
              </w:rPr>
            </w:pPr>
          </w:p>
        </w:tc>
        <w:tc>
          <w:tcPr>
            <w:tcW w:w="1099" w:type="dxa"/>
            <w:vAlign w:val="bottom"/>
          </w:tcPr>
          <w:p w14:paraId="01069A96" w14:textId="77777777" w:rsidR="00687C67" w:rsidRPr="00CD6364" w:rsidRDefault="00687C67" w:rsidP="00771573">
            <w:pPr>
              <w:spacing w:line="240" w:lineRule="auto"/>
              <w:ind w:left="-83" w:right="-127"/>
              <w:jc w:val="center"/>
              <w:rPr>
                <w:szCs w:val="22"/>
              </w:rPr>
            </w:pPr>
            <w:r w:rsidRPr="00CD6364">
              <w:rPr>
                <w:szCs w:val="22"/>
              </w:rPr>
              <w:t>Fair value adjustment</w:t>
            </w:r>
          </w:p>
        </w:tc>
        <w:tc>
          <w:tcPr>
            <w:tcW w:w="232" w:type="dxa"/>
            <w:vAlign w:val="bottom"/>
          </w:tcPr>
          <w:p w14:paraId="75651D0B" w14:textId="77777777" w:rsidR="00687C67" w:rsidRPr="00CD6364" w:rsidRDefault="00687C67" w:rsidP="00771573">
            <w:pPr>
              <w:spacing w:line="240" w:lineRule="auto"/>
              <w:jc w:val="center"/>
              <w:rPr>
                <w:szCs w:val="22"/>
              </w:rPr>
            </w:pPr>
          </w:p>
        </w:tc>
        <w:tc>
          <w:tcPr>
            <w:tcW w:w="1251" w:type="dxa"/>
            <w:vAlign w:val="bottom"/>
          </w:tcPr>
          <w:p w14:paraId="431823D0" w14:textId="425EAC67" w:rsidR="00687C67" w:rsidRPr="00CD6364" w:rsidRDefault="00687C67" w:rsidP="00771573">
            <w:pPr>
              <w:spacing w:line="240" w:lineRule="auto"/>
              <w:jc w:val="center"/>
              <w:rPr>
                <w:szCs w:val="22"/>
              </w:rPr>
            </w:pPr>
            <w:r w:rsidRPr="00CD6364">
              <w:rPr>
                <w:szCs w:val="22"/>
              </w:rPr>
              <w:t xml:space="preserve">At </w:t>
            </w:r>
            <w:r w:rsidRPr="00A36946">
              <w:rPr>
                <w:szCs w:val="22"/>
              </w:rPr>
              <w:t>31</w:t>
            </w:r>
            <w:r w:rsidRPr="00CD6364">
              <w:rPr>
                <w:szCs w:val="22"/>
              </w:rPr>
              <w:t xml:space="preserve"> </w:t>
            </w:r>
            <w:r w:rsidR="0048232D">
              <w:rPr>
                <w:szCs w:val="22"/>
              </w:rPr>
              <w:t>March</w:t>
            </w:r>
          </w:p>
        </w:tc>
      </w:tr>
      <w:tr w:rsidR="00687C67" w:rsidRPr="00CD6364" w14:paraId="79A50BAC" w14:textId="77777777" w:rsidTr="00771573">
        <w:trPr>
          <w:tblHeader/>
        </w:trPr>
        <w:tc>
          <w:tcPr>
            <w:tcW w:w="2880" w:type="dxa"/>
          </w:tcPr>
          <w:p w14:paraId="1CA5EF7E" w14:textId="77777777" w:rsidR="00687C67" w:rsidRPr="00CD6364" w:rsidRDefault="00687C67" w:rsidP="00771573">
            <w:pPr>
              <w:spacing w:line="240" w:lineRule="auto"/>
              <w:jc w:val="both"/>
              <w:rPr>
                <w:szCs w:val="22"/>
              </w:rPr>
            </w:pPr>
          </w:p>
        </w:tc>
        <w:tc>
          <w:tcPr>
            <w:tcW w:w="6300" w:type="dxa"/>
            <w:gridSpan w:val="9"/>
            <w:vAlign w:val="bottom"/>
          </w:tcPr>
          <w:p w14:paraId="24E17DD5" w14:textId="77777777" w:rsidR="00687C67" w:rsidRPr="00CD6364" w:rsidRDefault="00687C67" w:rsidP="00771573">
            <w:pPr>
              <w:spacing w:line="240" w:lineRule="auto"/>
              <w:jc w:val="center"/>
              <w:rPr>
                <w:i/>
                <w:iCs/>
                <w:szCs w:val="22"/>
              </w:rPr>
            </w:pPr>
            <w:r w:rsidRPr="00CD6364">
              <w:rPr>
                <w:i/>
                <w:iCs/>
                <w:szCs w:val="22"/>
              </w:rPr>
              <w:t>(in thousand Baht)</w:t>
            </w:r>
          </w:p>
        </w:tc>
      </w:tr>
      <w:tr w:rsidR="00687C67" w:rsidRPr="00CD6364" w14:paraId="4DF8B0B3" w14:textId="77777777" w:rsidTr="00771573">
        <w:tc>
          <w:tcPr>
            <w:tcW w:w="2880" w:type="dxa"/>
          </w:tcPr>
          <w:p w14:paraId="4BBDC7A2" w14:textId="7AEF9CF4" w:rsidR="00687C67" w:rsidRPr="00CD6364" w:rsidRDefault="00687C67" w:rsidP="00771573">
            <w:pPr>
              <w:spacing w:line="240" w:lineRule="auto"/>
              <w:jc w:val="both"/>
              <w:rPr>
                <w:b/>
                <w:bCs/>
                <w:i/>
                <w:iCs/>
                <w:szCs w:val="22"/>
              </w:rPr>
            </w:pPr>
            <w:r w:rsidRPr="00A36946">
              <w:rPr>
                <w:b/>
                <w:bCs/>
                <w:i/>
                <w:iCs/>
                <w:szCs w:val="22"/>
              </w:rPr>
              <w:t>202</w:t>
            </w:r>
            <w:r w:rsidR="00A201EB">
              <w:rPr>
                <w:b/>
                <w:bCs/>
                <w:i/>
                <w:iCs/>
                <w:szCs w:val="22"/>
              </w:rPr>
              <w:t>1</w:t>
            </w:r>
          </w:p>
        </w:tc>
        <w:tc>
          <w:tcPr>
            <w:tcW w:w="999" w:type="dxa"/>
          </w:tcPr>
          <w:p w14:paraId="4AA07F52" w14:textId="77777777" w:rsidR="00687C67" w:rsidRPr="00CD6364" w:rsidRDefault="00687C67" w:rsidP="00771573">
            <w:pPr>
              <w:spacing w:line="240" w:lineRule="auto"/>
              <w:jc w:val="right"/>
              <w:rPr>
                <w:szCs w:val="22"/>
              </w:rPr>
            </w:pPr>
          </w:p>
        </w:tc>
        <w:tc>
          <w:tcPr>
            <w:tcW w:w="249" w:type="dxa"/>
          </w:tcPr>
          <w:p w14:paraId="0A415518" w14:textId="77777777" w:rsidR="00687C67" w:rsidRPr="00CD6364" w:rsidRDefault="00687C67" w:rsidP="00771573">
            <w:pPr>
              <w:spacing w:line="240" w:lineRule="auto"/>
              <w:jc w:val="both"/>
              <w:rPr>
                <w:szCs w:val="22"/>
              </w:rPr>
            </w:pPr>
          </w:p>
        </w:tc>
        <w:tc>
          <w:tcPr>
            <w:tcW w:w="1011" w:type="dxa"/>
          </w:tcPr>
          <w:p w14:paraId="076A2734" w14:textId="77777777" w:rsidR="00687C67" w:rsidRPr="00CD6364" w:rsidRDefault="00687C67" w:rsidP="00771573">
            <w:pPr>
              <w:spacing w:line="240" w:lineRule="auto"/>
              <w:jc w:val="right"/>
              <w:rPr>
                <w:szCs w:val="22"/>
              </w:rPr>
            </w:pPr>
          </w:p>
        </w:tc>
        <w:tc>
          <w:tcPr>
            <w:tcW w:w="241" w:type="dxa"/>
          </w:tcPr>
          <w:p w14:paraId="0E6EB32F" w14:textId="77777777" w:rsidR="00687C67" w:rsidRPr="00CD6364" w:rsidRDefault="00687C67" w:rsidP="00771573">
            <w:pPr>
              <w:spacing w:line="240" w:lineRule="auto"/>
              <w:jc w:val="both"/>
              <w:rPr>
                <w:szCs w:val="22"/>
              </w:rPr>
            </w:pPr>
          </w:p>
        </w:tc>
        <w:tc>
          <w:tcPr>
            <w:tcW w:w="986" w:type="dxa"/>
          </w:tcPr>
          <w:p w14:paraId="47DCDBE1" w14:textId="77777777" w:rsidR="00687C67" w:rsidRPr="00CD6364" w:rsidRDefault="00687C67" w:rsidP="00771573">
            <w:pPr>
              <w:spacing w:line="240" w:lineRule="auto"/>
              <w:jc w:val="right"/>
              <w:rPr>
                <w:szCs w:val="22"/>
              </w:rPr>
            </w:pPr>
          </w:p>
        </w:tc>
        <w:tc>
          <w:tcPr>
            <w:tcW w:w="232" w:type="dxa"/>
          </w:tcPr>
          <w:p w14:paraId="7EEC1D5A" w14:textId="77777777" w:rsidR="00687C67" w:rsidRPr="00CD6364" w:rsidRDefault="00687C67" w:rsidP="00771573">
            <w:pPr>
              <w:spacing w:line="240" w:lineRule="auto"/>
              <w:jc w:val="both"/>
              <w:rPr>
                <w:szCs w:val="22"/>
              </w:rPr>
            </w:pPr>
          </w:p>
        </w:tc>
        <w:tc>
          <w:tcPr>
            <w:tcW w:w="1099" w:type="dxa"/>
          </w:tcPr>
          <w:p w14:paraId="432F0500" w14:textId="77777777" w:rsidR="00687C67" w:rsidRPr="00CD6364" w:rsidRDefault="00687C67" w:rsidP="00771573">
            <w:pPr>
              <w:spacing w:line="240" w:lineRule="auto"/>
              <w:jc w:val="right"/>
              <w:rPr>
                <w:szCs w:val="22"/>
              </w:rPr>
            </w:pPr>
          </w:p>
        </w:tc>
        <w:tc>
          <w:tcPr>
            <w:tcW w:w="232" w:type="dxa"/>
          </w:tcPr>
          <w:p w14:paraId="7DDF9BDA" w14:textId="77777777" w:rsidR="00687C67" w:rsidRPr="00CD6364" w:rsidRDefault="00687C67" w:rsidP="00771573">
            <w:pPr>
              <w:spacing w:line="240" w:lineRule="auto"/>
              <w:jc w:val="both"/>
              <w:rPr>
                <w:szCs w:val="22"/>
              </w:rPr>
            </w:pPr>
          </w:p>
        </w:tc>
        <w:tc>
          <w:tcPr>
            <w:tcW w:w="1251" w:type="dxa"/>
          </w:tcPr>
          <w:p w14:paraId="066AE5A5" w14:textId="77777777" w:rsidR="00687C67" w:rsidRPr="00CD6364" w:rsidRDefault="00687C67" w:rsidP="00771573">
            <w:pPr>
              <w:spacing w:line="240" w:lineRule="auto"/>
              <w:jc w:val="right"/>
              <w:rPr>
                <w:szCs w:val="22"/>
              </w:rPr>
            </w:pPr>
          </w:p>
        </w:tc>
      </w:tr>
      <w:tr w:rsidR="00687C67" w:rsidRPr="00CD6364" w14:paraId="007D328C" w14:textId="77777777" w:rsidTr="00771573">
        <w:tc>
          <w:tcPr>
            <w:tcW w:w="2880" w:type="dxa"/>
          </w:tcPr>
          <w:p w14:paraId="589FA0FC" w14:textId="77777777" w:rsidR="00687C67" w:rsidRPr="00CD6364" w:rsidRDefault="00687C67" w:rsidP="00771573">
            <w:pPr>
              <w:spacing w:line="240" w:lineRule="auto"/>
              <w:jc w:val="both"/>
              <w:rPr>
                <w:b/>
                <w:bCs/>
                <w:i/>
                <w:iCs/>
                <w:szCs w:val="22"/>
              </w:rPr>
            </w:pPr>
            <w:r w:rsidRPr="00CD6364">
              <w:rPr>
                <w:b/>
                <w:bCs/>
                <w:i/>
                <w:iCs/>
                <w:szCs w:val="22"/>
              </w:rPr>
              <w:t>Non-current financial assets</w:t>
            </w:r>
          </w:p>
        </w:tc>
        <w:tc>
          <w:tcPr>
            <w:tcW w:w="999" w:type="dxa"/>
            <w:vAlign w:val="bottom"/>
          </w:tcPr>
          <w:p w14:paraId="7EEFDB34" w14:textId="77777777" w:rsidR="00687C67" w:rsidRPr="00CD6364" w:rsidRDefault="00687C67" w:rsidP="00771573">
            <w:pPr>
              <w:spacing w:line="240" w:lineRule="auto"/>
              <w:jc w:val="right"/>
              <w:rPr>
                <w:b/>
                <w:bCs/>
                <w:i/>
                <w:iCs/>
                <w:szCs w:val="22"/>
              </w:rPr>
            </w:pPr>
          </w:p>
        </w:tc>
        <w:tc>
          <w:tcPr>
            <w:tcW w:w="249" w:type="dxa"/>
            <w:vAlign w:val="bottom"/>
          </w:tcPr>
          <w:p w14:paraId="52B95D2A" w14:textId="77777777" w:rsidR="00687C67" w:rsidRPr="00CD6364" w:rsidRDefault="00687C67" w:rsidP="00771573">
            <w:pPr>
              <w:spacing w:line="240" w:lineRule="auto"/>
              <w:jc w:val="both"/>
              <w:rPr>
                <w:b/>
                <w:bCs/>
                <w:i/>
                <w:iCs/>
                <w:szCs w:val="22"/>
              </w:rPr>
            </w:pPr>
          </w:p>
        </w:tc>
        <w:tc>
          <w:tcPr>
            <w:tcW w:w="1011" w:type="dxa"/>
            <w:vAlign w:val="bottom"/>
          </w:tcPr>
          <w:p w14:paraId="2C37F717" w14:textId="77777777" w:rsidR="00687C67" w:rsidRPr="00CD6364" w:rsidRDefault="00687C67" w:rsidP="00771573">
            <w:pPr>
              <w:spacing w:line="240" w:lineRule="auto"/>
              <w:jc w:val="right"/>
              <w:rPr>
                <w:b/>
                <w:bCs/>
                <w:i/>
                <w:iCs/>
                <w:szCs w:val="22"/>
              </w:rPr>
            </w:pPr>
          </w:p>
        </w:tc>
        <w:tc>
          <w:tcPr>
            <w:tcW w:w="241" w:type="dxa"/>
            <w:vAlign w:val="bottom"/>
          </w:tcPr>
          <w:p w14:paraId="7A0EF73B" w14:textId="77777777" w:rsidR="00687C67" w:rsidRPr="00CD6364" w:rsidRDefault="00687C67" w:rsidP="00771573">
            <w:pPr>
              <w:spacing w:line="240" w:lineRule="auto"/>
              <w:jc w:val="both"/>
              <w:rPr>
                <w:b/>
                <w:bCs/>
                <w:i/>
                <w:iCs/>
                <w:szCs w:val="22"/>
              </w:rPr>
            </w:pPr>
          </w:p>
        </w:tc>
        <w:tc>
          <w:tcPr>
            <w:tcW w:w="986" w:type="dxa"/>
            <w:vAlign w:val="bottom"/>
          </w:tcPr>
          <w:p w14:paraId="2B2F9662" w14:textId="77777777" w:rsidR="00687C67" w:rsidRPr="00CD6364" w:rsidRDefault="00687C67" w:rsidP="00771573">
            <w:pPr>
              <w:spacing w:line="240" w:lineRule="auto"/>
              <w:jc w:val="right"/>
              <w:rPr>
                <w:b/>
                <w:bCs/>
                <w:i/>
                <w:iCs/>
                <w:szCs w:val="22"/>
              </w:rPr>
            </w:pPr>
          </w:p>
        </w:tc>
        <w:tc>
          <w:tcPr>
            <w:tcW w:w="232" w:type="dxa"/>
            <w:vAlign w:val="bottom"/>
          </w:tcPr>
          <w:p w14:paraId="5BA9027E" w14:textId="77777777" w:rsidR="00687C67" w:rsidRPr="00CD6364" w:rsidRDefault="00687C67" w:rsidP="00771573">
            <w:pPr>
              <w:spacing w:line="240" w:lineRule="auto"/>
              <w:jc w:val="both"/>
              <w:rPr>
                <w:b/>
                <w:bCs/>
                <w:i/>
                <w:iCs/>
                <w:szCs w:val="22"/>
              </w:rPr>
            </w:pPr>
          </w:p>
        </w:tc>
        <w:tc>
          <w:tcPr>
            <w:tcW w:w="1099" w:type="dxa"/>
            <w:vAlign w:val="bottom"/>
          </w:tcPr>
          <w:p w14:paraId="7DD19441" w14:textId="77777777" w:rsidR="00687C67" w:rsidRPr="00CD6364" w:rsidRDefault="00687C67" w:rsidP="00771573">
            <w:pPr>
              <w:spacing w:line="240" w:lineRule="auto"/>
              <w:jc w:val="right"/>
              <w:rPr>
                <w:b/>
                <w:bCs/>
                <w:i/>
                <w:iCs/>
                <w:szCs w:val="22"/>
              </w:rPr>
            </w:pPr>
          </w:p>
        </w:tc>
        <w:tc>
          <w:tcPr>
            <w:tcW w:w="232" w:type="dxa"/>
            <w:vAlign w:val="bottom"/>
          </w:tcPr>
          <w:p w14:paraId="6C3184CF" w14:textId="77777777" w:rsidR="00687C67" w:rsidRPr="00CD6364" w:rsidRDefault="00687C67" w:rsidP="00771573">
            <w:pPr>
              <w:spacing w:line="240" w:lineRule="auto"/>
              <w:jc w:val="both"/>
              <w:rPr>
                <w:b/>
                <w:bCs/>
                <w:i/>
                <w:iCs/>
                <w:szCs w:val="22"/>
              </w:rPr>
            </w:pPr>
          </w:p>
        </w:tc>
        <w:tc>
          <w:tcPr>
            <w:tcW w:w="1251" w:type="dxa"/>
            <w:vAlign w:val="bottom"/>
          </w:tcPr>
          <w:p w14:paraId="42C0FB80" w14:textId="77777777" w:rsidR="00687C67" w:rsidRPr="00CD6364" w:rsidRDefault="00687C67" w:rsidP="00771573">
            <w:pPr>
              <w:spacing w:line="240" w:lineRule="auto"/>
              <w:jc w:val="right"/>
              <w:rPr>
                <w:b/>
                <w:bCs/>
                <w:i/>
                <w:iCs/>
                <w:szCs w:val="22"/>
              </w:rPr>
            </w:pPr>
          </w:p>
        </w:tc>
      </w:tr>
      <w:tr w:rsidR="00687C67" w:rsidRPr="00CD6364" w14:paraId="4E3F1D98" w14:textId="77777777" w:rsidTr="00771573">
        <w:tc>
          <w:tcPr>
            <w:tcW w:w="2880" w:type="dxa"/>
          </w:tcPr>
          <w:p w14:paraId="5E08DE8D" w14:textId="77777777" w:rsidR="00687C67" w:rsidRPr="00CD6364" w:rsidRDefault="00687C67" w:rsidP="00771573">
            <w:pPr>
              <w:spacing w:line="240" w:lineRule="auto"/>
              <w:ind w:left="163" w:hanging="163"/>
              <w:rPr>
                <w:szCs w:val="22"/>
                <w:shd w:val="clear" w:color="auto" w:fill="E0E0E0"/>
              </w:rPr>
            </w:pPr>
            <w:r w:rsidRPr="00CD6364">
              <w:rPr>
                <w:szCs w:val="22"/>
              </w:rPr>
              <w:t>Equity securities measured at</w:t>
            </w:r>
          </w:p>
        </w:tc>
        <w:tc>
          <w:tcPr>
            <w:tcW w:w="999" w:type="dxa"/>
            <w:vAlign w:val="bottom"/>
          </w:tcPr>
          <w:p w14:paraId="154EC22F" w14:textId="77777777" w:rsidR="00687C67" w:rsidRPr="00CD6364" w:rsidRDefault="00687C67" w:rsidP="00771573">
            <w:pPr>
              <w:spacing w:line="240" w:lineRule="auto"/>
              <w:jc w:val="right"/>
              <w:rPr>
                <w:szCs w:val="22"/>
              </w:rPr>
            </w:pPr>
          </w:p>
        </w:tc>
        <w:tc>
          <w:tcPr>
            <w:tcW w:w="249" w:type="dxa"/>
            <w:vAlign w:val="bottom"/>
          </w:tcPr>
          <w:p w14:paraId="097C46CA" w14:textId="77777777" w:rsidR="00687C67" w:rsidRPr="00CD6364" w:rsidRDefault="00687C67" w:rsidP="00771573">
            <w:pPr>
              <w:spacing w:line="240" w:lineRule="auto"/>
              <w:jc w:val="both"/>
              <w:rPr>
                <w:szCs w:val="22"/>
              </w:rPr>
            </w:pPr>
          </w:p>
        </w:tc>
        <w:tc>
          <w:tcPr>
            <w:tcW w:w="1011" w:type="dxa"/>
            <w:vAlign w:val="bottom"/>
          </w:tcPr>
          <w:p w14:paraId="7FB47252" w14:textId="77777777" w:rsidR="00687C67" w:rsidRPr="00CD6364" w:rsidRDefault="00687C67" w:rsidP="00771573">
            <w:pPr>
              <w:spacing w:line="240" w:lineRule="auto"/>
              <w:jc w:val="right"/>
              <w:rPr>
                <w:szCs w:val="22"/>
              </w:rPr>
            </w:pPr>
          </w:p>
        </w:tc>
        <w:tc>
          <w:tcPr>
            <w:tcW w:w="241" w:type="dxa"/>
            <w:vAlign w:val="bottom"/>
          </w:tcPr>
          <w:p w14:paraId="4892A3CF" w14:textId="77777777" w:rsidR="00687C67" w:rsidRPr="00CD6364" w:rsidRDefault="00687C67" w:rsidP="00771573">
            <w:pPr>
              <w:spacing w:line="240" w:lineRule="auto"/>
              <w:jc w:val="both"/>
              <w:rPr>
                <w:szCs w:val="22"/>
              </w:rPr>
            </w:pPr>
          </w:p>
        </w:tc>
        <w:tc>
          <w:tcPr>
            <w:tcW w:w="986" w:type="dxa"/>
            <w:vAlign w:val="bottom"/>
          </w:tcPr>
          <w:p w14:paraId="3CA304F5" w14:textId="77777777" w:rsidR="00687C67" w:rsidRPr="00CD6364" w:rsidRDefault="00687C67" w:rsidP="00771573">
            <w:pPr>
              <w:spacing w:line="240" w:lineRule="auto"/>
              <w:jc w:val="right"/>
              <w:rPr>
                <w:szCs w:val="22"/>
              </w:rPr>
            </w:pPr>
          </w:p>
        </w:tc>
        <w:tc>
          <w:tcPr>
            <w:tcW w:w="232" w:type="dxa"/>
            <w:vAlign w:val="bottom"/>
          </w:tcPr>
          <w:p w14:paraId="5501ECCA" w14:textId="77777777" w:rsidR="00687C67" w:rsidRPr="00CD6364" w:rsidRDefault="00687C67" w:rsidP="00771573">
            <w:pPr>
              <w:spacing w:line="240" w:lineRule="auto"/>
              <w:jc w:val="both"/>
              <w:rPr>
                <w:szCs w:val="22"/>
              </w:rPr>
            </w:pPr>
          </w:p>
        </w:tc>
        <w:tc>
          <w:tcPr>
            <w:tcW w:w="1099" w:type="dxa"/>
            <w:vAlign w:val="bottom"/>
          </w:tcPr>
          <w:p w14:paraId="45E5EDA7" w14:textId="77777777" w:rsidR="00687C67" w:rsidRPr="00CD6364" w:rsidRDefault="00687C67" w:rsidP="00771573">
            <w:pPr>
              <w:spacing w:line="240" w:lineRule="auto"/>
              <w:jc w:val="right"/>
              <w:rPr>
                <w:szCs w:val="22"/>
              </w:rPr>
            </w:pPr>
          </w:p>
        </w:tc>
        <w:tc>
          <w:tcPr>
            <w:tcW w:w="232" w:type="dxa"/>
            <w:vAlign w:val="bottom"/>
          </w:tcPr>
          <w:p w14:paraId="20DB0B91" w14:textId="77777777" w:rsidR="00687C67" w:rsidRPr="00CD6364" w:rsidRDefault="00687C67" w:rsidP="00771573">
            <w:pPr>
              <w:spacing w:line="240" w:lineRule="auto"/>
              <w:jc w:val="both"/>
              <w:rPr>
                <w:szCs w:val="22"/>
              </w:rPr>
            </w:pPr>
          </w:p>
        </w:tc>
        <w:tc>
          <w:tcPr>
            <w:tcW w:w="1251" w:type="dxa"/>
            <w:vAlign w:val="bottom"/>
          </w:tcPr>
          <w:p w14:paraId="0E5782BC" w14:textId="77777777" w:rsidR="00687C67" w:rsidRPr="00CD6364" w:rsidRDefault="00687C67" w:rsidP="00771573">
            <w:pPr>
              <w:spacing w:line="240" w:lineRule="auto"/>
              <w:jc w:val="right"/>
              <w:rPr>
                <w:szCs w:val="22"/>
              </w:rPr>
            </w:pPr>
          </w:p>
        </w:tc>
      </w:tr>
      <w:tr w:rsidR="00687C67" w:rsidRPr="00CD6364" w14:paraId="26C67F13" w14:textId="77777777" w:rsidTr="00771573">
        <w:tc>
          <w:tcPr>
            <w:tcW w:w="2880" w:type="dxa"/>
          </w:tcPr>
          <w:p w14:paraId="665F2C01" w14:textId="77777777" w:rsidR="00687C67" w:rsidRPr="00237DFE" w:rsidRDefault="00687C67" w:rsidP="00687C67">
            <w:pPr>
              <w:pStyle w:val="ListParagraph"/>
              <w:numPr>
                <w:ilvl w:val="0"/>
                <w:numId w:val="12"/>
              </w:numPr>
              <w:ind w:left="255" w:hanging="255"/>
              <w:contextualSpacing/>
              <w:rPr>
                <w:rFonts w:ascii="Times New Roman" w:hAnsi="Times New Roman" w:cs="Times New Roman"/>
              </w:rPr>
            </w:pPr>
            <w:r w:rsidRPr="00237DFE">
              <w:rPr>
                <w:rFonts w:ascii="Times New Roman" w:hAnsi="Times New Roman" w:cs="Times New Roman"/>
              </w:rPr>
              <w:t>FVOCI</w:t>
            </w:r>
          </w:p>
        </w:tc>
        <w:tc>
          <w:tcPr>
            <w:tcW w:w="999" w:type="dxa"/>
            <w:vAlign w:val="bottom"/>
          </w:tcPr>
          <w:p w14:paraId="6C280FC2" w14:textId="71D02B78" w:rsidR="00687C67" w:rsidRPr="00CD6364" w:rsidRDefault="00F51047" w:rsidP="00771573">
            <w:pPr>
              <w:spacing w:line="240" w:lineRule="auto"/>
              <w:jc w:val="right"/>
              <w:rPr>
                <w:szCs w:val="22"/>
              </w:rPr>
            </w:pPr>
            <w:r>
              <w:rPr>
                <w:szCs w:val="22"/>
              </w:rPr>
              <w:t>13,122</w:t>
            </w:r>
          </w:p>
        </w:tc>
        <w:tc>
          <w:tcPr>
            <w:tcW w:w="249" w:type="dxa"/>
            <w:vAlign w:val="bottom"/>
          </w:tcPr>
          <w:p w14:paraId="57F166CF" w14:textId="77777777" w:rsidR="00687C67" w:rsidRPr="00CD6364" w:rsidRDefault="00687C67" w:rsidP="00771573">
            <w:pPr>
              <w:spacing w:line="240" w:lineRule="auto"/>
              <w:jc w:val="both"/>
              <w:rPr>
                <w:szCs w:val="22"/>
              </w:rPr>
            </w:pPr>
          </w:p>
        </w:tc>
        <w:tc>
          <w:tcPr>
            <w:tcW w:w="1011" w:type="dxa"/>
            <w:vAlign w:val="bottom"/>
          </w:tcPr>
          <w:p w14:paraId="6301EB3D" w14:textId="77777777" w:rsidR="00687C67" w:rsidRPr="00D70915" w:rsidRDefault="00687C67" w:rsidP="00771573">
            <w:pPr>
              <w:pStyle w:val="acctfourfigures"/>
              <w:tabs>
                <w:tab w:val="decimal" w:pos="448"/>
              </w:tabs>
              <w:spacing w:line="240" w:lineRule="atLeast"/>
              <w:ind w:right="11"/>
              <w:jc w:val="center"/>
              <w:rPr>
                <w:szCs w:val="22"/>
                <w:lang w:val="en-US" w:bidi="th-TH"/>
              </w:rPr>
            </w:pPr>
            <w:r w:rsidRPr="00D70915">
              <w:rPr>
                <w:szCs w:val="22"/>
                <w:lang w:val="en-US" w:bidi="th-TH"/>
              </w:rPr>
              <w:t>-</w:t>
            </w:r>
          </w:p>
        </w:tc>
        <w:tc>
          <w:tcPr>
            <w:tcW w:w="241" w:type="dxa"/>
            <w:vAlign w:val="bottom"/>
          </w:tcPr>
          <w:p w14:paraId="5BAA6D68" w14:textId="77777777" w:rsidR="00687C67" w:rsidRPr="00CD6364" w:rsidRDefault="00687C67" w:rsidP="00771573">
            <w:pPr>
              <w:spacing w:line="240" w:lineRule="auto"/>
              <w:jc w:val="both"/>
              <w:rPr>
                <w:szCs w:val="22"/>
              </w:rPr>
            </w:pPr>
          </w:p>
        </w:tc>
        <w:tc>
          <w:tcPr>
            <w:tcW w:w="986" w:type="dxa"/>
            <w:vAlign w:val="bottom"/>
          </w:tcPr>
          <w:p w14:paraId="34341E5A" w14:textId="77777777" w:rsidR="00687C67" w:rsidRPr="00D70915" w:rsidRDefault="00687C67" w:rsidP="00771573">
            <w:pPr>
              <w:pStyle w:val="acctfourfigures"/>
              <w:tabs>
                <w:tab w:val="decimal" w:pos="448"/>
              </w:tabs>
              <w:spacing w:line="240" w:lineRule="atLeast"/>
              <w:ind w:right="11"/>
              <w:jc w:val="center"/>
              <w:rPr>
                <w:szCs w:val="22"/>
                <w:lang w:val="en-US" w:bidi="th-TH"/>
              </w:rPr>
            </w:pPr>
            <w:r w:rsidRPr="00D70915">
              <w:rPr>
                <w:szCs w:val="22"/>
                <w:lang w:val="en-US" w:bidi="th-TH"/>
              </w:rPr>
              <w:t>-</w:t>
            </w:r>
          </w:p>
        </w:tc>
        <w:tc>
          <w:tcPr>
            <w:tcW w:w="232" w:type="dxa"/>
            <w:vAlign w:val="bottom"/>
          </w:tcPr>
          <w:p w14:paraId="4E7D27EE" w14:textId="77777777" w:rsidR="00687C67" w:rsidRPr="00CD6364" w:rsidRDefault="00687C67" w:rsidP="00771573">
            <w:pPr>
              <w:spacing w:line="240" w:lineRule="auto"/>
              <w:jc w:val="both"/>
              <w:rPr>
                <w:szCs w:val="22"/>
              </w:rPr>
            </w:pPr>
          </w:p>
        </w:tc>
        <w:tc>
          <w:tcPr>
            <w:tcW w:w="1099" w:type="dxa"/>
            <w:vAlign w:val="bottom"/>
          </w:tcPr>
          <w:p w14:paraId="3271A902" w14:textId="46D2AEAB" w:rsidR="00687C67" w:rsidRPr="00CD6364" w:rsidRDefault="00F51047" w:rsidP="00771573">
            <w:pPr>
              <w:spacing w:line="240" w:lineRule="auto"/>
              <w:ind w:right="67"/>
              <w:jc w:val="right"/>
              <w:rPr>
                <w:szCs w:val="22"/>
              </w:rPr>
            </w:pPr>
            <w:r>
              <w:rPr>
                <w:szCs w:val="22"/>
              </w:rPr>
              <w:t>7</w:t>
            </w:r>
            <w:r w:rsidR="00687C67" w:rsidRPr="00D70915">
              <w:rPr>
                <w:szCs w:val="22"/>
              </w:rPr>
              <w:t>,</w:t>
            </w:r>
            <w:r>
              <w:rPr>
                <w:szCs w:val="22"/>
              </w:rPr>
              <w:t>288</w:t>
            </w:r>
          </w:p>
        </w:tc>
        <w:tc>
          <w:tcPr>
            <w:tcW w:w="232" w:type="dxa"/>
            <w:vAlign w:val="bottom"/>
          </w:tcPr>
          <w:p w14:paraId="4D6D7982" w14:textId="77777777" w:rsidR="00687C67" w:rsidRPr="00CD6364" w:rsidRDefault="00687C67" w:rsidP="00771573">
            <w:pPr>
              <w:spacing w:line="240" w:lineRule="auto"/>
              <w:jc w:val="both"/>
              <w:rPr>
                <w:szCs w:val="22"/>
              </w:rPr>
            </w:pPr>
          </w:p>
        </w:tc>
        <w:tc>
          <w:tcPr>
            <w:tcW w:w="1251" w:type="dxa"/>
            <w:vAlign w:val="bottom"/>
          </w:tcPr>
          <w:p w14:paraId="7BDB4A83" w14:textId="446DE11D" w:rsidR="00687C67" w:rsidRPr="00F51047" w:rsidRDefault="00F51047" w:rsidP="00771573">
            <w:pPr>
              <w:spacing w:line="240" w:lineRule="auto"/>
              <w:jc w:val="right"/>
              <w:rPr>
                <w:szCs w:val="22"/>
                <w:lang w:val="en-US" w:bidi="th-TH"/>
              </w:rPr>
            </w:pPr>
            <w:r>
              <w:rPr>
                <w:szCs w:val="22"/>
                <w:lang w:val="en-US" w:bidi="th-TH"/>
              </w:rPr>
              <w:t>20,410</w:t>
            </w:r>
          </w:p>
        </w:tc>
      </w:tr>
      <w:tr w:rsidR="00687C67" w:rsidRPr="00CD6364" w14:paraId="63662AA0" w14:textId="77777777" w:rsidTr="00771573">
        <w:tc>
          <w:tcPr>
            <w:tcW w:w="2880" w:type="dxa"/>
          </w:tcPr>
          <w:p w14:paraId="2805BC91" w14:textId="77777777" w:rsidR="00687C67" w:rsidRPr="00CD6364" w:rsidRDefault="00687C67" w:rsidP="00771573">
            <w:pPr>
              <w:spacing w:line="240" w:lineRule="auto"/>
              <w:jc w:val="both"/>
              <w:rPr>
                <w:b/>
                <w:bCs/>
                <w:i/>
                <w:iCs/>
                <w:szCs w:val="22"/>
                <w:highlight w:val="green"/>
              </w:rPr>
            </w:pPr>
          </w:p>
        </w:tc>
        <w:tc>
          <w:tcPr>
            <w:tcW w:w="999" w:type="dxa"/>
          </w:tcPr>
          <w:p w14:paraId="7F1FD725" w14:textId="77777777" w:rsidR="00687C67" w:rsidRPr="00CD6364" w:rsidRDefault="00687C67" w:rsidP="00771573">
            <w:pPr>
              <w:spacing w:line="240" w:lineRule="auto"/>
              <w:jc w:val="right"/>
              <w:rPr>
                <w:szCs w:val="22"/>
              </w:rPr>
            </w:pPr>
          </w:p>
        </w:tc>
        <w:tc>
          <w:tcPr>
            <w:tcW w:w="249" w:type="dxa"/>
          </w:tcPr>
          <w:p w14:paraId="038DA9CB" w14:textId="77777777" w:rsidR="00687C67" w:rsidRPr="00CD6364" w:rsidRDefault="00687C67" w:rsidP="00771573">
            <w:pPr>
              <w:spacing w:line="240" w:lineRule="auto"/>
              <w:jc w:val="both"/>
              <w:rPr>
                <w:szCs w:val="22"/>
              </w:rPr>
            </w:pPr>
          </w:p>
        </w:tc>
        <w:tc>
          <w:tcPr>
            <w:tcW w:w="1011" w:type="dxa"/>
          </w:tcPr>
          <w:p w14:paraId="6CB79441" w14:textId="77777777" w:rsidR="00687C67" w:rsidRPr="00CD6364" w:rsidRDefault="00687C67" w:rsidP="00771573">
            <w:pPr>
              <w:spacing w:line="240" w:lineRule="auto"/>
              <w:jc w:val="right"/>
              <w:rPr>
                <w:szCs w:val="22"/>
              </w:rPr>
            </w:pPr>
          </w:p>
        </w:tc>
        <w:tc>
          <w:tcPr>
            <w:tcW w:w="241" w:type="dxa"/>
          </w:tcPr>
          <w:p w14:paraId="59BF74B4" w14:textId="77777777" w:rsidR="00687C67" w:rsidRPr="00CD6364" w:rsidRDefault="00687C67" w:rsidP="00771573">
            <w:pPr>
              <w:spacing w:line="240" w:lineRule="auto"/>
              <w:jc w:val="both"/>
              <w:rPr>
                <w:szCs w:val="22"/>
              </w:rPr>
            </w:pPr>
          </w:p>
        </w:tc>
        <w:tc>
          <w:tcPr>
            <w:tcW w:w="986" w:type="dxa"/>
          </w:tcPr>
          <w:p w14:paraId="20ECF73B" w14:textId="77777777" w:rsidR="00687C67" w:rsidRPr="00CD6364" w:rsidRDefault="00687C67" w:rsidP="00771573">
            <w:pPr>
              <w:spacing w:line="240" w:lineRule="auto"/>
              <w:jc w:val="right"/>
              <w:rPr>
                <w:szCs w:val="22"/>
              </w:rPr>
            </w:pPr>
          </w:p>
        </w:tc>
        <w:tc>
          <w:tcPr>
            <w:tcW w:w="232" w:type="dxa"/>
          </w:tcPr>
          <w:p w14:paraId="3DD5641B" w14:textId="77777777" w:rsidR="00687C67" w:rsidRPr="00CD6364" w:rsidRDefault="00687C67" w:rsidP="00771573">
            <w:pPr>
              <w:spacing w:line="240" w:lineRule="auto"/>
              <w:jc w:val="both"/>
              <w:rPr>
                <w:szCs w:val="22"/>
              </w:rPr>
            </w:pPr>
          </w:p>
        </w:tc>
        <w:tc>
          <w:tcPr>
            <w:tcW w:w="1099" w:type="dxa"/>
          </w:tcPr>
          <w:p w14:paraId="3E6E3933" w14:textId="77777777" w:rsidR="00687C67" w:rsidRPr="00CD6364" w:rsidRDefault="00687C67" w:rsidP="00771573">
            <w:pPr>
              <w:spacing w:line="240" w:lineRule="auto"/>
              <w:jc w:val="right"/>
              <w:rPr>
                <w:szCs w:val="22"/>
              </w:rPr>
            </w:pPr>
          </w:p>
        </w:tc>
        <w:tc>
          <w:tcPr>
            <w:tcW w:w="232" w:type="dxa"/>
          </w:tcPr>
          <w:p w14:paraId="259527C1" w14:textId="77777777" w:rsidR="00687C67" w:rsidRPr="00CD6364" w:rsidRDefault="00687C67" w:rsidP="00771573">
            <w:pPr>
              <w:spacing w:line="240" w:lineRule="auto"/>
              <w:jc w:val="both"/>
              <w:rPr>
                <w:szCs w:val="22"/>
              </w:rPr>
            </w:pPr>
          </w:p>
        </w:tc>
        <w:tc>
          <w:tcPr>
            <w:tcW w:w="1251" w:type="dxa"/>
          </w:tcPr>
          <w:p w14:paraId="6622E2DD" w14:textId="77777777" w:rsidR="00687C67" w:rsidRPr="00CD6364" w:rsidRDefault="00687C67" w:rsidP="00771573">
            <w:pPr>
              <w:spacing w:line="240" w:lineRule="auto"/>
              <w:jc w:val="right"/>
              <w:rPr>
                <w:szCs w:val="22"/>
              </w:rPr>
            </w:pPr>
          </w:p>
        </w:tc>
      </w:tr>
      <w:tr w:rsidR="00687C67" w:rsidRPr="00CD6364" w14:paraId="0C02C0EE" w14:textId="77777777" w:rsidTr="00771573">
        <w:tc>
          <w:tcPr>
            <w:tcW w:w="2880" w:type="dxa"/>
          </w:tcPr>
          <w:p w14:paraId="617E1D01" w14:textId="63702480" w:rsidR="00687C67" w:rsidRPr="00CD6364" w:rsidRDefault="00687C67" w:rsidP="00771573">
            <w:pPr>
              <w:spacing w:line="240" w:lineRule="auto"/>
              <w:jc w:val="both"/>
              <w:rPr>
                <w:b/>
                <w:bCs/>
                <w:i/>
                <w:iCs/>
                <w:szCs w:val="22"/>
              </w:rPr>
            </w:pPr>
            <w:r w:rsidRPr="00A36946">
              <w:rPr>
                <w:b/>
                <w:bCs/>
                <w:i/>
                <w:iCs/>
                <w:szCs w:val="22"/>
              </w:rPr>
              <w:t>20</w:t>
            </w:r>
            <w:r w:rsidR="00A201EB">
              <w:rPr>
                <w:b/>
                <w:bCs/>
                <w:i/>
                <w:iCs/>
                <w:szCs w:val="22"/>
              </w:rPr>
              <w:t>20</w:t>
            </w:r>
          </w:p>
        </w:tc>
        <w:tc>
          <w:tcPr>
            <w:tcW w:w="999" w:type="dxa"/>
          </w:tcPr>
          <w:p w14:paraId="3E2BAA3F" w14:textId="77777777" w:rsidR="00687C67" w:rsidRPr="00CD6364" w:rsidRDefault="00687C67" w:rsidP="00771573">
            <w:pPr>
              <w:spacing w:line="240" w:lineRule="auto"/>
              <w:jc w:val="right"/>
              <w:rPr>
                <w:szCs w:val="22"/>
              </w:rPr>
            </w:pPr>
          </w:p>
        </w:tc>
        <w:tc>
          <w:tcPr>
            <w:tcW w:w="249" w:type="dxa"/>
          </w:tcPr>
          <w:p w14:paraId="2C2F0888" w14:textId="77777777" w:rsidR="00687C67" w:rsidRPr="00CD6364" w:rsidRDefault="00687C67" w:rsidP="00771573">
            <w:pPr>
              <w:spacing w:line="240" w:lineRule="auto"/>
              <w:jc w:val="both"/>
              <w:rPr>
                <w:szCs w:val="22"/>
              </w:rPr>
            </w:pPr>
          </w:p>
        </w:tc>
        <w:tc>
          <w:tcPr>
            <w:tcW w:w="1011" w:type="dxa"/>
          </w:tcPr>
          <w:p w14:paraId="2367147D" w14:textId="77777777" w:rsidR="00687C67" w:rsidRPr="00CD6364" w:rsidRDefault="00687C67" w:rsidP="00771573">
            <w:pPr>
              <w:spacing w:line="240" w:lineRule="auto"/>
              <w:jc w:val="right"/>
              <w:rPr>
                <w:szCs w:val="22"/>
              </w:rPr>
            </w:pPr>
          </w:p>
        </w:tc>
        <w:tc>
          <w:tcPr>
            <w:tcW w:w="241" w:type="dxa"/>
          </w:tcPr>
          <w:p w14:paraId="4489B309" w14:textId="77777777" w:rsidR="00687C67" w:rsidRPr="00CD6364" w:rsidRDefault="00687C67" w:rsidP="00771573">
            <w:pPr>
              <w:spacing w:line="240" w:lineRule="auto"/>
              <w:jc w:val="both"/>
              <w:rPr>
                <w:szCs w:val="22"/>
              </w:rPr>
            </w:pPr>
          </w:p>
        </w:tc>
        <w:tc>
          <w:tcPr>
            <w:tcW w:w="986" w:type="dxa"/>
          </w:tcPr>
          <w:p w14:paraId="71A63FE0" w14:textId="77777777" w:rsidR="00687C67" w:rsidRPr="00CD6364" w:rsidRDefault="00687C67" w:rsidP="00771573">
            <w:pPr>
              <w:spacing w:line="240" w:lineRule="auto"/>
              <w:jc w:val="right"/>
              <w:rPr>
                <w:szCs w:val="22"/>
              </w:rPr>
            </w:pPr>
          </w:p>
        </w:tc>
        <w:tc>
          <w:tcPr>
            <w:tcW w:w="232" w:type="dxa"/>
          </w:tcPr>
          <w:p w14:paraId="11ED6BE4" w14:textId="77777777" w:rsidR="00687C67" w:rsidRPr="00CD6364" w:rsidRDefault="00687C67" w:rsidP="00771573">
            <w:pPr>
              <w:spacing w:line="240" w:lineRule="auto"/>
              <w:jc w:val="both"/>
              <w:rPr>
                <w:szCs w:val="22"/>
              </w:rPr>
            </w:pPr>
          </w:p>
        </w:tc>
        <w:tc>
          <w:tcPr>
            <w:tcW w:w="1099" w:type="dxa"/>
          </w:tcPr>
          <w:p w14:paraId="5C50B283" w14:textId="77777777" w:rsidR="00687C67" w:rsidRPr="00CD6364" w:rsidRDefault="00687C67" w:rsidP="00771573">
            <w:pPr>
              <w:spacing w:line="240" w:lineRule="auto"/>
              <w:jc w:val="right"/>
              <w:rPr>
                <w:szCs w:val="22"/>
              </w:rPr>
            </w:pPr>
          </w:p>
        </w:tc>
        <w:tc>
          <w:tcPr>
            <w:tcW w:w="232" w:type="dxa"/>
          </w:tcPr>
          <w:p w14:paraId="1EDD3DA2" w14:textId="77777777" w:rsidR="00687C67" w:rsidRPr="00CD6364" w:rsidRDefault="00687C67" w:rsidP="00771573">
            <w:pPr>
              <w:spacing w:line="240" w:lineRule="auto"/>
              <w:jc w:val="both"/>
              <w:rPr>
                <w:szCs w:val="22"/>
              </w:rPr>
            </w:pPr>
          </w:p>
        </w:tc>
        <w:tc>
          <w:tcPr>
            <w:tcW w:w="1251" w:type="dxa"/>
          </w:tcPr>
          <w:p w14:paraId="289234DD" w14:textId="77777777" w:rsidR="00687C67" w:rsidRPr="00CD6364" w:rsidRDefault="00687C67" w:rsidP="00771573">
            <w:pPr>
              <w:spacing w:line="240" w:lineRule="auto"/>
              <w:jc w:val="right"/>
              <w:rPr>
                <w:szCs w:val="22"/>
              </w:rPr>
            </w:pPr>
          </w:p>
        </w:tc>
      </w:tr>
      <w:tr w:rsidR="00687C67" w:rsidRPr="00CD6364" w14:paraId="3AE7A8F8" w14:textId="77777777" w:rsidTr="00771573">
        <w:tc>
          <w:tcPr>
            <w:tcW w:w="2880" w:type="dxa"/>
          </w:tcPr>
          <w:p w14:paraId="60B0183E" w14:textId="25FA15DC" w:rsidR="00687C67" w:rsidRPr="00CD6364" w:rsidRDefault="00AB0711" w:rsidP="00771573">
            <w:pPr>
              <w:spacing w:line="240" w:lineRule="auto"/>
              <w:jc w:val="both"/>
              <w:rPr>
                <w:b/>
                <w:bCs/>
                <w:i/>
                <w:iCs/>
                <w:szCs w:val="22"/>
              </w:rPr>
            </w:pPr>
            <w:r w:rsidRPr="00CD6364">
              <w:rPr>
                <w:b/>
                <w:bCs/>
                <w:i/>
                <w:iCs/>
                <w:szCs w:val="22"/>
              </w:rPr>
              <w:t>Non-current financial assets</w:t>
            </w:r>
          </w:p>
        </w:tc>
        <w:tc>
          <w:tcPr>
            <w:tcW w:w="999" w:type="dxa"/>
          </w:tcPr>
          <w:p w14:paraId="5E9EDBB0" w14:textId="77777777" w:rsidR="00687C67" w:rsidRPr="00CD6364" w:rsidRDefault="00687C67" w:rsidP="00771573">
            <w:pPr>
              <w:spacing w:line="240" w:lineRule="auto"/>
              <w:jc w:val="right"/>
              <w:rPr>
                <w:szCs w:val="22"/>
              </w:rPr>
            </w:pPr>
          </w:p>
        </w:tc>
        <w:tc>
          <w:tcPr>
            <w:tcW w:w="249" w:type="dxa"/>
          </w:tcPr>
          <w:p w14:paraId="0F5ECEA0" w14:textId="77777777" w:rsidR="00687C67" w:rsidRPr="00CD6364" w:rsidRDefault="00687C67" w:rsidP="00771573">
            <w:pPr>
              <w:spacing w:line="240" w:lineRule="auto"/>
              <w:jc w:val="both"/>
              <w:rPr>
                <w:szCs w:val="22"/>
              </w:rPr>
            </w:pPr>
          </w:p>
        </w:tc>
        <w:tc>
          <w:tcPr>
            <w:tcW w:w="1011" w:type="dxa"/>
          </w:tcPr>
          <w:p w14:paraId="432981E1" w14:textId="77777777" w:rsidR="00687C67" w:rsidRPr="00CD6364" w:rsidRDefault="00687C67" w:rsidP="00771573">
            <w:pPr>
              <w:spacing w:line="240" w:lineRule="auto"/>
              <w:jc w:val="right"/>
              <w:rPr>
                <w:szCs w:val="22"/>
              </w:rPr>
            </w:pPr>
          </w:p>
        </w:tc>
        <w:tc>
          <w:tcPr>
            <w:tcW w:w="241" w:type="dxa"/>
          </w:tcPr>
          <w:p w14:paraId="2A685F98" w14:textId="77777777" w:rsidR="00687C67" w:rsidRPr="00CD6364" w:rsidRDefault="00687C67" w:rsidP="00771573">
            <w:pPr>
              <w:spacing w:line="240" w:lineRule="auto"/>
              <w:jc w:val="both"/>
              <w:rPr>
                <w:szCs w:val="22"/>
              </w:rPr>
            </w:pPr>
          </w:p>
        </w:tc>
        <w:tc>
          <w:tcPr>
            <w:tcW w:w="986" w:type="dxa"/>
          </w:tcPr>
          <w:p w14:paraId="01280F4F" w14:textId="77777777" w:rsidR="00687C67" w:rsidRPr="00CD6364" w:rsidRDefault="00687C67" w:rsidP="00771573">
            <w:pPr>
              <w:spacing w:line="240" w:lineRule="auto"/>
              <w:jc w:val="right"/>
              <w:rPr>
                <w:szCs w:val="22"/>
              </w:rPr>
            </w:pPr>
          </w:p>
        </w:tc>
        <w:tc>
          <w:tcPr>
            <w:tcW w:w="232" w:type="dxa"/>
          </w:tcPr>
          <w:p w14:paraId="78DFE8F1" w14:textId="77777777" w:rsidR="00687C67" w:rsidRPr="00CD6364" w:rsidRDefault="00687C67" w:rsidP="00771573">
            <w:pPr>
              <w:spacing w:line="240" w:lineRule="auto"/>
              <w:jc w:val="both"/>
              <w:rPr>
                <w:szCs w:val="22"/>
              </w:rPr>
            </w:pPr>
          </w:p>
        </w:tc>
        <w:tc>
          <w:tcPr>
            <w:tcW w:w="1099" w:type="dxa"/>
          </w:tcPr>
          <w:p w14:paraId="40F85BF0" w14:textId="77777777" w:rsidR="00687C67" w:rsidRPr="00CD6364" w:rsidRDefault="00687C67" w:rsidP="00771573">
            <w:pPr>
              <w:spacing w:line="240" w:lineRule="auto"/>
              <w:jc w:val="right"/>
              <w:rPr>
                <w:szCs w:val="22"/>
              </w:rPr>
            </w:pPr>
          </w:p>
        </w:tc>
        <w:tc>
          <w:tcPr>
            <w:tcW w:w="232" w:type="dxa"/>
          </w:tcPr>
          <w:p w14:paraId="12EBEB45" w14:textId="77777777" w:rsidR="00687C67" w:rsidRPr="00CD6364" w:rsidRDefault="00687C67" w:rsidP="00771573">
            <w:pPr>
              <w:spacing w:line="240" w:lineRule="auto"/>
              <w:jc w:val="both"/>
              <w:rPr>
                <w:szCs w:val="22"/>
              </w:rPr>
            </w:pPr>
          </w:p>
        </w:tc>
        <w:tc>
          <w:tcPr>
            <w:tcW w:w="1251" w:type="dxa"/>
          </w:tcPr>
          <w:p w14:paraId="7FAD6AD0" w14:textId="77777777" w:rsidR="00687C67" w:rsidRPr="00CD6364" w:rsidRDefault="00687C67" w:rsidP="00771573">
            <w:pPr>
              <w:spacing w:line="240" w:lineRule="auto"/>
              <w:jc w:val="right"/>
              <w:rPr>
                <w:szCs w:val="22"/>
              </w:rPr>
            </w:pPr>
          </w:p>
        </w:tc>
      </w:tr>
      <w:tr w:rsidR="00687C67" w:rsidRPr="00CD6364" w14:paraId="60C98669" w14:textId="77777777" w:rsidTr="00771573">
        <w:tc>
          <w:tcPr>
            <w:tcW w:w="2880" w:type="dxa"/>
          </w:tcPr>
          <w:p w14:paraId="644A123A" w14:textId="77777777" w:rsidR="00687C67" w:rsidRPr="00CD6364" w:rsidRDefault="00687C67" w:rsidP="00771573">
            <w:pPr>
              <w:spacing w:line="240" w:lineRule="auto"/>
              <w:jc w:val="both"/>
              <w:rPr>
                <w:szCs w:val="22"/>
              </w:rPr>
            </w:pPr>
            <w:r w:rsidRPr="00CD6364">
              <w:rPr>
                <w:szCs w:val="22"/>
              </w:rPr>
              <w:t>Equity securities measured at</w:t>
            </w:r>
          </w:p>
        </w:tc>
        <w:tc>
          <w:tcPr>
            <w:tcW w:w="999" w:type="dxa"/>
          </w:tcPr>
          <w:p w14:paraId="08AA16A3" w14:textId="77777777" w:rsidR="00687C67" w:rsidRPr="00CD6364" w:rsidRDefault="00687C67" w:rsidP="00771573">
            <w:pPr>
              <w:spacing w:line="240" w:lineRule="auto"/>
              <w:jc w:val="right"/>
              <w:rPr>
                <w:szCs w:val="22"/>
              </w:rPr>
            </w:pPr>
          </w:p>
        </w:tc>
        <w:tc>
          <w:tcPr>
            <w:tcW w:w="249" w:type="dxa"/>
          </w:tcPr>
          <w:p w14:paraId="00331D59" w14:textId="77777777" w:rsidR="00687C67" w:rsidRPr="00CD6364" w:rsidRDefault="00687C67" w:rsidP="00771573">
            <w:pPr>
              <w:spacing w:line="240" w:lineRule="auto"/>
              <w:jc w:val="both"/>
              <w:rPr>
                <w:szCs w:val="22"/>
              </w:rPr>
            </w:pPr>
          </w:p>
        </w:tc>
        <w:tc>
          <w:tcPr>
            <w:tcW w:w="1011" w:type="dxa"/>
          </w:tcPr>
          <w:p w14:paraId="43F9804D" w14:textId="77777777" w:rsidR="00687C67" w:rsidRPr="00CD6364" w:rsidRDefault="00687C67" w:rsidP="00771573">
            <w:pPr>
              <w:spacing w:line="240" w:lineRule="auto"/>
              <w:jc w:val="right"/>
              <w:rPr>
                <w:szCs w:val="22"/>
              </w:rPr>
            </w:pPr>
          </w:p>
        </w:tc>
        <w:tc>
          <w:tcPr>
            <w:tcW w:w="241" w:type="dxa"/>
          </w:tcPr>
          <w:p w14:paraId="55BBE0D1" w14:textId="77777777" w:rsidR="00687C67" w:rsidRPr="00CD6364" w:rsidRDefault="00687C67" w:rsidP="00771573">
            <w:pPr>
              <w:spacing w:line="240" w:lineRule="auto"/>
              <w:jc w:val="both"/>
              <w:rPr>
                <w:szCs w:val="22"/>
              </w:rPr>
            </w:pPr>
          </w:p>
        </w:tc>
        <w:tc>
          <w:tcPr>
            <w:tcW w:w="986" w:type="dxa"/>
          </w:tcPr>
          <w:p w14:paraId="23AC87CC" w14:textId="77777777" w:rsidR="00687C67" w:rsidRPr="00CD6364" w:rsidRDefault="00687C67" w:rsidP="00771573">
            <w:pPr>
              <w:spacing w:line="240" w:lineRule="auto"/>
              <w:jc w:val="right"/>
              <w:rPr>
                <w:szCs w:val="22"/>
              </w:rPr>
            </w:pPr>
          </w:p>
        </w:tc>
        <w:tc>
          <w:tcPr>
            <w:tcW w:w="232" w:type="dxa"/>
          </w:tcPr>
          <w:p w14:paraId="2CE256BB" w14:textId="77777777" w:rsidR="00687C67" w:rsidRPr="00CD6364" w:rsidRDefault="00687C67" w:rsidP="00771573">
            <w:pPr>
              <w:spacing w:line="240" w:lineRule="auto"/>
              <w:jc w:val="both"/>
              <w:rPr>
                <w:szCs w:val="22"/>
              </w:rPr>
            </w:pPr>
          </w:p>
        </w:tc>
        <w:tc>
          <w:tcPr>
            <w:tcW w:w="1099" w:type="dxa"/>
          </w:tcPr>
          <w:p w14:paraId="02261190" w14:textId="77777777" w:rsidR="00687C67" w:rsidRPr="00CD6364" w:rsidRDefault="00687C67" w:rsidP="00771573">
            <w:pPr>
              <w:spacing w:line="240" w:lineRule="auto"/>
              <w:jc w:val="right"/>
              <w:rPr>
                <w:szCs w:val="22"/>
              </w:rPr>
            </w:pPr>
          </w:p>
        </w:tc>
        <w:tc>
          <w:tcPr>
            <w:tcW w:w="232" w:type="dxa"/>
          </w:tcPr>
          <w:p w14:paraId="097C7BAF" w14:textId="77777777" w:rsidR="00687C67" w:rsidRPr="00CD6364" w:rsidRDefault="00687C67" w:rsidP="00771573">
            <w:pPr>
              <w:spacing w:line="240" w:lineRule="auto"/>
              <w:jc w:val="both"/>
              <w:rPr>
                <w:szCs w:val="22"/>
              </w:rPr>
            </w:pPr>
          </w:p>
        </w:tc>
        <w:tc>
          <w:tcPr>
            <w:tcW w:w="1251" w:type="dxa"/>
          </w:tcPr>
          <w:p w14:paraId="07A1AF2A" w14:textId="77777777" w:rsidR="00687C67" w:rsidRPr="00CD6364" w:rsidRDefault="00687C67" w:rsidP="00771573">
            <w:pPr>
              <w:spacing w:line="240" w:lineRule="auto"/>
              <w:jc w:val="right"/>
              <w:rPr>
                <w:szCs w:val="22"/>
              </w:rPr>
            </w:pPr>
          </w:p>
        </w:tc>
      </w:tr>
      <w:tr w:rsidR="00687C67" w:rsidRPr="00CD6364" w14:paraId="28392803" w14:textId="77777777" w:rsidTr="00771573">
        <w:tc>
          <w:tcPr>
            <w:tcW w:w="2880" w:type="dxa"/>
          </w:tcPr>
          <w:p w14:paraId="2E364284" w14:textId="77777777" w:rsidR="00687C67" w:rsidRPr="00237DFE" w:rsidRDefault="00687C67" w:rsidP="00687C67">
            <w:pPr>
              <w:pStyle w:val="ListParagraph"/>
              <w:numPr>
                <w:ilvl w:val="0"/>
                <w:numId w:val="12"/>
              </w:numPr>
              <w:ind w:left="255" w:hanging="255"/>
              <w:contextualSpacing/>
              <w:rPr>
                <w:rFonts w:ascii="Times New Roman" w:hAnsi="Times New Roman" w:cs="Times New Roman"/>
              </w:rPr>
            </w:pPr>
            <w:r w:rsidRPr="00237DFE">
              <w:rPr>
                <w:rFonts w:ascii="Times New Roman" w:hAnsi="Times New Roman" w:cs="Times New Roman"/>
              </w:rPr>
              <w:t>FVOCI</w:t>
            </w:r>
          </w:p>
        </w:tc>
        <w:tc>
          <w:tcPr>
            <w:tcW w:w="999" w:type="dxa"/>
          </w:tcPr>
          <w:p w14:paraId="72A282C3" w14:textId="65C3E0CA" w:rsidR="00687C67" w:rsidRPr="00CD6364" w:rsidRDefault="00FE7EA3" w:rsidP="00771573">
            <w:pPr>
              <w:spacing w:line="240" w:lineRule="auto"/>
              <w:jc w:val="right"/>
              <w:rPr>
                <w:szCs w:val="22"/>
              </w:rPr>
            </w:pPr>
            <w:r>
              <w:rPr>
                <w:szCs w:val="22"/>
              </w:rPr>
              <w:t>10,801</w:t>
            </w:r>
          </w:p>
        </w:tc>
        <w:tc>
          <w:tcPr>
            <w:tcW w:w="249" w:type="dxa"/>
          </w:tcPr>
          <w:p w14:paraId="5F7F779C" w14:textId="77777777" w:rsidR="00687C67" w:rsidRPr="00CD6364" w:rsidRDefault="00687C67" w:rsidP="00771573">
            <w:pPr>
              <w:spacing w:line="240" w:lineRule="auto"/>
              <w:jc w:val="both"/>
              <w:rPr>
                <w:szCs w:val="22"/>
              </w:rPr>
            </w:pPr>
          </w:p>
        </w:tc>
        <w:tc>
          <w:tcPr>
            <w:tcW w:w="1011" w:type="dxa"/>
          </w:tcPr>
          <w:p w14:paraId="381C96C8" w14:textId="77777777" w:rsidR="00687C67" w:rsidRPr="00D70915" w:rsidRDefault="00687C67" w:rsidP="00771573">
            <w:pPr>
              <w:pStyle w:val="acctfourfigures"/>
              <w:tabs>
                <w:tab w:val="decimal" w:pos="448"/>
              </w:tabs>
              <w:spacing w:line="240" w:lineRule="atLeast"/>
              <w:ind w:right="11"/>
              <w:jc w:val="center"/>
              <w:rPr>
                <w:szCs w:val="22"/>
                <w:lang w:val="en-US" w:bidi="th-TH"/>
              </w:rPr>
            </w:pPr>
            <w:r w:rsidRPr="00D70915">
              <w:rPr>
                <w:szCs w:val="22"/>
                <w:lang w:val="en-US" w:bidi="th-TH"/>
              </w:rPr>
              <w:t>-</w:t>
            </w:r>
          </w:p>
        </w:tc>
        <w:tc>
          <w:tcPr>
            <w:tcW w:w="241" w:type="dxa"/>
          </w:tcPr>
          <w:p w14:paraId="3BD13AD7" w14:textId="77777777" w:rsidR="00687C67" w:rsidRPr="00CD6364" w:rsidRDefault="00687C67" w:rsidP="00771573">
            <w:pPr>
              <w:spacing w:line="240" w:lineRule="auto"/>
              <w:jc w:val="both"/>
              <w:rPr>
                <w:szCs w:val="22"/>
              </w:rPr>
            </w:pPr>
          </w:p>
        </w:tc>
        <w:tc>
          <w:tcPr>
            <w:tcW w:w="986" w:type="dxa"/>
          </w:tcPr>
          <w:p w14:paraId="64CB2F2F" w14:textId="07DCED55" w:rsidR="00687C67" w:rsidRPr="00CD6364" w:rsidRDefault="00FE7EA3" w:rsidP="00FE7EA3">
            <w:pPr>
              <w:spacing w:line="240" w:lineRule="auto"/>
              <w:ind w:left="-353" w:right="309"/>
              <w:jc w:val="right"/>
              <w:rPr>
                <w:szCs w:val="22"/>
              </w:rPr>
            </w:pPr>
            <w:r>
              <w:rPr>
                <w:szCs w:val="22"/>
              </w:rPr>
              <w:t>-</w:t>
            </w:r>
          </w:p>
        </w:tc>
        <w:tc>
          <w:tcPr>
            <w:tcW w:w="232" w:type="dxa"/>
          </w:tcPr>
          <w:p w14:paraId="61DDF92F" w14:textId="77777777" w:rsidR="00687C67" w:rsidRPr="00CD6364" w:rsidRDefault="00687C67" w:rsidP="00771573">
            <w:pPr>
              <w:spacing w:line="240" w:lineRule="auto"/>
              <w:jc w:val="both"/>
              <w:rPr>
                <w:szCs w:val="22"/>
              </w:rPr>
            </w:pPr>
          </w:p>
        </w:tc>
        <w:tc>
          <w:tcPr>
            <w:tcW w:w="1099" w:type="dxa"/>
          </w:tcPr>
          <w:p w14:paraId="1BAD7B7C" w14:textId="2B7F6C21" w:rsidR="00687C67" w:rsidRPr="00CD6364" w:rsidRDefault="00687C67" w:rsidP="00771573">
            <w:pPr>
              <w:spacing w:line="240" w:lineRule="auto"/>
              <w:jc w:val="right"/>
              <w:rPr>
                <w:szCs w:val="22"/>
              </w:rPr>
            </w:pPr>
            <w:r>
              <w:rPr>
                <w:szCs w:val="22"/>
              </w:rPr>
              <w:t>(</w:t>
            </w:r>
            <w:r w:rsidR="00FE7EA3">
              <w:rPr>
                <w:szCs w:val="22"/>
              </w:rPr>
              <w:t>3</w:t>
            </w:r>
            <w:r w:rsidRPr="00D70915">
              <w:rPr>
                <w:szCs w:val="22"/>
              </w:rPr>
              <w:t>,</w:t>
            </w:r>
            <w:r w:rsidR="00FE7EA3">
              <w:rPr>
                <w:szCs w:val="22"/>
              </w:rPr>
              <w:t>373</w:t>
            </w:r>
            <w:r>
              <w:rPr>
                <w:szCs w:val="22"/>
              </w:rPr>
              <w:t>)</w:t>
            </w:r>
          </w:p>
        </w:tc>
        <w:tc>
          <w:tcPr>
            <w:tcW w:w="232" w:type="dxa"/>
          </w:tcPr>
          <w:p w14:paraId="6966FDBD" w14:textId="77777777" w:rsidR="00687C67" w:rsidRPr="00CD6364" w:rsidRDefault="00687C67" w:rsidP="00771573">
            <w:pPr>
              <w:spacing w:line="240" w:lineRule="auto"/>
              <w:jc w:val="both"/>
              <w:rPr>
                <w:szCs w:val="22"/>
              </w:rPr>
            </w:pPr>
          </w:p>
        </w:tc>
        <w:tc>
          <w:tcPr>
            <w:tcW w:w="1251" w:type="dxa"/>
          </w:tcPr>
          <w:p w14:paraId="2F21369E" w14:textId="52854E9D" w:rsidR="00687C67" w:rsidRPr="00CD6364" w:rsidRDefault="008B2502" w:rsidP="00771573">
            <w:pPr>
              <w:spacing w:line="240" w:lineRule="auto"/>
              <w:jc w:val="right"/>
              <w:rPr>
                <w:szCs w:val="22"/>
              </w:rPr>
            </w:pPr>
            <w:r>
              <w:rPr>
                <w:szCs w:val="22"/>
              </w:rPr>
              <w:t>7,428</w:t>
            </w:r>
          </w:p>
        </w:tc>
      </w:tr>
    </w:tbl>
    <w:p w14:paraId="4CF8FA82" w14:textId="77777777" w:rsidR="00F412AD" w:rsidRDefault="00F412AD"/>
    <w:p w14:paraId="42D73790" w14:textId="77777777" w:rsidR="0074503F" w:rsidRPr="00C13076" w:rsidRDefault="00C13076" w:rsidP="00B3188E">
      <w:pPr>
        <w:pStyle w:val="Heading1"/>
        <w:numPr>
          <w:ilvl w:val="0"/>
          <w:numId w:val="3"/>
        </w:numPr>
        <w:tabs>
          <w:tab w:val="num" w:pos="540"/>
        </w:tabs>
        <w:spacing w:before="0" w:after="0" w:line="240" w:lineRule="atLeast"/>
        <w:ind w:left="540" w:right="180" w:hanging="540"/>
        <w:rPr>
          <w:rFonts w:cs="Times New Roman"/>
        </w:rPr>
      </w:pPr>
      <w:r w:rsidRPr="00C13076">
        <w:rPr>
          <w:rFonts w:cs="Times New Roman"/>
        </w:rPr>
        <w:t>Commitments with non-related parties</w:t>
      </w:r>
    </w:p>
    <w:p w14:paraId="557B585E" w14:textId="77777777" w:rsidR="00B36D91" w:rsidRDefault="00E2000F" w:rsidP="009E70A2">
      <w:pPr>
        <w:pStyle w:val="BodyTextIndent3"/>
        <w:spacing w:after="0" w:line="240" w:lineRule="atLeast"/>
        <w:ind w:left="0" w:right="-27"/>
        <w:jc w:val="both"/>
        <w:rPr>
          <w:spacing w:val="-2"/>
          <w:sz w:val="22"/>
          <w:szCs w:val="20"/>
          <w:lang w:val="en-AU" w:eastAsia="en-US" w:bidi="th-TH"/>
        </w:rPr>
      </w:pPr>
      <w:r>
        <w:rPr>
          <w:spacing w:val="-2"/>
          <w:sz w:val="22"/>
          <w:szCs w:val="20"/>
          <w:lang w:val="en-AU" w:eastAsia="en-US" w:bidi="th-TH"/>
        </w:rPr>
        <w:t xml:space="preserve">            </w:t>
      </w:r>
    </w:p>
    <w:tbl>
      <w:tblPr>
        <w:tblW w:w="9263" w:type="dxa"/>
        <w:tblInd w:w="450" w:type="dxa"/>
        <w:tblLayout w:type="fixed"/>
        <w:tblLook w:val="0000" w:firstRow="0" w:lastRow="0" w:firstColumn="0" w:lastColumn="0" w:noHBand="0" w:noVBand="0"/>
      </w:tblPr>
      <w:tblGrid>
        <w:gridCol w:w="3864"/>
        <w:gridCol w:w="1096"/>
        <w:gridCol w:w="250"/>
        <w:gridCol w:w="19"/>
        <w:gridCol w:w="1241"/>
        <w:gridCol w:w="252"/>
        <w:gridCol w:w="17"/>
        <w:gridCol w:w="1023"/>
        <w:gridCol w:w="254"/>
        <w:gridCol w:w="1247"/>
      </w:tblGrid>
      <w:tr w:rsidR="00710A26" w:rsidRPr="00B37F12" w14:paraId="1622D0F6" w14:textId="77777777" w:rsidTr="00B00DA3">
        <w:trPr>
          <w:tblHeader/>
        </w:trPr>
        <w:tc>
          <w:tcPr>
            <w:tcW w:w="2086" w:type="pct"/>
          </w:tcPr>
          <w:p w14:paraId="77F9EBCE" w14:textId="77777777" w:rsidR="00710A26" w:rsidRPr="00B37F12" w:rsidRDefault="00710A26" w:rsidP="00710A26">
            <w:pPr>
              <w:ind w:right="-138"/>
              <w:rPr>
                <w:b/>
                <w:bCs/>
                <w:szCs w:val="22"/>
              </w:rPr>
            </w:pPr>
            <w:r>
              <w:rPr>
                <w:b/>
                <w:bCs/>
                <w:sz w:val="24"/>
                <w:szCs w:val="24"/>
              </w:rPr>
              <w:tab/>
            </w:r>
          </w:p>
        </w:tc>
        <w:tc>
          <w:tcPr>
            <w:tcW w:w="1407" w:type="pct"/>
            <w:gridSpan w:val="4"/>
          </w:tcPr>
          <w:p w14:paraId="49D83FFC" w14:textId="77777777" w:rsidR="00710A26" w:rsidRPr="00812DDA" w:rsidRDefault="00515304" w:rsidP="00710A26">
            <w:pPr>
              <w:pStyle w:val="BodyText"/>
              <w:spacing w:after="0"/>
              <w:ind w:left="-108" w:right="-110"/>
              <w:jc w:val="center"/>
              <w:rPr>
                <w:b/>
                <w:bCs/>
                <w:szCs w:val="22"/>
              </w:rPr>
            </w:pPr>
            <w:r w:rsidRPr="00812DDA">
              <w:rPr>
                <w:b/>
                <w:bCs/>
                <w:szCs w:val="22"/>
              </w:rPr>
              <w:t>Consolidated</w:t>
            </w:r>
          </w:p>
        </w:tc>
        <w:tc>
          <w:tcPr>
            <w:tcW w:w="145" w:type="pct"/>
            <w:gridSpan w:val="2"/>
          </w:tcPr>
          <w:p w14:paraId="081B9405" w14:textId="77777777" w:rsidR="00710A26" w:rsidRPr="00812DDA" w:rsidRDefault="00710A26" w:rsidP="00710A26">
            <w:pPr>
              <w:pStyle w:val="BodyText"/>
              <w:spacing w:after="0"/>
              <w:ind w:left="-108" w:right="-110"/>
              <w:jc w:val="center"/>
              <w:rPr>
                <w:szCs w:val="22"/>
              </w:rPr>
            </w:pPr>
          </w:p>
        </w:tc>
        <w:tc>
          <w:tcPr>
            <w:tcW w:w="1362" w:type="pct"/>
            <w:gridSpan w:val="3"/>
          </w:tcPr>
          <w:p w14:paraId="250A45C1" w14:textId="77777777" w:rsidR="00710A26" w:rsidRPr="00812DDA" w:rsidRDefault="00515304" w:rsidP="00710A26">
            <w:pPr>
              <w:pStyle w:val="BodyText"/>
              <w:spacing w:after="0"/>
              <w:ind w:left="-108" w:right="-110"/>
              <w:jc w:val="center"/>
              <w:rPr>
                <w:b/>
                <w:bCs/>
                <w:szCs w:val="22"/>
              </w:rPr>
            </w:pPr>
            <w:r>
              <w:rPr>
                <w:b/>
                <w:bCs/>
                <w:szCs w:val="22"/>
              </w:rPr>
              <w:t>Separate</w:t>
            </w:r>
          </w:p>
        </w:tc>
      </w:tr>
      <w:tr w:rsidR="00710A26" w:rsidRPr="00B37F12" w14:paraId="5F5B3C61" w14:textId="77777777" w:rsidTr="00B00DA3">
        <w:trPr>
          <w:tblHeader/>
        </w:trPr>
        <w:tc>
          <w:tcPr>
            <w:tcW w:w="2086" w:type="pct"/>
          </w:tcPr>
          <w:p w14:paraId="50B72AA8" w14:textId="77777777" w:rsidR="00710A26" w:rsidRPr="00B37F12" w:rsidRDefault="00710A26" w:rsidP="00710A26">
            <w:pPr>
              <w:ind w:right="-138"/>
              <w:rPr>
                <w:b/>
                <w:bCs/>
                <w:szCs w:val="22"/>
              </w:rPr>
            </w:pPr>
          </w:p>
        </w:tc>
        <w:tc>
          <w:tcPr>
            <w:tcW w:w="1407" w:type="pct"/>
            <w:gridSpan w:val="4"/>
          </w:tcPr>
          <w:p w14:paraId="1DEC5F34" w14:textId="77777777" w:rsidR="00710A26" w:rsidRPr="00812DDA" w:rsidRDefault="00710A26" w:rsidP="00710A26">
            <w:pPr>
              <w:pStyle w:val="BodyText"/>
              <w:spacing w:after="0"/>
              <w:ind w:left="-108" w:right="-110"/>
              <w:jc w:val="center"/>
              <w:rPr>
                <w:b/>
                <w:bCs/>
                <w:szCs w:val="22"/>
              </w:rPr>
            </w:pPr>
            <w:r w:rsidRPr="00812DDA">
              <w:rPr>
                <w:b/>
                <w:bCs/>
                <w:szCs w:val="22"/>
              </w:rPr>
              <w:t>financial statements</w:t>
            </w:r>
          </w:p>
        </w:tc>
        <w:tc>
          <w:tcPr>
            <w:tcW w:w="145" w:type="pct"/>
            <w:gridSpan w:val="2"/>
          </w:tcPr>
          <w:p w14:paraId="100CFE26" w14:textId="77777777" w:rsidR="00710A26" w:rsidRPr="00812DDA" w:rsidRDefault="00710A26" w:rsidP="00710A26">
            <w:pPr>
              <w:pStyle w:val="BodyText"/>
              <w:spacing w:after="0"/>
              <w:ind w:left="-108" w:right="-110"/>
              <w:jc w:val="center"/>
              <w:rPr>
                <w:szCs w:val="22"/>
              </w:rPr>
            </w:pPr>
          </w:p>
        </w:tc>
        <w:tc>
          <w:tcPr>
            <w:tcW w:w="1362" w:type="pct"/>
            <w:gridSpan w:val="3"/>
          </w:tcPr>
          <w:p w14:paraId="5D7EAA61" w14:textId="77777777" w:rsidR="00710A26" w:rsidRPr="00812DDA" w:rsidRDefault="00710A26" w:rsidP="00710A26">
            <w:pPr>
              <w:pStyle w:val="BodyText"/>
              <w:spacing w:after="0"/>
              <w:ind w:left="-108" w:right="-110"/>
              <w:jc w:val="center"/>
              <w:rPr>
                <w:b/>
                <w:bCs/>
                <w:szCs w:val="22"/>
              </w:rPr>
            </w:pPr>
            <w:r w:rsidRPr="00812DDA">
              <w:rPr>
                <w:b/>
                <w:bCs/>
                <w:szCs w:val="22"/>
              </w:rPr>
              <w:t>financial statements</w:t>
            </w:r>
          </w:p>
        </w:tc>
      </w:tr>
      <w:tr w:rsidR="00EE5DC1" w:rsidRPr="00B37F12" w14:paraId="4684B74B" w14:textId="77777777" w:rsidTr="00B00DA3">
        <w:trPr>
          <w:tblHeader/>
        </w:trPr>
        <w:tc>
          <w:tcPr>
            <w:tcW w:w="2086" w:type="pct"/>
          </w:tcPr>
          <w:p w14:paraId="4A2839B8" w14:textId="77777777" w:rsidR="00EE5DC1" w:rsidRPr="00812DDA" w:rsidRDefault="00EE5DC1" w:rsidP="00EE5DC1">
            <w:pPr>
              <w:pStyle w:val="BodyText"/>
              <w:spacing w:after="0"/>
              <w:ind w:right="-138"/>
              <w:jc w:val="both"/>
              <w:rPr>
                <w:b/>
                <w:bCs/>
                <w:szCs w:val="22"/>
              </w:rPr>
            </w:pPr>
          </w:p>
        </w:tc>
        <w:tc>
          <w:tcPr>
            <w:tcW w:w="592" w:type="pct"/>
          </w:tcPr>
          <w:p w14:paraId="043B1194" w14:textId="77777777" w:rsidR="00EE5DC1" w:rsidRPr="00812DDA" w:rsidRDefault="00EE5DC1" w:rsidP="00EE5DC1">
            <w:pPr>
              <w:pStyle w:val="BodyText"/>
              <w:spacing w:after="0"/>
              <w:ind w:left="-108" w:right="-107"/>
              <w:jc w:val="center"/>
              <w:rPr>
                <w:szCs w:val="22"/>
              </w:rPr>
            </w:pPr>
            <w:r>
              <w:rPr>
                <w:szCs w:val="22"/>
              </w:rPr>
              <w:t>31 March</w:t>
            </w:r>
          </w:p>
        </w:tc>
        <w:tc>
          <w:tcPr>
            <w:tcW w:w="135" w:type="pct"/>
          </w:tcPr>
          <w:p w14:paraId="691E040D" w14:textId="77777777" w:rsidR="00EE5DC1" w:rsidRPr="00812DDA" w:rsidRDefault="00EE5DC1" w:rsidP="00EE5DC1">
            <w:pPr>
              <w:pStyle w:val="BodyText"/>
              <w:spacing w:after="0"/>
              <w:ind w:left="-108" w:right="-107"/>
              <w:jc w:val="center"/>
              <w:rPr>
                <w:szCs w:val="22"/>
              </w:rPr>
            </w:pPr>
          </w:p>
        </w:tc>
        <w:tc>
          <w:tcPr>
            <w:tcW w:w="680" w:type="pct"/>
            <w:gridSpan w:val="2"/>
          </w:tcPr>
          <w:p w14:paraId="3F8E43C9" w14:textId="77777777" w:rsidR="00EE5DC1" w:rsidRPr="00812DDA" w:rsidRDefault="00EE5DC1" w:rsidP="00EE5DC1">
            <w:pPr>
              <w:pStyle w:val="BodyText"/>
              <w:spacing w:after="0"/>
              <w:ind w:left="-108" w:right="-107"/>
              <w:jc w:val="center"/>
              <w:rPr>
                <w:szCs w:val="22"/>
              </w:rPr>
            </w:pPr>
            <w:r>
              <w:rPr>
                <w:szCs w:val="22"/>
              </w:rPr>
              <w:t>31 December</w:t>
            </w:r>
          </w:p>
        </w:tc>
        <w:tc>
          <w:tcPr>
            <w:tcW w:w="145" w:type="pct"/>
            <w:gridSpan w:val="2"/>
          </w:tcPr>
          <w:p w14:paraId="4FCB406C" w14:textId="77777777" w:rsidR="00EE5DC1" w:rsidRPr="00812DDA" w:rsidRDefault="00EE5DC1" w:rsidP="00EE5DC1">
            <w:pPr>
              <w:pStyle w:val="BodyText"/>
              <w:spacing w:after="0"/>
              <w:ind w:left="-108" w:right="-107"/>
              <w:jc w:val="center"/>
              <w:rPr>
                <w:szCs w:val="22"/>
              </w:rPr>
            </w:pPr>
          </w:p>
        </w:tc>
        <w:tc>
          <w:tcPr>
            <w:tcW w:w="552" w:type="pct"/>
          </w:tcPr>
          <w:p w14:paraId="4373573C" w14:textId="77777777" w:rsidR="00EE5DC1" w:rsidRPr="00812DDA" w:rsidRDefault="00EE5DC1" w:rsidP="00EE5DC1">
            <w:pPr>
              <w:pStyle w:val="BodyText"/>
              <w:spacing w:after="0"/>
              <w:ind w:left="-108" w:right="-107"/>
              <w:jc w:val="center"/>
              <w:rPr>
                <w:szCs w:val="22"/>
              </w:rPr>
            </w:pPr>
            <w:r>
              <w:rPr>
                <w:szCs w:val="22"/>
              </w:rPr>
              <w:t>31 March</w:t>
            </w:r>
          </w:p>
        </w:tc>
        <w:tc>
          <w:tcPr>
            <w:tcW w:w="137" w:type="pct"/>
          </w:tcPr>
          <w:p w14:paraId="3AE67722" w14:textId="77777777" w:rsidR="00EE5DC1" w:rsidRPr="00812DDA" w:rsidRDefault="00EE5DC1" w:rsidP="00EE5DC1">
            <w:pPr>
              <w:pStyle w:val="BodyText"/>
              <w:spacing w:after="0"/>
              <w:ind w:left="-108" w:right="-107"/>
              <w:jc w:val="center"/>
              <w:rPr>
                <w:szCs w:val="22"/>
              </w:rPr>
            </w:pPr>
          </w:p>
        </w:tc>
        <w:tc>
          <w:tcPr>
            <w:tcW w:w="673" w:type="pct"/>
          </w:tcPr>
          <w:p w14:paraId="36752121" w14:textId="77777777" w:rsidR="00EE5DC1" w:rsidRPr="00812DDA" w:rsidRDefault="00EE5DC1" w:rsidP="00EE5DC1">
            <w:pPr>
              <w:pStyle w:val="BodyText"/>
              <w:spacing w:after="0"/>
              <w:ind w:left="-108" w:right="-107"/>
              <w:jc w:val="center"/>
              <w:rPr>
                <w:szCs w:val="22"/>
              </w:rPr>
            </w:pPr>
            <w:r>
              <w:rPr>
                <w:szCs w:val="22"/>
              </w:rPr>
              <w:t>31 December</w:t>
            </w:r>
          </w:p>
        </w:tc>
      </w:tr>
      <w:tr w:rsidR="00EE5DC1" w:rsidRPr="00B37F12" w14:paraId="1FC66D4E" w14:textId="77777777" w:rsidTr="00B00DA3">
        <w:trPr>
          <w:tblHeader/>
        </w:trPr>
        <w:tc>
          <w:tcPr>
            <w:tcW w:w="2086" w:type="pct"/>
          </w:tcPr>
          <w:p w14:paraId="6C789CF3" w14:textId="77777777" w:rsidR="00EE5DC1" w:rsidRPr="00812DDA" w:rsidRDefault="00EE5DC1" w:rsidP="00EE5DC1">
            <w:pPr>
              <w:pStyle w:val="BodyText"/>
              <w:spacing w:after="0"/>
              <w:ind w:right="-138"/>
              <w:jc w:val="both"/>
              <w:rPr>
                <w:b/>
                <w:bCs/>
                <w:szCs w:val="22"/>
              </w:rPr>
            </w:pPr>
          </w:p>
        </w:tc>
        <w:tc>
          <w:tcPr>
            <w:tcW w:w="592" w:type="pct"/>
          </w:tcPr>
          <w:p w14:paraId="6A29F4E9" w14:textId="11217A3F" w:rsidR="00EE5DC1" w:rsidRPr="00812DDA" w:rsidRDefault="00EE5DC1" w:rsidP="00EE5DC1">
            <w:pPr>
              <w:pStyle w:val="BodyText"/>
              <w:spacing w:after="0"/>
              <w:ind w:left="-108" w:right="-107"/>
              <w:jc w:val="center"/>
              <w:rPr>
                <w:szCs w:val="22"/>
              </w:rPr>
            </w:pPr>
            <w:r>
              <w:rPr>
                <w:szCs w:val="22"/>
              </w:rPr>
              <w:t>202</w:t>
            </w:r>
            <w:r w:rsidR="00F01F78">
              <w:rPr>
                <w:szCs w:val="22"/>
              </w:rPr>
              <w:t>1</w:t>
            </w:r>
          </w:p>
        </w:tc>
        <w:tc>
          <w:tcPr>
            <w:tcW w:w="135" w:type="pct"/>
          </w:tcPr>
          <w:p w14:paraId="66A5785E" w14:textId="77777777" w:rsidR="00EE5DC1" w:rsidRPr="00812DDA" w:rsidRDefault="00EE5DC1" w:rsidP="00EE5DC1">
            <w:pPr>
              <w:pStyle w:val="BodyText"/>
              <w:spacing w:after="0"/>
              <w:ind w:left="-108" w:right="-107"/>
              <w:jc w:val="center"/>
              <w:rPr>
                <w:szCs w:val="22"/>
              </w:rPr>
            </w:pPr>
          </w:p>
        </w:tc>
        <w:tc>
          <w:tcPr>
            <w:tcW w:w="680" w:type="pct"/>
            <w:gridSpan w:val="2"/>
          </w:tcPr>
          <w:p w14:paraId="7507934C" w14:textId="21F86A92" w:rsidR="00EE5DC1" w:rsidRPr="00812DDA" w:rsidRDefault="00EE5DC1" w:rsidP="00EE5DC1">
            <w:pPr>
              <w:pStyle w:val="BodyText"/>
              <w:spacing w:after="0"/>
              <w:ind w:left="-108" w:right="-107"/>
              <w:jc w:val="center"/>
              <w:rPr>
                <w:szCs w:val="22"/>
              </w:rPr>
            </w:pPr>
            <w:r>
              <w:rPr>
                <w:szCs w:val="22"/>
              </w:rPr>
              <w:t>20</w:t>
            </w:r>
            <w:r w:rsidR="00F01F78">
              <w:rPr>
                <w:szCs w:val="22"/>
              </w:rPr>
              <w:t>20</w:t>
            </w:r>
          </w:p>
        </w:tc>
        <w:tc>
          <w:tcPr>
            <w:tcW w:w="145" w:type="pct"/>
            <w:gridSpan w:val="2"/>
          </w:tcPr>
          <w:p w14:paraId="3EAAD30E" w14:textId="77777777" w:rsidR="00EE5DC1" w:rsidRPr="00812DDA" w:rsidRDefault="00EE5DC1" w:rsidP="00EE5DC1">
            <w:pPr>
              <w:pStyle w:val="BodyText"/>
              <w:spacing w:after="0"/>
              <w:ind w:left="-108" w:right="-107"/>
              <w:jc w:val="center"/>
              <w:rPr>
                <w:szCs w:val="22"/>
              </w:rPr>
            </w:pPr>
          </w:p>
        </w:tc>
        <w:tc>
          <w:tcPr>
            <w:tcW w:w="552" w:type="pct"/>
          </w:tcPr>
          <w:p w14:paraId="3A6F9116" w14:textId="45E09EFB" w:rsidR="00EE5DC1" w:rsidRPr="00812DDA" w:rsidRDefault="00EE5DC1" w:rsidP="00EE5DC1">
            <w:pPr>
              <w:pStyle w:val="BodyText"/>
              <w:spacing w:after="0"/>
              <w:ind w:left="-108" w:right="-107"/>
              <w:jc w:val="center"/>
              <w:rPr>
                <w:szCs w:val="22"/>
              </w:rPr>
            </w:pPr>
            <w:r>
              <w:rPr>
                <w:szCs w:val="22"/>
              </w:rPr>
              <w:t>202</w:t>
            </w:r>
            <w:r w:rsidR="00F01F78">
              <w:rPr>
                <w:szCs w:val="22"/>
              </w:rPr>
              <w:t>1</w:t>
            </w:r>
          </w:p>
        </w:tc>
        <w:tc>
          <w:tcPr>
            <w:tcW w:w="137" w:type="pct"/>
          </w:tcPr>
          <w:p w14:paraId="651DBA07" w14:textId="77777777" w:rsidR="00EE5DC1" w:rsidRPr="00812DDA" w:rsidRDefault="00EE5DC1" w:rsidP="00EE5DC1">
            <w:pPr>
              <w:pStyle w:val="BodyText"/>
              <w:spacing w:after="0"/>
              <w:ind w:left="-108" w:right="-107"/>
              <w:jc w:val="center"/>
              <w:rPr>
                <w:szCs w:val="22"/>
              </w:rPr>
            </w:pPr>
          </w:p>
        </w:tc>
        <w:tc>
          <w:tcPr>
            <w:tcW w:w="673" w:type="pct"/>
          </w:tcPr>
          <w:p w14:paraId="407691DC" w14:textId="6F81363A" w:rsidR="00EE5DC1" w:rsidRPr="00812DDA" w:rsidRDefault="00EE5DC1" w:rsidP="00EE5DC1">
            <w:pPr>
              <w:pStyle w:val="BodyText"/>
              <w:spacing w:after="0"/>
              <w:ind w:left="-108" w:right="-107"/>
              <w:jc w:val="center"/>
              <w:rPr>
                <w:szCs w:val="22"/>
              </w:rPr>
            </w:pPr>
            <w:r>
              <w:rPr>
                <w:szCs w:val="22"/>
              </w:rPr>
              <w:t>20</w:t>
            </w:r>
            <w:r w:rsidR="00F01F78">
              <w:rPr>
                <w:szCs w:val="22"/>
              </w:rPr>
              <w:t>20</w:t>
            </w:r>
          </w:p>
        </w:tc>
      </w:tr>
      <w:tr w:rsidR="00EE5DC1" w:rsidRPr="00B37F12" w14:paraId="265A0E2B" w14:textId="77777777" w:rsidTr="00B950DD">
        <w:trPr>
          <w:tblHeader/>
        </w:trPr>
        <w:tc>
          <w:tcPr>
            <w:tcW w:w="2086" w:type="pct"/>
          </w:tcPr>
          <w:p w14:paraId="1A5C0EA6" w14:textId="77777777" w:rsidR="00EE5DC1" w:rsidRPr="00812DDA" w:rsidRDefault="00EE5DC1" w:rsidP="00EE5DC1">
            <w:pPr>
              <w:pStyle w:val="BodyText"/>
              <w:spacing w:after="0"/>
              <w:ind w:right="-138"/>
              <w:jc w:val="both"/>
              <w:rPr>
                <w:b/>
                <w:bCs/>
                <w:szCs w:val="22"/>
              </w:rPr>
            </w:pPr>
          </w:p>
        </w:tc>
        <w:tc>
          <w:tcPr>
            <w:tcW w:w="2914" w:type="pct"/>
            <w:gridSpan w:val="9"/>
          </w:tcPr>
          <w:p w14:paraId="58AAAA74" w14:textId="77777777" w:rsidR="00EE5DC1" w:rsidRPr="00812DDA" w:rsidRDefault="00EE5DC1" w:rsidP="00EE5DC1">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EE5DC1" w:rsidRPr="00B37F12" w14:paraId="01925D53" w14:textId="77777777" w:rsidTr="00B00DA3">
        <w:tc>
          <w:tcPr>
            <w:tcW w:w="2086" w:type="pct"/>
          </w:tcPr>
          <w:p w14:paraId="67DE3BEB" w14:textId="598B10CA" w:rsidR="00EE5DC1" w:rsidRPr="00533C91" w:rsidRDefault="00EE5DC1" w:rsidP="00EE5DC1">
            <w:pPr>
              <w:pStyle w:val="BodyText"/>
              <w:spacing w:after="0"/>
              <w:ind w:right="-138"/>
              <w:jc w:val="both"/>
              <w:rPr>
                <w:b/>
                <w:bCs/>
                <w:i/>
                <w:iCs/>
                <w:szCs w:val="22"/>
              </w:rPr>
            </w:pPr>
            <w:r w:rsidRPr="00533C91">
              <w:rPr>
                <w:b/>
                <w:bCs/>
                <w:i/>
                <w:iCs/>
                <w:szCs w:val="22"/>
              </w:rPr>
              <w:t>Capital commitment</w:t>
            </w:r>
            <w:r w:rsidR="00B950DD">
              <w:rPr>
                <w:b/>
                <w:bCs/>
                <w:i/>
                <w:iCs/>
                <w:szCs w:val="22"/>
              </w:rPr>
              <w:t>s</w:t>
            </w:r>
          </w:p>
        </w:tc>
        <w:tc>
          <w:tcPr>
            <w:tcW w:w="1543" w:type="pct"/>
            <w:gridSpan w:val="5"/>
          </w:tcPr>
          <w:p w14:paraId="53AD9E55" w14:textId="77777777" w:rsidR="00EE5DC1" w:rsidRPr="00812DDA" w:rsidRDefault="00EE5DC1" w:rsidP="00EE5DC1">
            <w:pPr>
              <w:pStyle w:val="BodyText"/>
              <w:spacing w:after="0"/>
              <w:ind w:left="-108" w:right="-110"/>
              <w:jc w:val="center"/>
              <w:rPr>
                <w:i/>
                <w:iCs/>
                <w:szCs w:val="22"/>
              </w:rPr>
            </w:pPr>
          </w:p>
        </w:tc>
        <w:tc>
          <w:tcPr>
            <w:tcW w:w="1372" w:type="pct"/>
            <w:gridSpan w:val="4"/>
          </w:tcPr>
          <w:p w14:paraId="469FF54D" w14:textId="77777777" w:rsidR="00EE5DC1" w:rsidRPr="00812DDA" w:rsidRDefault="00EE5DC1" w:rsidP="00EE5DC1">
            <w:pPr>
              <w:pStyle w:val="BodyText"/>
              <w:spacing w:after="0"/>
              <w:ind w:left="-108" w:right="-110"/>
              <w:jc w:val="center"/>
              <w:rPr>
                <w:i/>
                <w:iCs/>
                <w:szCs w:val="22"/>
              </w:rPr>
            </w:pPr>
          </w:p>
        </w:tc>
      </w:tr>
      <w:tr w:rsidR="00B950DD" w:rsidRPr="00B37F12" w14:paraId="11571FA2" w14:textId="77777777" w:rsidTr="00B00DA3">
        <w:tc>
          <w:tcPr>
            <w:tcW w:w="2086" w:type="pct"/>
          </w:tcPr>
          <w:p w14:paraId="0F2FA8D9" w14:textId="52A75910" w:rsidR="00B950DD" w:rsidRPr="00B37F12" w:rsidRDefault="00B950DD" w:rsidP="00B950DD">
            <w:pPr>
              <w:rPr>
                <w:szCs w:val="22"/>
              </w:rPr>
            </w:pPr>
            <w:r w:rsidRPr="0087792E">
              <w:rPr>
                <w:rFonts w:cs="Times New Roman"/>
                <w:szCs w:val="22"/>
              </w:rPr>
              <w:t>Building</w:t>
            </w:r>
            <w:r>
              <w:rPr>
                <w:rFonts w:cs="Times New Roman"/>
                <w:szCs w:val="22"/>
              </w:rPr>
              <w:t>s</w:t>
            </w:r>
            <w:r w:rsidRPr="0087792E">
              <w:rPr>
                <w:rFonts w:cs="Times New Roman"/>
                <w:szCs w:val="22"/>
              </w:rPr>
              <w:t xml:space="preserve"> and building improvement</w:t>
            </w:r>
          </w:p>
        </w:tc>
        <w:tc>
          <w:tcPr>
            <w:tcW w:w="592" w:type="pct"/>
          </w:tcPr>
          <w:p w14:paraId="326D48A0" w14:textId="13CB2317" w:rsidR="00B950DD" w:rsidRPr="00B37F12" w:rsidRDefault="00B950DD" w:rsidP="00B950DD">
            <w:pPr>
              <w:pStyle w:val="acctfourfigures"/>
              <w:tabs>
                <w:tab w:val="clear" w:pos="765"/>
                <w:tab w:val="decimal" w:pos="612"/>
              </w:tabs>
              <w:spacing w:line="240" w:lineRule="atLeast"/>
              <w:ind w:left="-76" w:right="91"/>
              <w:jc w:val="right"/>
              <w:rPr>
                <w:szCs w:val="22"/>
              </w:rPr>
            </w:pPr>
            <w:r>
              <w:rPr>
                <w:szCs w:val="22"/>
              </w:rPr>
              <w:t>9,618</w:t>
            </w:r>
          </w:p>
        </w:tc>
        <w:tc>
          <w:tcPr>
            <w:tcW w:w="135" w:type="pct"/>
          </w:tcPr>
          <w:p w14:paraId="2587FA05" w14:textId="77777777" w:rsidR="00B950DD" w:rsidRPr="00B37F12" w:rsidRDefault="00B950DD" w:rsidP="00B950DD">
            <w:pPr>
              <w:pStyle w:val="acctfourfigures"/>
              <w:tabs>
                <w:tab w:val="clear" w:pos="765"/>
                <w:tab w:val="decimal" w:pos="957"/>
              </w:tabs>
              <w:spacing w:line="240" w:lineRule="atLeast"/>
              <w:ind w:left="-108" w:right="-110"/>
              <w:jc w:val="both"/>
              <w:rPr>
                <w:szCs w:val="22"/>
              </w:rPr>
            </w:pPr>
          </w:p>
        </w:tc>
        <w:tc>
          <w:tcPr>
            <w:tcW w:w="680" w:type="pct"/>
            <w:gridSpan w:val="2"/>
          </w:tcPr>
          <w:p w14:paraId="6C8F47C3" w14:textId="5947E25B" w:rsidR="00B950DD" w:rsidRPr="00B37F12" w:rsidRDefault="00B950DD" w:rsidP="00B950DD">
            <w:pPr>
              <w:pStyle w:val="acctfourfigures"/>
              <w:tabs>
                <w:tab w:val="clear" w:pos="765"/>
                <w:tab w:val="decimal" w:pos="612"/>
              </w:tabs>
              <w:spacing w:line="240" w:lineRule="atLeast"/>
              <w:ind w:left="-76" w:right="91"/>
              <w:jc w:val="right"/>
              <w:rPr>
                <w:szCs w:val="22"/>
              </w:rPr>
            </w:pPr>
            <w:r>
              <w:rPr>
                <w:szCs w:val="22"/>
              </w:rPr>
              <w:t>2,452</w:t>
            </w:r>
          </w:p>
        </w:tc>
        <w:tc>
          <w:tcPr>
            <w:tcW w:w="145" w:type="pct"/>
            <w:gridSpan w:val="2"/>
          </w:tcPr>
          <w:p w14:paraId="4FC0FBA6" w14:textId="77777777" w:rsidR="00B950DD" w:rsidRPr="00B37F12" w:rsidRDefault="00B950DD" w:rsidP="00B950DD">
            <w:pPr>
              <w:pStyle w:val="acctfourfigures"/>
              <w:tabs>
                <w:tab w:val="clear" w:pos="765"/>
                <w:tab w:val="decimal" w:pos="957"/>
              </w:tabs>
              <w:spacing w:line="240" w:lineRule="atLeast"/>
              <w:ind w:left="-76" w:right="-79"/>
              <w:rPr>
                <w:szCs w:val="22"/>
              </w:rPr>
            </w:pPr>
          </w:p>
        </w:tc>
        <w:tc>
          <w:tcPr>
            <w:tcW w:w="552" w:type="pct"/>
          </w:tcPr>
          <w:p w14:paraId="3982FA3A" w14:textId="6ED5B0E9" w:rsidR="00B950DD" w:rsidRPr="00B37F12" w:rsidRDefault="00B950DD" w:rsidP="00B950DD">
            <w:pPr>
              <w:pStyle w:val="acctfourfigures"/>
              <w:tabs>
                <w:tab w:val="clear" w:pos="765"/>
                <w:tab w:val="decimal" w:pos="440"/>
              </w:tabs>
              <w:spacing w:line="240" w:lineRule="atLeast"/>
              <w:ind w:left="-76" w:right="72"/>
              <w:rPr>
                <w:szCs w:val="22"/>
              </w:rPr>
            </w:pPr>
            <w:r>
              <w:rPr>
                <w:szCs w:val="22"/>
              </w:rPr>
              <w:t>-</w:t>
            </w:r>
          </w:p>
        </w:tc>
        <w:tc>
          <w:tcPr>
            <w:tcW w:w="137" w:type="pct"/>
          </w:tcPr>
          <w:p w14:paraId="70C664A0" w14:textId="77777777" w:rsidR="00B950DD" w:rsidRPr="00B37F12" w:rsidRDefault="00B950DD" w:rsidP="00B950DD">
            <w:pPr>
              <w:pStyle w:val="acctfourfigures"/>
              <w:tabs>
                <w:tab w:val="clear" w:pos="765"/>
                <w:tab w:val="decimal" w:pos="957"/>
              </w:tabs>
              <w:spacing w:line="240" w:lineRule="atLeast"/>
              <w:ind w:left="-76" w:right="-79"/>
              <w:rPr>
                <w:szCs w:val="22"/>
              </w:rPr>
            </w:pPr>
          </w:p>
        </w:tc>
        <w:tc>
          <w:tcPr>
            <w:tcW w:w="673" w:type="pct"/>
          </w:tcPr>
          <w:p w14:paraId="060F3B00" w14:textId="5BD37C10" w:rsidR="00B950DD" w:rsidRPr="00B37F12" w:rsidRDefault="00B950DD" w:rsidP="00B950DD">
            <w:pPr>
              <w:pStyle w:val="acctfourfigures"/>
              <w:tabs>
                <w:tab w:val="clear" w:pos="765"/>
                <w:tab w:val="decimal" w:pos="521"/>
              </w:tabs>
              <w:spacing w:line="240" w:lineRule="atLeast"/>
              <w:ind w:left="-76" w:right="72"/>
              <w:jc w:val="right"/>
              <w:rPr>
                <w:szCs w:val="22"/>
              </w:rPr>
            </w:pPr>
            <w:r>
              <w:rPr>
                <w:szCs w:val="22"/>
              </w:rPr>
              <w:t>294</w:t>
            </w:r>
          </w:p>
        </w:tc>
      </w:tr>
      <w:tr w:rsidR="00EE5DC1" w:rsidRPr="00B37F12" w14:paraId="1040402F" w14:textId="77777777" w:rsidTr="00B00DA3">
        <w:tc>
          <w:tcPr>
            <w:tcW w:w="2086" w:type="pct"/>
          </w:tcPr>
          <w:p w14:paraId="566538E8" w14:textId="77777777" w:rsidR="00EE5DC1" w:rsidRPr="00533C91" w:rsidRDefault="00EE5DC1" w:rsidP="00EE5DC1">
            <w:pPr>
              <w:rPr>
                <w:szCs w:val="22"/>
                <w:highlight w:val="cyan"/>
              </w:rPr>
            </w:pPr>
            <w:r w:rsidRPr="00431F51">
              <w:rPr>
                <w:szCs w:val="22"/>
              </w:rPr>
              <w:t>Machinery and equipment</w:t>
            </w:r>
          </w:p>
        </w:tc>
        <w:tc>
          <w:tcPr>
            <w:tcW w:w="592" w:type="pct"/>
            <w:tcBorders>
              <w:bottom w:val="single" w:sz="4" w:space="0" w:color="auto"/>
            </w:tcBorders>
          </w:tcPr>
          <w:p w14:paraId="0444F8D2" w14:textId="54DABE6E" w:rsidR="00EE5DC1" w:rsidRPr="00B37F12" w:rsidRDefault="00901BC2" w:rsidP="00EE5DC1">
            <w:pPr>
              <w:pStyle w:val="acctfourfigures"/>
              <w:tabs>
                <w:tab w:val="clear" w:pos="765"/>
                <w:tab w:val="decimal" w:pos="612"/>
              </w:tabs>
              <w:spacing w:line="240" w:lineRule="atLeast"/>
              <w:ind w:left="-76" w:right="91"/>
              <w:jc w:val="right"/>
              <w:rPr>
                <w:szCs w:val="22"/>
              </w:rPr>
            </w:pPr>
            <w:r>
              <w:rPr>
                <w:szCs w:val="22"/>
              </w:rPr>
              <w:t>1,239</w:t>
            </w:r>
          </w:p>
        </w:tc>
        <w:tc>
          <w:tcPr>
            <w:tcW w:w="135" w:type="pct"/>
          </w:tcPr>
          <w:p w14:paraId="650A5047"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Borders>
              <w:bottom w:val="single" w:sz="4" w:space="0" w:color="auto"/>
            </w:tcBorders>
          </w:tcPr>
          <w:p w14:paraId="57B69247" w14:textId="4153A67F" w:rsidR="00EE5DC1" w:rsidRPr="00B37F12" w:rsidRDefault="002B2C8D" w:rsidP="00EE5DC1">
            <w:pPr>
              <w:pStyle w:val="acctfourfigures"/>
              <w:tabs>
                <w:tab w:val="clear" w:pos="765"/>
                <w:tab w:val="decimal" w:pos="612"/>
              </w:tabs>
              <w:spacing w:line="240" w:lineRule="atLeast"/>
              <w:ind w:left="-76" w:right="91"/>
              <w:jc w:val="right"/>
              <w:rPr>
                <w:szCs w:val="22"/>
              </w:rPr>
            </w:pPr>
            <w:r>
              <w:rPr>
                <w:szCs w:val="22"/>
              </w:rPr>
              <w:t>1,224</w:t>
            </w:r>
          </w:p>
        </w:tc>
        <w:tc>
          <w:tcPr>
            <w:tcW w:w="145" w:type="pct"/>
            <w:gridSpan w:val="2"/>
          </w:tcPr>
          <w:p w14:paraId="12168982"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bottom w:val="single" w:sz="4" w:space="0" w:color="auto"/>
            </w:tcBorders>
          </w:tcPr>
          <w:p w14:paraId="05A6004B" w14:textId="319B220F" w:rsidR="00EE5DC1" w:rsidRPr="00B37F12" w:rsidRDefault="00E23BCA" w:rsidP="00EE5DC1">
            <w:pPr>
              <w:pStyle w:val="acctfourfigures"/>
              <w:tabs>
                <w:tab w:val="clear" w:pos="765"/>
                <w:tab w:val="decimal" w:pos="679"/>
              </w:tabs>
              <w:spacing w:line="240" w:lineRule="atLeast"/>
              <w:ind w:left="-76" w:right="72"/>
              <w:rPr>
                <w:szCs w:val="22"/>
              </w:rPr>
            </w:pPr>
            <w:r>
              <w:rPr>
                <w:szCs w:val="22"/>
              </w:rPr>
              <w:t>29</w:t>
            </w:r>
          </w:p>
        </w:tc>
        <w:tc>
          <w:tcPr>
            <w:tcW w:w="137" w:type="pct"/>
          </w:tcPr>
          <w:p w14:paraId="4C65FC56"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673" w:type="pct"/>
            <w:tcBorders>
              <w:bottom w:val="single" w:sz="4" w:space="0" w:color="auto"/>
            </w:tcBorders>
          </w:tcPr>
          <w:p w14:paraId="7F8E46D4" w14:textId="420087F3" w:rsidR="00EE5DC1" w:rsidRPr="00B37F12" w:rsidRDefault="0068549C" w:rsidP="00EE5DC1">
            <w:pPr>
              <w:pStyle w:val="acctfourfigures"/>
              <w:tabs>
                <w:tab w:val="clear" w:pos="765"/>
                <w:tab w:val="decimal" w:pos="521"/>
              </w:tabs>
              <w:spacing w:line="240" w:lineRule="atLeast"/>
              <w:ind w:left="-76" w:right="72"/>
              <w:jc w:val="right"/>
              <w:rPr>
                <w:szCs w:val="22"/>
              </w:rPr>
            </w:pPr>
            <w:r>
              <w:rPr>
                <w:szCs w:val="22"/>
              </w:rPr>
              <w:t>29</w:t>
            </w:r>
          </w:p>
        </w:tc>
      </w:tr>
      <w:tr w:rsidR="00EE5DC1" w:rsidRPr="00B37F12" w14:paraId="101E1579" w14:textId="77777777" w:rsidTr="00B00DA3">
        <w:tc>
          <w:tcPr>
            <w:tcW w:w="2086" w:type="pct"/>
          </w:tcPr>
          <w:p w14:paraId="0BEB06A5" w14:textId="77777777" w:rsidR="00EE5DC1" w:rsidRPr="00533C91" w:rsidRDefault="00EE5DC1" w:rsidP="00EE5DC1">
            <w:pPr>
              <w:rPr>
                <w:b/>
                <w:bCs/>
                <w:szCs w:val="22"/>
              </w:rPr>
            </w:pPr>
            <w:r w:rsidRPr="00533C91">
              <w:rPr>
                <w:b/>
                <w:bCs/>
                <w:szCs w:val="22"/>
              </w:rPr>
              <w:t>Total</w:t>
            </w:r>
          </w:p>
        </w:tc>
        <w:tc>
          <w:tcPr>
            <w:tcW w:w="592" w:type="pct"/>
            <w:tcBorders>
              <w:top w:val="single" w:sz="4" w:space="0" w:color="auto"/>
              <w:bottom w:val="double" w:sz="4" w:space="0" w:color="auto"/>
            </w:tcBorders>
          </w:tcPr>
          <w:p w14:paraId="526AAAED" w14:textId="1C4B25EB" w:rsidR="00EE5DC1" w:rsidRPr="00431F51" w:rsidRDefault="00901BC2" w:rsidP="00EE5DC1">
            <w:pPr>
              <w:pStyle w:val="acctfourfigures"/>
              <w:tabs>
                <w:tab w:val="clear" w:pos="765"/>
                <w:tab w:val="decimal" w:pos="612"/>
              </w:tabs>
              <w:spacing w:line="240" w:lineRule="atLeast"/>
              <w:ind w:left="-76" w:right="91"/>
              <w:jc w:val="right"/>
              <w:rPr>
                <w:b/>
                <w:bCs/>
                <w:szCs w:val="22"/>
              </w:rPr>
            </w:pPr>
            <w:r>
              <w:rPr>
                <w:b/>
                <w:bCs/>
                <w:szCs w:val="22"/>
              </w:rPr>
              <w:t>10,857</w:t>
            </w:r>
          </w:p>
        </w:tc>
        <w:tc>
          <w:tcPr>
            <w:tcW w:w="135" w:type="pct"/>
          </w:tcPr>
          <w:p w14:paraId="612C2EC5"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Borders>
              <w:top w:val="single" w:sz="4" w:space="0" w:color="auto"/>
              <w:bottom w:val="double" w:sz="4" w:space="0" w:color="auto"/>
            </w:tcBorders>
          </w:tcPr>
          <w:p w14:paraId="770B3240" w14:textId="2456A6DA" w:rsidR="00EE5DC1" w:rsidRPr="00431F51" w:rsidRDefault="002B2C8D" w:rsidP="00EE5DC1">
            <w:pPr>
              <w:pStyle w:val="acctfourfigures"/>
              <w:tabs>
                <w:tab w:val="clear" w:pos="765"/>
                <w:tab w:val="decimal" w:pos="612"/>
              </w:tabs>
              <w:spacing w:line="240" w:lineRule="atLeast"/>
              <w:ind w:left="-76" w:right="91"/>
              <w:jc w:val="right"/>
              <w:rPr>
                <w:b/>
                <w:bCs/>
                <w:szCs w:val="22"/>
              </w:rPr>
            </w:pPr>
            <w:r>
              <w:rPr>
                <w:b/>
                <w:bCs/>
                <w:szCs w:val="22"/>
              </w:rPr>
              <w:t>3,676</w:t>
            </w:r>
          </w:p>
        </w:tc>
        <w:tc>
          <w:tcPr>
            <w:tcW w:w="145" w:type="pct"/>
            <w:gridSpan w:val="2"/>
          </w:tcPr>
          <w:p w14:paraId="0393B6AB"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top w:val="single" w:sz="4" w:space="0" w:color="auto"/>
              <w:bottom w:val="double" w:sz="4" w:space="0" w:color="auto"/>
            </w:tcBorders>
          </w:tcPr>
          <w:p w14:paraId="54D36382" w14:textId="0576D7F7" w:rsidR="00EE5DC1" w:rsidRPr="00431F51" w:rsidRDefault="00E23BCA" w:rsidP="00EE5DC1">
            <w:pPr>
              <w:pStyle w:val="acctfourfigures"/>
              <w:tabs>
                <w:tab w:val="clear" w:pos="765"/>
                <w:tab w:val="decimal" w:pos="679"/>
              </w:tabs>
              <w:spacing w:line="240" w:lineRule="atLeast"/>
              <w:ind w:left="-487" w:right="318"/>
              <w:jc w:val="right"/>
              <w:rPr>
                <w:b/>
                <w:bCs/>
                <w:szCs w:val="22"/>
              </w:rPr>
            </w:pPr>
            <w:r>
              <w:rPr>
                <w:b/>
                <w:bCs/>
                <w:szCs w:val="22"/>
              </w:rPr>
              <w:t>29</w:t>
            </w:r>
          </w:p>
        </w:tc>
        <w:tc>
          <w:tcPr>
            <w:tcW w:w="137" w:type="pct"/>
          </w:tcPr>
          <w:p w14:paraId="4C9D6491" w14:textId="77777777" w:rsidR="00EE5DC1" w:rsidRPr="00B37F12" w:rsidRDefault="00EE5DC1" w:rsidP="00EE5DC1">
            <w:pPr>
              <w:pStyle w:val="acctfourfigures"/>
              <w:tabs>
                <w:tab w:val="clear" w:pos="765"/>
                <w:tab w:val="decimal" w:pos="957"/>
              </w:tabs>
              <w:spacing w:line="240" w:lineRule="atLeast"/>
              <w:ind w:left="-76" w:right="-79"/>
              <w:rPr>
                <w:szCs w:val="22"/>
              </w:rPr>
            </w:pPr>
          </w:p>
        </w:tc>
        <w:tc>
          <w:tcPr>
            <w:tcW w:w="673" w:type="pct"/>
            <w:tcBorders>
              <w:top w:val="single" w:sz="4" w:space="0" w:color="auto"/>
              <w:bottom w:val="double" w:sz="4" w:space="0" w:color="auto"/>
            </w:tcBorders>
          </w:tcPr>
          <w:p w14:paraId="4D27EF8F" w14:textId="649C80ED" w:rsidR="00EE5DC1" w:rsidRPr="007B5C04" w:rsidRDefault="0068549C" w:rsidP="00EE5DC1">
            <w:pPr>
              <w:pStyle w:val="acctfourfigures"/>
              <w:tabs>
                <w:tab w:val="clear" w:pos="765"/>
                <w:tab w:val="decimal" w:pos="521"/>
              </w:tabs>
              <w:spacing w:line="240" w:lineRule="atLeast"/>
              <w:ind w:left="-76" w:right="72"/>
              <w:jc w:val="right"/>
              <w:rPr>
                <w:b/>
                <w:bCs/>
                <w:szCs w:val="22"/>
              </w:rPr>
            </w:pPr>
            <w:r>
              <w:rPr>
                <w:b/>
                <w:bCs/>
                <w:szCs w:val="22"/>
              </w:rPr>
              <w:t>32</w:t>
            </w:r>
            <w:r w:rsidR="00AB0711">
              <w:rPr>
                <w:b/>
                <w:bCs/>
                <w:szCs w:val="22"/>
              </w:rPr>
              <w:t>3</w:t>
            </w:r>
          </w:p>
        </w:tc>
      </w:tr>
      <w:tr w:rsidR="00EE5DC1" w:rsidRPr="00B37F12" w14:paraId="291E03D0" w14:textId="77777777" w:rsidTr="00B00DA3">
        <w:tc>
          <w:tcPr>
            <w:tcW w:w="2086" w:type="pct"/>
          </w:tcPr>
          <w:p w14:paraId="6D2A723C" w14:textId="77777777" w:rsidR="00EE5DC1" w:rsidRPr="000E2D33" w:rsidRDefault="00EE5DC1" w:rsidP="00EE5DC1">
            <w:pPr>
              <w:pStyle w:val="BodyText"/>
              <w:spacing w:after="0"/>
              <w:ind w:right="-138"/>
              <w:jc w:val="both"/>
              <w:rPr>
                <w:b/>
                <w:bCs/>
                <w:i/>
                <w:iCs/>
                <w:szCs w:val="22"/>
              </w:rPr>
            </w:pPr>
          </w:p>
        </w:tc>
        <w:tc>
          <w:tcPr>
            <w:tcW w:w="592" w:type="pct"/>
          </w:tcPr>
          <w:p w14:paraId="106D593E" w14:textId="77777777"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14:paraId="4E05534C"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14:paraId="3D597828"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14:paraId="2C635F70"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7B511B68"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14:paraId="71956F2C"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3" w:type="pct"/>
          </w:tcPr>
          <w:p w14:paraId="0CD6D7B5"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14:paraId="6552788E" w14:textId="77777777" w:rsidTr="00B00DA3">
        <w:tc>
          <w:tcPr>
            <w:tcW w:w="2086" w:type="pct"/>
          </w:tcPr>
          <w:p w14:paraId="7F84F9DB" w14:textId="4644D423" w:rsidR="00EE5DC1" w:rsidRPr="00B950DD" w:rsidRDefault="00B950DD" w:rsidP="00EE5DC1">
            <w:pPr>
              <w:pStyle w:val="BodyText"/>
              <w:spacing w:after="0"/>
              <w:ind w:right="-138"/>
              <w:jc w:val="both"/>
              <w:rPr>
                <w:b/>
                <w:bCs/>
                <w:i/>
                <w:iCs/>
                <w:szCs w:val="22"/>
              </w:rPr>
            </w:pPr>
            <w:r w:rsidRPr="00B950DD">
              <w:rPr>
                <w:b/>
                <w:bCs/>
                <w:i/>
                <w:iCs/>
                <w:szCs w:val="22"/>
              </w:rPr>
              <w:t>Other commitment</w:t>
            </w:r>
            <w:r>
              <w:rPr>
                <w:b/>
                <w:bCs/>
                <w:i/>
                <w:iCs/>
                <w:szCs w:val="22"/>
              </w:rPr>
              <w:t>s</w:t>
            </w:r>
          </w:p>
        </w:tc>
        <w:tc>
          <w:tcPr>
            <w:tcW w:w="592" w:type="pct"/>
          </w:tcPr>
          <w:p w14:paraId="2B7248B6" w14:textId="77777777"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14:paraId="5A5C3539" w14:textId="77777777"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14:paraId="1E72B402"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14:paraId="31708493"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14:paraId="449AB8B2"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14:paraId="7EAC4E77"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3" w:type="pct"/>
          </w:tcPr>
          <w:p w14:paraId="334B2836" w14:textId="77777777"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B28C3" w:rsidRPr="00B37F12" w14:paraId="3E435882" w14:textId="77777777" w:rsidTr="00B00DA3">
        <w:tc>
          <w:tcPr>
            <w:tcW w:w="2086" w:type="pct"/>
          </w:tcPr>
          <w:p w14:paraId="21859E29" w14:textId="0A63159B" w:rsidR="00EB28C3" w:rsidRPr="00B950DD" w:rsidRDefault="00EB28C3" w:rsidP="00EB28C3">
            <w:pPr>
              <w:pStyle w:val="BodyText"/>
              <w:spacing w:after="0"/>
              <w:ind w:right="-138"/>
              <w:jc w:val="both"/>
              <w:rPr>
                <w:b/>
                <w:bCs/>
                <w:i/>
                <w:iCs/>
                <w:szCs w:val="22"/>
              </w:rPr>
            </w:pPr>
            <w:r w:rsidRPr="00B00DA3">
              <w:rPr>
                <w:szCs w:val="22"/>
              </w:rPr>
              <w:t>Short – term lease commitments</w:t>
            </w:r>
          </w:p>
        </w:tc>
        <w:tc>
          <w:tcPr>
            <w:tcW w:w="592" w:type="pct"/>
          </w:tcPr>
          <w:p w14:paraId="1E113C20" w14:textId="164099E0" w:rsidR="00EB28C3" w:rsidRPr="00B37F12" w:rsidRDefault="00EB28C3" w:rsidP="00EB28C3">
            <w:pPr>
              <w:pStyle w:val="acctfourfigures"/>
              <w:tabs>
                <w:tab w:val="clear" w:pos="765"/>
              </w:tabs>
              <w:spacing w:line="240" w:lineRule="atLeast"/>
              <w:ind w:left="-487" w:right="309"/>
              <w:jc w:val="right"/>
              <w:rPr>
                <w:szCs w:val="22"/>
              </w:rPr>
            </w:pPr>
            <w:r>
              <w:rPr>
                <w:szCs w:val="22"/>
              </w:rPr>
              <w:t>-</w:t>
            </w:r>
          </w:p>
        </w:tc>
        <w:tc>
          <w:tcPr>
            <w:tcW w:w="145" w:type="pct"/>
            <w:gridSpan w:val="2"/>
          </w:tcPr>
          <w:p w14:paraId="163C5811" w14:textId="77777777" w:rsidR="00EB28C3" w:rsidRPr="00B37F12" w:rsidRDefault="00EB28C3" w:rsidP="00EB28C3">
            <w:pPr>
              <w:pStyle w:val="acctfourfigures"/>
              <w:tabs>
                <w:tab w:val="clear" w:pos="765"/>
                <w:tab w:val="decimal" w:pos="957"/>
              </w:tabs>
              <w:spacing w:line="240" w:lineRule="atLeast"/>
              <w:ind w:left="-108" w:right="-110"/>
              <w:jc w:val="both"/>
              <w:rPr>
                <w:szCs w:val="22"/>
              </w:rPr>
            </w:pPr>
          </w:p>
        </w:tc>
        <w:tc>
          <w:tcPr>
            <w:tcW w:w="670" w:type="pct"/>
          </w:tcPr>
          <w:p w14:paraId="240B3FBF" w14:textId="475BF38D" w:rsidR="00EB28C3" w:rsidRPr="00B37F12" w:rsidRDefault="00EB28C3" w:rsidP="00EB28C3">
            <w:pPr>
              <w:pStyle w:val="acctfourfigures"/>
              <w:tabs>
                <w:tab w:val="clear" w:pos="765"/>
                <w:tab w:val="decimal" w:pos="612"/>
              </w:tabs>
              <w:spacing w:line="240" w:lineRule="atLeast"/>
              <w:ind w:left="-76" w:right="91"/>
              <w:jc w:val="right"/>
              <w:rPr>
                <w:szCs w:val="22"/>
              </w:rPr>
            </w:pPr>
            <w:r>
              <w:rPr>
                <w:szCs w:val="22"/>
              </w:rPr>
              <w:t>176</w:t>
            </w:r>
          </w:p>
        </w:tc>
        <w:tc>
          <w:tcPr>
            <w:tcW w:w="145" w:type="pct"/>
            <w:gridSpan w:val="2"/>
          </w:tcPr>
          <w:p w14:paraId="5E99455F" w14:textId="77777777" w:rsidR="00EB28C3" w:rsidRPr="00B37F12" w:rsidRDefault="00EB28C3" w:rsidP="00EB28C3">
            <w:pPr>
              <w:pStyle w:val="acctfourfigures"/>
              <w:tabs>
                <w:tab w:val="clear" w:pos="765"/>
                <w:tab w:val="decimal" w:pos="957"/>
              </w:tabs>
              <w:spacing w:line="240" w:lineRule="atLeast"/>
              <w:ind w:left="-76" w:right="-79"/>
              <w:jc w:val="both"/>
              <w:rPr>
                <w:szCs w:val="22"/>
              </w:rPr>
            </w:pPr>
          </w:p>
        </w:tc>
        <w:tc>
          <w:tcPr>
            <w:tcW w:w="552" w:type="pct"/>
          </w:tcPr>
          <w:p w14:paraId="39073630" w14:textId="2D9B4583" w:rsidR="00EB28C3" w:rsidRPr="00B37F12" w:rsidRDefault="00EB28C3" w:rsidP="00EB28C3">
            <w:pPr>
              <w:pStyle w:val="acctfourfigures"/>
              <w:tabs>
                <w:tab w:val="clear" w:pos="765"/>
              </w:tabs>
              <w:spacing w:line="240" w:lineRule="atLeast"/>
              <w:ind w:left="-487" w:right="309"/>
              <w:jc w:val="right"/>
              <w:rPr>
                <w:szCs w:val="22"/>
              </w:rPr>
            </w:pPr>
            <w:r>
              <w:rPr>
                <w:szCs w:val="22"/>
              </w:rPr>
              <w:t>-</w:t>
            </w:r>
          </w:p>
        </w:tc>
        <w:tc>
          <w:tcPr>
            <w:tcW w:w="137" w:type="pct"/>
          </w:tcPr>
          <w:p w14:paraId="64B69FC2" w14:textId="77777777" w:rsidR="00EB28C3" w:rsidRPr="00B37F12" w:rsidRDefault="00EB28C3" w:rsidP="00EB28C3">
            <w:pPr>
              <w:pStyle w:val="acctfourfigures"/>
              <w:tabs>
                <w:tab w:val="clear" w:pos="765"/>
                <w:tab w:val="decimal" w:pos="957"/>
              </w:tabs>
              <w:spacing w:line="240" w:lineRule="atLeast"/>
              <w:ind w:left="-76" w:right="-79"/>
              <w:jc w:val="both"/>
              <w:rPr>
                <w:szCs w:val="22"/>
              </w:rPr>
            </w:pPr>
          </w:p>
        </w:tc>
        <w:tc>
          <w:tcPr>
            <w:tcW w:w="673" w:type="pct"/>
          </w:tcPr>
          <w:p w14:paraId="4D1BCAE4" w14:textId="38C66B89" w:rsidR="00EB28C3" w:rsidRPr="00B37F12" w:rsidRDefault="00EB28C3" w:rsidP="00EB28C3">
            <w:pPr>
              <w:pStyle w:val="acctfourfigures"/>
              <w:tabs>
                <w:tab w:val="clear" w:pos="765"/>
              </w:tabs>
              <w:spacing w:line="240" w:lineRule="atLeast"/>
              <w:ind w:left="-413" w:right="317" w:hanging="90"/>
              <w:jc w:val="right"/>
              <w:rPr>
                <w:szCs w:val="22"/>
              </w:rPr>
            </w:pPr>
            <w:r>
              <w:rPr>
                <w:szCs w:val="22"/>
              </w:rPr>
              <w:t>-</w:t>
            </w:r>
          </w:p>
        </w:tc>
      </w:tr>
      <w:tr w:rsidR="00EB28C3" w:rsidRPr="00B37F12" w14:paraId="42C22662" w14:textId="77777777" w:rsidTr="00B00DA3">
        <w:tc>
          <w:tcPr>
            <w:tcW w:w="2086" w:type="pct"/>
          </w:tcPr>
          <w:p w14:paraId="71733B1A" w14:textId="25638991" w:rsidR="00EB28C3" w:rsidRPr="00B00DA3" w:rsidRDefault="00EB28C3" w:rsidP="00EB28C3">
            <w:pPr>
              <w:pStyle w:val="BodyText"/>
              <w:spacing w:after="0"/>
              <w:ind w:right="-138"/>
              <w:jc w:val="both"/>
              <w:rPr>
                <w:szCs w:val="22"/>
              </w:rPr>
            </w:pPr>
            <w:r>
              <w:rPr>
                <w:szCs w:val="22"/>
              </w:rPr>
              <w:t>L</w:t>
            </w:r>
            <w:r w:rsidRPr="003A26B0">
              <w:rPr>
                <w:szCs w:val="22"/>
              </w:rPr>
              <w:t>etters of guarantee</w:t>
            </w:r>
          </w:p>
        </w:tc>
        <w:tc>
          <w:tcPr>
            <w:tcW w:w="592" w:type="pct"/>
            <w:tcBorders>
              <w:bottom w:val="single" w:sz="4" w:space="0" w:color="auto"/>
            </w:tcBorders>
          </w:tcPr>
          <w:p w14:paraId="6CAF3FBD" w14:textId="266FB493" w:rsidR="00EB28C3" w:rsidRPr="00B37F12" w:rsidRDefault="00EB28C3" w:rsidP="00EB28C3">
            <w:pPr>
              <w:pStyle w:val="acctfourfigures"/>
              <w:tabs>
                <w:tab w:val="clear" w:pos="765"/>
                <w:tab w:val="decimal" w:pos="612"/>
              </w:tabs>
              <w:spacing w:line="240" w:lineRule="atLeast"/>
              <w:ind w:left="-76" w:right="91"/>
              <w:jc w:val="right"/>
              <w:rPr>
                <w:szCs w:val="22"/>
              </w:rPr>
            </w:pPr>
            <w:r w:rsidRPr="00EB28C3">
              <w:rPr>
                <w:szCs w:val="22"/>
              </w:rPr>
              <w:t>173,988</w:t>
            </w:r>
          </w:p>
        </w:tc>
        <w:tc>
          <w:tcPr>
            <w:tcW w:w="145" w:type="pct"/>
            <w:gridSpan w:val="2"/>
          </w:tcPr>
          <w:p w14:paraId="1A2D3A10" w14:textId="77777777" w:rsidR="00EB28C3" w:rsidRPr="00B37F12" w:rsidRDefault="00EB28C3" w:rsidP="00EB28C3">
            <w:pPr>
              <w:pStyle w:val="acctfourfigures"/>
              <w:tabs>
                <w:tab w:val="clear" w:pos="765"/>
                <w:tab w:val="decimal" w:pos="612"/>
              </w:tabs>
              <w:spacing w:line="240" w:lineRule="atLeast"/>
              <w:ind w:left="-76" w:right="91"/>
              <w:jc w:val="right"/>
              <w:rPr>
                <w:szCs w:val="22"/>
              </w:rPr>
            </w:pPr>
          </w:p>
        </w:tc>
        <w:tc>
          <w:tcPr>
            <w:tcW w:w="670" w:type="pct"/>
            <w:tcBorders>
              <w:bottom w:val="single" w:sz="4" w:space="0" w:color="auto"/>
            </w:tcBorders>
          </w:tcPr>
          <w:p w14:paraId="541929CA" w14:textId="1558B1DB" w:rsidR="00EB28C3" w:rsidRPr="00B37F12" w:rsidRDefault="00EB28C3" w:rsidP="00EB28C3">
            <w:pPr>
              <w:pStyle w:val="acctfourfigures"/>
              <w:tabs>
                <w:tab w:val="clear" w:pos="765"/>
                <w:tab w:val="decimal" w:pos="612"/>
              </w:tabs>
              <w:spacing w:line="240" w:lineRule="atLeast"/>
              <w:ind w:left="-76" w:right="91"/>
              <w:jc w:val="right"/>
              <w:rPr>
                <w:szCs w:val="22"/>
              </w:rPr>
            </w:pPr>
            <w:r w:rsidRPr="00EB28C3">
              <w:rPr>
                <w:szCs w:val="22"/>
              </w:rPr>
              <w:t>170,447</w:t>
            </w:r>
          </w:p>
        </w:tc>
        <w:tc>
          <w:tcPr>
            <w:tcW w:w="145" w:type="pct"/>
            <w:gridSpan w:val="2"/>
          </w:tcPr>
          <w:p w14:paraId="64650A24" w14:textId="77777777" w:rsidR="00EB28C3" w:rsidRPr="00B37F12" w:rsidRDefault="00EB28C3" w:rsidP="00EB28C3">
            <w:pPr>
              <w:pStyle w:val="acctfourfigures"/>
              <w:tabs>
                <w:tab w:val="clear" w:pos="765"/>
                <w:tab w:val="decimal" w:pos="612"/>
                <w:tab w:val="decimal" w:pos="957"/>
              </w:tabs>
              <w:spacing w:line="240" w:lineRule="atLeast"/>
              <w:ind w:left="-76" w:right="91"/>
              <w:jc w:val="both"/>
              <w:rPr>
                <w:szCs w:val="22"/>
              </w:rPr>
            </w:pPr>
          </w:p>
        </w:tc>
        <w:tc>
          <w:tcPr>
            <w:tcW w:w="552" w:type="pct"/>
            <w:tcBorders>
              <w:bottom w:val="single" w:sz="4" w:space="0" w:color="auto"/>
            </w:tcBorders>
          </w:tcPr>
          <w:p w14:paraId="1342E62A" w14:textId="07D0BE84" w:rsidR="00EB28C3" w:rsidRPr="00B37F12" w:rsidRDefault="00EB28C3" w:rsidP="00EB28C3">
            <w:pPr>
              <w:pStyle w:val="acctfourfigures"/>
              <w:tabs>
                <w:tab w:val="clear" w:pos="765"/>
                <w:tab w:val="decimal" w:pos="612"/>
              </w:tabs>
              <w:spacing w:line="240" w:lineRule="atLeast"/>
              <w:ind w:left="-76" w:right="91"/>
              <w:jc w:val="right"/>
              <w:rPr>
                <w:szCs w:val="22"/>
              </w:rPr>
            </w:pPr>
            <w:r w:rsidRPr="00EB28C3">
              <w:rPr>
                <w:szCs w:val="22"/>
              </w:rPr>
              <w:t>10,067</w:t>
            </w:r>
          </w:p>
        </w:tc>
        <w:tc>
          <w:tcPr>
            <w:tcW w:w="137" w:type="pct"/>
          </w:tcPr>
          <w:p w14:paraId="08849FFE" w14:textId="77777777" w:rsidR="00EB28C3" w:rsidRPr="00B37F12" w:rsidRDefault="00EB28C3" w:rsidP="00EB28C3">
            <w:pPr>
              <w:pStyle w:val="acctfourfigures"/>
              <w:tabs>
                <w:tab w:val="clear" w:pos="765"/>
                <w:tab w:val="decimal" w:pos="612"/>
                <w:tab w:val="decimal" w:pos="957"/>
              </w:tabs>
              <w:spacing w:line="240" w:lineRule="atLeast"/>
              <w:ind w:left="-76" w:right="91"/>
              <w:jc w:val="both"/>
              <w:rPr>
                <w:szCs w:val="22"/>
              </w:rPr>
            </w:pPr>
          </w:p>
        </w:tc>
        <w:tc>
          <w:tcPr>
            <w:tcW w:w="673" w:type="pct"/>
            <w:tcBorders>
              <w:bottom w:val="single" w:sz="4" w:space="0" w:color="auto"/>
            </w:tcBorders>
          </w:tcPr>
          <w:p w14:paraId="62FA98BB" w14:textId="48FB2EC5" w:rsidR="00EB28C3" w:rsidRPr="00B37F12" w:rsidRDefault="00EB28C3" w:rsidP="00EB28C3">
            <w:pPr>
              <w:pStyle w:val="acctfourfigures"/>
              <w:tabs>
                <w:tab w:val="clear" w:pos="765"/>
                <w:tab w:val="decimal" w:pos="612"/>
              </w:tabs>
              <w:spacing w:line="240" w:lineRule="atLeast"/>
              <w:ind w:left="-76" w:right="91" w:hanging="90"/>
              <w:jc w:val="right"/>
              <w:rPr>
                <w:szCs w:val="22"/>
              </w:rPr>
            </w:pPr>
            <w:r w:rsidRPr="00EB28C3">
              <w:rPr>
                <w:szCs w:val="22"/>
              </w:rPr>
              <w:t>10,067</w:t>
            </w:r>
          </w:p>
        </w:tc>
      </w:tr>
      <w:tr w:rsidR="00EB28C3" w:rsidRPr="00B37F12" w14:paraId="51E8B3BE" w14:textId="77777777" w:rsidTr="00B00DA3">
        <w:tc>
          <w:tcPr>
            <w:tcW w:w="2086" w:type="pct"/>
          </w:tcPr>
          <w:p w14:paraId="692FADAB" w14:textId="77777777" w:rsidR="00EB28C3" w:rsidRPr="00533C91" w:rsidRDefault="00EB28C3" w:rsidP="00EB28C3">
            <w:pPr>
              <w:rPr>
                <w:b/>
                <w:bCs/>
                <w:szCs w:val="22"/>
              </w:rPr>
            </w:pPr>
            <w:r w:rsidRPr="00533C91">
              <w:rPr>
                <w:b/>
                <w:bCs/>
                <w:szCs w:val="22"/>
              </w:rPr>
              <w:t>Total</w:t>
            </w:r>
          </w:p>
        </w:tc>
        <w:tc>
          <w:tcPr>
            <w:tcW w:w="592" w:type="pct"/>
            <w:tcBorders>
              <w:top w:val="single" w:sz="4" w:space="0" w:color="auto"/>
              <w:bottom w:val="double" w:sz="4" w:space="0" w:color="auto"/>
            </w:tcBorders>
          </w:tcPr>
          <w:p w14:paraId="65265F79" w14:textId="2052AF59" w:rsidR="00EB28C3" w:rsidRPr="00EB28C3" w:rsidRDefault="00EB28C3" w:rsidP="00EB28C3">
            <w:pPr>
              <w:pStyle w:val="acctfourfigures"/>
              <w:tabs>
                <w:tab w:val="clear" w:pos="765"/>
                <w:tab w:val="decimal" w:pos="612"/>
              </w:tabs>
              <w:spacing w:line="240" w:lineRule="atLeast"/>
              <w:ind w:left="-76" w:right="91"/>
              <w:jc w:val="right"/>
              <w:rPr>
                <w:b/>
                <w:bCs/>
                <w:szCs w:val="22"/>
                <w:lang w:val="en-US" w:bidi="th-TH"/>
              </w:rPr>
            </w:pPr>
            <w:r>
              <w:rPr>
                <w:b/>
                <w:bCs/>
                <w:szCs w:val="22"/>
                <w:lang w:val="en-US" w:bidi="th-TH"/>
              </w:rPr>
              <w:t>173,988</w:t>
            </w:r>
          </w:p>
        </w:tc>
        <w:tc>
          <w:tcPr>
            <w:tcW w:w="145" w:type="pct"/>
            <w:gridSpan w:val="2"/>
          </w:tcPr>
          <w:p w14:paraId="0C298372" w14:textId="77777777" w:rsidR="00EB28C3" w:rsidRPr="00B37F12" w:rsidRDefault="00EB28C3" w:rsidP="00EB28C3">
            <w:pPr>
              <w:pStyle w:val="acctfourfigures"/>
              <w:tabs>
                <w:tab w:val="clear" w:pos="765"/>
                <w:tab w:val="decimal" w:pos="957"/>
              </w:tabs>
              <w:spacing w:line="240" w:lineRule="atLeast"/>
              <w:ind w:left="-108" w:right="-110"/>
              <w:jc w:val="both"/>
              <w:rPr>
                <w:szCs w:val="22"/>
              </w:rPr>
            </w:pPr>
          </w:p>
        </w:tc>
        <w:tc>
          <w:tcPr>
            <w:tcW w:w="670" w:type="pct"/>
            <w:tcBorders>
              <w:top w:val="single" w:sz="4" w:space="0" w:color="auto"/>
              <w:bottom w:val="double" w:sz="4" w:space="0" w:color="auto"/>
            </w:tcBorders>
          </w:tcPr>
          <w:p w14:paraId="2FA461C4" w14:textId="080988A6" w:rsidR="00EB28C3" w:rsidRPr="00431F51" w:rsidRDefault="00EB28C3" w:rsidP="00EB28C3">
            <w:pPr>
              <w:pStyle w:val="acctfourfigures"/>
              <w:tabs>
                <w:tab w:val="clear" w:pos="765"/>
                <w:tab w:val="decimal" w:pos="612"/>
              </w:tabs>
              <w:spacing w:line="240" w:lineRule="atLeast"/>
              <w:ind w:left="-76" w:right="91"/>
              <w:jc w:val="right"/>
              <w:rPr>
                <w:b/>
                <w:bCs/>
                <w:szCs w:val="22"/>
              </w:rPr>
            </w:pPr>
            <w:r>
              <w:rPr>
                <w:b/>
                <w:bCs/>
                <w:szCs w:val="22"/>
              </w:rPr>
              <w:t>170,623</w:t>
            </w:r>
          </w:p>
        </w:tc>
        <w:tc>
          <w:tcPr>
            <w:tcW w:w="145" w:type="pct"/>
            <w:gridSpan w:val="2"/>
          </w:tcPr>
          <w:p w14:paraId="50475C44" w14:textId="77777777" w:rsidR="00EB28C3" w:rsidRPr="00B37F12" w:rsidRDefault="00EB28C3" w:rsidP="00EB28C3">
            <w:pPr>
              <w:pStyle w:val="acctfourfigures"/>
              <w:tabs>
                <w:tab w:val="clear" w:pos="765"/>
                <w:tab w:val="decimal" w:pos="957"/>
              </w:tabs>
              <w:spacing w:line="240" w:lineRule="atLeast"/>
              <w:ind w:left="-76" w:right="-79"/>
              <w:rPr>
                <w:szCs w:val="22"/>
              </w:rPr>
            </w:pPr>
          </w:p>
        </w:tc>
        <w:tc>
          <w:tcPr>
            <w:tcW w:w="552" w:type="pct"/>
            <w:tcBorders>
              <w:top w:val="single" w:sz="4" w:space="0" w:color="auto"/>
              <w:bottom w:val="double" w:sz="4" w:space="0" w:color="auto"/>
            </w:tcBorders>
          </w:tcPr>
          <w:p w14:paraId="5CAB8228" w14:textId="6E47504C" w:rsidR="00EB28C3" w:rsidRPr="001F3AD1" w:rsidRDefault="00EB28C3" w:rsidP="00EB28C3">
            <w:pPr>
              <w:pStyle w:val="acctfourfigures"/>
              <w:tabs>
                <w:tab w:val="clear" w:pos="765"/>
                <w:tab w:val="decimal" w:pos="612"/>
              </w:tabs>
              <w:spacing w:line="240" w:lineRule="atLeast"/>
              <w:ind w:left="-76" w:right="91"/>
              <w:jc w:val="right"/>
              <w:rPr>
                <w:b/>
                <w:bCs/>
                <w:szCs w:val="22"/>
              </w:rPr>
            </w:pPr>
            <w:r>
              <w:rPr>
                <w:b/>
                <w:bCs/>
                <w:szCs w:val="22"/>
              </w:rPr>
              <w:t>10,067</w:t>
            </w:r>
          </w:p>
        </w:tc>
        <w:tc>
          <w:tcPr>
            <w:tcW w:w="137" w:type="pct"/>
          </w:tcPr>
          <w:p w14:paraId="3AAD1020" w14:textId="77777777" w:rsidR="00EB28C3" w:rsidRPr="00B37F12" w:rsidRDefault="00EB28C3" w:rsidP="00EB28C3">
            <w:pPr>
              <w:pStyle w:val="acctfourfigures"/>
              <w:tabs>
                <w:tab w:val="clear" w:pos="765"/>
                <w:tab w:val="decimal" w:pos="957"/>
              </w:tabs>
              <w:spacing w:line="240" w:lineRule="atLeast"/>
              <w:ind w:left="-76" w:right="-79"/>
              <w:rPr>
                <w:szCs w:val="22"/>
              </w:rPr>
            </w:pPr>
          </w:p>
        </w:tc>
        <w:tc>
          <w:tcPr>
            <w:tcW w:w="673" w:type="pct"/>
            <w:tcBorders>
              <w:top w:val="single" w:sz="4" w:space="0" w:color="auto"/>
              <w:bottom w:val="double" w:sz="4" w:space="0" w:color="auto"/>
            </w:tcBorders>
          </w:tcPr>
          <w:p w14:paraId="1C505C11" w14:textId="2A3DE60B" w:rsidR="00EB28C3" w:rsidRPr="007B5C04" w:rsidRDefault="00EB28C3" w:rsidP="00EB28C3">
            <w:pPr>
              <w:pStyle w:val="acctfourfigures"/>
              <w:tabs>
                <w:tab w:val="clear" w:pos="765"/>
                <w:tab w:val="decimal" w:pos="612"/>
              </w:tabs>
              <w:spacing w:line="240" w:lineRule="atLeast"/>
              <w:ind w:left="-76" w:right="91" w:hanging="90"/>
              <w:jc w:val="right"/>
              <w:rPr>
                <w:b/>
                <w:bCs/>
                <w:szCs w:val="22"/>
              </w:rPr>
            </w:pPr>
            <w:r>
              <w:rPr>
                <w:b/>
                <w:bCs/>
                <w:szCs w:val="22"/>
              </w:rPr>
              <w:t>10,067</w:t>
            </w:r>
          </w:p>
        </w:tc>
      </w:tr>
    </w:tbl>
    <w:p w14:paraId="6744695F" w14:textId="77777777" w:rsidR="00C13076" w:rsidRDefault="00C13076" w:rsidP="009E70A2">
      <w:pPr>
        <w:pStyle w:val="BodyTextIndent3"/>
        <w:spacing w:after="0" w:line="240" w:lineRule="atLeast"/>
        <w:ind w:left="0" w:right="-27"/>
        <w:jc w:val="both"/>
        <w:rPr>
          <w:spacing w:val="-2"/>
          <w:sz w:val="22"/>
          <w:szCs w:val="20"/>
          <w:lang w:val="en-AU" w:eastAsia="en-US" w:bidi="th-TH"/>
        </w:rPr>
      </w:pPr>
    </w:p>
    <w:p w14:paraId="7A509A60" w14:textId="1F6EDBD2" w:rsidR="00D727E7" w:rsidRDefault="00A72938" w:rsidP="00F27ACD">
      <w:pPr>
        <w:pStyle w:val="Heading1"/>
        <w:numPr>
          <w:ilvl w:val="0"/>
          <w:numId w:val="3"/>
        </w:numPr>
        <w:tabs>
          <w:tab w:val="num" w:pos="540"/>
        </w:tabs>
        <w:spacing w:before="0" w:after="0" w:line="240" w:lineRule="atLeast"/>
        <w:ind w:left="540" w:right="180" w:hanging="540"/>
        <w:rPr>
          <w:szCs w:val="22"/>
        </w:rPr>
      </w:pPr>
      <w:r w:rsidRPr="00D727E7">
        <w:rPr>
          <w:szCs w:val="22"/>
        </w:rPr>
        <w:t>Events after the reporting period</w:t>
      </w:r>
    </w:p>
    <w:p w14:paraId="7AF3CDB8" w14:textId="77777777" w:rsidR="00D727E7" w:rsidRPr="00D727E7" w:rsidRDefault="00D727E7" w:rsidP="00D727E7">
      <w:pPr>
        <w:pStyle w:val="BodyText"/>
        <w:spacing w:after="0"/>
        <w:rPr>
          <w:lang w:val="en-GB" w:eastAsia="x-none"/>
        </w:rPr>
      </w:pPr>
    </w:p>
    <w:p w14:paraId="1AF1AE21" w14:textId="20EDAE06" w:rsidR="00B950DD" w:rsidRDefault="00B950DD" w:rsidP="00B950DD">
      <w:pPr>
        <w:autoSpaceDE w:val="0"/>
        <w:autoSpaceDN w:val="0"/>
        <w:spacing w:line="240" w:lineRule="auto"/>
        <w:ind w:left="567"/>
        <w:jc w:val="both"/>
        <w:rPr>
          <w:szCs w:val="22"/>
        </w:rPr>
      </w:pPr>
      <w:bookmarkStart w:id="1" w:name="_Hlk40203877"/>
      <w:r>
        <w:rPr>
          <w:szCs w:val="22"/>
        </w:rPr>
        <w:t>A</w:t>
      </w:r>
      <w:r w:rsidRPr="00A5488F">
        <w:rPr>
          <w:szCs w:val="22"/>
        </w:rPr>
        <w:t xml:space="preserve">t the </w:t>
      </w:r>
      <w:r>
        <w:rPr>
          <w:szCs w:val="22"/>
        </w:rPr>
        <w:t>Annual general</w:t>
      </w:r>
      <w:r w:rsidRPr="00A5488F">
        <w:rPr>
          <w:szCs w:val="22"/>
        </w:rPr>
        <w:t xml:space="preserve"> meeting</w:t>
      </w:r>
      <w:r w:rsidRPr="00A5488F">
        <w:t xml:space="preserve"> </w:t>
      </w:r>
      <w:r w:rsidRPr="00A5488F">
        <w:rPr>
          <w:szCs w:val="22"/>
        </w:rPr>
        <w:t xml:space="preserve">held on </w:t>
      </w:r>
      <w:r w:rsidR="00BD6D39">
        <w:rPr>
          <w:szCs w:val="22"/>
        </w:rPr>
        <w:t>23</w:t>
      </w:r>
      <w:r w:rsidRPr="00A5488F">
        <w:rPr>
          <w:szCs w:val="22"/>
        </w:rPr>
        <w:t xml:space="preserve"> April 202</w:t>
      </w:r>
      <w:r w:rsidR="00BD6D39">
        <w:rPr>
          <w:szCs w:val="22"/>
        </w:rPr>
        <w:t>1</w:t>
      </w:r>
      <w:r>
        <w:rPr>
          <w:szCs w:val="22"/>
        </w:rPr>
        <w:t xml:space="preserve">, </w:t>
      </w:r>
      <w:r w:rsidRPr="00A5488F">
        <w:rPr>
          <w:szCs w:val="22"/>
        </w:rPr>
        <w:t xml:space="preserve">the </w:t>
      </w:r>
      <w:r w:rsidR="00BD6D39">
        <w:rPr>
          <w:szCs w:val="22"/>
        </w:rPr>
        <w:t>shareholder</w:t>
      </w:r>
      <w:r w:rsidRPr="00A5488F">
        <w:rPr>
          <w:szCs w:val="22"/>
        </w:rPr>
        <w:t>s approved</w:t>
      </w:r>
      <w:r>
        <w:rPr>
          <w:szCs w:val="22"/>
        </w:rPr>
        <w:t xml:space="preserve"> </w:t>
      </w:r>
      <w:r w:rsidRPr="00C75247">
        <w:rPr>
          <w:szCs w:val="22"/>
        </w:rPr>
        <w:t xml:space="preserve">the </w:t>
      </w:r>
      <w:r>
        <w:rPr>
          <w:szCs w:val="22"/>
        </w:rPr>
        <w:t>payment</w:t>
      </w:r>
      <w:r w:rsidRPr="00C75247">
        <w:rPr>
          <w:szCs w:val="22"/>
        </w:rPr>
        <w:t xml:space="preserve"> of </w:t>
      </w:r>
      <w:r w:rsidR="0097673F">
        <w:rPr>
          <w:szCs w:val="22"/>
        </w:rPr>
        <w:t>annual</w:t>
      </w:r>
      <w:r w:rsidRPr="00C75247">
        <w:rPr>
          <w:szCs w:val="22"/>
        </w:rPr>
        <w:t xml:space="preserve"> dividends </w:t>
      </w:r>
      <w:r>
        <w:rPr>
          <w:szCs w:val="22"/>
        </w:rPr>
        <w:t xml:space="preserve">based </w:t>
      </w:r>
      <w:r w:rsidRPr="00A5488F">
        <w:rPr>
          <w:szCs w:val="22"/>
        </w:rPr>
        <w:t xml:space="preserve">on </w:t>
      </w:r>
      <w:r w:rsidRPr="00C75247">
        <w:rPr>
          <w:szCs w:val="22"/>
        </w:rPr>
        <w:t>the operating profit for the year 20</w:t>
      </w:r>
      <w:r w:rsidR="00BD6D39">
        <w:rPr>
          <w:szCs w:val="22"/>
        </w:rPr>
        <w:t>20</w:t>
      </w:r>
      <w:r w:rsidRPr="00C75247">
        <w:rPr>
          <w:szCs w:val="22"/>
        </w:rPr>
        <w:t xml:space="preserve"> of Baht 0.</w:t>
      </w:r>
      <w:r w:rsidR="00BD6D39">
        <w:rPr>
          <w:szCs w:val="22"/>
        </w:rPr>
        <w:t>2</w:t>
      </w:r>
      <w:r w:rsidRPr="00C75247">
        <w:rPr>
          <w:szCs w:val="22"/>
        </w:rPr>
        <w:t>0 per share</w:t>
      </w:r>
      <w:r w:rsidRPr="00A5488F">
        <w:t xml:space="preserve"> </w:t>
      </w:r>
      <w:r w:rsidRPr="00A5488F">
        <w:rPr>
          <w:szCs w:val="22"/>
        </w:rPr>
        <w:t xml:space="preserve">in total amount of Baht </w:t>
      </w:r>
      <w:r w:rsidR="00BD6D39">
        <w:rPr>
          <w:szCs w:val="22"/>
        </w:rPr>
        <w:t>92.45</w:t>
      </w:r>
      <w:r w:rsidRPr="00C75247">
        <w:rPr>
          <w:szCs w:val="22"/>
        </w:rPr>
        <w:t xml:space="preserve"> million</w:t>
      </w:r>
      <w:r>
        <w:rPr>
          <w:szCs w:val="22"/>
        </w:rPr>
        <w:t>. T</w:t>
      </w:r>
      <w:r w:rsidRPr="00A5488F">
        <w:rPr>
          <w:szCs w:val="22"/>
        </w:rPr>
        <w:t>he dividend</w:t>
      </w:r>
      <w:r>
        <w:rPr>
          <w:szCs w:val="22"/>
        </w:rPr>
        <w:t>s were paid</w:t>
      </w:r>
      <w:r w:rsidRPr="00A5488F">
        <w:rPr>
          <w:szCs w:val="22"/>
        </w:rPr>
        <w:t xml:space="preserve"> to the shareholders </w:t>
      </w:r>
      <w:r>
        <w:rPr>
          <w:szCs w:val="22"/>
        </w:rPr>
        <w:t>i</w:t>
      </w:r>
      <w:r w:rsidRPr="00A5488F">
        <w:rPr>
          <w:szCs w:val="22"/>
        </w:rPr>
        <w:t xml:space="preserve">n </w:t>
      </w:r>
      <w:r>
        <w:rPr>
          <w:szCs w:val="22"/>
        </w:rPr>
        <w:t>May 202</w:t>
      </w:r>
      <w:bookmarkEnd w:id="1"/>
      <w:r w:rsidR="00BD6D39">
        <w:rPr>
          <w:szCs w:val="22"/>
        </w:rPr>
        <w:t>1</w:t>
      </w:r>
      <w:r w:rsidRPr="00C75247">
        <w:rPr>
          <w:szCs w:val="22"/>
        </w:rPr>
        <w:t>.</w:t>
      </w:r>
    </w:p>
    <w:p w14:paraId="5939D0C7" w14:textId="77777777" w:rsidR="005A64FD" w:rsidRDefault="005A64FD" w:rsidP="00B950DD">
      <w:pPr>
        <w:autoSpaceDE w:val="0"/>
        <w:autoSpaceDN w:val="0"/>
        <w:spacing w:line="240" w:lineRule="auto"/>
        <w:ind w:left="567"/>
        <w:jc w:val="both"/>
        <w:rPr>
          <w:szCs w:val="22"/>
        </w:rPr>
      </w:pPr>
    </w:p>
    <w:p w14:paraId="261579C8" w14:textId="1BA19799" w:rsidR="005A64FD" w:rsidRDefault="005A64FD" w:rsidP="005A64FD">
      <w:pPr>
        <w:autoSpaceDE w:val="0"/>
        <w:autoSpaceDN w:val="0"/>
        <w:spacing w:line="240" w:lineRule="auto"/>
        <w:ind w:left="567"/>
        <w:jc w:val="both"/>
        <w:rPr>
          <w:szCs w:val="22"/>
        </w:rPr>
      </w:pPr>
      <w:r>
        <w:rPr>
          <w:szCs w:val="22"/>
        </w:rPr>
        <w:t>A</w:t>
      </w:r>
      <w:r w:rsidRPr="00A5488F">
        <w:rPr>
          <w:szCs w:val="22"/>
        </w:rPr>
        <w:t xml:space="preserve">t the </w:t>
      </w:r>
      <w:r>
        <w:rPr>
          <w:szCs w:val="22"/>
        </w:rPr>
        <w:t>Annual general</w:t>
      </w:r>
      <w:r w:rsidRPr="00A5488F">
        <w:rPr>
          <w:szCs w:val="22"/>
        </w:rPr>
        <w:t xml:space="preserve"> meeting</w:t>
      </w:r>
      <w:r>
        <w:rPr>
          <w:szCs w:val="22"/>
        </w:rPr>
        <w:t xml:space="preserve"> of an associate</w:t>
      </w:r>
      <w:r w:rsidRPr="00A5488F">
        <w:t xml:space="preserve"> </w:t>
      </w:r>
      <w:r w:rsidRPr="00A5488F">
        <w:rPr>
          <w:szCs w:val="22"/>
        </w:rPr>
        <w:t xml:space="preserve">held on </w:t>
      </w:r>
      <w:r>
        <w:rPr>
          <w:szCs w:val="22"/>
        </w:rPr>
        <w:t>22</w:t>
      </w:r>
      <w:r w:rsidRPr="00A5488F">
        <w:rPr>
          <w:szCs w:val="22"/>
        </w:rPr>
        <w:t xml:space="preserve"> April 202</w:t>
      </w:r>
      <w:r>
        <w:rPr>
          <w:szCs w:val="22"/>
        </w:rPr>
        <w:t xml:space="preserve">1, </w:t>
      </w:r>
      <w:r w:rsidRPr="00A5488F">
        <w:rPr>
          <w:szCs w:val="22"/>
        </w:rPr>
        <w:t xml:space="preserve">the </w:t>
      </w:r>
      <w:r>
        <w:rPr>
          <w:szCs w:val="22"/>
        </w:rPr>
        <w:t>shareholder</w:t>
      </w:r>
      <w:r w:rsidRPr="00A5488F">
        <w:rPr>
          <w:szCs w:val="22"/>
        </w:rPr>
        <w:t>s approved</w:t>
      </w:r>
      <w:r>
        <w:rPr>
          <w:szCs w:val="22"/>
        </w:rPr>
        <w:t xml:space="preserve"> </w:t>
      </w:r>
      <w:r w:rsidRPr="00C75247">
        <w:rPr>
          <w:szCs w:val="22"/>
        </w:rPr>
        <w:t xml:space="preserve">the </w:t>
      </w:r>
      <w:r>
        <w:rPr>
          <w:szCs w:val="22"/>
        </w:rPr>
        <w:t>payment</w:t>
      </w:r>
      <w:r w:rsidRPr="00C75247">
        <w:rPr>
          <w:szCs w:val="22"/>
        </w:rPr>
        <w:t xml:space="preserve"> of </w:t>
      </w:r>
      <w:r>
        <w:rPr>
          <w:szCs w:val="22"/>
        </w:rPr>
        <w:t>annual</w:t>
      </w:r>
      <w:r w:rsidRPr="00C75247">
        <w:rPr>
          <w:szCs w:val="22"/>
        </w:rPr>
        <w:t xml:space="preserve"> dividends </w:t>
      </w:r>
      <w:r>
        <w:rPr>
          <w:szCs w:val="22"/>
        </w:rPr>
        <w:t xml:space="preserve">based </w:t>
      </w:r>
      <w:r w:rsidRPr="00A5488F">
        <w:rPr>
          <w:szCs w:val="22"/>
        </w:rPr>
        <w:t xml:space="preserve">on </w:t>
      </w:r>
      <w:r w:rsidRPr="00C75247">
        <w:rPr>
          <w:szCs w:val="22"/>
        </w:rPr>
        <w:t>the operating profit for the year 20</w:t>
      </w:r>
      <w:r>
        <w:rPr>
          <w:szCs w:val="22"/>
        </w:rPr>
        <w:t>20</w:t>
      </w:r>
      <w:r w:rsidRPr="00C75247">
        <w:rPr>
          <w:szCs w:val="22"/>
        </w:rPr>
        <w:t xml:space="preserve"> of Baht 0.</w:t>
      </w:r>
      <w:r>
        <w:rPr>
          <w:szCs w:val="22"/>
        </w:rPr>
        <w:t>4</w:t>
      </w:r>
      <w:r w:rsidRPr="00C75247">
        <w:rPr>
          <w:szCs w:val="22"/>
        </w:rPr>
        <w:t>0 per share</w:t>
      </w:r>
      <w:r w:rsidRPr="00A5488F">
        <w:t xml:space="preserve"> </w:t>
      </w:r>
      <w:r w:rsidRPr="00A5488F">
        <w:rPr>
          <w:szCs w:val="22"/>
        </w:rPr>
        <w:t xml:space="preserve">in total amount of Baht </w:t>
      </w:r>
      <w:r>
        <w:rPr>
          <w:szCs w:val="22"/>
        </w:rPr>
        <w:t>130.54</w:t>
      </w:r>
      <w:r w:rsidRPr="00C75247">
        <w:rPr>
          <w:szCs w:val="22"/>
        </w:rPr>
        <w:t xml:space="preserve"> million</w:t>
      </w:r>
      <w:r>
        <w:rPr>
          <w:szCs w:val="22"/>
        </w:rPr>
        <w:t>. T</w:t>
      </w:r>
      <w:r w:rsidRPr="00A5488F">
        <w:rPr>
          <w:szCs w:val="22"/>
        </w:rPr>
        <w:t>he dividend</w:t>
      </w:r>
      <w:r>
        <w:rPr>
          <w:szCs w:val="22"/>
        </w:rPr>
        <w:t>s were paid</w:t>
      </w:r>
      <w:r w:rsidRPr="00A5488F">
        <w:rPr>
          <w:szCs w:val="22"/>
        </w:rPr>
        <w:t xml:space="preserve"> to the shareholders </w:t>
      </w:r>
      <w:r>
        <w:rPr>
          <w:szCs w:val="22"/>
        </w:rPr>
        <w:t>i</w:t>
      </w:r>
      <w:r w:rsidRPr="00A5488F">
        <w:rPr>
          <w:szCs w:val="22"/>
        </w:rPr>
        <w:t xml:space="preserve">n </w:t>
      </w:r>
      <w:r>
        <w:rPr>
          <w:szCs w:val="22"/>
        </w:rPr>
        <w:t>May 2021</w:t>
      </w:r>
      <w:r w:rsidRPr="00C75247">
        <w:rPr>
          <w:szCs w:val="22"/>
        </w:rPr>
        <w:t>.</w:t>
      </w:r>
    </w:p>
    <w:p w14:paraId="7C4CB700" w14:textId="77777777" w:rsidR="005A64FD" w:rsidRPr="00B950DD" w:rsidRDefault="005A64FD" w:rsidP="00B950DD">
      <w:pPr>
        <w:pStyle w:val="BodyText"/>
        <w:rPr>
          <w:cs/>
          <w:lang w:val="en-GB" w:eastAsia="x-none" w:bidi="th-TH"/>
        </w:rPr>
      </w:pPr>
    </w:p>
    <w:sectPr w:rsidR="005A64FD" w:rsidRPr="00B950DD" w:rsidSect="00A074CA">
      <w:headerReference w:type="default" r:id="rId15"/>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D35F6" w14:textId="77777777" w:rsidR="00E17DEA" w:rsidRDefault="00E17DEA">
      <w:r>
        <w:separator/>
      </w:r>
    </w:p>
  </w:endnote>
  <w:endnote w:type="continuationSeparator" w:id="0">
    <w:p w14:paraId="7468F2D5" w14:textId="77777777" w:rsidR="00E17DEA" w:rsidRDefault="00E1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9FCA9" w14:textId="77777777" w:rsidR="00596078" w:rsidRDefault="00596078"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295EE106" w14:textId="77777777" w:rsidR="00596078" w:rsidRDefault="00596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CACAA" w14:textId="77777777" w:rsidR="00596078" w:rsidRPr="00056FEE" w:rsidRDefault="00596078" w:rsidP="00601FD4">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p w14:paraId="5608E939" w14:textId="77777777" w:rsidR="00596078" w:rsidRDefault="005960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4DDDF" w14:textId="77777777" w:rsidR="00596078" w:rsidRDefault="00596078"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49D08E60" w14:textId="77777777" w:rsidR="00596078" w:rsidRDefault="005960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0C445" w14:textId="77777777" w:rsidR="00596078" w:rsidRDefault="00596078" w:rsidP="00601FD4">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p w14:paraId="6FD68246" w14:textId="77777777" w:rsidR="00596078" w:rsidRDefault="0059607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5B64" w14:textId="77777777" w:rsidR="00596078" w:rsidRPr="00056FEE" w:rsidRDefault="00596078">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14:paraId="405FCE2A" w14:textId="77777777" w:rsidR="00596078" w:rsidRPr="006D5BBB" w:rsidRDefault="00596078" w:rsidP="00274E4E">
    <w:pPr>
      <w:pStyle w:val="Footer"/>
      <w:tabs>
        <w:tab w:val="clear" w:pos="9639"/>
        <w:tab w:val="right" w:pos="9360"/>
      </w:tabs>
      <w:ind w:right="360"/>
      <w:rPr>
        <w:lang w:val="en-US"/>
      </w:rPr>
    </w:pPr>
  </w:p>
  <w:p w14:paraId="3674FBFF" w14:textId="77777777" w:rsidR="00596078" w:rsidRDefault="005960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D10E5" w14:textId="77777777" w:rsidR="00E17DEA" w:rsidRDefault="00E17DEA">
      <w:r>
        <w:separator/>
      </w:r>
    </w:p>
  </w:footnote>
  <w:footnote w:type="continuationSeparator" w:id="0">
    <w:p w14:paraId="47D8272A" w14:textId="77777777" w:rsidR="00E17DEA" w:rsidRDefault="00E1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855C6" w14:textId="77777777" w:rsidR="00596078" w:rsidRDefault="00596078" w:rsidP="001F3771">
    <w:pPr>
      <w:pStyle w:val="acctmainheading"/>
      <w:tabs>
        <w:tab w:val="left" w:pos="7810"/>
      </w:tabs>
      <w:spacing w:after="0" w:line="240" w:lineRule="atLeast"/>
      <w:ind w:left="540" w:hanging="540"/>
    </w:pPr>
    <w:r w:rsidRPr="00F825C7">
      <w:t>T.K.S. Technologies Public Company Limited and its Subsidiaries</w:t>
    </w:r>
  </w:p>
  <w:p w14:paraId="42FF668B" w14:textId="77777777" w:rsidR="00596078" w:rsidRDefault="00596078" w:rsidP="001F3771">
    <w:pPr>
      <w:pStyle w:val="acctmainheading"/>
      <w:spacing w:after="0" w:line="240" w:lineRule="atLeast"/>
      <w:ind w:left="540" w:hanging="540"/>
      <w:rPr>
        <w:sz w:val="24"/>
        <w:szCs w:val="24"/>
      </w:rPr>
    </w:pPr>
    <w:r>
      <w:rPr>
        <w:sz w:val="24"/>
        <w:szCs w:val="24"/>
      </w:rPr>
      <w:t>Notes to the condensed interim financial statements</w:t>
    </w:r>
  </w:p>
  <w:p w14:paraId="5B0DC5A0" w14:textId="03E19D52" w:rsidR="00596078" w:rsidRPr="0093722D" w:rsidRDefault="00596078" w:rsidP="001F3771">
    <w:pPr>
      <w:pStyle w:val="acctmainheading"/>
      <w:spacing w:after="0" w:line="240" w:lineRule="atLeast"/>
      <w:ind w:left="540" w:hanging="540"/>
      <w:rPr>
        <w:sz w:val="24"/>
        <w:szCs w:val="24"/>
      </w:rPr>
    </w:pPr>
    <w:r>
      <w:rPr>
        <w:sz w:val="24"/>
        <w:szCs w:val="24"/>
      </w:rPr>
      <w:t>For the three-month period ended 31 March 2021 (Unaudited)</w:t>
    </w:r>
  </w:p>
  <w:p w14:paraId="3A6370E1" w14:textId="77777777" w:rsidR="00596078" w:rsidRDefault="00596078" w:rsidP="001F3771">
    <w:pPr>
      <w:pStyle w:val="Header"/>
      <w:ind w:hanging="540"/>
      <w:jc w:val="left"/>
      <w:rPr>
        <w:b/>
        <w:i w:val="0"/>
        <w:sz w:val="24"/>
        <w:szCs w:val="24"/>
      </w:rPr>
    </w:pPr>
  </w:p>
  <w:p w14:paraId="13EE34D8" w14:textId="77777777" w:rsidR="00596078" w:rsidRDefault="00596078" w:rsidP="0062185D">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BF79D" w14:textId="77777777" w:rsidR="00596078" w:rsidRDefault="00596078" w:rsidP="001F3771">
    <w:pPr>
      <w:pStyle w:val="acctmainheading"/>
      <w:tabs>
        <w:tab w:val="left" w:pos="7810"/>
      </w:tabs>
      <w:spacing w:after="0" w:line="240" w:lineRule="atLeast"/>
      <w:ind w:left="540"/>
    </w:pPr>
    <w:r w:rsidRPr="00F825C7">
      <w:t>T.K.S. Technologies Public Company Limited and its Subsidiaries</w:t>
    </w:r>
  </w:p>
  <w:p w14:paraId="1596F6F0" w14:textId="77777777" w:rsidR="00596078" w:rsidRDefault="00596078" w:rsidP="001F3771">
    <w:pPr>
      <w:pStyle w:val="acctmainheading"/>
      <w:spacing w:after="0" w:line="240" w:lineRule="atLeast"/>
      <w:ind w:left="540"/>
      <w:rPr>
        <w:sz w:val="24"/>
        <w:szCs w:val="24"/>
      </w:rPr>
    </w:pPr>
    <w:r>
      <w:rPr>
        <w:sz w:val="24"/>
        <w:szCs w:val="24"/>
      </w:rPr>
      <w:t>Notes to the condensed interim financial statements</w:t>
    </w:r>
  </w:p>
  <w:p w14:paraId="5B8C11CE" w14:textId="541D1DDD" w:rsidR="00596078" w:rsidRPr="0093722D" w:rsidRDefault="00596078" w:rsidP="001F3771">
    <w:pPr>
      <w:pStyle w:val="acctmainheading"/>
      <w:spacing w:after="0" w:line="240" w:lineRule="atLeast"/>
      <w:ind w:left="540"/>
      <w:rPr>
        <w:sz w:val="24"/>
        <w:szCs w:val="24"/>
      </w:rPr>
    </w:pPr>
    <w:r>
      <w:rPr>
        <w:sz w:val="24"/>
        <w:szCs w:val="24"/>
      </w:rPr>
      <w:t>For the three-month period ended 31 March 2021 (Unaudited)</w:t>
    </w:r>
  </w:p>
  <w:p w14:paraId="2793E3A7" w14:textId="77777777" w:rsidR="00596078" w:rsidRDefault="00596078" w:rsidP="001F3771">
    <w:pPr>
      <w:pStyle w:val="Header"/>
      <w:ind w:hanging="540"/>
      <w:jc w:val="left"/>
      <w:rPr>
        <w:b/>
        <w:i w:val="0"/>
        <w:sz w:val="24"/>
        <w:szCs w:val="24"/>
      </w:rPr>
    </w:pPr>
  </w:p>
  <w:p w14:paraId="6F915302" w14:textId="77777777" w:rsidR="00596078" w:rsidRDefault="00596078" w:rsidP="0062185D">
    <w:pPr>
      <w:pStyle w:val="Header"/>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A6AA8" w14:textId="77777777" w:rsidR="00596078" w:rsidRDefault="00596078" w:rsidP="00871EDC">
    <w:pPr>
      <w:pStyle w:val="acctmainheading"/>
      <w:tabs>
        <w:tab w:val="left" w:pos="7810"/>
      </w:tabs>
      <w:spacing w:after="0" w:line="240" w:lineRule="atLeast"/>
      <w:ind w:firstLine="540"/>
    </w:pPr>
    <w:r w:rsidRPr="00F825C7">
      <w:t>T.K.S. Technologies Public Company Limited and its Subsidiaries</w:t>
    </w:r>
  </w:p>
  <w:p w14:paraId="02AA74B8" w14:textId="77777777" w:rsidR="00596078" w:rsidRDefault="00596078" w:rsidP="00871EDC">
    <w:pPr>
      <w:pStyle w:val="acctmainheading"/>
      <w:spacing w:after="0" w:line="240" w:lineRule="atLeast"/>
      <w:ind w:firstLine="540"/>
      <w:rPr>
        <w:sz w:val="24"/>
        <w:szCs w:val="24"/>
      </w:rPr>
    </w:pPr>
    <w:r>
      <w:rPr>
        <w:sz w:val="24"/>
        <w:szCs w:val="24"/>
      </w:rPr>
      <w:t>Notes to the condensed interim financial statements</w:t>
    </w:r>
  </w:p>
  <w:p w14:paraId="604C6778" w14:textId="62F65435" w:rsidR="00596078" w:rsidRPr="0093722D" w:rsidRDefault="00596078" w:rsidP="00871EDC">
    <w:pPr>
      <w:pStyle w:val="acctmainheading"/>
      <w:spacing w:after="0" w:line="240" w:lineRule="atLeast"/>
      <w:ind w:firstLine="540"/>
      <w:rPr>
        <w:sz w:val="24"/>
        <w:szCs w:val="24"/>
      </w:rPr>
    </w:pPr>
    <w:r>
      <w:rPr>
        <w:sz w:val="24"/>
        <w:szCs w:val="24"/>
      </w:rPr>
      <w:t>For the three-month period ended 31 March 2021 (Unaudited)</w:t>
    </w:r>
  </w:p>
  <w:p w14:paraId="6E2A6260" w14:textId="77777777" w:rsidR="00596078" w:rsidRDefault="00596078" w:rsidP="0089425C">
    <w:pPr>
      <w:pStyle w:val="Header"/>
      <w:ind w:left="540"/>
      <w:jc w:val="left"/>
      <w:rPr>
        <w:b/>
        <w:i w:val="0"/>
        <w:sz w:val="24"/>
        <w:szCs w:val="24"/>
      </w:rPr>
    </w:pPr>
  </w:p>
  <w:p w14:paraId="6B0CF06A" w14:textId="77777777" w:rsidR="00596078" w:rsidRPr="0062185D" w:rsidRDefault="00596078" w:rsidP="005A07E0">
    <w:pPr>
      <w:pStyle w:val="Header"/>
      <w:tabs>
        <w:tab w:val="left" w:pos="6096"/>
      </w:tabs>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3453" w14:textId="77777777" w:rsidR="00596078" w:rsidRDefault="00596078" w:rsidP="00C55600">
    <w:pPr>
      <w:pStyle w:val="acctmainheading"/>
      <w:tabs>
        <w:tab w:val="left" w:pos="7810"/>
      </w:tabs>
      <w:spacing w:after="0" w:line="240" w:lineRule="atLeast"/>
    </w:pPr>
    <w:r w:rsidRPr="00F825C7">
      <w:t>T.K.S. Technologies Public Company Limited and its Subsidiaries</w:t>
    </w:r>
  </w:p>
  <w:p w14:paraId="1C4B035C" w14:textId="77777777" w:rsidR="00596078" w:rsidRDefault="00596078" w:rsidP="00C55600">
    <w:pPr>
      <w:pStyle w:val="acctmainheading"/>
      <w:spacing w:after="0" w:line="240" w:lineRule="atLeast"/>
      <w:rPr>
        <w:sz w:val="24"/>
        <w:szCs w:val="24"/>
      </w:rPr>
    </w:pPr>
    <w:r>
      <w:rPr>
        <w:sz w:val="24"/>
        <w:szCs w:val="24"/>
      </w:rPr>
      <w:t>Notes to the condensed interim financial statements</w:t>
    </w:r>
  </w:p>
  <w:p w14:paraId="04CCA489" w14:textId="470EB0A5" w:rsidR="00596078" w:rsidRPr="0093722D" w:rsidRDefault="00596078" w:rsidP="00C55600">
    <w:pPr>
      <w:pStyle w:val="acctmainheading"/>
      <w:spacing w:after="0" w:line="240" w:lineRule="atLeast"/>
      <w:rPr>
        <w:sz w:val="24"/>
        <w:szCs w:val="24"/>
      </w:rPr>
    </w:pPr>
    <w:r>
      <w:rPr>
        <w:sz w:val="24"/>
        <w:szCs w:val="24"/>
      </w:rPr>
      <w:t>For the three-month period ended 31 March 2021 (Unaudited)</w:t>
    </w:r>
  </w:p>
  <w:p w14:paraId="39D0D384" w14:textId="77777777" w:rsidR="00596078" w:rsidRDefault="00596078" w:rsidP="0089425C">
    <w:pPr>
      <w:pStyle w:val="Header"/>
      <w:ind w:left="540"/>
      <w:jc w:val="left"/>
      <w:rPr>
        <w:b/>
        <w:i w:val="0"/>
        <w:sz w:val="24"/>
        <w:szCs w:val="24"/>
      </w:rPr>
    </w:pPr>
  </w:p>
  <w:p w14:paraId="1B4F4E31" w14:textId="77777777" w:rsidR="00596078" w:rsidRPr="0062185D" w:rsidRDefault="00596078" w:rsidP="005A07E0">
    <w:pPr>
      <w:pStyle w:val="Header"/>
      <w:tabs>
        <w:tab w:val="left" w:pos="6096"/>
      </w:tabs>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26A7054A"/>
    <w:multiLevelType w:val="hybridMultilevel"/>
    <w:tmpl w:val="1AF47E5E"/>
    <w:lvl w:ilvl="0" w:tplc="1E6EBE0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5" w15:restartNumberingAfterBreak="0">
    <w:nsid w:val="3B73692C"/>
    <w:multiLevelType w:val="hybridMultilevel"/>
    <w:tmpl w:val="F5AC5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AE6A21"/>
    <w:multiLevelType w:val="hybridMultilevel"/>
    <w:tmpl w:val="A2227B16"/>
    <w:name w:val="KIDS"/>
    <w:lvl w:ilvl="0" w:tplc="0B40DCF6">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0"/>
  </w:num>
  <w:num w:numId="2">
    <w:abstractNumId w:val="4"/>
  </w:num>
  <w:num w:numId="3">
    <w:abstractNumId w:val="2"/>
  </w:num>
  <w:num w:numId="4">
    <w:abstractNumId w:val="11"/>
  </w:num>
  <w:num w:numId="5">
    <w:abstractNumId w:val="7"/>
  </w:num>
  <w:num w:numId="6">
    <w:abstractNumId w:val="1"/>
  </w:num>
  <w:num w:numId="7">
    <w:abstractNumId w:val="6"/>
  </w:num>
  <w:num w:numId="8">
    <w:abstractNumId w:val="10"/>
  </w:num>
  <w:num w:numId="9">
    <w:abstractNumId w:val="3"/>
  </w:num>
  <w:num w:numId="10">
    <w:abstractNumId w:val="5"/>
  </w:num>
  <w:num w:numId="11">
    <w:abstractNumId w:val="12"/>
  </w:num>
  <w:num w:numId="12">
    <w:abstractNumId w:val="8"/>
  </w:num>
  <w:num w:numId="13">
    <w:abstractNumId w:val="13"/>
  </w:num>
  <w:num w:numId="14">
    <w:abstractNumId w:val="9"/>
  </w:num>
  <w:num w:numId="15">
    <w:abstractNumId w:val="11"/>
  </w:num>
  <w:num w:numId="1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33"/>
    <w:rsid w:val="00000152"/>
    <w:rsid w:val="000001F4"/>
    <w:rsid w:val="0000043D"/>
    <w:rsid w:val="00000BD1"/>
    <w:rsid w:val="00000C1E"/>
    <w:rsid w:val="00000CC9"/>
    <w:rsid w:val="00000ED3"/>
    <w:rsid w:val="00001806"/>
    <w:rsid w:val="00001FE8"/>
    <w:rsid w:val="000021B7"/>
    <w:rsid w:val="00002229"/>
    <w:rsid w:val="00002285"/>
    <w:rsid w:val="00002621"/>
    <w:rsid w:val="000027A8"/>
    <w:rsid w:val="00002D30"/>
    <w:rsid w:val="00002DE1"/>
    <w:rsid w:val="00002EE1"/>
    <w:rsid w:val="00002F8B"/>
    <w:rsid w:val="00003179"/>
    <w:rsid w:val="00003207"/>
    <w:rsid w:val="000034A2"/>
    <w:rsid w:val="000039B9"/>
    <w:rsid w:val="00003EEA"/>
    <w:rsid w:val="00003F6A"/>
    <w:rsid w:val="00004450"/>
    <w:rsid w:val="000046A6"/>
    <w:rsid w:val="00004EBB"/>
    <w:rsid w:val="0000509B"/>
    <w:rsid w:val="00005AA2"/>
    <w:rsid w:val="00005EEA"/>
    <w:rsid w:val="0000644B"/>
    <w:rsid w:val="000064F2"/>
    <w:rsid w:val="00006584"/>
    <w:rsid w:val="000066BC"/>
    <w:rsid w:val="00006776"/>
    <w:rsid w:val="0000678B"/>
    <w:rsid w:val="000069A2"/>
    <w:rsid w:val="00006B38"/>
    <w:rsid w:val="00006C07"/>
    <w:rsid w:val="00006F53"/>
    <w:rsid w:val="000076C6"/>
    <w:rsid w:val="000079B4"/>
    <w:rsid w:val="00007E6B"/>
    <w:rsid w:val="00007FAC"/>
    <w:rsid w:val="0001005A"/>
    <w:rsid w:val="000103F4"/>
    <w:rsid w:val="00010517"/>
    <w:rsid w:val="0001068B"/>
    <w:rsid w:val="000106B5"/>
    <w:rsid w:val="00010999"/>
    <w:rsid w:val="00010B98"/>
    <w:rsid w:val="00010C2E"/>
    <w:rsid w:val="00010E6E"/>
    <w:rsid w:val="00010ECA"/>
    <w:rsid w:val="00011122"/>
    <w:rsid w:val="000112AB"/>
    <w:rsid w:val="0001174C"/>
    <w:rsid w:val="00011BD3"/>
    <w:rsid w:val="00011F4F"/>
    <w:rsid w:val="0001230C"/>
    <w:rsid w:val="000123FA"/>
    <w:rsid w:val="000128BD"/>
    <w:rsid w:val="000128C1"/>
    <w:rsid w:val="00012BEA"/>
    <w:rsid w:val="000130B0"/>
    <w:rsid w:val="0001338C"/>
    <w:rsid w:val="00013504"/>
    <w:rsid w:val="000137E1"/>
    <w:rsid w:val="00013B87"/>
    <w:rsid w:val="00013C92"/>
    <w:rsid w:val="00013C94"/>
    <w:rsid w:val="00013E8F"/>
    <w:rsid w:val="00013F70"/>
    <w:rsid w:val="000140F8"/>
    <w:rsid w:val="000142FE"/>
    <w:rsid w:val="000144F0"/>
    <w:rsid w:val="000146AF"/>
    <w:rsid w:val="00014846"/>
    <w:rsid w:val="000149DD"/>
    <w:rsid w:val="00014B63"/>
    <w:rsid w:val="00014CD1"/>
    <w:rsid w:val="000150B2"/>
    <w:rsid w:val="0001535D"/>
    <w:rsid w:val="00015B96"/>
    <w:rsid w:val="00015F34"/>
    <w:rsid w:val="0001619A"/>
    <w:rsid w:val="00016342"/>
    <w:rsid w:val="000165B0"/>
    <w:rsid w:val="00016614"/>
    <w:rsid w:val="00016B72"/>
    <w:rsid w:val="00016BCD"/>
    <w:rsid w:val="00016C89"/>
    <w:rsid w:val="00016F69"/>
    <w:rsid w:val="00017778"/>
    <w:rsid w:val="00017A3F"/>
    <w:rsid w:val="00017A8E"/>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73"/>
    <w:rsid w:val="00023018"/>
    <w:rsid w:val="0002301F"/>
    <w:rsid w:val="0002305F"/>
    <w:rsid w:val="00023574"/>
    <w:rsid w:val="00023642"/>
    <w:rsid w:val="000239CC"/>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AEC"/>
    <w:rsid w:val="00032C5E"/>
    <w:rsid w:val="00032D23"/>
    <w:rsid w:val="00032D45"/>
    <w:rsid w:val="00033056"/>
    <w:rsid w:val="000330D3"/>
    <w:rsid w:val="000330FE"/>
    <w:rsid w:val="0003314E"/>
    <w:rsid w:val="000332BF"/>
    <w:rsid w:val="0003380A"/>
    <w:rsid w:val="0003392C"/>
    <w:rsid w:val="00033FCB"/>
    <w:rsid w:val="00034081"/>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312"/>
    <w:rsid w:val="000364CA"/>
    <w:rsid w:val="00036743"/>
    <w:rsid w:val="0003683F"/>
    <w:rsid w:val="00036CAF"/>
    <w:rsid w:val="00036E37"/>
    <w:rsid w:val="00036EDC"/>
    <w:rsid w:val="00036F19"/>
    <w:rsid w:val="00037B57"/>
    <w:rsid w:val="00037B92"/>
    <w:rsid w:val="00037F6F"/>
    <w:rsid w:val="000401F1"/>
    <w:rsid w:val="00040207"/>
    <w:rsid w:val="0004036B"/>
    <w:rsid w:val="0004039D"/>
    <w:rsid w:val="00040B2A"/>
    <w:rsid w:val="00040B67"/>
    <w:rsid w:val="00041602"/>
    <w:rsid w:val="000419F2"/>
    <w:rsid w:val="00041C5F"/>
    <w:rsid w:val="00041F67"/>
    <w:rsid w:val="00042235"/>
    <w:rsid w:val="00042934"/>
    <w:rsid w:val="00042A41"/>
    <w:rsid w:val="00042C4A"/>
    <w:rsid w:val="00042CF1"/>
    <w:rsid w:val="00042D05"/>
    <w:rsid w:val="000433A1"/>
    <w:rsid w:val="0004438C"/>
    <w:rsid w:val="00044434"/>
    <w:rsid w:val="000444EA"/>
    <w:rsid w:val="000445D8"/>
    <w:rsid w:val="00044670"/>
    <w:rsid w:val="00044AB0"/>
    <w:rsid w:val="00044D53"/>
    <w:rsid w:val="00044FF6"/>
    <w:rsid w:val="000453DF"/>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59"/>
    <w:rsid w:val="000508DA"/>
    <w:rsid w:val="00050C89"/>
    <w:rsid w:val="0005117B"/>
    <w:rsid w:val="000514D0"/>
    <w:rsid w:val="0005151D"/>
    <w:rsid w:val="000519CF"/>
    <w:rsid w:val="00051FC5"/>
    <w:rsid w:val="0005215F"/>
    <w:rsid w:val="00052467"/>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C69"/>
    <w:rsid w:val="00054D9A"/>
    <w:rsid w:val="00054E3E"/>
    <w:rsid w:val="00055377"/>
    <w:rsid w:val="00055A00"/>
    <w:rsid w:val="00055CB2"/>
    <w:rsid w:val="00056802"/>
    <w:rsid w:val="0005695C"/>
    <w:rsid w:val="00056A43"/>
    <w:rsid w:val="00056A4C"/>
    <w:rsid w:val="00056FEE"/>
    <w:rsid w:val="0005707C"/>
    <w:rsid w:val="00057B94"/>
    <w:rsid w:val="00057C31"/>
    <w:rsid w:val="00057CFF"/>
    <w:rsid w:val="00057E0E"/>
    <w:rsid w:val="000601DF"/>
    <w:rsid w:val="00060918"/>
    <w:rsid w:val="00060B83"/>
    <w:rsid w:val="00060C65"/>
    <w:rsid w:val="00060D23"/>
    <w:rsid w:val="00061151"/>
    <w:rsid w:val="00061F18"/>
    <w:rsid w:val="00062305"/>
    <w:rsid w:val="00062A47"/>
    <w:rsid w:val="00062BE1"/>
    <w:rsid w:val="000637D3"/>
    <w:rsid w:val="00063CAB"/>
    <w:rsid w:val="00063CBC"/>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171"/>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A1C"/>
    <w:rsid w:val="00071E46"/>
    <w:rsid w:val="00072387"/>
    <w:rsid w:val="000724B6"/>
    <w:rsid w:val="000724E2"/>
    <w:rsid w:val="0007275B"/>
    <w:rsid w:val="00072D2F"/>
    <w:rsid w:val="00072EAD"/>
    <w:rsid w:val="0007321F"/>
    <w:rsid w:val="000738AB"/>
    <w:rsid w:val="00073A72"/>
    <w:rsid w:val="00073A7B"/>
    <w:rsid w:val="00074111"/>
    <w:rsid w:val="00074142"/>
    <w:rsid w:val="00074348"/>
    <w:rsid w:val="0007441F"/>
    <w:rsid w:val="00074477"/>
    <w:rsid w:val="00074AB6"/>
    <w:rsid w:val="00074CB2"/>
    <w:rsid w:val="00074E8D"/>
    <w:rsid w:val="00074F7B"/>
    <w:rsid w:val="0007506B"/>
    <w:rsid w:val="000751A0"/>
    <w:rsid w:val="0007523E"/>
    <w:rsid w:val="00075350"/>
    <w:rsid w:val="00075520"/>
    <w:rsid w:val="000758D4"/>
    <w:rsid w:val="00075A20"/>
    <w:rsid w:val="0007629E"/>
    <w:rsid w:val="0007673F"/>
    <w:rsid w:val="00076877"/>
    <w:rsid w:val="000771A9"/>
    <w:rsid w:val="000771B8"/>
    <w:rsid w:val="0007722A"/>
    <w:rsid w:val="000773D6"/>
    <w:rsid w:val="00077416"/>
    <w:rsid w:val="00077DA4"/>
    <w:rsid w:val="00077F63"/>
    <w:rsid w:val="000803CC"/>
    <w:rsid w:val="000805F8"/>
    <w:rsid w:val="00080AAD"/>
    <w:rsid w:val="0008119D"/>
    <w:rsid w:val="000812D2"/>
    <w:rsid w:val="00081564"/>
    <w:rsid w:val="0008168A"/>
    <w:rsid w:val="000816B6"/>
    <w:rsid w:val="00081737"/>
    <w:rsid w:val="000819C3"/>
    <w:rsid w:val="00081C7E"/>
    <w:rsid w:val="00081DD2"/>
    <w:rsid w:val="00082722"/>
    <w:rsid w:val="00082746"/>
    <w:rsid w:val="00082E14"/>
    <w:rsid w:val="00082EA0"/>
    <w:rsid w:val="00083384"/>
    <w:rsid w:val="00083866"/>
    <w:rsid w:val="00083A9D"/>
    <w:rsid w:val="00083C06"/>
    <w:rsid w:val="00083D59"/>
    <w:rsid w:val="00083FE8"/>
    <w:rsid w:val="0008417F"/>
    <w:rsid w:val="00084183"/>
    <w:rsid w:val="00084276"/>
    <w:rsid w:val="000849E2"/>
    <w:rsid w:val="00084E59"/>
    <w:rsid w:val="000856B2"/>
    <w:rsid w:val="00085D5C"/>
    <w:rsid w:val="00085DA9"/>
    <w:rsid w:val="00085E86"/>
    <w:rsid w:val="00086088"/>
    <w:rsid w:val="00086317"/>
    <w:rsid w:val="00086893"/>
    <w:rsid w:val="00086F13"/>
    <w:rsid w:val="00086F70"/>
    <w:rsid w:val="00087704"/>
    <w:rsid w:val="00087BD7"/>
    <w:rsid w:val="00087F0A"/>
    <w:rsid w:val="00090A62"/>
    <w:rsid w:val="000911D5"/>
    <w:rsid w:val="00091740"/>
    <w:rsid w:val="0009198D"/>
    <w:rsid w:val="00091F54"/>
    <w:rsid w:val="000922A5"/>
    <w:rsid w:val="0009250E"/>
    <w:rsid w:val="00092CBA"/>
    <w:rsid w:val="00092CFD"/>
    <w:rsid w:val="000931B7"/>
    <w:rsid w:val="00093447"/>
    <w:rsid w:val="00093529"/>
    <w:rsid w:val="00093727"/>
    <w:rsid w:val="00093BD2"/>
    <w:rsid w:val="00093C85"/>
    <w:rsid w:val="00093F17"/>
    <w:rsid w:val="00093FF5"/>
    <w:rsid w:val="00094188"/>
    <w:rsid w:val="000943D5"/>
    <w:rsid w:val="0009483E"/>
    <w:rsid w:val="00094CCC"/>
    <w:rsid w:val="00094DA8"/>
    <w:rsid w:val="00094DE5"/>
    <w:rsid w:val="00094ED8"/>
    <w:rsid w:val="00095060"/>
    <w:rsid w:val="000956E6"/>
    <w:rsid w:val="00095994"/>
    <w:rsid w:val="00095DA9"/>
    <w:rsid w:val="00095FB7"/>
    <w:rsid w:val="0009684D"/>
    <w:rsid w:val="00096E92"/>
    <w:rsid w:val="00096F24"/>
    <w:rsid w:val="0009738E"/>
    <w:rsid w:val="000974B7"/>
    <w:rsid w:val="00097631"/>
    <w:rsid w:val="0009775F"/>
    <w:rsid w:val="00097BB5"/>
    <w:rsid w:val="00097EA4"/>
    <w:rsid w:val="000A00FE"/>
    <w:rsid w:val="000A080C"/>
    <w:rsid w:val="000A0BC5"/>
    <w:rsid w:val="000A10E9"/>
    <w:rsid w:val="000A1166"/>
    <w:rsid w:val="000A14B6"/>
    <w:rsid w:val="000A1B85"/>
    <w:rsid w:val="000A1EE7"/>
    <w:rsid w:val="000A236D"/>
    <w:rsid w:val="000A248B"/>
    <w:rsid w:val="000A319F"/>
    <w:rsid w:val="000A32A0"/>
    <w:rsid w:val="000A3425"/>
    <w:rsid w:val="000A39F9"/>
    <w:rsid w:val="000A4034"/>
    <w:rsid w:val="000A413C"/>
    <w:rsid w:val="000A429A"/>
    <w:rsid w:val="000A448E"/>
    <w:rsid w:val="000A4649"/>
    <w:rsid w:val="000A5033"/>
    <w:rsid w:val="000A514B"/>
    <w:rsid w:val="000A56FE"/>
    <w:rsid w:val="000A5A72"/>
    <w:rsid w:val="000A6260"/>
    <w:rsid w:val="000A6A66"/>
    <w:rsid w:val="000A6B79"/>
    <w:rsid w:val="000A6C64"/>
    <w:rsid w:val="000A6D7A"/>
    <w:rsid w:val="000A763D"/>
    <w:rsid w:val="000A785D"/>
    <w:rsid w:val="000A7C13"/>
    <w:rsid w:val="000A7CD7"/>
    <w:rsid w:val="000A7D0E"/>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91"/>
    <w:rsid w:val="000B2FD1"/>
    <w:rsid w:val="000B3298"/>
    <w:rsid w:val="000B3580"/>
    <w:rsid w:val="000B38F9"/>
    <w:rsid w:val="000B3C6E"/>
    <w:rsid w:val="000B3F7D"/>
    <w:rsid w:val="000B44B5"/>
    <w:rsid w:val="000B48A3"/>
    <w:rsid w:val="000B4DCB"/>
    <w:rsid w:val="000B5011"/>
    <w:rsid w:val="000B5668"/>
    <w:rsid w:val="000B5FC0"/>
    <w:rsid w:val="000B6187"/>
    <w:rsid w:val="000B66A6"/>
    <w:rsid w:val="000B66D3"/>
    <w:rsid w:val="000B6783"/>
    <w:rsid w:val="000B69B3"/>
    <w:rsid w:val="000B6B65"/>
    <w:rsid w:val="000B6F72"/>
    <w:rsid w:val="000B700B"/>
    <w:rsid w:val="000B716D"/>
    <w:rsid w:val="000B7A50"/>
    <w:rsid w:val="000C00E3"/>
    <w:rsid w:val="000C03FB"/>
    <w:rsid w:val="000C043D"/>
    <w:rsid w:val="000C1073"/>
    <w:rsid w:val="000C10F8"/>
    <w:rsid w:val="000C1174"/>
    <w:rsid w:val="000C151C"/>
    <w:rsid w:val="000C153B"/>
    <w:rsid w:val="000C1AB4"/>
    <w:rsid w:val="000C1DE2"/>
    <w:rsid w:val="000C1EB5"/>
    <w:rsid w:val="000C1FE4"/>
    <w:rsid w:val="000C2216"/>
    <w:rsid w:val="000C2531"/>
    <w:rsid w:val="000C2611"/>
    <w:rsid w:val="000C283E"/>
    <w:rsid w:val="000C29BB"/>
    <w:rsid w:val="000C2A46"/>
    <w:rsid w:val="000C2D24"/>
    <w:rsid w:val="000C2F10"/>
    <w:rsid w:val="000C3270"/>
    <w:rsid w:val="000C3828"/>
    <w:rsid w:val="000C3B2D"/>
    <w:rsid w:val="000C4154"/>
    <w:rsid w:val="000C43B7"/>
    <w:rsid w:val="000C45BD"/>
    <w:rsid w:val="000C4BBA"/>
    <w:rsid w:val="000C4FBA"/>
    <w:rsid w:val="000C508A"/>
    <w:rsid w:val="000C5244"/>
    <w:rsid w:val="000C5297"/>
    <w:rsid w:val="000C555B"/>
    <w:rsid w:val="000C5598"/>
    <w:rsid w:val="000C5872"/>
    <w:rsid w:val="000C59D9"/>
    <w:rsid w:val="000C5B4C"/>
    <w:rsid w:val="000C627E"/>
    <w:rsid w:val="000C6971"/>
    <w:rsid w:val="000C69DA"/>
    <w:rsid w:val="000C6C20"/>
    <w:rsid w:val="000C78C7"/>
    <w:rsid w:val="000C78E0"/>
    <w:rsid w:val="000C7DEF"/>
    <w:rsid w:val="000C7EC7"/>
    <w:rsid w:val="000C7EF7"/>
    <w:rsid w:val="000D0192"/>
    <w:rsid w:val="000D0317"/>
    <w:rsid w:val="000D055A"/>
    <w:rsid w:val="000D05E8"/>
    <w:rsid w:val="000D074D"/>
    <w:rsid w:val="000D09C0"/>
    <w:rsid w:val="000D0B58"/>
    <w:rsid w:val="000D0C00"/>
    <w:rsid w:val="000D0D8B"/>
    <w:rsid w:val="000D0DD8"/>
    <w:rsid w:val="000D0F1D"/>
    <w:rsid w:val="000D1139"/>
    <w:rsid w:val="000D1276"/>
    <w:rsid w:val="000D13D1"/>
    <w:rsid w:val="000D1F88"/>
    <w:rsid w:val="000D2288"/>
    <w:rsid w:val="000D237F"/>
    <w:rsid w:val="000D2610"/>
    <w:rsid w:val="000D27B3"/>
    <w:rsid w:val="000D2864"/>
    <w:rsid w:val="000D2C72"/>
    <w:rsid w:val="000D2D3D"/>
    <w:rsid w:val="000D3014"/>
    <w:rsid w:val="000D319F"/>
    <w:rsid w:val="000D320A"/>
    <w:rsid w:val="000D36C7"/>
    <w:rsid w:val="000D3BDE"/>
    <w:rsid w:val="000D44B2"/>
    <w:rsid w:val="000D44F0"/>
    <w:rsid w:val="000D46CF"/>
    <w:rsid w:val="000D5C62"/>
    <w:rsid w:val="000D5C93"/>
    <w:rsid w:val="000D5CD0"/>
    <w:rsid w:val="000D5E90"/>
    <w:rsid w:val="000D6040"/>
    <w:rsid w:val="000D627F"/>
    <w:rsid w:val="000D638F"/>
    <w:rsid w:val="000D6522"/>
    <w:rsid w:val="000D67CD"/>
    <w:rsid w:val="000D67FE"/>
    <w:rsid w:val="000D6C8A"/>
    <w:rsid w:val="000D72B5"/>
    <w:rsid w:val="000D7362"/>
    <w:rsid w:val="000D7AEC"/>
    <w:rsid w:val="000E01E8"/>
    <w:rsid w:val="000E05FF"/>
    <w:rsid w:val="000E0612"/>
    <w:rsid w:val="000E061B"/>
    <w:rsid w:val="000E09C4"/>
    <w:rsid w:val="000E0C46"/>
    <w:rsid w:val="000E1104"/>
    <w:rsid w:val="000E1335"/>
    <w:rsid w:val="000E152B"/>
    <w:rsid w:val="000E154A"/>
    <w:rsid w:val="000E1623"/>
    <w:rsid w:val="000E18B4"/>
    <w:rsid w:val="000E1D54"/>
    <w:rsid w:val="000E1EE9"/>
    <w:rsid w:val="000E2118"/>
    <w:rsid w:val="000E228E"/>
    <w:rsid w:val="000E23BA"/>
    <w:rsid w:val="000E2677"/>
    <w:rsid w:val="000E276E"/>
    <w:rsid w:val="000E2E04"/>
    <w:rsid w:val="000E325B"/>
    <w:rsid w:val="000E32A4"/>
    <w:rsid w:val="000E3326"/>
    <w:rsid w:val="000E4139"/>
    <w:rsid w:val="000E447F"/>
    <w:rsid w:val="000E4570"/>
    <w:rsid w:val="000E49F3"/>
    <w:rsid w:val="000E51BC"/>
    <w:rsid w:val="000E54B0"/>
    <w:rsid w:val="000E5807"/>
    <w:rsid w:val="000E5A51"/>
    <w:rsid w:val="000E5C92"/>
    <w:rsid w:val="000E5FEE"/>
    <w:rsid w:val="000E60F3"/>
    <w:rsid w:val="000E6312"/>
    <w:rsid w:val="000E6A4D"/>
    <w:rsid w:val="000E7462"/>
    <w:rsid w:val="000E7593"/>
    <w:rsid w:val="000E77F2"/>
    <w:rsid w:val="000E7D2B"/>
    <w:rsid w:val="000F0419"/>
    <w:rsid w:val="000F1489"/>
    <w:rsid w:val="000F17B5"/>
    <w:rsid w:val="000F1A96"/>
    <w:rsid w:val="000F1ACA"/>
    <w:rsid w:val="000F1ADE"/>
    <w:rsid w:val="000F20AC"/>
    <w:rsid w:val="000F23B8"/>
    <w:rsid w:val="000F329F"/>
    <w:rsid w:val="000F3491"/>
    <w:rsid w:val="000F374F"/>
    <w:rsid w:val="000F376D"/>
    <w:rsid w:val="000F3DF7"/>
    <w:rsid w:val="000F4049"/>
    <w:rsid w:val="000F406F"/>
    <w:rsid w:val="000F41AE"/>
    <w:rsid w:val="000F4533"/>
    <w:rsid w:val="000F4644"/>
    <w:rsid w:val="000F4727"/>
    <w:rsid w:val="000F48CB"/>
    <w:rsid w:val="000F4BD3"/>
    <w:rsid w:val="000F4D0D"/>
    <w:rsid w:val="000F55C8"/>
    <w:rsid w:val="000F6612"/>
    <w:rsid w:val="000F6802"/>
    <w:rsid w:val="000F6830"/>
    <w:rsid w:val="000F6848"/>
    <w:rsid w:val="000F6A41"/>
    <w:rsid w:val="000F6A5D"/>
    <w:rsid w:val="000F6C9C"/>
    <w:rsid w:val="000F7486"/>
    <w:rsid w:val="000F7BB2"/>
    <w:rsid w:val="000F7DE2"/>
    <w:rsid w:val="000F7F19"/>
    <w:rsid w:val="00100364"/>
    <w:rsid w:val="00100AC8"/>
    <w:rsid w:val="00100D22"/>
    <w:rsid w:val="00100D44"/>
    <w:rsid w:val="00100E59"/>
    <w:rsid w:val="00100F61"/>
    <w:rsid w:val="001017DB"/>
    <w:rsid w:val="00101AAC"/>
    <w:rsid w:val="001020D6"/>
    <w:rsid w:val="0010214A"/>
    <w:rsid w:val="00102204"/>
    <w:rsid w:val="00102A93"/>
    <w:rsid w:val="00102AEC"/>
    <w:rsid w:val="00103121"/>
    <w:rsid w:val="001036D8"/>
    <w:rsid w:val="001037D4"/>
    <w:rsid w:val="0010388F"/>
    <w:rsid w:val="001045CF"/>
    <w:rsid w:val="00104658"/>
    <w:rsid w:val="00104919"/>
    <w:rsid w:val="001049C9"/>
    <w:rsid w:val="00104F2F"/>
    <w:rsid w:val="001050EA"/>
    <w:rsid w:val="001052BB"/>
    <w:rsid w:val="0010595D"/>
    <w:rsid w:val="001059F2"/>
    <w:rsid w:val="001060CE"/>
    <w:rsid w:val="001063B3"/>
    <w:rsid w:val="00106690"/>
    <w:rsid w:val="0010669F"/>
    <w:rsid w:val="00106B88"/>
    <w:rsid w:val="00106CAE"/>
    <w:rsid w:val="00106F45"/>
    <w:rsid w:val="00107084"/>
    <w:rsid w:val="00107135"/>
    <w:rsid w:val="0010723F"/>
    <w:rsid w:val="0010735B"/>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30DE"/>
    <w:rsid w:val="0011368C"/>
    <w:rsid w:val="00113782"/>
    <w:rsid w:val="00113A4D"/>
    <w:rsid w:val="00113C48"/>
    <w:rsid w:val="00113DEF"/>
    <w:rsid w:val="00114118"/>
    <w:rsid w:val="0011436D"/>
    <w:rsid w:val="001143F0"/>
    <w:rsid w:val="00114859"/>
    <w:rsid w:val="00114966"/>
    <w:rsid w:val="00114D1F"/>
    <w:rsid w:val="00115303"/>
    <w:rsid w:val="00115881"/>
    <w:rsid w:val="00115B50"/>
    <w:rsid w:val="00115E5F"/>
    <w:rsid w:val="0011752F"/>
    <w:rsid w:val="00117579"/>
    <w:rsid w:val="001175BF"/>
    <w:rsid w:val="00117628"/>
    <w:rsid w:val="00117D85"/>
    <w:rsid w:val="00117FD5"/>
    <w:rsid w:val="001202E0"/>
    <w:rsid w:val="001202E3"/>
    <w:rsid w:val="00120582"/>
    <w:rsid w:val="0012092A"/>
    <w:rsid w:val="0012094B"/>
    <w:rsid w:val="00120C31"/>
    <w:rsid w:val="00120C6F"/>
    <w:rsid w:val="00120E4F"/>
    <w:rsid w:val="00120EA0"/>
    <w:rsid w:val="0012135F"/>
    <w:rsid w:val="0012142C"/>
    <w:rsid w:val="00121551"/>
    <w:rsid w:val="00121D69"/>
    <w:rsid w:val="0012267A"/>
    <w:rsid w:val="0012270B"/>
    <w:rsid w:val="001227FC"/>
    <w:rsid w:val="00122C79"/>
    <w:rsid w:val="00122F31"/>
    <w:rsid w:val="00122FF8"/>
    <w:rsid w:val="001231B8"/>
    <w:rsid w:val="001231E0"/>
    <w:rsid w:val="00123572"/>
    <w:rsid w:val="0012384C"/>
    <w:rsid w:val="00123A10"/>
    <w:rsid w:val="00123C80"/>
    <w:rsid w:val="00123FF6"/>
    <w:rsid w:val="001240DB"/>
    <w:rsid w:val="001243DF"/>
    <w:rsid w:val="001244C7"/>
    <w:rsid w:val="001247D9"/>
    <w:rsid w:val="001249A9"/>
    <w:rsid w:val="00125402"/>
    <w:rsid w:val="001254A6"/>
    <w:rsid w:val="00125AB2"/>
    <w:rsid w:val="00125BBD"/>
    <w:rsid w:val="0012608A"/>
    <w:rsid w:val="0012609A"/>
    <w:rsid w:val="001260F4"/>
    <w:rsid w:val="00126117"/>
    <w:rsid w:val="00126143"/>
    <w:rsid w:val="00126222"/>
    <w:rsid w:val="001267B6"/>
    <w:rsid w:val="001268EF"/>
    <w:rsid w:val="00126B7C"/>
    <w:rsid w:val="00127233"/>
    <w:rsid w:val="001277E7"/>
    <w:rsid w:val="001278C8"/>
    <w:rsid w:val="00130540"/>
    <w:rsid w:val="001307B7"/>
    <w:rsid w:val="00130C6A"/>
    <w:rsid w:val="00130DA9"/>
    <w:rsid w:val="001311C6"/>
    <w:rsid w:val="0013135F"/>
    <w:rsid w:val="00131955"/>
    <w:rsid w:val="00131C9C"/>
    <w:rsid w:val="001320C9"/>
    <w:rsid w:val="001321F2"/>
    <w:rsid w:val="0013249F"/>
    <w:rsid w:val="0013303A"/>
    <w:rsid w:val="0013321B"/>
    <w:rsid w:val="00133323"/>
    <w:rsid w:val="001334DA"/>
    <w:rsid w:val="001335CA"/>
    <w:rsid w:val="001335F2"/>
    <w:rsid w:val="00133A6B"/>
    <w:rsid w:val="00133C9E"/>
    <w:rsid w:val="00133E1B"/>
    <w:rsid w:val="00134374"/>
    <w:rsid w:val="00134592"/>
    <w:rsid w:val="001346FD"/>
    <w:rsid w:val="00134744"/>
    <w:rsid w:val="00134A0F"/>
    <w:rsid w:val="001350DE"/>
    <w:rsid w:val="0013546E"/>
    <w:rsid w:val="00135535"/>
    <w:rsid w:val="00135778"/>
    <w:rsid w:val="001357E9"/>
    <w:rsid w:val="0013586C"/>
    <w:rsid w:val="00135B76"/>
    <w:rsid w:val="00135BF1"/>
    <w:rsid w:val="00135C44"/>
    <w:rsid w:val="001361AA"/>
    <w:rsid w:val="001361E5"/>
    <w:rsid w:val="00136429"/>
    <w:rsid w:val="001369FE"/>
    <w:rsid w:val="00136B8F"/>
    <w:rsid w:val="00136D36"/>
    <w:rsid w:val="001374FA"/>
    <w:rsid w:val="001377B4"/>
    <w:rsid w:val="00137AD5"/>
    <w:rsid w:val="00140044"/>
    <w:rsid w:val="001400C1"/>
    <w:rsid w:val="00141111"/>
    <w:rsid w:val="00141519"/>
    <w:rsid w:val="001416FE"/>
    <w:rsid w:val="00141B80"/>
    <w:rsid w:val="00141C63"/>
    <w:rsid w:val="00142058"/>
    <w:rsid w:val="00142499"/>
    <w:rsid w:val="00142D4D"/>
    <w:rsid w:val="001434AB"/>
    <w:rsid w:val="0014379B"/>
    <w:rsid w:val="0014383B"/>
    <w:rsid w:val="0014385A"/>
    <w:rsid w:val="00143E98"/>
    <w:rsid w:val="001448A2"/>
    <w:rsid w:val="00144AC8"/>
    <w:rsid w:val="00144F4E"/>
    <w:rsid w:val="00145044"/>
    <w:rsid w:val="00145048"/>
    <w:rsid w:val="00145236"/>
    <w:rsid w:val="00145300"/>
    <w:rsid w:val="00146197"/>
    <w:rsid w:val="00146297"/>
    <w:rsid w:val="001462CC"/>
    <w:rsid w:val="00146326"/>
    <w:rsid w:val="00146CBC"/>
    <w:rsid w:val="00146E82"/>
    <w:rsid w:val="0014705D"/>
    <w:rsid w:val="001473C6"/>
    <w:rsid w:val="001476A2"/>
    <w:rsid w:val="00147AA6"/>
    <w:rsid w:val="00147CC4"/>
    <w:rsid w:val="00150524"/>
    <w:rsid w:val="00150947"/>
    <w:rsid w:val="0015095D"/>
    <w:rsid w:val="00150B9C"/>
    <w:rsid w:val="00150C77"/>
    <w:rsid w:val="0015140C"/>
    <w:rsid w:val="00151B3D"/>
    <w:rsid w:val="00151B60"/>
    <w:rsid w:val="00152543"/>
    <w:rsid w:val="00152617"/>
    <w:rsid w:val="00152AE8"/>
    <w:rsid w:val="00152B4E"/>
    <w:rsid w:val="001530A9"/>
    <w:rsid w:val="001531A7"/>
    <w:rsid w:val="00153350"/>
    <w:rsid w:val="00153755"/>
    <w:rsid w:val="001537C5"/>
    <w:rsid w:val="00153925"/>
    <w:rsid w:val="00153B74"/>
    <w:rsid w:val="00153BE9"/>
    <w:rsid w:val="00153CE5"/>
    <w:rsid w:val="00153D84"/>
    <w:rsid w:val="00153E12"/>
    <w:rsid w:val="00153EFF"/>
    <w:rsid w:val="001541D2"/>
    <w:rsid w:val="0015454D"/>
    <w:rsid w:val="00154564"/>
    <w:rsid w:val="00154585"/>
    <w:rsid w:val="00154658"/>
    <w:rsid w:val="001546FC"/>
    <w:rsid w:val="00154F8E"/>
    <w:rsid w:val="00155233"/>
    <w:rsid w:val="001559F8"/>
    <w:rsid w:val="00155C8F"/>
    <w:rsid w:val="00156465"/>
    <w:rsid w:val="00156598"/>
    <w:rsid w:val="00156634"/>
    <w:rsid w:val="001568CC"/>
    <w:rsid w:val="00156C63"/>
    <w:rsid w:val="00156E37"/>
    <w:rsid w:val="0015711D"/>
    <w:rsid w:val="001579AE"/>
    <w:rsid w:val="00157A70"/>
    <w:rsid w:val="00157AA7"/>
    <w:rsid w:val="00157E69"/>
    <w:rsid w:val="0016024F"/>
    <w:rsid w:val="00160676"/>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0A3"/>
    <w:rsid w:val="001643D0"/>
    <w:rsid w:val="001643D2"/>
    <w:rsid w:val="00164683"/>
    <w:rsid w:val="001648A7"/>
    <w:rsid w:val="00164BA8"/>
    <w:rsid w:val="00165323"/>
    <w:rsid w:val="0016561D"/>
    <w:rsid w:val="00165C5B"/>
    <w:rsid w:val="00165E44"/>
    <w:rsid w:val="00165F5E"/>
    <w:rsid w:val="00166341"/>
    <w:rsid w:val="00166485"/>
    <w:rsid w:val="00166550"/>
    <w:rsid w:val="00166854"/>
    <w:rsid w:val="00166B14"/>
    <w:rsid w:val="00166CFB"/>
    <w:rsid w:val="00167530"/>
    <w:rsid w:val="0016778E"/>
    <w:rsid w:val="001700FF"/>
    <w:rsid w:val="0017011C"/>
    <w:rsid w:val="00170271"/>
    <w:rsid w:val="001702B2"/>
    <w:rsid w:val="001702C7"/>
    <w:rsid w:val="00170B03"/>
    <w:rsid w:val="001711A4"/>
    <w:rsid w:val="0017127A"/>
    <w:rsid w:val="001714C9"/>
    <w:rsid w:val="001718BE"/>
    <w:rsid w:val="0017224F"/>
    <w:rsid w:val="001727D2"/>
    <w:rsid w:val="00172AC8"/>
    <w:rsid w:val="00172E4A"/>
    <w:rsid w:val="00173183"/>
    <w:rsid w:val="00173A7F"/>
    <w:rsid w:val="00173B71"/>
    <w:rsid w:val="001740C2"/>
    <w:rsid w:val="00174401"/>
    <w:rsid w:val="0017445E"/>
    <w:rsid w:val="00174BE6"/>
    <w:rsid w:val="00175126"/>
    <w:rsid w:val="0017542D"/>
    <w:rsid w:val="00175E8E"/>
    <w:rsid w:val="00175FA5"/>
    <w:rsid w:val="00176422"/>
    <w:rsid w:val="00176F4A"/>
    <w:rsid w:val="00176FBC"/>
    <w:rsid w:val="00177022"/>
    <w:rsid w:val="001773D8"/>
    <w:rsid w:val="00177608"/>
    <w:rsid w:val="0017768A"/>
    <w:rsid w:val="00177795"/>
    <w:rsid w:val="0018044F"/>
    <w:rsid w:val="00180622"/>
    <w:rsid w:val="00180657"/>
    <w:rsid w:val="00180AE1"/>
    <w:rsid w:val="00180D61"/>
    <w:rsid w:val="00180E05"/>
    <w:rsid w:val="00180EC9"/>
    <w:rsid w:val="00180F59"/>
    <w:rsid w:val="00181069"/>
    <w:rsid w:val="00181225"/>
    <w:rsid w:val="00181253"/>
    <w:rsid w:val="001812C2"/>
    <w:rsid w:val="001813C2"/>
    <w:rsid w:val="00181A04"/>
    <w:rsid w:val="001827C4"/>
    <w:rsid w:val="00182F8C"/>
    <w:rsid w:val="0018319C"/>
    <w:rsid w:val="001832C0"/>
    <w:rsid w:val="00183704"/>
    <w:rsid w:val="0018376E"/>
    <w:rsid w:val="0018393C"/>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CB5"/>
    <w:rsid w:val="00187D4F"/>
    <w:rsid w:val="00187FF8"/>
    <w:rsid w:val="001901C4"/>
    <w:rsid w:val="00190420"/>
    <w:rsid w:val="001907BC"/>
    <w:rsid w:val="00190907"/>
    <w:rsid w:val="001913FC"/>
    <w:rsid w:val="0019146F"/>
    <w:rsid w:val="0019154F"/>
    <w:rsid w:val="001917F9"/>
    <w:rsid w:val="00191A63"/>
    <w:rsid w:val="00191A7F"/>
    <w:rsid w:val="00191EAB"/>
    <w:rsid w:val="00191F43"/>
    <w:rsid w:val="00192448"/>
    <w:rsid w:val="00192689"/>
    <w:rsid w:val="00192D7E"/>
    <w:rsid w:val="00192DF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45"/>
    <w:rsid w:val="00195517"/>
    <w:rsid w:val="0019587E"/>
    <w:rsid w:val="00195A05"/>
    <w:rsid w:val="00195B27"/>
    <w:rsid w:val="00196152"/>
    <w:rsid w:val="001962C4"/>
    <w:rsid w:val="00196380"/>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C92"/>
    <w:rsid w:val="001A0E9D"/>
    <w:rsid w:val="001A1246"/>
    <w:rsid w:val="001A195F"/>
    <w:rsid w:val="001A1D36"/>
    <w:rsid w:val="001A1F23"/>
    <w:rsid w:val="001A2411"/>
    <w:rsid w:val="001A2544"/>
    <w:rsid w:val="001A25C0"/>
    <w:rsid w:val="001A2680"/>
    <w:rsid w:val="001A2810"/>
    <w:rsid w:val="001A28E6"/>
    <w:rsid w:val="001A2C14"/>
    <w:rsid w:val="001A3883"/>
    <w:rsid w:val="001A38A1"/>
    <w:rsid w:val="001A3D4C"/>
    <w:rsid w:val="001A4279"/>
    <w:rsid w:val="001A44F0"/>
    <w:rsid w:val="001A4C7C"/>
    <w:rsid w:val="001A4CCD"/>
    <w:rsid w:val="001A4D8B"/>
    <w:rsid w:val="001A5575"/>
    <w:rsid w:val="001A5B2C"/>
    <w:rsid w:val="001A5C5A"/>
    <w:rsid w:val="001A60A4"/>
    <w:rsid w:val="001A6454"/>
    <w:rsid w:val="001A65F1"/>
    <w:rsid w:val="001A6858"/>
    <w:rsid w:val="001A6939"/>
    <w:rsid w:val="001A6B1F"/>
    <w:rsid w:val="001A6BEF"/>
    <w:rsid w:val="001A6DC3"/>
    <w:rsid w:val="001A7792"/>
    <w:rsid w:val="001A78B6"/>
    <w:rsid w:val="001A7A70"/>
    <w:rsid w:val="001A7C32"/>
    <w:rsid w:val="001A7D73"/>
    <w:rsid w:val="001A7DE6"/>
    <w:rsid w:val="001B01A3"/>
    <w:rsid w:val="001B0685"/>
    <w:rsid w:val="001B0779"/>
    <w:rsid w:val="001B0FC8"/>
    <w:rsid w:val="001B117A"/>
    <w:rsid w:val="001B1243"/>
    <w:rsid w:val="001B13C5"/>
    <w:rsid w:val="001B163D"/>
    <w:rsid w:val="001B1843"/>
    <w:rsid w:val="001B1B95"/>
    <w:rsid w:val="001B1D03"/>
    <w:rsid w:val="001B1E26"/>
    <w:rsid w:val="001B210E"/>
    <w:rsid w:val="001B2A2D"/>
    <w:rsid w:val="001B2C55"/>
    <w:rsid w:val="001B2DFA"/>
    <w:rsid w:val="001B3125"/>
    <w:rsid w:val="001B3475"/>
    <w:rsid w:val="001B3765"/>
    <w:rsid w:val="001B3A99"/>
    <w:rsid w:val="001B4070"/>
    <w:rsid w:val="001B4357"/>
    <w:rsid w:val="001B43A5"/>
    <w:rsid w:val="001B48E2"/>
    <w:rsid w:val="001B4B9C"/>
    <w:rsid w:val="001B4FAD"/>
    <w:rsid w:val="001B50EF"/>
    <w:rsid w:val="001B555A"/>
    <w:rsid w:val="001B56C6"/>
    <w:rsid w:val="001B5E1A"/>
    <w:rsid w:val="001B644C"/>
    <w:rsid w:val="001B6684"/>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D1A"/>
    <w:rsid w:val="001C359D"/>
    <w:rsid w:val="001C3C06"/>
    <w:rsid w:val="001C3DA7"/>
    <w:rsid w:val="001C40C5"/>
    <w:rsid w:val="001C4236"/>
    <w:rsid w:val="001C47C5"/>
    <w:rsid w:val="001C4974"/>
    <w:rsid w:val="001C4B71"/>
    <w:rsid w:val="001C4D16"/>
    <w:rsid w:val="001C4EC8"/>
    <w:rsid w:val="001C5039"/>
    <w:rsid w:val="001C53E7"/>
    <w:rsid w:val="001C573D"/>
    <w:rsid w:val="001C57E4"/>
    <w:rsid w:val="001C5D88"/>
    <w:rsid w:val="001C5F2F"/>
    <w:rsid w:val="001C609A"/>
    <w:rsid w:val="001C61D2"/>
    <w:rsid w:val="001C665A"/>
    <w:rsid w:val="001C66A8"/>
    <w:rsid w:val="001C6803"/>
    <w:rsid w:val="001C69E5"/>
    <w:rsid w:val="001C6BE7"/>
    <w:rsid w:val="001C6C18"/>
    <w:rsid w:val="001C7D1B"/>
    <w:rsid w:val="001C7E63"/>
    <w:rsid w:val="001D0266"/>
    <w:rsid w:val="001D032F"/>
    <w:rsid w:val="001D04FF"/>
    <w:rsid w:val="001D05C8"/>
    <w:rsid w:val="001D06F0"/>
    <w:rsid w:val="001D0C99"/>
    <w:rsid w:val="001D0E30"/>
    <w:rsid w:val="001D10FF"/>
    <w:rsid w:val="001D125C"/>
    <w:rsid w:val="001D151E"/>
    <w:rsid w:val="001D19DA"/>
    <w:rsid w:val="001D1C4A"/>
    <w:rsid w:val="001D26D0"/>
    <w:rsid w:val="001D275E"/>
    <w:rsid w:val="001D3161"/>
    <w:rsid w:val="001D318A"/>
    <w:rsid w:val="001D3498"/>
    <w:rsid w:val="001D34C0"/>
    <w:rsid w:val="001D35B5"/>
    <w:rsid w:val="001D364E"/>
    <w:rsid w:val="001D371A"/>
    <w:rsid w:val="001D3836"/>
    <w:rsid w:val="001D3A6A"/>
    <w:rsid w:val="001D3CC4"/>
    <w:rsid w:val="001D3E02"/>
    <w:rsid w:val="001D3F0B"/>
    <w:rsid w:val="001D4007"/>
    <w:rsid w:val="001D4075"/>
    <w:rsid w:val="001D410A"/>
    <w:rsid w:val="001D4166"/>
    <w:rsid w:val="001D43CA"/>
    <w:rsid w:val="001D4526"/>
    <w:rsid w:val="001D49B5"/>
    <w:rsid w:val="001D4AF4"/>
    <w:rsid w:val="001D4E7B"/>
    <w:rsid w:val="001D5449"/>
    <w:rsid w:val="001D5596"/>
    <w:rsid w:val="001D5B45"/>
    <w:rsid w:val="001D614D"/>
    <w:rsid w:val="001D625C"/>
    <w:rsid w:val="001D671B"/>
    <w:rsid w:val="001D70F8"/>
    <w:rsid w:val="001D74FD"/>
    <w:rsid w:val="001D7693"/>
    <w:rsid w:val="001D788E"/>
    <w:rsid w:val="001E0478"/>
    <w:rsid w:val="001E048E"/>
    <w:rsid w:val="001E0537"/>
    <w:rsid w:val="001E0647"/>
    <w:rsid w:val="001E0814"/>
    <w:rsid w:val="001E0839"/>
    <w:rsid w:val="001E0986"/>
    <w:rsid w:val="001E0BB0"/>
    <w:rsid w:val="001E14FD"/>
    <w:rsid w:val="001E182D"/>
    <w:rsid w:val="001E1A40"/>
    <w:rsid w:val="001E1D8D"/>
    <w:rsid w:val="001E219A"/>
    <w:rsid w:val="001E254C"/>
    <w:rsid w:val="001E2A16"/>
    <w:rsid w:val="001E2CF2"/>
    <w:rsid w:val="001E2E8B"/>
    <w:rsid w:val="001E3155"/>
    <w:rsid w:val="001E3551"/>
    <w:rsid w:val="001E3A4C"/>
    <w:rsid w:val="001E466F"/>
    <w:rsid w:val="001E4690"/>
    <w:rsid w:val="001E48C6"/>
    <w:rsid w:val="001E5A2F"/>
    <w:rsid w:val="001E656B"/>
    <w:rsid w:val="001E680A"/>
    <w:rsid w:val="001E6A45"/>
    <w:rsid w:val="001E6F53"/>
    <w:rsid w:val="001E70C9"/>
    <w:rsid w:val="001E784D"/>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EBC"/>
    <w:rsid w:val="001F313D"/>
    <w:rsid w:val="001F3676"/>
    <w:rsid w:val="001F3771"/>
    <w:rsid w:val="001F37CF"/>
    <w:rsid w:val="001F37D8"/>
    <w:rsid w:val="001F3823"/>
    <w:rsid w:val="001F3AD1"/>
    <w:rsid w:val="001F44C2"/>
    <w:rsid w:val="001F499D"/>
    <w:rsid w:val="001F4B23"/>
    <w:rsid w:val="001F4CAE"/>
    <w:rsid w:val="001F4DA2"/>
    <w:rsid w:val="001F61ED"/>
    <w:rsid w:val="001F65EC"/>
    <w:rsid w:val="001F70D5"/>
    <w:rsid w:val="001F7422"/>
    <w:rsid w:val="001F76E9"/>
    <w:rsid w:val="001F7A73"/>
    <w:rsid w:val="001F7F85"/>
    <w:rsid w:val="00200220"/>
    <w:rsid w:val="00200A91"/>
    <w:rsid w:val="00201571"/>
    <w:rsid w:val="0020163D"/>
    <w:rsid w:val="00201738"/>
    <w:rsid w:val="00201BAC"/>
    <w:rsid w:val="00201D41"/>
    <w:rsid w:val="00201ED5"/>
    <w:rsid w:val="00202007"/>
    <w:rsid w:val="0020255B"/>
    <w:rsid w:val="002026A6"/>
    <w:rsid w:val="00202C4F"/>
    <w:rsid w:val="00203300"/>
    <w:rsid w:val="0020347A"/>
    <w:rsid w:val="0020357E"/>
    <w:rsid w:val="00203F4A"/>
    <w:rsid w:val="00203F77"/>
    <w:rsid w:val="00203FAD"/>
    <w:rsid w:val="0020410E"/>
    <w:rsid w:val="0020429E"/>
    <w:rsid w:val="00204C7D"/>
    <w:rsid w:val="00205233"/>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20"/>
    <w:rsid w:val="002132EC"/>
    <w:rsid w:val="00213502"/>
    <w:rsid w:val="0021387C"/>
    <w:rsid w:val="00213971"/>
    <w:rsid w:val="00213AA4"/>
    <w:rsid w:val="00213EE3"/>
    <w:rsid w:val="00214B7D"/>
    <w:rsid w:val="00214DE6"/>
    <w:rsid w:val="00214E5C"/>
    <w:rsid w:val="00214EB8"/>
    <w:rsid w:val="00215B40"/>
    <w:rsid w:val="00215C58"/>
    <w:rsid w:val="00215F01"/>
    <w:rsid w:val="0021602B"/>
    <w:rsid w:val="002160F2"/>
    <w:rsid w:val="002163CA"/>
    <w:rsid w:val="002166EC"/>
    <w:rsid w:val="00216860"/>
    <w:rsid w:val="00216A64"/>
    <w:rsid w:val="00216E85"/>
    <w:rsid w:val="00217039"/>
    <w:rsid w:val="00217448"/>
    <w:rsid w:val="0021759E"/>
    <w:rsid w:val="002175AA"/>
    <w:rsid w:val="002176ED"/>
    <w:rsid w:val="00217D0A"/>
    <w:rsid w:val="00220420"/>
    <w:rsid w:val="00220999"/>
    <w:rsid w:val="00220A0F"/>
    <w:rsid w:val="00220AF6"/>
    <w:rsid w:val="002216B8"/>
    <w:rsid w:val="00221935"/>
    <w:rsid w:val="00221A9B"/>
    <w:rsid w:val="00221AE1"/>
    <w:rsid w:val="0022229D"/>
    <w:rsid w:val="002227CD"/>
    <w:rsid w:val="002228B0"/>
    <w:rsid w:val="00222BF6"/>
    <w:rsid w:val="00222C1A"/>
    <w:rsid w:val="00223030"/>
    <w:rsid w:val="00223D57"/>
    <w:rsid w:val="00224222"/>
    <w:rsid w:val="00224373"/>
    <w:rsid w:val="002245EA"/>
    <w:rsid w:val="00224609"/>
    <w:rsid w:val="00224764"/>
    <w:rsid w:val="00224812"/>
    <w:rsid w:val="0022494A"/>
    <w:rsid w:val="00224BD8"/>
    <w:rsid w:val="00224D0B"/>
    <w:rsid w:val="00224FEA"/>
    <w:rsid w:val="00225A34"/>
    <w:rsid w:val="00225C47"/>
    <w:rsid w:val="002261C8"/>
    <w:rsid w:val="00226A91"/>
    <w:rsid w:val="00226C8A"/>
    <w:rsid w:val="00226E49"/>
    <w:rsid w:val="00226F9B"/>
    <w:rsid w:val="0023062C"/>
    <w:rsid w:val="00230789"/>
    <w:rsid w:val="0023086E"/>
    <w:rsid w:val="00231B0F"/>
    <w:rsid w:val="002320E2"/>
    <w:rsid w:val="002321D0"/>
    <w:rsid w:val="0023290C"/>
    <w:rsid w:val="002329D8"/>
    <w:rsid w:val="00232C09"/>
    <w:rsid w:val="00232E60"/>
    <w:rsid w:val="00232EAC"/>
    <w:rsid w:val="002332B3"/>
    <w:rsid w:val="00233841"/>
    <w:rsid w:val="002338AB"/>
    <w:rsid w:val="00233E0A"/>
    <w:rsid w:val="00234150"/>
    <w:rsid w:val="0023417B"/>
    <w:rsid w:val="002341E8"/>
    <w:rsid w:val="00234369"/>
    <w:rsid w:val="00234DA3"/>
    <w:rsid w:val="00234DD6"/>
    <w:rsid w:val="00234E92"/>
    <w:rsid w:val="00235003"/>
    <w:rsid w:val="002350FA"/>
    <w:rsid w:val="00235743"/>
    <w:rsid w:val="0023587C"/>
    <w:rsid w:val="00236494"/>
    <w:rsid w:val="0023682C"/>
    <w:rsid w:val="0023705F"/>
    <w:rsid w:val="00237172"/>
    <w:rsid w:val="0023725B"/>
    <w:rsid w:val="00237887"/>
    <w:rsid w:val="00237DFE"/>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3F29"/>
    <w:rsid w:val="0024409D"/>
    <w:rsid w:val="00244518"/>
    <w:rsid w:val="0024479E"/>
    <w:rsid w:val="002447BB"/>
    <w:rsid w:val="00244808"/>
    <w:rsid w:val="00244944"/>
    <w:rsid w:val="00244E12"/>
    <w:rsid w:val="0024502D"/>
    <w:rsid w:val="0024521D"/>
    <w:rsid w:val="0024571A"/>
    <w:rsid w:val="00245B35"/>
    <w:rsid w:val="00245B5C"/>
    <w:rsid w:val="00245D88"/>
    <w:rsid w:val="0024629D"/>
    <w:rsid w:val="0024650E"/>
    <w:rsid w:val="00246653"/>
    <w:rsid w:val="00246720"/>
    <w:rsid w:val="00246755"/>
    <w:rsid w:val="00246873"/>
    <w:rsid w:val="00246E6E"/>
    <w:rsid w:val="00247160"/>
    <w:rsid w:val="002504CA"/>
    <w:rsid w:val="00250523"/>
    <w:rsid w:val="00250B4A"/>
    <w:rsid w:val="00250D51"/>
    <w:rsid w:val="00250EB9"/>
    <w:rsid w:val="00250F37"/>
    <w:rsid w:val="00250F4E"/>
    <w:rsid w:val="00251B2E"/>
    <w:rsid w:val="00251BE1"/>
    <w:rsid w:val="002520CB"/>
    <w:rsid w:val="0025282A"/>
    <w:rsid w:val="00252B1D"/>
    <w:rsid w:val="00252F58"/>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7B3"/>
    <w:rsid w:val="00256DB8"/>
    <w:rsid w:val="00257496"/>
    <w:rsid w:val="00257712"/>
    <w:rsid w:val="00257753"/>
    <w:rsid w:val="00257797"/>
    <w:rsid w:val="00260164"/>
    <w:rsid w:val="00260437"/>
    <w:rsid w:val="002608E6"/>
    <w:rsid w:val="0026121B"/>
    <w:rsid w:val="00261E1B"/>
    <w:rsid w:val="002621B1"/>
    <w:rsid w:val="002621EB"/>
    <w:rsid w:val="00262367"/>
    <w:rsid w:val="002623DB"/>
    <w:rsid w:val="002626C6"/>
    <w:rsid w:val="00262DF3"/>
    <w:rsid w:val="00262FE8"/>
    <w:rsid w:val="002635DA"/>
    <w:rsid w:val="0026367E"/>
    <w:rsid w:val="002638C4"/>
    <w:rsid w:val="002639E3"/>
    <w:rsid w:val="00263E54"/>
    <w:rsid w:val="00263F9A"/>
    <w:rsid w:val="00264557"/>
    <w:rsid w:val="00264919"/>
    <w:rsid w:val="00264992"/>
    <w:rsid w:val="00264E1E"/>
    <w:rsid w:val="00265420"/>
    <w:rsid w:val="002655DB"/>
    <w:rsid w:val="00265708"/>
    <w:rsid w:val="00265751"/>
    <w:rsid w:val="00265AE3"/>
    <w:rsid w:val="00266775"/>
    <w:rsid w:val="002669CC"/>
    <w:rsid w:val="00266C92"/>
    <w:rsid w:val="00266F5A"/>
    <w:rsid w:val="00267164"/>
    <w:rsid w:val="0026785C"/>
    <w:rsid w:val="0026786B"/>
    <w:rsid w:val="00267B3F"/>
    <w:rsid w:val="002701B4"/>
    <w:rsid w:val="00270326"/>
    <w:rsid w:val="002704B8"/>
    <w:rsid w:val="002708D1"/>
    <w:rsid w:val="00270A84"/>
    <w:rsid w:val="00270EE1"/>
    <w:rsid w:val="00270F45"/>
    <w:rsid w:val="002718B8"/>
    <w:rsid w:val="00271C45"/>
    <w:rsid w:val="0027205F"/>
    <w:rsid w:val="00272227"/>
    <w:rsid w:val="00272441"/>
    <w:rsid w:val="00272B7C"/>
    <w:rsid w:val="00272DEE"/>
    <w:rsid w:val="002732F3"/>
    <w:rsid w:val="00273527"/>
    <w:rsid w:val="002736AB"/>
    <w:rsid w:val="00273B9E"/>
    <w:rsid w:val="00273E7D"/>
    <w:rsid w:val="002740A1"/>
    <w:rsid w:val="00274624"/>
    <w:rsid w:val="002747BB"/>
    <w:rsid w:val="002747EF"/>
    <w:rsid w:val="002748F0"/>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309"/>
    <w:rsid w:val="00280673"/>
    <w:rsid w:val="002808E2"/>
    <w:rsid w:val="00280CA7"/>
    <w:rsid w:val="0028108C"/>
    <w:rsid w:val="00281298"/>
    <w:rsid w:val="002813CA"/>
    <w:rsid w:val="00281726"/>
    <w:rsid w:val="00281739"/>
    <w:rsid w:val="00281AA5"/>
    <w:rsid w:val="00281B33"/>
    <w:rsid w:val="00281B8D"/>
    <w:rsid w:val="00281F7A"/>
    <w:rsid w:val="0028342F"/>
    <w:rsid w:val="002834EE"/>
    <w:rsid w:val="00283799"/>
    <w:rsid w:val="0028379D"/>
    <w:rsid w:val="0028389B"/>
    <w:rsid w:val="00283D36"/>
    <w:rsid w:val="00283F04"/>
    <w:rsid w:val="00284080"/>
    <w:rsid w:val="002840E0"/>
    <w:rsid w:val="0028448A"/>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1BF"/>
    <w:rsid w:val="0028728E"/>
    <w:rsid w:val="0028736C"/>
    <w:rsid w:val="0028754F"/>
    <w:rsid w:val="002875E0"/>
    <w:rsid w:val="00287608"/>
    <w:rsid w:val="00287617"/>
    <w:rsid w:val="00287A6C"/>
    <w:rsid w:val="00287DAF"/>
    <w:rsid w:val="00287DC7"/>
    <w:rsid w:val="002907F8"/>
    <w:rsid w:val="002908D9"/>
    <w:rsid w:val="00290BF0"/>
    <w:rsid w:val="00290FBC"/>
    <w:rsid w:val="00291385"/>
    <w:rsid w:val="002913FE"/>
    <w:rsid w:val="00291556"/>
    <w:rsid w:val="002916DA"/>
    <w:rsid w:val="00291CB5"/>
    <w:rsid w:val="0029204B"/>
    <w:rsid w:val="00292737"/>
    <w:rsid w:val="00292CD4"/>
    <w:rsid w:val="00293358"/>
    <w:rsid w:val="0029345E"/>
    <w:rsid w:val="00293A0E"/>
    <w:rsid w:val="00293F3C"/>
    <w:rsid w:val="002945BE"/>
    <w:rsid w:val="00294675"/>
    <w:rsid w:val="00294759"/>
    <w:rsid w:val="002949A8"/>
    <w:rsid w:val="00294AE6"/>
    <w:rsid w:val="00294EC1"/>
    <w:rsid w:val="00294FD6"/>
    <w:rsid w:val="00295BFF"/>
    <w:rsid w:val="00295CD6"/>
    <w:rsid w:val="00295FF4"/>
    <w:rsid w:val="00296576"/>
    <w:rsid w:val="00296862"/>
    <w:rsid w:val="00296C1A"/>
    <w:rsid w:val="00296D11"/>
    <w:rsid w:val="002974BC"/>
    <w:rsid w:val="00297584"/>
    <w:rsid w:val="00297645"/>
    <w:rsid w:val="00297827"/>
    <w:rsid w:val="0029792B"/>
    <w:rsid w:val="002979CB"/>
    <w:rsid w:val="00297A6F"/>
    <w:rsid w:val="00297F9E"/>
    <w:rsid w:val="002A02B1"/>
    <w:rsid w:val="002A0570"/>
    <w:rsid w:val="002A0AAE"/>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CA2"/>
    <w:rsid w:val="002A4DF8"/>
    <w:rsid w:val="002A4E50"/>
    <w:rsid w:val="002A4F1D"/>
    <w:rsid w:val="002A55E3"/>
    <w:rsid w:val="002A5749"/>
    <w:rsid w:val="002A5DEB"/>
    <w:rsid w:val="002A5F53"/>
    <w:rsid w:val="002A5F68"/>
    <w:rsid w:val="002A5F8A"/>
    <w:rsid w:val="002A62EE"/>
    <w:rsid w:val="002A646D"/>
    <w:rsid w:val="002A6CF6"/>
    <w:rsid w:val="002A70EF"/>
    <w:rsid w:val="002A7146"/>
    <w:rsid w:val="002A7499"/>
    <w:rsid w:val="002A74D0"/>
    <w:rsid w:val="002A77D3"/>
    <w:rsid w:val="002B0329"/>
    <w:rsid w:val="002B059D"/>
    <w:rsid w:val="002B0790"/>
    <w:rsid w:val="002B0EDC"/>
    <w:rsid w:val="002B0F85"/>
    <w:rsid w:val="002B14B1"/>
    <w:rsid w:val="002B1568"/>
    <w:rsid w:val="002B1BB1"/>
    <w:rsid w:val="002B1C15"/>
    <w:rsid w:val="002B1C8F"/>
    <w:rsid w:val="002B1D38"/>
    <w:rsid w:val="002B275A"/>
    <w:rsid w:val="002B29C1"/>
    <w:rsid w:val="002B2ADC"/>
    <w:rsid w:val="002B2BF6"/>
    <w:rsid w:val="002B2C8D"/>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9C3"/>
    <w:rsid w:val="002B4F31"/>
    <w:rsid w:val="002B4F67"/>
    <w:rsid w:val="002B52EE"/>
    <w:rsid w:val="002B58C7"/>
    <w:rsid w:val="002B64B9"/>
    <w:rsid w:val="002B68BF"/>
    <w:rsid w:val="002B71AA"/>
    <w:rsid w:val="002B7368"/>
    <w:rsid w:val="002B7434"/>
    <w:rsid w:val="002B7BC4"/>
    <w:rsid w:val="002B7F15"/>
    <w:rsid w:val="002C0149"/>
    <w:rsid w:val="002C069F"/>
    <w:rsid w:val="002C0C78"/>
    <w:rsid w:val="002C0D06"/>
    <w:rsid w:val="002C10A3"/>
    <w:rsid w:val="002C120F"/>
    <w:rsid w:val="002C1AF8"/>
    <w:rsid w:val="002C1B40"/>
    <w:rsid w:val="002C25AF"/>
    <w:rsid w:val="002C2C3E"/>
    <w:rsid w:val="002C2FC5"/>
    <w:rsid w:val="002C300F"/>
    <w:rsid w:val="002C3398"/>
    <w:rsid w:val="002C422B"/>
    <w:rsid w:val="002C4985"/>
    <w:rsid w:val="002C4CCA"/>
    <w:rsid w:val="002C4E6D"/>
    <w:rsid w:val="002C5023"/>
    <w:rsid w:val="002C52A8"/>
    <w:rsid w:val="002C544C"/>
    <w:rsid w:val="002C56B0"/>
    <w:rsid w:val="002C57AC"/>
    <w:rsid w:val="002C599C"/>
    <w:rsid w:val="002C5A7D"/>
    <w:rsid w:val="002C5E22"/>
    <w:rsid w:val="002C5E4E"/>
    <w:rsid w:val="002C6539"/>
    <w:rsid w:val="002C6D5D"/>
    <w:rsid w:val="002C6F2B"/>
    <w:rsid w:val="002C759C"/>
    <w:rsid w:val="002C75D4"/>
    <w:rsid w:val="002C7C4E"/>
    <w:rsid w:val="002C7F7E"/>
    <w:rsid w:val="002D007C"/>
    <w:rsid w:val="002D01AD"/>
    <w:rsid w:val="002D0382"/>
    <w:rsid w:val="002D0384"/>
    <w:rsid w:val="002D039E"/>
    <w:rsid w:val="002D057B"/>
    <w:rsid w:val="002D065E"/>
    <w:rsid w:val="002D07FB"/>
    <w:rsid w:val="002D0B86"/>
    <w:rsid w:val="002D0BE6"/>
    <w:rsid w:val="002D0F3D"/>
    <w:rsid w:val="002D123F"/>
    <w:rsid w:val="002D1933"/>
    <w:rsid w:val="002D2133"/>
    <w:rsid w:val="002D22E2"/>
    <w:rsid w:val="002D254E"/>
    <w:rsid w:val="002D25A5"/>
    <w:rsid w:val="002D2BBC"/>
    <w:rsid w:val="002D2F05"/>
    <w:rsid w:val="002D343A"/>
    <w:rsid w:val="002D375B"/>
    <w:rsid w:val="002D405F"/>
    <w:rsid w:val="002D432D"/>
    <w:rsid w:val="002D4468"/>
    <w:rsid w:val="002D45FC"/>
    <w:rsid w:val="002D4627"/>
    <w:rsid w:val="002D4657"/>
    <w:rsid w:val="002D48CB"/>
    <w:rsid w:val="002D4A7B"/>
    <w:rsid w:val="002D4DDD"/>
    <w:rsid w:val="002D4F8E"/>
    <w:rsid w:val="002D5097"/>
    <w:rsid w:val="002D52AB"/>
    <w:rsid w:val="002D5387"/>
    <w:rsid w:val="002D54E7"/>
    <w:rsid w:val="002D5977"/>
    <w:rsid w:val="002D5E8F"/>
    <w:rsid w:val="002D5EE4"/>
    <w:rsid w:val="002D5F54"/>
    <w:rsid w:val="002D600B"/>
    <w:rsid w:val="002D6346"/>
    <w:rsid w:val="002D6710"/>
    <w:rsid w:val="002D6714"/>
    <w:rsid w:val="002D6A1E"/>
    <w:rsid w:val="002D70EC"/>
    <w:rsid w:val="002D768C"/>
    <w:rsid w:val="002D7730"/>
    <w:rsid w:val="002D7A9E"/>
    <w:rsid w:val="002D7FA8"/>
    <w:rsid w:val="002E000B"/>
    <w:rsid w:val="002E0062"/>
    <w:rsid w:val="002E0497"/>
    <w:rsid w:val="002E04DA"/>
    <w:rsid w:val="002E0BDC"/>
    <w:rsid w:val="002E1046"/>
    <w:rsid w:val="002E1273"/>
    <w:rsid w:val="002E148A"/>
    <w:rsid w:val="002E1BC4"/>
    <w:rsid w:val="002E1DF1"/>
    <w:rsid w:val="002E2197"/>
    <w:rsid w:val="002E21EA"/>
    <w:rsid w:val="002E264D"/>
    <w:rsid w:val="002E2B17"/>
    <w:rsid w:val="002E2D34"/>
    <w:rsid w:val="002E2EAF"/>
    <w:rsid w:val="002E3258"/>
    <w:rsid w:val="002E38D9"/>
    <w:rsid w:val="002E3D57"/>
    <w:rsid w:val="002E3D6D"/>
    <w:rsid w:val="002E41BC"/>
    <w:rsid w:val="002E43E4"/>
    <w:rsid w:val="002E4693"/>
    <w:rsid w:val="002E4A4A"/>
    <w:rsid w:val="002E503E"/>
    <w:rsid w:val="002E5110"/>
    <w:rsid w:val="002E5432"/>
    <w:rsid w:val="002E556D"/>
    <w:rsid w:val="002E5858"/>
    <w:rsid w:val="002E5C2E"/>
    <w:rsid w:val="002E5FCE"/>
    <w:rsid w:val="002E6C19"/>
    <w:rsid w:val="002E765B"/>
    <w:rsid w:val="002E7CBD"/>
    <w:rsid w:val="002E7DDB"/>
    <w:rsid w:val="002E7E11"/>
    <w:rsid w:val="002F0313"/>
    <w:rsid w:val="002F036E"/>
    <w:rsid w:val="002F0568"/>
    <w:rsid w:val="002F075F"/>
    <w:rsid w:val="002F0863"/>
    <w:rsid w:val="002F09B8"/>
    <w:rsid w:val="002F0BFF"/>
    <w:rsid w:val="002F0ECC"/>
    <w:rsid w:val="002F0F70"/>
    <w:rsid w:val="002F1083"/>
    <w:rsid w:val="002F13B4"/>
    <w:rsid w:val="002F1715"/>
    <w:rsid w:val="002F1790"/>
    <w:rsid w:val="002F1D31"/>
    <w:rsid w:val="002F20A0"/>
    <w:rsid w:val="002F216C"/>
    <w:rsid w:val="002F26F9"/>
    <w:rsid w:val="002F2757"/>
    <w:rsid w:val="002F2D71"/>
    <w:rsid w:val="002F2FB5"/>
    <w:rsid w:val="002F337A"/>
    <w:rsid w:val="002F33FC"/>
    <w:rsid w:val="002F3BCE"/>
    <w:rsid w:val="002F3C9A"/>
    <w:rsid w:val="002F3E50"/>
    <w:rsid w:val="002F407F"/>
    <w:rsid w:val="002F4237"/>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3BD0"/>
    <w:rsid w:val="00304108"/>
    <w:rsid w:val="003045E2"/>
    <w:rsid w:val="00304D01"/>
    <w:rsid w:val="00304E2A"/>
    <w:rsid w:val="00304F64"/>
    <w:rsid w:val="003050A3"/>
    <w:rsid w:val="0030520D"/>
    <w:rsid w:val="00305CEB"/>
    <w:rsid w:val="00306266"/>
    <w:rsid w:val="003064CB"/>
    <w:rsid w:val="00306967"/>
    <w:rsid w:val="00306FE5"/>
    <w:rsid w:val="0030724C"/>
    <w:rsid w:val="0030779D"/>
    <w:rsid w:val="003077CA"/>
    <w:rsid w:val="003078A1"/>
    <w:rsid w:val="00307B76"/>
    <w:rsid w:val="00307C44"/>
    <w:rsid w:val="00310306"/>
    <w:rsid w:val="00310515"/>
    <w:rsid w:val="00310537"/>
    <w:rsid w:val="00310602"/>
    <w:rsid w:val="0031072E"/>
    <w:rsid w:val="00310941"/>
    <w:rsid w:val="00310E8C"/>
    <w:rsid w:val="00310EED"/>
    <w:rsid w:val="003116DE"/>
    <w:rsid w:val="00311857"/>
    <w:rsid w:val="00312355"/>
    <w:rsid w:val="00312808"/>
    <w:rsid w:val="00312D32"/>
    <w:rsid w:val="00312D3E"/>
    <w:rsid w:val="00312DF8"/>
    <w:rsid w:val="0031309B"/>
    <w:rsid w:val="00313514"/>
    <w:rsid w:val="00313923"/>
    <w:rsid w:val="00313F9F"/>
    <w:rsid w:val="00313FC9"/>
    <w:rsid w:val="003141F6"/>
    <w:rsid w:val="00314312"/>
    <w:rsid w:val="003143B8"/>
    <w:rsid w:val="00314533"/>
    <w:rsid w:val="00314A1A"/>
    <w:rsid w:val="00314A1D"/>
    <w:rsid w:val="00314D1E"/>
    <w:rsid w:val="00314E5D"/>
    <w:rsid w:val="0031512E"/>
    <w:rsid w:val="0031516A"/>
    <w:rsid w:val="00315633"/>
    <w:rsid w:val="00315651"/>
    <w:rsid w:val="003156CC"/>
    <w:rsid w:val="00315BDB"/>
    <w:rsid w:val="0031627C"/>
    <w:rsid w:val="0031627F"/>
    <w:rsid w:val="00316371"/>
    <w:rsid w:val="003163A0"/>
    <w:rsid w:val="003166D3"/>
    <w:rsid w:val="00316785"/>
    <w:rsid w:val="00316A05"/>
    <w:rsid w:val="00316B1B"/>
    <w:rsid w:val="00316C35"/>
    <w:rsid w:val="00316C62"/>
    <w:rsid w:val="00316ECD"/>
    <w:rsid w:val="003172EE"/>
    <w:rsid w:val="00317484"/>
    <w:rsid w:val="00317914"/>
    <w:rsid w:val="00317942"/>
    <w:rsid w:val="00317CE3"/>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DC5"/>
    <w:rsid w:val="00323FBF"/>
    <w:rsid w:val="003244C7"/>
    <w:rsid w:val="00324507"/>
    <w:rsid w:val="00324A15"/>
    <w:rsid w:val="00324A81"/>
    <w:rsid w:val="00325114"/>
    <w:rsid w:val="00325230"/>
    <w:rsid w:val="003254D2"/>
    <w:rsid w:val="00325710"/>
    <w:rsid w:val="00325EA6"/>
    <w:rsid w:val="00325F64"/>
    <w:rsid w:val="00325F72"/>
    <w:rsid w:val="0032649B"/>
    <w:rsid w:val="0032652B"/>
    <w:rsid w:val="00326AAD"/>
    <w:rsid w:val="00326ACB"/>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3CB"/>
    <w:rsid w:val="00331615"/>
    <w:rsid w:val="00331842"/>
    <w:rsid w:val="00331ACD"/>
    <w:rsid w:val="00331B4B"/>
    <w:rsid w:val="003321BB"/>
    <w:rsid w:val="003321D3"/>
    <w:rsid w:val="00332328"/>
    <w:rsid w:val="00332374"/>
    <w:rsid w:val="00332887"/>
    <w:rsid w:val="00332BA3"/>
    <w:rsid w:val="00333268"/>
    <w:rsid w:val="00333294"/>
    <w:rsid w:val="00333900"/>
    <w:rsid w:val="00333B20"/>
    <w:rsid w:val="00333D3D"/>
    <w:rsid w:val="003341F1"/>
    <w:rsid w:val="003344EF"/>
    <w:rsid w:val="0033455A"/>
    <w:rsid w:val="003345D7"/>
    <w:rsid w:val="00334BA3"/>
    <w:rsid w:val="00334BD6"/>
    <w:rsid w:val="00334BFA"/>
    <w:rsid w:val="00334D66"/>
    <w:rsid w:val="003350C7"/>
    <w:rsid w:val="003352B2"/>
    <w:rsid w:val="003357A7"/>
    <w:rsid w:val="003357C0"/>
    <w:rsid w:val="00335AC1"/>
    <w:rsid w:val="00335B2D"/>
    <w:rsid w:val="00335B54"/>
    <w:rsid w:val="00335BB0"/>
    <w:rsid w:val="00335BFA"/>
    <w:rsid w:val="00335F49"/>
    <w:rsid w:val="00335FD8"/>
    <w:rsid w:val="00336032"/>
    <w:rsid w:val="0033617E"/>
    <w:rsid w:val="003362F1"/>
    <w:rsid w:val="003368E6"/>
    <w:rsid w:val="00336BFE"/>
    <w:rsid w:val="00337421"/>
    <w:rsid w:val="00337730"/>
    <w:rsid w:val="0033774A"/>
    <w:rsid w:val="003377FD"/>
    <w:rsid w:val="0033780A"/>
    <w:rsid w:val="00337E85"/>
    <w:rsid w:val="00337FCB"/>
    <w:rsid w:val="003400B9"/>
    <w:rsid w:val="003400D3"/>
    <w:rsid w:val="003404CA"/>
    <w:rsid w:val="00340993"/>
    <w:rsid w:val="00340A2F"/>
    <w:rsid w:val="00340A5C"/>
    <w:rsid w:val="00340DBB"/>
    <w:rsid w:val="00341865"/>
    <w:rsid w:val="00341A3B"/>
    <w:rsid w:val="003424C9"/>
    <w:rsid w:val="003424DB"/>
    <w:rsid w:val="003425E6"/>
    <w:rsid w:val="003426C3"/>
    <w:rsid w:val="00342E7D"/>
    <w:rsid w:val="00343015"/>
    <w:rsid w:val="00343438"/>
    <w:rsid w:val="003434FB"/>
    <w:rsid w:val="003436AE"/>
    <w:rsid w:val="00343BFA"/>
    <w:rsid w:val="00343E19"/>
    <w:rsid w:val="0034426D"/>
    <w:rsid w:val="0034434D"/>
    <w:rsid w:val="00344615"/>
    <w:rsid w:val="00344740"/>
    <w:rsid w:val="00344F0C"/>
    <w:rsid w:val="003453DB"/>
    <w:rsid w:val="00345743"/>
    <w:rsid w:val="00345981"/>
    <w:rsid w:val="003459D3"/>
    <w:rsid w:val="00345CD1"/>
    <w:rsid w:val="00345FFF"/>
    <w:rsid w:val="0034609A"/>
    <w:rsid w:val="00346F33"/>
    <w:rsid w:val="003473B8"/>
    <w:rsid w:val="003475CE"/>
    <w:rsid w:val="00347748"/>
    <w:rsid w:val="00347925"/>
    <w:rsid w:val="003500EA"/>
    <w:rsid w:val="003504DE"/>
    <w:rsid w:val="0035060C"/>
    <w:rsid w:val="00350905"/>
    <w:rsid w:val="003509F2"/>
    <w:rsid w:val="00350B29"/>
    <w:rsid w:val="0035156C"/>
    <w:rsid w:val="00351C99"/>
    <w:rsid w:val="00351E48"/>
    <w:rsid w:val="00351E57"/>
    <w:rsid w:val="00351EAA"/>
    <w:rsid w:val="00351F12"/>
    <w:rsid w:val="00351F98"/>
    <w:rsid w:val="003522E0"/>
    <w:rsid w:val="0035239A"/>
    <w:rsid w:val="00352A01"/>
    <w:rsid w:val="00352E52"/>
    <w:rsid w:val="00353134"/>
    <w:rsid w:val="0035349A"/>
    <w:rsid w:val="003535DD"/>
    <w:rsid w:val="0035393B"/>
    <w:rsid w:val="00353971"/>
    <w:rsid w:val="00353D3E"/>
    <w:rsid w:val="00353FA5"/>
    <w:rsid w:val="00353FDB"/>
    <w:rsid w:val="00354241"/>
    <w:rsid w:val="00354472"/>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69B"/>
    <w:rsid w:val="00357D01"/>
    <w:rsid w:val="00357EFC"/>
    <w:rsid w:val="00357F3D"/>
    <w:rsid w:val="003600A4"/>
    <w:rsid w:val="0036014A"/>
    <w:rsid w:val="0036019D"/>
    <w:rsid w:val="003603ED"/>
    <w:rsid w:val="00360466"/>
    <w:rsid w:val="00360539"/>
    <w:rsid w:val="003617CF"/>
    <w:rsid w:val="00361A07"/>
    <w:rsid w:val="00361BE9"/>
    <w:rsid w:val="00361BEA"/>
    <w:rsid w:val="003620D8"/>
    <w:rsid w:val="003623A2"/>
    <w:rsid w:val="003624FE"/>
    <w:rsid w:val="00362932"/>
    <w:rsid w:val="00362980"/>
    <w:rsid w:val="00362B34"/>
    <w:rsid w:val="00362E5E"/>
    <w:rsid w:val="00363433"/>
    <w:rsid w:val="003635B5"/>
    <w:rsid w:val="00363874"/>
    <w:rsid w:val="0036398B"/>
    <w:rsid w:val="00364270"/>
    <w:rsid w:val="0036476A"/>
    <w:rsid w:val="0036489F"/>
    <w:rsid w:val="00364A8F"/>
    <w:rsid w:val="00364AB3"/>
    <w:rsid w:val="00364E27"/>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0A"/>
    <w:rsid w:val="00371579"/>
    <w:rsid w:val="00371699"/>
    <w:rsid w:val="003716AC"/>
    <w:rsid w:val="0037187E"/>
    <w:rsid w:val="00371932"/>
    <w:rsid w:val="00372133"/>
    <w:rsid w:val="003723A0"/>
    <w:rsid w:val="00372A06"/>
    <w:rsid w:val="00372AB4"/>
    <w:rsid w:val="00372C06"/>
    <w:rsid w:val="00372C3D"/>
    <w:rsid w:val="00372DD1"/>
    <w:rsid w:val="0037323C"/>
    <w:rsid w:val="0037375B"/>
    <w:rsid w:val="003737A7"/>
    <w:rsid w:val="003737D0"/>
    <w:rsid w:val="00373E6D"/>
    <w:rsid w:val="00373EB6"/>
    <w:rsid w:val="00374102"/>
    <w:rsid w:val="00374426"/>
    <w:rsid w:val="00374572"/>
    <w:rsid w:val="00374680"/>
    <w:rsid w:val="00374B60"/>
    <w:rsid w:val="00374D6A"/>
    <w:rsid w:val="00374F33"/>
    <w:rsid w:val="003752B0"/>
    <w:rsid w:val="0037532A"/>
    <w:rsid w:val="00375719"/>
    <w:rsid w:val="003759DD"/>
    <w:rsid w:val="00375F68"/>
    <w:rsid w:val="00375FB1"/>
    <w:rsid w:val="00376155"/>
    <w:rsid w:val="003769C5"/>
    <w:rsid w:val="00376C96"/>
    <w:rsid w:val="00376DEC"/>
    <w:rsid w:val="003773D5"/>
    <w:rsid w:val="00377410"/>
    <w:rsid w:val="00377522"/>
    <w:rsid w:val="00377653"/>
    <w:rsid w:val="00377AAD"/>
    <w:rsid w:val="00377E96"/>
    <w:rsid w:val="00377EFC"/>
    <w:rsid w:val="00377F39"/>
    <w:rsid w:val="00380146"/>
    <w:rsid w:val="00380374"/>
    <w:rsid w:val="003805D0"/>
    <w:rsid w:val="00380643"/>
    <w:rsid w:val="0038090B"/>
    <w:rsid w:val="00380A6B"/>
    <w:rsid w:val="00380CB8"/>
    <w:rsid w:val="00381024"/>
    <w:rsid w:val="00381284"/>
    <w:rsid w:val="003813B8"/>
    <w:rsid w:val="00381416"/>
    <w:rsid w:val="003815E0"/>
    <w:rsid w:val="0038165B"/>
    <w:rsid w:val="003816F3"/>
    <w:rsid w:val="00381A66"/>
    <w:rsid w:val="00381CE5"/>
    <w:rsid w:val="0038212E"/>
    <w:rsid w:val="00382516"/>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C70"/>
    <w:rsid w:val="00385E28"/>
    <w:rsid w:val="0038631A"/>
    <w:rsid w:val="00386424"/>
    <w:rsid w:val="00386442"/>
    <w:rsid w:val="00386C24"/>
    <w:rsid w:val="00386FDC"/>
    <w:rsid w:val="0038702F"/>
    <w:rsid w:val="0038733A"/>
    <w:rsid w:val="003873E0"/>
    <w:rsid w:val="00387F8E"/>
    <w:rsid w:val="003900E1"/>
    <w:rsid w:val="00390268"/>
    <w:rsid w:val="00390AAE"/>
    <w:rsid w:val="00391CF9"/>
    <w:rsid w:val="00391DE7"/>
    <w:rsid w:val="00392217"/>
    <w:rsid w:val="00392252"/>
    <w:rsid w:val="003922A5"/>
    <w:rsid w:val="00392A5C"/>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64E1"/>
    <w:rsid w:val="0039659C"/>
    <w:rsid w:val="003967DA"/>
    <w:rsid w:val="00396CE2"/>
    <w:rsid w:val="00397340"/>
    <w:rsid w:val="0039754A"/>
    <w:rsid w:val="003979E4"/>
    <w:rsid w:val="00397D84"/>
    <w:rsid w:val="003A04A0"/>
    <w:rsid w:val="003A09D4"/>
    <w:rsid w:val="003A0D26"/>
    <w:rsid w:val="003A0E21"/>
    <w:rsid w:val="003A1117"/>
    <w:rsid w:val="003A1132"/>
    <w:rsid w:val="003A1594"/>
    <w:rsid w:val="003A1679"/>
    <w:rsid w:val="003A17B0"/>
    <w:rsid w:val="003A1DA9"/>
    <w:rsid w:val="003A24C7"/>
    <w:rsid w:val="003A26B0"/>
    <w:rsid w:val="003A2D2F"/>
    <w:rsid w:val="003A3365"/>
    <w:rsid w:val="003A3421"/>
    <w:rsid w:val="003A389B"/>
    <w:rsid w:val="003A39CA"/>
    <w:rsid w:val="003A3C5F"/>
    <w:rsid w:val="003A3D89"/>
    <w:rsid w:val="003A3DA5"/>
    <w:rsid w:val="003A3FF2"/>
    <w:rsid w:val="003A42A3"/>
    <w:rsid w:val="003A4573"/>
    <w:rsid w:val="003A4A7E"/>
    <w:rsid w:val="003A4B85"/>
    <w:rsid w:val="003A4D46"/>
    <w:rsid w:val="003A5750"/>
    <w:rsid w:val="003A586F"/>
    <w:rsid w:val="003A5A8F"/>
    <w:rsid w:val="003A5ABE"/>
    <w:rsid w:val="003A5B90"/>
    <w:rsid w:val="003A5F35"/>
    <w:rsid w:val="003A634D"/>
    <w:rsid w:val="003A643C"/>
    <w:rsid w:val="003A678D"/>
    <w:rsid w:val="003A6C09"/>
    <w:rsid w:val="003A6C3B"/>
    <w:rsid w:val="003A6D4D"/>
    <w:rsid w:val="003A71A8"/>
    <w:rsid w:val="003A741F"/>
    <w:rsid w:val="003A77B8"/>
    <w:rsid w:val="003A7A40"/>
    <w:rsid w:val="003A7B03"/>
    <w:rsid w:val="003A7C3E"/>
    <w:rsid w:val="003A7DEC"/>
    <w:rsid w:val="003B00DA"/>
    <w:rsid w:val="003B015D"/>
    <w:rsid w:val="003B0188"/>
    <w:rsid w:val="003B03E7"/>
    <w:rsid w:val="003B09BC"/>
    <w:rsid w:val="003B109D"/>
    <w:rsid w:val="003B1295"/>
    <w:rsid w:val="003B1D66"/>
    <w:rsid w:val="003B2643"/>
    <w:rsid w:val="003B274C"/>
    <w:rsid w:val="003B287C"/>
    <w:rsid w:val="003B2939"/>
    <w:rsid w:val="003B2D19"/>
    <w:rsid w:val="003B322F"/>
    <w:rsid w:val="003B3758"/>
    <w:rsid w:val="003B389C"/>
    <w:rsid w:val="003B3A31"/>
    <w:rsid w:val="003B3C72"/>
    <w:rsid w:val="003B3DE2"/>
    <w:rsid w:val="003B40ED"/>
    <w:rsid w:val="003B41A0"/>
    <w:rsid w:val="003B431B"/>
    <w:rsid w:val="003B43DD"/>
    <w:rsid w:val="003B457B"/>
    <w:rsid w:val="003B4D69"/>
    <w:rsid w:val="003B4F7D"/>
    <w:rsid w:val="003B53CB"/>
    <w:rsid w:val="003B54FF"/>
    <w:rsid w:val="003B55C0"/>
    <w:rsid w:val="003B64A9"/>
    <w:rsid w:val="003B6585"/>
    <w:rsid w:val="003B66A8"/>
    <w:rsid w:val="003B66E7"/>
    <w:rsid w:val="003B6B54"/>
    <w:rsid w:val="003B6CF4"/>
    <w:rsid w:val="003B6DF3"/>
    <w:rsid w:val="003B7408"/>
    <w:rsid w:val="003B7630"/>
    <w:rsid w:val="003B76A4"/>
    <w:rsid w:val="003B780F"/>
    <w:rsid w:val="003B7B7E"/>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3AF2"/>
    <w:rsid w:val="003C428E"/>
    <w:rsid w:val="003C42F5"/>
    <w:rsid w:val="003C4971"/>
    <w:rsid w:val="003C4D27"/>
    <w:rsid w:val="003C4D41"/>
    <w:rsid w:val="003C4FCB"/>
    <w:rsid w:val="003C52BE"/>
    <w:rsid w:val="003C541A"/>
    <w:rsid w:val="003C5529"/>
    <w:rsid w:val="003C59B8"/>
    <w:rsid w:val="003C5C1F"/>
    <w:rsid w:val="003C64AE"/>
    <w:rsid w:val="003C68C7"/>
    <w:rsid w:val="003C7069"/>
    <w:rsid w:val="003C72A7"/>
    <w:rsid w:val="003C7DD1"/>
    <w:rsid w:val="003D0000"/>
    <w:rsid w:val="003D031D"/>
    <w:rsid w:val="003D05F8"/>
    <w:rsid w:val="003D0772"/>
    <w:rsid w:val="003D078A"/>
    <w:rsid w:val="003D0C7A"/>
    <w:rsid w:val="003D0D6F"/>
    <w:rsid w:val="003D12D3"/>
    <w:rsid w:val="003D1596"/>
    <w:rsid w:val="003D1691"/>
    <w:rsid w:val="003D1749"/>
    <w:rsid w:val="003D176B"/>
    <w:rsid w:val="003D20BD"/>
    <w:rsid w:val="003D23C6"/>
    <w:rsid w:val="003D26FE"/>
    <w:rsid w:val="003D270E"/>
    <w:rsid w:val="003D2744"/>
    <w:rsid w:val="003D2787"/>
    <w:rsid w:val="003D2A1F"/>
    <w:rsid w:val="003D3241"/>
    <w:rsid w:val="003D32E6"/>
    <w:rsid w:val="003D3651"/>
    <w:rsid w:val="003D37AF"/>
    <w:rsid w:val="003D3CF8"/>
    <w:rsid w:val="003D3F12"/>
    <w:rsid w:val="003D3FE4"/>
    <w:rsid w:val="003D404E"/>
    <w:rsid w:val="003D410F"/>
    <w:rsid w:val="003D422F"/>
    <w:rsid w:val="003D46EF"/>
    <w:rsid w:val="003D4800"/>
    <w:rsid w:val="003D4B86"/>
    <w:rsid w:val="003D4E41"/>
    <w:rsid w:val="003D4FA2"/>
    <w:rsid w:val="003D5022"/>
    <w:rsid w:val="003D515E"/>
    <w:rsid w:val="003D5230"/>
    <w:rsid w:val="003D58C5"/>
    <w:rsid w:val="003D5C83"/>
    <w:rsid w:val="003D5D8A"/>
    <w:rsid w:val="003D6B16"/>
    <w:rsid w:val="003D6DB8"/>
    <w:rsid w:val="003D788A"/>
    <w:rsid w:val="003D7ACD"/>
    <w:rsid w:val="003D7BBC"/>
    <w:rsid w:val="003D7BC9"/>
    <w:rsid w:val="003E005B"/>
    <w:rsid w:val="003E00B6"/>
    <w:rsid w:val="003E0195"/>
    <w:rsid w:val="003E0707"/>
    <w:rsid w:val="003E07CC"/>
    <w:rsid w:val="003E0903"/>
    <w:rsid w:val="003E1207"/>
    <w:rsid w:val="003E12B6"/>
    <w:rsid w:val="003E1390"/>
    <w:rsid w:val="003E1423"/>
    <w:rsid w:val="003E15FD"/>
    <w:rsid w:val="003E161D"/>
    <w:rsid w:val="003E1656"/>
    <w:rsid w:val="003E16EA"/>
    <w:rsid w:val="003E1D25"/>
    <w:rsid w:val="003E2445"/>
    <w:rsid w:val="003E24CB"/>
    <w:rsid w:val="003E25E9"/>
    <w:rsid w:val="003E2D49"/>
    <w:rsid w:val="003E3115"/>
    <w:rsid w:val="003E3677"/>
    <w:rsid w:val="003E36C3"/>
    <w:rsid w:val="003E390E"/>
    <w:rsid w:val="003E3971"/>
    <w:rsid w:val="003E3B9A"/>
    <w:rsid w:val="003E3C46"/>
    <w:rsid w:val="003E3D73"/>
    <w:rsid w:val="003E41C4"/>
    <w:rsid w:val="003E4AD8"/>
    <w:rsid w:val="003E4AF4"/>
    <w:rsid w:val="003E51CF"/>
    <w:rsid w:val="003E5654"/>
    <w:rsid w:val="003E5A1B"/>
    <w:rsid w:val="003E5B8E"/>
    <w:rsid w:val="003E5F11"/>
    <w:rsid w:val="003E61C7"/>
    <w:rsid w:val="003E6240"/>
    <w:rsid w:val="003E64B3"/>
    <w:rsid w:val="003E6758"/>
    <w:rsid w:val="003E68F7"/>
    <w:rsid w:val="003E6DE6"/>
    <w:rsid w:val="003E7E02"/>
    <w:rsid w:val="003E7EFC"/>
    <w:rsid w:val="003E7F94"/>
    <w:rsid w:val="003E7F9E"/>
    <w:rsid w:val="003F034D"/>
    <w:rsid w:val="003F09E9"/>
    <w:rsid w:val="003F0D3E"/>
    <w:rsid w:val="003F178C"/>
    <w:rsid w:val="003F2083"/>
    <w:rsid w:val="003F24F4"/>
    <w:rsid w:val="003F28D6"/>
    <w:rsid w:val="003F3328"/>
    <w:rsid w:val="003F3B1D"/>
    <w:rsid w:val="003F3E34"/>
    <w:rsid w:val="003F3FAF"/>
    <w:rsid w:val="003F418B"/>
    <w:rsid w:val="003F43BB"/>
    <w:rsid w:val="003F4472"/>
    <w:rsid w:val="003F45A5"/>
    <w:rsid w:val="003F4F14"/>
    <w:rsid w:val="003F56D5"/>
    <w:rsid w:val="003F5792"/>
    <w:rsid w:val="003F57F8"/>
    <w:rsid w:val="003F5A0C"/>
    <w:rsid w:val="003F5B02"/>
    <w:rsid w:val="003F60D4"/>
    <w:rsid w:val="003F62C6"/>
    <w:rsid w:val="003F6575"/>
    <w:rsid w:val="003F66C1"/>
    <w:rsid w:val="003F69F9"/>
    <w:rsid w:val="003F6AB8"/>
    <w:rsid w:val="003F7141"/>
    <w:rsid w:val="003F74E1"/>
    <w:rsid w:val="003F76CB"/>
    <w:rsid w:val="003F78C1"/>
    <w:rsid w:val="003F7A23"/>
    <w:rsid w:val="003F7A5E"/>
    <w:rsid w:val="003F7AE0"/>
    <w:rsid w:val="003F7C0E"/>
    <w:rsid w:val="003F7CAC"/>
    <w:rsid w:val="004006FF"/>
    <w:rsid w:val="00400F19"/>
    <w:rsid w:val="00401021"/>
    <w:rsid w:val="0040131B"/>
    <w:rsid w:val="00401404"/>
    <w:rsid w:val="004014FA"/>
    <w:rsid w:val="00401740"/>
    <w:rsid w:val="00401919"/>
    <w:rsid w:val="00401AF4"/>
    <w:rsid w:val="00401E36"/>
    <w:rsid w:val="00401F9E"/>
    <w:rsid w:val="00402280"/>
    <w:rsid w:val="00402292"/>
    <w:rsid w:val="00402A82"/>
    <w:rsid w:val="00402CD6"/>
    <w:rsid w:val="00403039"/>
    <w:rsid w:val="0040342B"/>
    <w:rsid w:val="00403650"/>
    <w:rsid w:val="00403A4A"/>
    <w:rsid w:val="00403DFE"/>
    <w:rsid w:val="0040430E"/>
    <w:rsid w:val="00404C8D"/>
    <w:rsid w:val="00405167"/>
    <w:rsid w:val="00405306"/>
    <w:rsid w:val="0040543D"/>
    <w:rsid w:val="004056CC"/>
    <w:rsid w:val="00405993"/>
    <w:rsid w:val="00405E59"/>
    <w:rsid w:val="004061DE"/>
    <w:rsid w:val="00406204"/>
    <w:rsid w:val="004067F4"/>
    <w:rsid w:val="0040690C"/>
    <w:rsid w:val="00406B65"/>
    <w:rsid w:val="00406DAA"/>
    <w:rsid w:val="004072E1"/>
    <w:rsid w:val="00407355"/>
    <w:rsid w:val="00407656"/>
    <w:rsid w:val="0040772B"/>
    <w:rsid w:val="00407789"/>
    <w:rsid w:val="004078B2"/>
    <w:rsid w:val="00407C35"/>
    <w:rsid w:val="00407DBF"/>
    <w:rsid w:val="004100AF"/>
    <w:rsid w:val="0041010B"/>
    <w:rsid w:val="0041068E"/>
    <w:rsid w:val="00411010"/>
    <w:rsid w:val="00411090"/>
    <w:rsid w:val="004111D8"/>
    <w:rsid w:val="0041124D"/>
    <w:rsid w:val="0041137D"/>
    <w:rsid w:val="00411398"/>
    <w:rsid w:val="00411439"/>
    <w:rsid w:val="00411571"/>
    <w:rsid w:val="004117F7"/>
    <w:rsid w:val="00411A8D"/>
    <w:rsid w:val="00411ADE"/>
    <w:rsid w:val="0041212E"/>
    <w:rsid w:val="00412201"/>
    <w:rsid w:val="00412328"/>
    <w:rsid w:val="004123D4"/>
    <w:rsid w:val="004125BA"/>
    <w:rsid w:val="0041282F"/>
    <w:rsid w:val="004128E9"/>
    <w:rsid w:val="0041296D"/>
    <w:rsid w:val="00412AAB"/>
    <w:rsid w:val="00412F1C"/>
    <w:rsid w:val="004131B3"/>
    <w:rsid w:val="004131B6"/>
    <w:rsid w:val="00413431"/>
    <w:rsid w:val="00413709"/>
    <w:rsid w:val="00413D5F"/>
    <w:rsid w:val="0041400E"/>
    <w:rsid w:val="004145DB"/>
    <w:rsid w:val="004146EF"/>
    <w:rsid w:val="004149CB"/>
    <w:rsid w:val="00414A9E"/>
    <w:rsid w:val="00414C4B"/>
    <w:rsid w:val="00414DDE"/>
    <w:rsid w:val="00414E00"/>
    <w:rsid w:val="004153AC"/>
    <w:rsid w:val="004156FC"/>
    <w:rsid w:val="00415893"/>
    <w:rsid w:val="00415C4B"/>
    <w:rsid w:val="00415F21"/>
    <w:rsid w:val="00415F90"/>
    <w:rsid w:val="004160D1"/>
    <w:rsid w:val="0041673C"/>
    <w:rsid w:val="00416B0F"/>
    <w:rsid w:val="0041747B"/>
    <w:rsid w:val="004175C0"/>
    <w:rsid w:val="0042019D"/>
    <w:rsid w:val="00420435"/>
    <w:rsid w:val="00420479"/>
    <w:rsid w:val="00420605"/>
    <w:rsid w:val="00420C17"/>
    <w:rsid w:val="00420EBA"/>
    <w:rsid w:val="004212AA"/>
    <w:rsid w:val="004213A2"/>
    <w:rsid w:val="004215F8"/>
    <w:rsid w:val="00421671"/>
    <w:rsid w:val="004216A9"/>
    <w:rsid w:val="0042190C"/>
    <w:rsid w:val="004219CA"/>
    <w:rsid w:val="00421AAF"/>
    <w:rsid w:val="00422219"/>
    <w:rsid w:val="00422454"/>
    <w:rsid w:val="00422FC5"/>
    <w:rsid w:val="004231BB"/>
    <w:rsid w:val="004232B7"/>
    <w:rsid w:val="004242AD"/>
    <w:rsid w:val="004245B7"/>
    <w:rsid w:val="0042493E"/>
    <w:rsid w:val="00424A1E"/>
    <w:rsid w:val="00424C07"/>
    <w:rsid w:val="00425227"/>
    <w:rsid w:val="00425726"/>
    <w:rsid w:val="00425B02"/>
    <w:rsid w:val="00425BA3"/>
    <w:rsid w:val="00425D09"/>
    <w:rsid w:val="00425F28"/>
    <w:rsid w:val="00426359"/>
    <w:rsid w:val="004264E7"/>
    <w:rsid w:val="0042687C"/>
    <w:rsid w:val="004268EC"/>
    <w:rsid w:val="004269C1"/>
    <w:rsid w:val="00426C3A"/>
    <w:rsid w:val="00426DDB"/>
    <w:rsid w:val="00426F52"/>
    <w:rsid w:val="004270D5"/>
    <w:rsid w:val="0042738B"/>
    <w:rsid w:val="00427414"/>
    <w:rsid w:val="004274C4"/>
    <w:rsid w:val="0042750C"/>
    <w:rsid w:val="00427824"/>
    <w:rsid w:val="004279A0"/>
    <w:rsid w:val="00427CB6"/>
    <w:rsid w:val="00427DF9"/>
    <w:rsid w:val="004301EF"/>
    <w:rsid w:val="0043132F"/>
    <w:rsid w:val="00431368"/>
    <w:rsid w:val="00431C07"/>
    <w:rsid w:val="0043226E"/>
    <w:rsid w:val="004323C1"/>
    <w:rsid w:val="00432768"/>
    <w:rsid w:val="004329FB"/>
    <w:rsid w:val="00432D37"/>
    <w:rsid w:val="00432D55"/>
    <w:rsid w:val="0043308C"/>
    <w:rsid w:val="004331C4"/>
    <w:rsid w:val="00433276"/>
    <w:rsid w:val="00433763"/>
    <w:rsid w:val="004338FA"/>
    <w:rsid w:val="00433936"/>
    <w:rsid w:val="00433D06"/>
    <w:rsid w:val="00434610"/>
    <w:rsid w:val="004348DA"/>
    <w:rsid w:val="00434930"/>
    <w:rsid w:val="0043497B"/>
    <w:rsid w:val="00434C06"/>
    <w:rsid w:val="00434D2A"/>
    <w:rsid w:val="004357B4"/>
    <w:rsid w:val="0043586C"/>
    <w:rsid w:val="00435E00"/>
    <w:rsid w:val="004364DA"/>
    <w:rsid w:val="00436524"/>
    <w:rsid w:val="004366F1"/>
    <w:rsid w:val="00436721"/>
    <w:rsid w:val="00436B7A"/>
    <w:rsid w:val="00436C84"/>
    <w:rsid w:val="00436FD9"/>
    <w:rsid w:val="0043778E"/>
    <w:rsid w:val="004379A6"/>
    <w:rsid w:val="00437A10"/>
    <w:rsid w:val="00437A30"/>
    <w:rsid w:val="00437A5D"/>
    <w:rsid w:val="00437D50"/>
    <w:rsid w:val="00437EB4"/>
    <w:rsid w:val="00437F0E"/>
    <w:rsid w:val="00440197"/>
    <w:rsid w:val="004403C0"/>
    <w:rsid w:val="004407B6"/>
    <w:rsid w:val="00440EF4"/>
    <w:rsid w:val="0044101F"/>
    <w:rsid w:val="004412F5"/>
    <w:rsid w:val="004413E2"/>
    <w:rsid w:val="0044194E"/>
    <w:rsid w:val="00441A9E"/>
    <w:rsid w:val="00441B3F"/>
    <w:rsid w:val="00441C6A"/>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285"/>
    <w:rsid w:val="004443B6"/>
    <w:rsid w:val="004444F5"/>
    <w:rsid w:val="00444560"/>
    <w:rsid w:val="00444576"/>
    <w:rsid w:val="00444AF5"/>
    <w:rsid w:val="00444EF9"/>
    <w:rsid w:val="0044508A"/>
    <w:rsid w:val="004452AB"/>
    <w:rsid w:val="00445872"/>
    <w:rsid w:val="00445A79"/>
    <w:rsid w:val="00445C53"/>
    <w:rsid w:val="00445CE7"/>
    <w:rsid w:val="00445E5B"/>
    <w:rsid w:val="00445FF1"/>
    <w:rsid w:val="00446140"/>
    <w:rsid w:val="004464F5"/>
    <w:rsid w:val="00446B8A"/>
    <w:rsid w:val="004472BD"/>
    <w:rsid w:val="0044761D"/>
    <w:rsid w:val="0044772E"/>
    <w:rsid w:val="0044779A"/>
    <w:rsid w:val="00447AC1"/>
    <w:rsid w:val="00447CCB"/>
    <w:rsid w:val="00447D7A"/>
    <w:rsid w:val="0045016E"/>
    <w:rsid w:val="004501A6"/>
    <w:rsid w:val="00450543"/>
    <w:rsid w:val="004506A2"/>
    <w:rsid w:val="00450B7A"/>
    <w:rsid w:val="00450E06"/>
    <w:rsid w:val="00450F27"/>
    <w:rsid w:val="004519A1"/>
    <w:rsid w:val="00451D14"/>
    <w:rsid w:val="00451DF3"/>
    <w:rsid w:val="004524BD"/>
    <w:rsid w:val="0045251F"/>
    <w:rsid w:val="00452AE4"/>
    <w:rsid w:val="00452C18"/>
    <w:rsid w:val="0045303C"/>
    <w:rsid w:val="004535D7"/>
    <w:rsid w:val="00453B90"/>
    <w:rsid w:val="00453C32"/>
    <w:rsid w:val="00453DE0"/>
    <w:rsid w:val="00453DFE"/>
    <w:rsid w:val="00454189"/>
    <w:rsid w:val="004544C0"/>
    <w:rsid w:val="004547C6"/>
    <w:rsid w:val="00454A95"/>
    <w:rsid w:val="00454B72"/>
    <w:rsid w:val="00454B87"/>
    <w:rsid w:val="00454DC1"/>
    <w:rsid w:val="00454F4A"/>
    <w:rsid w:val="004552C2"/>
    <w:rsid w:val="0045597A"/>
    <w:rsid w:val="00455CAD"/>
    <w:rsid w:val="0045612D"/>
    <w:rsid w:val="00456670"/>
    <w:rsid w:val="00456ADC"/>
    <w:rsid w:val="00456EAD"/>
    <w:rsid w:val="00457041"/>
    <w:rsid w:val="004575C6"/>
    <w:rsid w:val="00457A4B"/>
    <w:rsid w:val="00457CDD"/>
    <w:rsid w:val="004600E3"/>
    <w:rsid w:val="004601EF"/>
    <w:rsid w:val="004603E6"/>
    <w:rsid w:val="004604BB"/>
    <w:rsid w:val="004604E3"/>
    <w:rsid w:val="00460800"/>
    <w:rsid w:val="00460C7F"/>
    <w:rsid w:val="00460D5C"/>
    <w:rsid w:val="00460E2D"/>
    <w:rsid w:val="00460ED9"/>
    <w:rsid w:val="00460F93"/>
    <w:rsid w:val="00461574"/>
    <w:rsid w:val="0046185C"/>
    <w:rsid w:val="004618F6"/>
    <w:rsid w:val="00461CC1"/>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145"/>
    <w:rsid w:val="004663D0"/>
    <w:rsid w:val="004665BA"/>
    <w:rsid w:val="00466A91"/>
    <w:rsid w:val="00466B1E"/>
    <w:rsid w:val="00467491"/>
    <w:rsid w:val="00467A4F"/>
    <w:rsid w:val="00467BB4"/>
    <w:rsid w:val="00467EF6"/>
    <w:rsid w:val="00467F02"/>
    <w:rsid w:val="0047003A"/>
    <w:rsid w:val="004700CE"/>
    <w:rsid w:val="004703E0"/>
    <w:rsid w:val="00470C71"/>
    <w:rsid w:val="004712A2"/>
    <w:rsid w:val="00471373"/>
    <w:rsid w:val="00471B55"/>
    <w:rsid w:val="00471BC5"/>
    <w:rsid w:val="004723D7"/>
    <w:rsid w:val="00472493"/>
    <w:rsid w:val="004728C7"/>
    <w:rsid w:val="00472E13"/>
    <w:rsid w:val="00473A94"/>
    <w:rsid w:val="00473B61"/>
    <w:rsid w:val="0047414B"/>
    <w:rsid w:val="0047427F"/>
    <w:rsid w:val="00474494"/>
    <w:rsid w:val="0047451C"/>
    <w:rsid w:val="0047459B"/>
    <w:rsid w:val="00474C64"/>
    <w:rsid w:val="00474F13"/>
    <w:rsid w:val="00474FF7"/>
    <w:rsid w:val="0047532B"/>
    <w:rsid w:val="00475447"/>
    <w:rsid w:val="00475633"/>
    <w:rsid w:val="00475684"/>
    <w:rsid w:val="00475760"/>
    <w:rsid w:val="00475893"/>
    <w:rsid w:val="00475A7B"/>
    <w:rsid w:val="00475ABD"/>
    <w:rsid w:val="00476166"/>
    <w:rsid w:val="0047616A"/>
    <w:rsid w:val="00476574"/>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9B"/>
    <w:rsid w:val="00481726"/>
    <w:rsid w:val="004818E5"/>
    <w:rsid w:val="00481908"/>
    <w:rsid w:val="00481E93"/>
    <w:rsid w:val="0048232D"/>
    <w:rsid w:val="00482552"/>
    <w:rsid w:val="004829A1"/>
    <w:rsid w:val="00482FF6"/>
    <w:rsid w:val="00483253"/>
    <w:rsid w:val="0048326F"/>
    <w:rsid w:val="00483682"/>
    <w:rsid w:val="00483699"/>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FE5"/>
    <w:rsid w:val="00486216"/>
    <w:rsid w:val="0048682A"/>
    <w:rsid w:val="00486938"/>
    <w:rsid w:val="004869A8"/>
    <w:rsid w:val="00486AA6"/>
    <w:rsid w:val="0048752C"/>
    <w:rsid w:val="0048757E"/>
    <w:rsid w:val="00487A26"/>
    <w:rsid w:val="00487AF0"/>
    <w:rsid w:val="00487BE0"/>
    <w:rsid w:val="00487C16"/>
    <w:rsid w:val="00487DCE"/>
    <w:rsid w:val="00487FC9"/>
    <w:rsid w:val="00490035"/>
    <w:rsid w:val="004907DA"/>
    <w:rsid w:val="00490DFB"/>
    <w:rsid w:val="0049105C"/>
    <w:rsid w:val="00491188"/>
    <w:rsid w:val="00491CAB"/>
    <w:rsid w:val="00492B8F"/>
    <w:rsid w:val="00492CBE"/>
    <w:rsid w:val="00492CBF"/>
    <w:rsid w:val="00493566"/>
    <w:rsid w:val="0049359F"/>
    <w:rsid w:val="00493677"/>
    <w:rsid w:val="004936C7"/>
    <w:rsid w:val="004941A3"/>
    <w:rsid w:val="0049425B"/>
    <w:rsid w:val="004943D7"/>
    <w:rsid w:val="0049451A"/>
    <w:rsid w:val="0049454F"/>
    <w:rsid w:val="004947B5"/>
    <w:rsid w:val="00494C66"/>
    <w:rsid w:val="00494E16"/>
    <w:rsid w:val="0049573F"/>
    <w:rsid w:val="004958CE"/>
    <w:rsid w:val="00495AD4"/>
    <w:rsid w:val="00495BFE"/>
    <w:rsid w:val="00495EF1"/>
    <w:rsid w:val="004961C0"/>
    <w:rsid w:val="00496CB2"/>
    <w:rsid w:val="00497481"/>
    <w:rsid w:val="004974C7"/>
    <w:rsid w:val="00497832"/>
    <w:rsid w:val="00497EF9"/>
    <w:rsid w:val="00497FA0"/>
    <w:rsid w:val="004A04C9"/>
    <w:rsid w:val="004A0785"/>
    <w:rsid w:val="004A0D77"/>
    <w:rsid w:val="004A0FA8"/>
    <w:rsid w:val="004A174C"/>
    <w:rsid w:val="004A223F"/>
    <w:rsid w:val="004A275D"/>
    <w:rsid w:val="004A296C"/>
    <w:rsid w:val="004A2A57"/>
    <w:rsid w:val="004A2D9B"/>
    <w:rsid w:val="004A34C8"/>
    <w:rsid w:val="004A3E41"/>
    <w:rsid w:val="004A43B3"/>
    <w:rsid w:val="004A43FE"/>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60D7"/>
    <w:rsid w:val="004A60EB"/>
    <w:rsid w:val="004A6112"/>
    <w:rsid w:val="004A66BE"/>
    <w:rsid w:val="004A69A2"/>
    <w:rsid w:val="004A6F37"/>
    <w:rsid w:val="004A703A"/>
    <w:rsid w:val="004A76BF"/>
    <w:rsid w:val="004A779C"/>
    <w:rsid w:val="004A7823"/>
    <w:rsid w:val="004A7C06"/>
    <w:rsid w:val="004A7C89"/>
    <w:rsid w:val="004A7D82"/>
    <w:rsid w:val="004B03A9"/>
    <w:rsid w:val="004B0440"/>
    <w:rsid w:val="004B0BE4"/>
    <w:rsid w:val="004B13B5"/>
    <w:rsid w:val="004B1438"/>
    <w:rsid w:val="004B1BF0"/>
    <w:rsid w:val="004B1D49"/>
    <w:rsid w:val="004B1F09"/>
    <w:rsid w:val="004B1F99"/>
    <w:rsid w:val="004B2267"/>
    <w:rsid w:val="004B24FC"/>
    <w:rsid w:val="004B28EA"/>
    <w:rsid w:val="004B2AE6"/>
    <w:rsid w:val="004B2C46"/>
    <w:rsid w:val="004B2F59"/>
    <w:rsid w:val="004B327A"/>
    <w:rsid w:val="004B33EA"/>
    <w:rsid w:val="004B37CD"/>
    <w:rsid w:val="004B3864"/>
    <w:rsid w:val="004B3912"/>
    <w:rsid w:val="004B39D2"/>
    <w:rsid w:val="004B3AB0"/>
    <w:rsid w:val="004B3C2A"/>
    <w:rsid w:val="004B407C"/>
    <w:rsid w:val="004B4234"/>
    <w:rsid w:val="004B433B"/>
    <w:rsid w:val="004B4356"/>
    <w:rsid w:val="004B4986"/>
    <w:rsid w:val="004B4DEE"/>
    <w:rsid w:val="004B4E94"/>
    <w:rsid w:val="004B5C52"/>
    <w:rsid w:val="004B5C96"/>
    <w:rsid w:val="004B5E4C"/>
    <w:rsid w:val="004B6322"/>
    <w:rsid w:val="004B6468"/>
    <w:rsid w:val="004B6D4A"/>
    <w:rsid w:val="004B7118"/>
    <w:rsid w:val="004B7369"/>
    <w:rsid w:val="004B73B0"/>
    <w:rsid w:val="004B759D"/>
    <w:rsid w:val="004B7C92"/>
    <w:rsid w:val="004B7E86"/>
    <w:rsid w:val="004C02AC"/>
    <w:rsid w:val="004C03DF"/>
    <w:rsid w:val="004C07F2"/>
    <w:rsid w:val="004C07F4"/>
    <w:rsid w:val="004C08AF"/>
    <w:rsid w:val="004C090F"/>
    <w:rsid w:val="004C1279"/>
    <w:rsid w:val="004C1499"/>
    <w:rsid w:val="004C204C"/>
    <w:rsid w:val="004C2079"/>
    <w:rsid w:val="004C224B"/>
    <w:rsid w:val="004C2288"/>
    <w:rsid w:val="004C256F"/>
    <w:rsid w:val="004C2605"/>
    <w:rsid w:val="004C2800"/>
    <w:rsid w:val="004C284C"/>
    <w:rsid w:val="004C2A42"/>
    <w:rsid w:val="004C343C"/>
    <w:rsid w:val="004C38B3"/>
    <w:rsid w:val="004C3CEB"/>
    <w:rsid w:val="004C3E06"/>
    <w:rsid w:val="004C41B3"/>
    <w:rsid w:val="004C41D9"/>
    <w:rsid w:val="004C4679"/>
    <w:rsid w:val="004C499C"/>
    <w:rsid w:val="004C49A5"/>
    <w:rsid w:val="004C4D62"/>
    <w:rsid w:val="004C4F2F"/>
    <w:rsid w:val="004C5419"/>
    <w:rsid w:val="004C54A4"/>
    <w:rsid w:val="004C562D"/>
    <w:rsid w:val="004C594C"/>
    <w:rsid w:val="004C5D45"/>
    <w:rsid w:val="004C6017"/>
    <w:rsid w:val="004C69FF"/>
    <w:rsid w:val="004C6CFB"/>
    <w:rsid w:val="004C7777"/>
    <w:rsid w:val="004C784D"/>
    <w:rsid w:val="004C7B19"/>
    <w:rsid w:val="004C7E7E"/>
    <w:rsid w:val="004C7F7D"/>
    <w:rsid w:val="004D02D0"/>
    <w:rsid w:val="004D09AF"/>
    <w:rsid w:val="004D0A05"/>
    <w:rsid w:val="004D0A31"/>
    <w:rsid w:val="004D0A7D"/>
    <w:rsid w:val="004D0BD9"/>
    <w:rsid w:val="004D0D4C"/>
    <w:rsid w:val="004D1C5C"/>
    <w:rsid w:val="004D1E9F"/>
    <w:rsid w:val="004D1EB6"/>
    <w:rsid w:val="004D2353"/>
    <w:rsid w:val="004D31CE"/>
    <w:rsid w:val="004D362F"/>
    <w:rsid w:val="004D37D8"/>
    <w:rsid w:val="004D3975"/>
    <w:rsid w:val="004D39F4"/>
    <w:rsid w:val="004D3ABD"/>
    <w:rsid w:val="004D3B8C"/>
    <w:rsid w:val="004D3DA4"/>
    <w:rsid w:val="004D3FED"/>
    <w:rsid w:val="004D4264"/>
    <w:rsid w:val="004D42BB"/>
    <w:rsid w:val="004D4301"/>
    <w:rsid w:val="004D43EE"/>
    <w:rsid w:val="004D4DDE"/>
    <w:rsid w:val="004D510F"/>
    <w:rsid w:val="004D5894"/>
    <w:rsid w:val="004D5BA5"/>
    <w:rsid w:val="004D5C2D"/>
    <w:rsid w:val="004D5F62"/>
    <w:rsid w:val="004D60AD"/>
    <w:rsid w:val="004D6509"/>
    <w:rsid w:val="004D6633"/>
    <w:rsid w:val="004D6725"/>
    <w:rsid w:val="004D6730"/>
    <w:rsid w:val="004D6AC2"/>
    <w:rsid w:val="004D6B75"/>
    <w:rsid w:val="004D6F76"/>
    <w:rsid w:val="004D71E8"/>
    <w:rsid w:val="004D7604"/>
    <w:rsid w:val="004D7995"/>
    <w:rsid w:val="004D7E22"/>
    <w:rsid w:val="004D7E29"/>
    <w:rsid w:val="004D7EB1"/>
    <w:rsid w:val="004E00C9"/>
    <w:rsid w:val="004E0179"/>
    <w:rsid w:val="004E022C"/>
    <w:rsid w:val="004E0399"/>
    <w:rsid w:val="004E0547"/>
    <w:rsid w:val="004E0E00"/>
    <w:rsid w:val="004E0E7A"/>
    <w:rsid w:val="004E1453"/>
    <w:rsid w:val="004E1674"/>
    <w:rsid w:val="004E1956"/>
    <w:rsid w:val="004E1A09"/>
    <w:rsid w:val="004E1B22"/>
    <w:rsid w:val="004E1C54"/>
    <w:rsid w:val="004E2145"/>
    <w:rsid w:val="004E22D7"/>
    <w:rsid w:val="004E22EE"/>
    <w:rsid w:val="004E2A31"/>
    <w:rsid w:val="004E2F06"/>
    <w:rsid w:val="004E3305"/>
    <w:rsid w:val="004E3590"/>
    <w:rsid w:val="004E3D3F"/>
    <w:rsid w:val="004E3DD1"/>
    <w:rsid w:val="004E42C8"/>
    <w:rsid w:val="004E437F"/>
    <w:rsid w:val="004E47EE"/>
    <w:rsid w:val="004E49F0"/>
    <w:rsid w:val="004E51D9"/>
    <w:rsid w:val="004E55F1"/>
    <w:rsid w:val="004E56C5"/>
    <w:rsid w:val="004E6207"/>
    <w:rsid w:val="004E6377"/>
    <w:rsid w:val="004E64C6"/>
    <w:rsid w:val="004E6BB8"/>
    <w:rsid w:val="004E6F78"/>
    <w:rsid w:val="004E7113"/>
    <w:rsid w:val="004E7890"/>
    <w:rsid w:val="004E7EC0"/>
    <w:rsid w:val="004F012F"/>
    <w:rsid w:val="004F0155"/>
    <w:rsid w:val="004F090E"/>
    <w:rsid w:val="004F0929"/>
    <w:rsid w:val="004F0940"/>
    <w:rsid w:val="004F094C"/>
    <w:rsid w:val="004F0C66"/>
    <w:rsid w:val="004F0EA5"/>
    <w:rsid w:val="004F0F9A"/>
    <w:rsid w:val="004F14E3"/>
    <w:rsid w:val="004F16A7"/>
    <w:rsid w:val="004F2641"/>
    <w:rsid w:val="004F2783"/>
    <w:rsid w:val="004F2C3C"/>
    <w:rsid w:val="004F2DDF"/>
    <w:rsid w:val="004F328B"/>
    <w:rsid w:val="004F3323"/>
    <w:rsid w:val="004F3685"/>
    <w:rsid w:val="004F3E4C"/>
    <w:rsid w:val="004F3E83"/>
    <w:rsid w:val="004F4285"/>
    <w:rsid w:val="004F42EC"/>
    <w:rsid w:val="004F46FC"/>
    <w:rsid w:val="004F4747"/>
    <w:rsid w:val="004F481D"/>
    <w:rsid w:val="004F4B27"/>
    <w:rsid w:val="004F4B57"/>
    <w:rsid w:val="004F4D78"/>
    <w:rsid w:val="004F4E96"/>
    <w:rsid w:val="004F530D"/>
    <w:rsid w:val="004F5466"/>
    <w:rsid w:val="004F5716"/>
    <w:rsid w:val="004F586C"/>
    <w:rsid w:val="004F5912"/>
    <w:rsid w:val="004F5A54"/>
    <w:rsid w:val="004F5B20"/>
    <w:rsid w:val="004F5CF1"/>
    <w:rsid w:val="004F60C2"/>
    <w:rsid w:val="004F6654"/>
    <w:rsid w:val="004F6833"/>
    <w:rsid w:val="004F728B"/>
    <w:rsid w:val="004F7337"/>
    <w:rsid w:val="004F7382"/>
    <w:rsid w:val="004F7688"/>
    <w:rsid w:val="004F7B13"/>
    <w:rsid w:val="004F7B42"/>
    <w:rsid w:val="004F7CEF"/>
    <w:rsid w:val="004F7DBF"/>
    <w:rsid w:val="00500149"/>
    <w:rsid w:val="00500551"/>
    <w:rsid w:val="005006AF"/>
    <w:rsid w:val="005008B2"/>
    <w:rsid w:val="0050091E"/>
    <w:rsid w:val="00500A84"/>
    <w:rsid w:val="00500BD6"/>
    <w:rsid w:val="00500E7F"/>
    <w:rsid w:val="0050115B"/>
    <w:rsid w:val="00501395"/>
    <w:rsid w:val="005015C9"/>
    <w:rsid w:val="0050184A"/>
    <w:rsid w:val="005018E4"/>
    <w:rsid w:val="00501D42"/>
    <w:rsid w:val="00501D4B"/>
    <w:rsid w:val="00501D56"/>
    <w:rsid w:val="00501E1F"/>
    <w:rsid w:val="00501E30"/>
    <w:rsid w:val="00502096"/>
    <w:rsid w:val="00502198"/>
    <w:rsid w:val="0050227D"/>
    <w:rsid w:val="00502670"/>
    <w:rsid w:val="005027D2"/>
    <w:rsid w:val="00503930"/>
    <w:rsid w:val="00503934"/>
    <w:rsid w:val="00503C6C"/>
    <w:rsid w:val="005041A0"/>
    <w:rsid w:val="00504CE2"/>
    <w:rsid w:val="00504DF7"/>
    <w:rsid w:val="00504FE5"/>
    <w:rsid w:val="00505233"/>
    <w:rsid w:val="005052A1"/>
    <w:rsid w:val="00505A2F"/>
    <w:rsid w:val="005066FB"/>
    <w:rsid w:val="0050699E"/>
    <w:rsid w:val="00506AA6"/>
    <w:rsid w:val="00507240"/>
    <w:rsid w:val="0050747F"/>
    <w:rsid w:val="0050788F"/>
    <w:rsid w:val="00507C07"/>
    <w:rsid w:val="00507DCD"/>
    <w:rsid w:val="0051004E"/>
    <w:rsid w:val="00510649"/>
    <w:rsid w:val="00510C48"/>
    <w:rsid w:val="00510E53"/>
    <w:rsid w:val="00510E9A"/>
    <w:rsid w:val="00510EF2"/>
    <w:rsid w:val="0051118B"/>
    <w:rsid w:val="005114B8"/>
    <w:rsid w:val="0051152A"/>
    <w:rsid w:val="005119D0"/>
    <w:rsid w:val="00511ACD"/>
    <w:rsid w:val="00511B09"/>
    <w:rsid w:val="00511DCA"/>
    <w:rsid w:val="005122CD"/>
    <w:rsid w:val="00512489"/>
    <w:rsid w:val="00512A48"/>
    <w:rsid w:val="00512C87"/>
    <w:rsid w:val="00512E2D"/>
    <w:rsid w:val="00512EAD"/>
    <w:rsid w:val="00513543"/>
    <w:rsid w:val="00513BCE"/>
    <w:rsid w:val="005141D8"/>
    <w:rsid w:val="005141EA"/>
    <w:rsid w:val="00514339"/>
    <w:rsid w:val="005143D7"/>
    <w:rsid w:val="005145B4"/>
    <w:rsid w:val="00514EEF"/>
    <w:rsid w:val="00514F55"/>
    <w:rsid w:val="0051510C"/>
    <w:rsid w:val="00515304"/>
    <w:rsid w:val="005154B6"/>
    <w:rsid w:val="0051581E"/>
    <w:rsid w:val="005159E4"/>
    <w:rsid w:val="00515CE9"/>
    <w:rsid w:val="00515DFB"/>
    <w:rsid w:val="00515E36"/>
    <w:rsid w:val="00515EEB"/>
    <w:rsid w:val="00515FA4"/>
    <w:rsid w:val="005160C6"/>
    <w:rsid w:val="0051613B"/>
    <w:rsid w:val="005164F4"/>
    <w:rsid w:val="0051660A"/>
    <w:rsid w:val="005172AD"/>
    <w:rsid w:val="00517602"/>
    <w:rsid w:val="00517747"/>
    <w:rsid w:val="00517C75"/>
    <w:rsid w:val="00520383"/>
    <w:rsid w:val="005204AB"/>
    <w:rsid w:val="005204CB"/>
    <w:rsid w:val="0052060E"/>
    <w:rsid w:val="0052110D"/>
    <w:rsid w:val="0052128B"/>
    <w:rsid w:val="00521706"/>
    <w:rsid w:val="00521750"/>
    <w:rsid w:val="00521BB9"/>
    <w:rsid w:val="00521D64"/>
    <w:rsid w:val="0052218E"/>
    <w:rsid w:val="005225CC"/>
    <w:rsid w:val="005227E2"/>
    <w:rsid w:val="00522BA6"/>
    <w:rsid w:val="00522D50"/>
    <w:rsid w:val="00522F07"/>
    <w:rsid w:val="00523484"/>
    <w:rsid w:val="00523C0F"/>
    <w:rsid w:val="00523DB2"/>
    <w:rsid w:val="00523DDA"/>
    <w:rsid w:val="00523E4E"/>
    <w:rsid w:val="00523EA6"/>
    <w:rsid w:val="0052451A"/>
    <w:rsid w:val="00524860"/>
    <w:rsid w:val="00524916"/>
    <w:rsid w:val="00524C91"/>
    <w:rsid w:val="00525117"/>
    <w:rsid w:val="0052516C"/>
    <w:rsid w:val="005259EA"/>
    <w:rsid w:val="00525EA8"/>
    <w:rsid w:val="00525EC1"/>
    <w:rsid w:val="005260E6"/>
    <w:rsid w:val="00526635"/>
    <w:rsid w:val="00526661"/>
    <w:rsid w:val="00526D54"/>
    <w:rsid w:val="00526E14"/>
    <w:rsid w:val="00527379"/>
    <w:rsid w:val="0052779F"/>
    <w:rsid w:val="00527906"/>
    <w:rsid w:val="005279AB"/>
    <w:rsid w:val="00527EBE"/>
    <w:rsid w:val="00527F05"/>
    <w:rsid w:val="00530062"/>
    <w:rsid w:val="005301D1"/>
    <w:rsid w:val="00530305"/>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3EAF"/>
    <w:rsid w:val="00534692"/>
    <w:rsid w:val="005347D3"/>
    <w:rsid w:val="00534BE6"/>
    <w:rsid w:val="00534D29"/>
    <w:rsid w:val="0053568D"/>
    <w:rsid w:val="0053570F"/>
    <w:rsid w:val="0053590E"/>
    <w:rsid w:val="00535C2F"/>
    <w:rsid w:val="00535C90"/>
    <w:rsid w:val="00535D91"/>
    <w:rsid w:val="005362A7"/>
    <w:rsid w:val="00536C6F"/>
    <w:rsid w:val="00537371"/>
    <w:rsid w:val="00537B19"/>
    <w:rsid w:val="00537CE9"/>
    <w:rsid w:val="00540500"/>
    <w:rsid w:val="00540580"/>
    <w:rsid w:val="005406AB"/>
    <w:rsid w:val="00540874"/>
    <w:rsid w:val="00540A1F"/>
    <w:rsid w:val="00540A7D"/>
    <w:rsid w:val="00541070"/>
    <w:rsid w:val="005410D0"/>
    <w:rsid w:val="005411A7"/>
    <w:rsid w:val="005412BE"/>
    <w:rsid w:val="00541756"/>
    <w:rsid w:val="00541E5C"/>
    <w:rsid w:val="00541E63"/>
    <w:rsid w:val="00541EA7"/>
    <w:rsid w:val="00541F21"/>
    <w:rsid w:val="00542161"/>
    <w:rsid w:val="00542222"/>
    <w:rsid w:val="00542574"/>
    <w:rsid w:val="005425F6"/>
    <w:rsid w:val="00542A47"/>
    <w:rsid w:val="005431AE"/>
    <w:rsid w:val="00543317"/>
    <w:rsid w:val="0054380A"/>
    <w:rsid w:val="00543AE9"/>
    <w:rsid w:val="00543B59"/>
    <w:rsid w:val="00543FE2"/>
    <w:rsid w:val="005440F1"/>
    <w:rsid w:val="005442CC"/>
    <w:rsid w:val="005444F8"/>
    <w:rsid w:val="005445B6"/>
    <w:rsid w:val="00544B46"/>
    <w:rsid w:val="00544BC5"/>
    <w:rsid w:val="005452EE"/>
    <w:rsid w:val="00545642"/>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A2D"/>
    <w:rsid w:val="00547F3A"/>
    <w:rsid w:val="0055019D"/>
    <w:rsid w:val="005506DB"/>
    <w:rsid w:val="00550B00"/>
    <w:rsid w:val="005514C9"/>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F8B"/>
    <w:rsid w:val="0055717D"/>
    <w:rsid w:val="005572B2"/>
    <w:rsid w:val="00557456"/>
    <w:rsid w:val="005574FB"/>
    <w:rsid w:val="00557751"/>
    <w:rsid w:val="0055776C"/>
    <w:rsid w:val="00557827"/>
    <w:rsid w:val="00557D31"/>
    <w:rsid w:val="0056005A"/>
    <w:rsid w:val="0056031A"/>
    <w:rsid w:val="00560F3B"/>
    <w:rsid w:val="00560FDC"/>
    <w:rsid w:val="005615D1"/>
    <w:rsid w:val="00561864"/>
    <w:rsid w:val="00561A2E"/>
    <w:rsid w:val="00562253"/>
    <w:rsid w:val="00562735"/>
    <w:rsid w:val="005627FB"/>
    <w:rsid w:val="00563617"/>
    <w:rsid w:val="005637D9"/>
    <w:rsid w:val="0056418D"/>
    <w:rsid w:val="00564921"/>
    <w:rsid w:val="00564ABB"/>
    <w:rsid w:val="00564B4B"/>
    <w:rsid w:val="00565259"/>
    <w:rsid w:val="005652F1"/>
    <w:rsid w:val="00565568"/>
    <w:rsid w:val="00565AEF"/>
    <w:rsid w:val="00565F90"/>
    <w:rsid w:val="005660A8"/>
    <w:rsid w:val="00566391"/>
    <w:rsid w:val="005669F7"/>
    <w:rsid w:val="00566C3C"/>
    <w:rsid w:val="00567296"/>
    <w:rsid w:val="00567B45"/>
    <w:rsid w:val="00567BCA"/>
    <w:rsid w:val="00570015"/>
    <w:rsid w:val="005705BF"/>
    <w:rsid w:val="00570C7E"/>
    <w:rsid w:val="00570F13"/>
    <w:rsid w:val="00571013"/>
    <w:rsid w:val="00571054"/>
    <w:rsid w:val="005711FE"/>
    <w:rsid w:val="005716D2"/>
    <w:rsid w:val="00571803"/>
    <w:rsid w:val="00571863"/>
    <w:rsid w:val="0057188A"/>
    <w:rsid w:val="00571D1A"/>
    <w:rsid w:val="005720DE"/>
    <w:rsid w:val="00572147"/>
    <w:rsid w:val="005723E2"/>
    <w:rsid w:val="00572777"/>
    <w:rsid w:val="005727BB"/>
    <w:rsid w:val="00572A75"/>
    <w:rsid w:val="00572D68"/>
    <w:rsid w:val="00572E01"/>
    <w:rsid w:val="00572E1A"/>
    <w:rsid w:val="00572E8B"/>
    <w:rsid w:val="0057305F"/>
    <w:rsid w:val="005732D8"/>
    <w:rsid w:val="00573341"/>
    <w:rsid w:val="00573915"/>
    <w:rsid w:val="00573FC7"/>
    <w:rsid w:val="005741D0"/>
    <w:rsid w:val="00574BDB"/>
    <w:rsid w:val="00574CC8"/>
    <w:rsid w:val="00574EF4"/>
    <w:rsid w:val="005753A6"/>
    <w:rsid w:val="005754AE"/>
    <w:rsid w:val="005757EC"/>
    <w:rsid w:val="00575DFC"/>
    <w:rsid w:val="00575EB6"/>
    <w:rsid w:val="00576728"/>
    <w:rsid w:val="00576758"/>
    <w:rsid w:val="00576D58"/>
    <w:rsid w:val="00576ECF"/>
    <w:rsid w:val="00576EF3"/>
    <w:rsid w:val="0057710C"/>
    <w:rsid w:val="00577140"/>
    <w:rsid w:val="005774D4"/>
    <w:rsid w:val="005775B0"/>
    <w:rsid w:val="005776F7"/>
    <w:rsid w:val="00577D43"/>
    <w:rsid w:val="00577EF0"/>
    <w:rsid w:val="005805F0"/>
    <w:rsid w:val="00580819"/>
    <w:rsid w:val="00580856"/>
    <w:rsid w:val="00580AAC"/>
    <w:rsid w:val="00580FFF"/>
    <w:rsid w:val="00581098"/>
    <w:rsid w:val="005819B4"/>
    <w:rsid w:val="00581BE0"/>
    <w:rsid w:val="00581F4B"/>
    <w:rsid w:val="00581F77"/>
    <w:rsid w:val="0058250B"/>
    <w:rsid w:val="005825E4"/>
    <w:rsid w:val="005826BC"/>
    <w:rsid w:val="00582A6E"/>
    <w:rsid w:val="00582BE6"/>
    <w:rsid w:val="0058383B"/>
    <w:rsid w:val="0058392A"/>
    <w:rsid w:val="005839A3"/>
    <w:rsid w:val="005843B6"/>
    <w:rsid w:val="0058443E"/>
    <w:rsid w:val="0058448B"/>
    <w:rsid w:val="00584496"/>
    <w:rsid w:val="005844D4"/>
    <w:rsid w:val="005848D0"/>
    <w:rsid w:val="00584B4F"/>
    <w:rsid w:val="00584DB0"/>
    <w:rsid w:val="00585177"/>
    <w:rsid w:val="0058517E"/>
    <w:rsid w:val="00585237"/>
    <w:rsid w:val="00585531"/>
    <w:rsid w:val="00585606"/>
    <w:rsid w:val="00586017"/>
    <w:rsid w:val="0058609F"/>
    <w:rsid w:val="00586303"/>
    <w:rsid w:val="0058641F"/>
    <w:rsid w:val="00586882"/>
    <w:rsid w:val="00586A0F"/>
    <w:rsid w:val="00586EE1"/>
    <w:rsid w:val="00586FD7"/>
    <w:rsid w:val="0058705E"/>
    <w:rsid w:val="0058725A"/>
    <w:rsid w:val="00587682"/>
    <w:rsid w:val="00587F16"/>
    <w:rsid w:val="00590374"/>
    <w:rsid w:val="0059045E"/>
    <w:rsid w:val="00590502"/>
    <w:rsid w:val="00590534"/>
    <w:rsid w:val="005905EC"/>
    <w:rsid w:val="00590674"/>
    <w:rsid w:val="0059075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D62"/>
    <w:rsid w:val="00594E1A"/>
    <w:rsid w:val="00594E31"/>
    <w:rsid w:val="005950C6"/>
    <w:rsid w:val="005955F2"/>
    <w:rsid w:val="005956AE"/>
    <w:rsid w:val="005958FF"/>
    <w:rsid w:val="00595CD5"/>
    <w:rsid w:val="00596078"/>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09AE"/>
    <w:rsid w:val="005A1110"/>
    <w:rsid w:val="005A13E3"/>
    <w:rsid w:val="005A15A3"/>
    <w:rsid w:val="005A1725"/>
    <w:rsid w:val="005A18AF"/>
    <w:rsid w:val="005A199E"/>
    <w:rsid w:val="005A1A77"/>
    <w:rsid w:val="005A2086"/>
    <w:rsid w:val="005A2503"/>
    <w:rsid w:val="005A2944"/>
    <w:rsid w:val="005A2955"/>
    <w:rsid w:val="005A29B5"/>
    <w:rsid w:val="005A2A3F"/>
    <w:rsid w:val="005A33E0"/>
    <w:rsid w:val="005A3451"/>
    <w:rsid w:val="005A356E"/>
    <w:rsid w:val="005A368D"/>
    <w:rsid w:val="005A3CDB"/>
    <w:rsid w:val="005A4C0E"/>
    <w:rsid w:val="005A5078"/>
    <w:rsid w:val="005A5C48"/>
    <w:rsid w:val="005A63B5"/>
    <w:rsid w:val="005A64FD"/>
    <w:rsid w:val="005A6A22"/>
    <w:rsid w:val="005A6BC7"/>
    <w:rsid w:val="005A70D4"/>
    <w:rsid w:val="005A7592"/>
    <w:rsid w:val="005A77E2"/>
    <w:rsid w:val="005A7817"/>
    <w:rsid w:val="005A7AC4"/>
    <w:rsid w:val="005A7C5C"/>
    <w:rsid w:val="005A7E39"/>
    <w:rsid w:val="005A7F90"/>
    <w:rsid w:val="005B006F"/>
    <w:rsid w:val="005B0122"/>
    <w:rsid w:val="005B01D8"/>
    <w:rsid w:val="005B05C9"/>
    <w:rsid w:val="005B05DB"/>
    <w:rsid w:val="005B09AC"/>
    <w:rsid w:val="005B09FB"/>
    <w:rsid w:val="005B0A53"/>
    <w:rsid w:val="005B0C28"/>
    <w:rsid w:val="005B17A3"/>
    <w:rsid w:val="005B1840"/>
    <w:rsid w:val="005B25A6"/>
    <w:rsid w:val="005B2C4F"/>
    <w:rsid w:val="005B2E05"/>
    <w:rsid w:val="005B3218"/>
    <w:rsid w:val="005B3265"/>
    <w:rsid w:val="005B355B"/>
    <w:rsid w:val="005B35E2"/>
    <w:rsid w:val="005B37A5"/>
    <w:rsid w:val="005B37EF"/>
    <w:rsid w:val="005B397C"/>
    <w:rsid w:val="005B39DA"/>
    <w:rsid w:val="005B3FB0"/>
    <w:rsid w:val="005B42F6"/>
    <w:rsid w:val="005B45B4"/>
    <w:rsid w:val="005B4688"/>
    <w:rsid w:val="005B4991"/>
    <w:rsid w:val="005B49F7"/>
    <w:rsid w:val="005B4C63"/>
    <w:rsid w:val="005B4C7D"/>
    <w:rsid w:val="005B4E07"/>
    <w:rsid w:val="005B4F0D"/>
    <w:rsid w:val="005B4FE1"/>
    <w:rsid w:val="005B53A3"/>
    <w:rsid w:val="005B576F"/>
    <w:rsid w:val="005B591C"/>
    <w:rsid w:val="005B5CD2"/>
    <w:rsid w:val="005B668C"/>
    <w:rsid w:val="005B66E4"/>
    <w:rsid w:val="005B7292"/>
    <w:rsid w:val="005B7ECC"/>
    <w:rsid w:val="005B7F4B"/>
    <w:rsid w:val="005C07FA"/>
    <w:rsid w:val="005C0BD0"/>
    <w:rsid w:val="005C0EAC"/>
    <w:rsid w:val="005C1259"/>
    <w:rsid w:val="005C12E9"/>
    <w:rsid w:val="005C1381"/>
    <w:rsid w:val="005C1C16"/>
    <w:rsid w:val="005C1EDC"/>
    <w:rsid w:val="005C1FE8"/>
    <w:rsid w:val="005C2011"/>
    <w:rsid w:val="005C20A3"/>
    <w:rsid w:val="005C20F2"/>
    <w:rsid w:val="005C25D3"/>
    <w:rsid w:val="005C280D"/>
    <w:rsid w:val="005C2B88"/>
    <w:rsid w:val="005C2DC9"/>
    <w:rsid w:val="005C2E7C"/>
    <w:rsid w:val="005C365A"/>
    <w:rsid w:val="005C3C98"/>
    <w:rsid w:val="005C3CF9"/>
    <w:rsid w:val="005C3DE0"/>
    <w:rsid w:val="005C3DEA"/>
    <w:rsid w:val="005C44F0"/>
    <w:rsid w:val="005C4648"/>
    <w:rsid w:val="005C46CC"/>
    <w:rsid w:val="005C46E2"/>
    <w:rsid w:val="005C47BC"/>
    <w:rsid w:val="005C4B10"/>
    <w:rsid w:val="005C4EA5"/>
    <w:rsid w:val="005C5060"/>
    <w:rsid w:val="005C509B"/>
    <w:rsid w:val="005C50B9"/>
    <w:rsid w:val="005C5BF0"/>
    <w:rsid w:val="005C5C76"/>
    <w:rsid w:val="005C64A9"/>
    <w:rsid w:val="005C67C8"/>
    <w:rsid w:val="005C699A"/>
    <w:rsid w:val="005C6D70"/>
    <w:rsid w:val="005C7181"/>
    <w:rsid w:val="005C71C8"/>
    <w:rsid w:val="005C747D"/>
    <w:rsid w:val="005C75BA"/>
    <w:rsid w:val="005C7640"/>
    <w:rsid w:val="005C78BA"/>
    <w:rsid w:val="005C7D76"/>
    <w:rsid w:val="005D008B"/>
    <w:rsid w:val="005D01EA"/>
    <w:rsid w:val="005D03C9"/>
    <w:rsid w:val="005D0BB4"/>
    <w:rsid w:val="005D0CC3"/>
    <w:rsid w:val="005D14F4"/>
    <w:rsid w:val="005D18B7"/>
    <w:rsid w:val="005D1BBB"/>
    <w:rsid w:val="005D21AA"/>
    <w:rsid w:val="005D21F1"/>
    <w:rsid w:val="005D2244"/>
    <w:rsid w:val="005D26D7"/>
    <w:rsid w:val="005D2754"/>
    <w:rsid w:val="005D27C9"/>
    <w:rsid w:val="005D29E5"/>
    <w:rsid w:val="005D2AFA"/>
    <w:rsid w:val="005D2B42"/>
    <w:rsid w:val="005D2D57"/>
    <w:rsid w:val="005D32A8"/>
    <w:rsid w:val="005D3C5F"/>
    <w:rsid w:val="005D3E4D"/>
    <w:rsid w:val="005D3EA2"/>
    <w:rsid w:val="005D4364"/>
    <w:rsid w:val="005D4E99"/>
    <w:rsid w:val="005D4F73"/>
    <w:rsid w:val="005D4FEE"/>
    <w:rsid w:val="005D54F3"/>
    <w:rsid w:val="005D57B9"/>
    <w:rsid w:val="005D5AD0"/>
    <w:rsid w:val="005D5B2A"/>
    <w:rsid w:val="005D5B3C"/>
    <w:rsid w:val="005D6522"/>
    <w:rsid w:val="005D66B4"/>
    <w:rsid w:val="005D697C"/>
    <w:rsid w:val="005D6F3D"/>
    <w:rsid w:val="005D72F3"/>
    <w:rsid w:val="005D7386"/>
    <w:rsid w:val="005D751A"/>
    <w:rsid w:val="005D7633"/>
    <w:rsid w:val="005D792B"/>
    <w:rsid w:val="005D7D49"/>
    <w:rsid w:val="005D7FC4"/>
    <w:rsid w:val="005E005A"/>
    <w:rsid w:val="005E07B8"/>
    <w:rsid w:val="005E0854"/>
    <w:rsid w:val="005E0C68"/>
    <w:rsid w:val="005E0C9A"/>
    <w:rsid w:val="005E104E"/>
    <w:rsid w:val="005E1148"/>
    <w:rsid w:val="005E12C5"/>
    <w:rsid w:val="005E1387"/>
    <w:rsid w:val="005E13CB"/>
    <w:rsid w:val="005E13F2"/>
    <w:rsid w:val="005E1829"/>
    <w:rsid w:val="005E1C65"/>
    <w:rsid w:val="005E1C70"/>
    <w:rsid w:val="005E1E35"/>
    <w:rsid w:val="005E1EDA"/>
    <w:rsid w:val="005E25CF"/>
    <w:rsid w:val="005E26CB"/>
    <w:rsid w:val="005E27A7"/>
    <w:rsid w:val="005E317D"/>
    <w:rsid w:val="005E3526"/>
    <w:rsid w:val="005E3799"/>
    <w:rsid w:val="005E3AD2"/>
    <w:rsid w:val="005E4094"/>
    <w:rsid w:val="005E4299"/>
    <w:rsid w:val="005E47C6"/>
    <w:rsid w:val="005E4DA8"/>
    <w:rsid w:val="005E506C"/>
    <w:rsid w:val="005E50B8"/>
    <w:rsid w:val="005E5B2E"/>
    <w:rsid w:val="005E5CB2"/>
    <w:rsid w:val="005E5D52"/>
    <w:rsid w:val="005E6463"/>
    <w:rsid w:val="005E655B"/>
    <w:rsid w:val="005E661D"/>
    <w:rsid w:val="005E6F1C"/>
    <w:rsid w:val="005E748A"/>
    <w:rsid w:val="005E7F21"/>
    <w:rsid w:val="005F00CA"/>
    <w:rsid w:val="005F0171"/>
    <w:rsid w:val="005F01AD"/>
    <w:rsid w:val="005F0593"/>
    <w:rsid w:val="005F08AD"/>
    <w:rsid w:val="005F0D8C"/>
    <w:rsid w:val="005F0F3F"/>
    <w:rsid w:val="005F0FF9"/>
    <w:rsid w:val="005F165E"/>
    <w:rsid w:val="005F1CC0"/>
    <w:rsid w:val="005F2053"/>
    <w:rsid w:val="005F2336"/>
    <w:rsid w:val="005F254C"/>
    <w:rsid w:val="005F2923"/>
    <w:rsid w:val="005F3247"/>
    <w:rsid w:val="005F327B"/>
    <w:rsid w:val="005F32CA"/>
    <w:rsid w:val="005F3531"/>
    <w:rsid w:val="005F378D"/>
    <w:rsid w:val="005F3884"/>
    <w:rsid w:val="005F3FC6"/>
    <w:rsid w:val="005F4352"/>
    <w:rsid w:val="005F481E"/>
    <w:rsid w:val="005F48CE"/>
    <w:rsid w:val="005F56F8"/>
    <w:rsid w:val="005F579C"/>
    <w:rsid w:val="005F57EB"/>
    <w:rsid w:val="005F5E0E"/>
    <w:rsid w:val="005F6898"/>
    <w:rsid w:val="005F713D"/>
    <w:rsid w:val="005F7391"/>
    <w:rsid w:val="005F77FB"/>
    <w:rsid w:val="005F788D"/>
    <w:rsid w:val="005F78CA"/>
    <w:rsid w:val="005F7A01"/>
    <w:rsid w:val="005F7CE1"/>
    <w:rsid w:val="005F7FF4"/>
    <w:rsid w:val="006000C5"/>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995"/>
    <w:rsid w:val="00604B62"/>
    <w:rsid w:val="00604F6E"/>
    <w:rsid w:val="0060551F"/>
    <w:rsid w:val="006057C8"/>
    <w:rsid w:val="00605AB5"/>
    <w:rsid w:val="00605C71"/>
    <w:rsid w:val="00605D62"/>
    <w:rsid w:val="00606483"/>
    <w:rsid w:val="00606689"/>
    <w:rsid w:val="00606717"/>
    <w:rsid w:val="00606827"/>
    <w:rsid w:val="006069C3"/>
    <w:rsid w:val="00606B5B"/>
    <w:rsid w:val="00606C74"/>
    <w:rsid w:val="00606CC7"/>
    <w:rsid w:val="00606CCB"/>
    <w:rsid w:val="00607151"/>
    <w:rsid w:val="00607448"/>
    <w:rsid w:val="00607697"/>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B96"/>
    <w:rsid w:val="00611E19"/>
    <w:rsid w:val="006121EB"/>
    <w:rsid w:val="006122A9"/>
    <w:rsid w:val="006122D1"/>
    <w:rsid w:val="00612443"/>
    <w:rsid w:val="0061257C"/>
    <w:rsid w:val="00612660"/>
    <w:rsid w:val="00612DA8"/>
    <w:rsid w:val="00613016"/>
    <w:rsid w:val="00613759"/>
    <w:rsid w:val="006139BA"/>
    <w:rsid w:val="00613AB9"/>
    <w:rsid w:val="00613AEE"/>
    <w:rsid w:val="00613E0B"/>
    <w:rsid w:val="00613F03"/>
    <w:rsid w:val="00613F10"/>
    <w:rsid w:val="00614255"/>
    <w:rsid w:val="006147B7"/>
    <w:rsid w:val="00614D60"/>
    <w:rsid w:val="00614E29"/>
    <w:rsid w:val="00614F16"/>
    <w:rsid w:val="00615250"/>
    <w:rsid w:val="00615493"/>
    <w:rsid w:val="006158E7"/>
    <w:rsid w:val="0061594B"/>
    <w:rsid w:val="00615D0B"/>
    <w:rsid w:val="00615F08"/>
    <w:rsid w:val="00615F31"/>
    <w:rsid w:val="00616033"/>
    <w:rsid w:val="0061652F"/>
    <w:rsid w:val="00616B67"/>
    <w:rsid w:val="00617232"/>
    <w:rsid w:val="006173B2"/>
    <w:rsid w:val="00617BA3"/>
    <w:rsid w:val="00617C8F"/>
    <w:rsid w:val="00617E53"/>
    <w:rsid w:val="00617F84"/>
    <w:rsid w:val="0062020F"/>
    <w:rsid w:val="006206B0"/>
    <w:rsid w:val="00620B2F"/>
    <w:rsid w:val="00620BCA"/>
    <w:rsid w:val="00620F8F"/>
    <w:rsid w:val="0062108B"/>
    <w:rsid w:val="0062126C"/>
    <w:rsid w:val="00621840"/>
    <w:rsid w:val="0062185D"/>
    <w:rsid w:val="00621BF8"/>
    <w:rsid w:val="00621CAD"/>
    <w:rsid w:val="00621CDF"/>
    <w:rsid w:val="00621D65"/>
    <w:rsid w:val="006220E0"/>
    <w:rsid w:val="006224C5"/>
    <w:rsid w:val="00622573"/>
    <w:rsid w:val="0062297D"/>
    <w:rsid w:val="00622F0C"/>
    <w:rsid w:val="006235F4"/>
    <w:rsid w:val="006241A6"/>
    <w:rsid w:val="00624424"/>
    <w:rsid w:val="00624B6A"/>
    <w:rsid w:val="00624E89"/>
    <w:rsid w:val="00625507"/>
    <w:rsid w:val="0062574F"/>
    <w:rsid w:val="0062582A"/>
    <w:rsid w:val="00625882"/>
    <w:rsid w:val="00625A10"/>
    <w:rsid w:val="00625A58"/>
    <w:rsid w:val="00625CFD"/>
    <w:rsid w:val="00625D69"/>
    <w:rsid w:val="00625DE3"/>
    <w:rsid w:val="006264B0"/>
    <w:rsid w:val="00626868"/>
    <w:rsid w:val="00626920"/>
    <w:rsid w:val="00626946"/>
    <w:rsid w:val="00626A47"/>
    <w:rsid w:val="00626BB8"/>
    <w:rsid w:val="006274CA"/>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2"/>
    <w:rsid w:val="00635C64"/>
    <w:rsid w:val="00635D56"/>
    <w:rsid w:val="006360FF"/>
    <w:rsid w:val="00636640"/>
    <w:rsid w:val="00636C9C"/>
    <w:rsid w:val="0063752C"/>
    <w:rsid w:val="00640351"/>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EE7"/>
    <w:rsid w:val="00642F16"/>
    <w:rsid w:val="006431A8"/>
    <w:rsid w:val="00643433"/>
    <w:rsid w:val="006435A1"/>
    <w:rsid w:val="00643726"/>
    <w:rsid w:val="00643783"/>
    <w:rsid w:val="006440C1"/>
    <w:rsid w:val="00644332"/>
    <w:rsid w:val="006454BC"/>
    <w:rsid w:val="0064564C"/>
    <w:rsid w:val="0064567B"/>
    <w:rsid w:val="006456BC"/>
    <w:rsid w:val="00645869"/>
    <w:rsid w:val="0064597F"/>
    <w:rsid w:val="00645B9E"/>
    <w:rsid w:val="00645D44"/>
    <w:rsid w:val="00645EE7"/>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45B0"/>
    <w:rsid w:val="006548D4"/>
    <w:rsid w:val="00654A7A"/>
    <w:rsid w:val="00654DDF"/>
    <w:rsid w:val="00654EA7"/>
    <w:rsid w:val="00654F07"/>
    <w:rsid w:val="00654F5C"/>
    <w:rsid w:val="006550D0"/>
    <w:rsid w:val="0065599E"/>
    <w:rsid w:val="00655DA3"/>
    <w:rsid w:val="00655FEC"/>
    <w:rsid w:val="00656210"/>
    <w:rsid w:val="0065665E"/>
    <w:rsid w:val="00656949"/>
    <w:rsid w:val="00656B80"/>
    <w:rsid w:val="00656C2E"/>
    <w:rsid w:val="006571C3"/>
    <w:rsid w:val="0065730F"/>
    <w:rsid w:val="00657EB6"/>
    <w:rsid w:val="006600D2"/>
    <w:rsid w:val="00660211"/>
    <w:rsid w:val="006603E5"/>
    <w:rsid w:val="006603FC"/>
    <w:rsid w:val="006606C1"/>
    <w:rsid w:val="006606F8"/>
    <w:rsid w:val="00660B3D"/>
    <w:rsid w:val="00660CDC"/>
    <w:rsid w:val="00660D26"/>
    <w:rsid w:val="00660E24"/>
    <w:rsid w:val="00660F95"/>
    <w:rsid w:val="00661657"/>
    <w:rsid w:val="006618AD"/>
    <w:rsid w:val="00661A13"/>
    <w:rsid w:val="00661DAE"/>
    <w:rsid w:val="006621BA"/>
    <w:rsid w:val="0066228A"/>
    <w:rsid w:val="006624D0"/>
    <w:rsid w:val="00662759"/>
    <w:rsid w:val="00662C60"/>
    <w:rsid w:val="00662DE8"/>
    <w:rsid w:val="00663695"/>
    <w:rsid w:val="00663DB3"/>
    <w:rsid w:val="006643CF"/>
    <w:rsid w:val="006644B2"/>
    <w:rsid w:val="00664BF1"/>
    <w:rsid w:val="00665074"/>
    <w:rsid w:val="0066527A"/>
    <w:rsid w:val="0066552A"/>
    <w:rsid w:val="00665590"/>
    <w:rsid w:val="00665B42"/>
    <w:rsid w:val="00665C77"/>
    <w:rsid w:val="00665D74"/>
    <w:rsid w:val="0066618F"/>
    <w:rsid w:val="00666251"/>
    <w:rsid w:val="006666BB"/>
    <w:rsid w:val="00666BB0"/>
    <w:rsid w:val="00666CA1"/>
    <w:rsid w:val="00666FAA"/>
    <w:rsid w:val="006675AF"/>
    <w:rsid w:val="00667660"/>
    <w:rsid w:val="00667E88"/>
    <w:rsid w:val="006701A8"/>
    <w:rsid w:val="00670226"/>
    <w:rsid w:val="0067055E"/>
    <w:rsid w:val="006707E3"/>
    <w:rsid w:val="00670C3D"/>
    <w:rsid w:val="00670CCB"/>
    <w:rsid w:val="00671006"/>
    <w:rsid w:val="006712AB"/>
    <w:rsid w:val="006713EF"/>
    <w:rsid w:val="00671591"/>
    <w:rsid w:val="00671CCB"/>
    <w:rsid w:val="00672163"/>
    <w:rsid w:val="00672481"/>
    <w:rsid w:val="006730F9"/>
    <w:rsid w:val="006733FC"/>
    <w:rsid w:val="00673840"/>
    <w:rsid w:val="006738F0"/>
    <w:rsid w:val="00673FB9"/>
    <w:rsid w:val="006742A1"/>
    <w:rsid w:val="00674383"/>
    <w:rsid w:val="006745F2"/>
    <w:rsid w:val="0067473E"/>
    <w:rsid w:val="006750B7"/>
    <w:rsid w:val="006753F2"/>
    <w:rsid w:val="0067574F"/>
    <w:rsid w:val="00675898"/>
    <w:rsid w:val="00675BB9"/>
    <w:rsid w:val="00675BD3"/>
    <w:rsid w:val="00675D56"/>
    <w:rsid w:val="0067724F"/>
    <w:rsid w:val="00677367"/>
    <w:rsid w:val="006773AB"/>
    <w:rsid w:val="006774BE"/>
    <w:rsid w:val="00677681"/>
    <w:rsid w:val="006779E6"/>
    <w:rsid w:val="00680011"/>
    <w:rsid w:val="00680017"/>
    <w:rsid w:val="0068013A"/>
    <w:rsid w:val="006804C9"/>
    <w:rsid w:val="0068095E"/>
    <w:rsid w:val="00680A8F"/>
    <w:rsid w:val="00680CF9"/>
    <w:rsid w:val="00680D6E"/>
    <w:rsid w:val="006814A2"/>
    <w:rsid w:val="00681B47"/>
    <w:rsid w:val="00681D54"/>
    <w:rsid w:val="00681E9D"/>
    <w:rsid w:val="006822FB"/>
    <w:rsid w:val="00682748"/>
    <w:rsid w:val="00682ADA"/>
    <w:rsid w:val="0068335F"/>
    <w:rsid w:val="00683523"/>
    <w:rsid w:val="00683B46"/>
    <w:rsid w:val="00683E3F"/>
    <w:rsid w:val="00683EE2"/>
    <w:rsid w:val="0068414B"/>
    <w:rsid w:val="00684415"/>
    <w:rsid w:val="006848C2"/>
    <w:rsid w:val="00684D85"/>
    <w:rsid w:val="00684E53"/>
    <w:rsid w:val="00684ECA"/>
    <w:rsid w:val="00684ECD"/>
    <w:rsid w:val="00685044"/>
    <w:rsid w:val="00685341"/>
    <w:rsid w:val="00685494"/>
    <w:rsid w:val="0068549C"/>
    <w:rsid w:val="0068559F"/>
    <w:rsid w:val="006855CC"/>
    <w:rsid w:val="006858D3"/>
    <w:rsid w:val="00685A3A"/>
    <w:rsid w:val="00685A8F"/>
    <w:rsid w:val="00685A99"/>
    <w:rsid w:val="00685CA3"/>
    <w:rsid w:val="00685E44"/>
    <w:rsid w:val="00685FC2"/>
    <w:rsid w:val="00686606"/>
    <w:rsid w:val="00686656"/>
    <w:rsid w:val="0068685E"/>
    <w:rsid w:val="006868A1"/>
    <w:rsid w:val="00686E55"/>
    <w:rsid w:val="00686F18"/>
    <w:rsid w:val="00686FB2"/>
    <w:rsid w:val="00687176"/>
    <w:rsid w:val="0068731E"/>
    <w:rsid w:val="00687571"/>
    <w:rsid w:val="006877AB"/>
    <w:rsid w:val="00687C67"/>
    <w:rsid w:val="00687D66"/>
    <w:rsid w:val="0069024D"/>
    <w:rsid w:val="00690271"/>
    <w:rsid w:val="006904B1"/>
    <w:rsid w:val="0069087F"/>
    <w:rsid w:val="006908E3"/>
    <w:rsid w:val="00690996"/>
    <w:rsid w:val="006909F6"/>
    <w:rsid w:val="00690C72"/>
    <w:rsid w:val="00690CDD"/>
    <w:rsid w:val="006910FD"/>
    <w:rsid w:val="006914CC"/>
    <w:rsid w:val="0069173D"/>
    <w:rsid w:val="00691BC9"/>
    <w:rsid w:val="00691F47"/>
    <w:rsid w:val="00692295"/>
    <w:rsid w:val="006928CF"/>
    <w:rsid w:val="006929E6"/>
    <w:rsid w:val="00692FB5"/>
    <w:rsid w:val="006933F0"/>
    <w:rsid w:val="0069354D"/>
    <w:rsid w:val="00693752"/>
    <w:rsid w:val="00693875"/>
    <w:rsid w:val="00693879"/>
    <w:rsid w:val="00693887"/>
    <w:rsid w:val="00693ABC"/>
    <w:rsid w:val="00693CA0"/>
    <w:rsid w:val="00693CB7"/>
    <w:rsid w:val="00693F3F"/>
    <w:rsid w:val="006946E7"/>
    <w:rsid w:val="00694E79"/>
    <w:rsid w:val="00694FE7"/>
    <w:rsid w:val="006951E9"/>
    <w:rsid w:val="0069544E"/>
    <w:rsid w:val="006954DA"/>
    <w:rsid w:val="00695A55"/>
    <w:rsid w:val="00695ADC"/>
    <w:rsid w:val="00696117"/>
    <w:rsid w:val="006961C4"/>
    <w:rsid w:val="00696738"/>
    <w:rsid w:val="00696946"/>
    <w:rsid w:val="00696B5E"/>
    <w:rsid w:val="00696D24"/>
    <w:rsid w:val="00696D85"/>
    <w:rsid w:val="00696F30"/>
    <w:rsid w:val="006970B1"/>
    <w:rsid w:val="006972A7"/>
    <w:rsid w:val="0069792E"/>
    <w:rsid w:val="0069799D"/>
    <w:rsid w:val="00697F9C"/>
    <w:rsid w:val="006A0311"/>
    <w:rsid w:val="006A06CF"/>
    <w:rsid w:val="006A0A08"/>
    <w:rsid w:val="006A0AEA"/>
    <w:rsid w:val="006A0B48"/>
    <w:rsid w:val="006A0F73"/>
    <w:rsid w:val="006A166E"/>
    <w:rsid w:val="006A1824"/>
    <w:rsid w:val="006A1909"/>
    <w:rsid w:val="006A1DA7"/>
    <w:rsid w:val="006A1F56"/>
    <w:rsid w:val="006A214C"/>
    <w:rsid w:val="006A23A5"/>
    <w:rsid w:val="006A23DF"/>
    <w:rsid w:val="006A29B1"/>
    <w:rsid w:val="006A2AF7"/>
    <w:rsid w:val="006A3D77"/>
    <w:rsid w:val="006A41BE"/>
    <w:rsid w:val="006A4370"/>
    <w:rsid w:val="006A44FB"/>
    <w:rsid w:val="006A4728"/>
    <w:rsid w:val="006A484C"/>
    <w:rsid w:val="006A4D7F"/>
    <w:rsid w:val="006A5358"/>
    <w:rsid w:val="006A53CB"/>
    <w:rsid w:val="006A54D5"/>
    <w:rsid w:val="006A564D"/>
    <w:rsid w:val="006A5874"/>
    <w:rsid w:val="006A5D7F"/>
    <w:rsid w:val="006A5D8A"/>
    <w:rsid w:val="006A6102"/>
    <w:rsid w:val="006A6246"/>
    <w:rsid w:val="006A65A6"/>
    <w:rsid w:val="006A6B05"/>
    <w:rsid w:val="006A6CEC"/>
    <w:rsid w:val="006A6D20"/>
    <w:rsid w:val="006A762C"/>
    <w:rsid w:val="006A769B"/>
    <w:rsid w:val="006B04D9"/>
    <w:rsid w:val="006B05D6"/>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3F3F"/>
    <w:rsid w:val="006B4179"/>
    <w:rsid w:val="006B4977"/>
    <w:rsid w:val="006B4B4F"/>
    <w:rsid w:val="006B4CA5"/>
    <w:rsid w:val="006B4E0D"/>
    <w:rsid w:val="006B4E7B"/>
    <w:rsid w:val="006B4E86"/>
    <w:rsid w:val="006B5CC2"/>
    <w:rsid w:val="006B5D5A"/>
    <w:rsid w:val="006B5DF3"/>
    <w:rsid w:val="006B5FC8"/>
    <w:rsid w:val="006B623B"/>
    <w:rsid w:val="006B6CA8"/>
    <w:rsid w:val="006B768E"/>
    <w:rsid w:val="006B79EA"/>
    <w:rsid w:val="006B7B9E"/>
    <w:rsid w:val="006B7F80"/>
    <w:rsid w:val="006C02BD"/>
    <w:rsid w:val="006C0312"/>
    <w:rsid w:val="006C0439"/>
    <w:rsid w:val="006C0752"/>
    <w:rsid w:val="006C0D70"/>
    <w:rsid w:val="006C13E5"/>
    <w:rsid w:val="006C161E"/>
    <w:rsid w:val="006C180B"/>
    <w:rsid w:val="006C1FA3"/>
    <w:rsid w:val="006C2065"/>
    <w:rsid w:val="006C217B"/>
    <w:rsid w:val="006C21C5"/>
    <w:rsid w:val="006C2318"/>
    <w:rsid w:val="006C29A2"/>
    <w:rsid w:val="006C2A08"/>
    <w:rsid w:val="006C2D5E"/>
    <w:rsid w:val="006C383B"/>
    <w:rsid w:val="006C391F"/>
    <w:rsid w:val="006C39DE"/>
    <w:rsid w:val="006C3A05"/>
    <w:rsid w:val="006C3D0A"/>
    <w:rsid w:val="006C3DFA"/>
    <w:rsid w:val="006C3E9C"/>
    <w:rsid w:val="006C484A"/>
    <w:rsid w:val="006C4B86"/>
    <w:rsid w:val="006C4D21"/>
    <w:rsid w:val="006C4E2D"/>
    <w:rsid w:val="006C56AB"/>
    <w:rsid w:val="006C5881"/>
    <w:rsid w:val="006C5B66"/>
    <w:rsid w:val="006C62BB"/>
    <w:rsid w:val="006C6B00"/>
    <w:rsid w:val="006C6EB0"/>
    <w:rsid w:val="006C7006"/>
    <w:rsid w:val="006C701B"/>
    <w:rsid w:val="006C713A"/>
    <w:rsid w:val="006C749A"/>
    <w:rsid w:val="006C7541"/>
    <w:rsid w:val="006C7824"/>
    <w:rsid w:val="006C7EC6"/>
    <w:rsid w:val="006C7F08"/>
    <w:rsid w:val="006C7F15"/>
    <w:rsid w:val="006C7F8F"/>
    <w:rsid w:val="006D026D"/>
    <w:rsid w:val="006D05CC"/>
    <w:rsid w:val="006D075E"/>
    <w:rsid w:val="006D0B4B"/>
    <w:rsid w:val="006D11DB"/>
    <w:rsid w:val="006D14AD"/>
    <w:rsid w:val="006D14BF"/>
    <w:rsid w:val="006D183F"/>
    <w:rsid w:val="006D1BA2"/>
    <w:rsid w:val="006D1EFC"/>
    <w:rsid w:val="006D2942"/>
    <w:rsid w:val="006D2A3F"/>
    <w:rsid w:val="006D2ACA"/>
    <w:rsid w:val="006D2BF7"/>
    <w:rsid w:val="006D2D9A"/>
    <w:rsid w:val="006D2EFC"/>
    <w:rsid w:val="006D2F74"/>
    <w:rsid w:val="006D3314"/>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6CE6"/>
    <w:rsid w:val="006D73BB"/>
    <w:rsid w:val="006D76F7"/>
    <w:rsid w:val="006D797A"/>
    <w:rsid w:val="006D7A8F"/>
    <w:rsid w:val="006D7B49"/>
    <w:rsid w:val="006D7D14"/>
    <w:rsid w:val="006D7D4E"/>
    <w:rsid w:val="006E0198"/>
    <w:rsid w:val="006E0199"/>
    <w:rsid w:val="006E040E"/>
    <w:rsid w:val="006E099E"/>
    <w:rsid w:val="006E0E6F"/>
    <w:rsid w:val="006E10A9"/>
    <w:rsid w:val="006E128F"/>
    <w:rsid w:val="006E148C"/>
    <w:rsid w:val="006E1A9A"/>
    <w:rsid w:val="006E1C4C"/>
    <w:rsid w:val="006E1E26"/>
    <w:rsid w:val="006E2117"/>
    <w:rsid w:val="006E2214"/>
    <w:rsid w:val="006E227B"/>
    <w:rsid w:val="006E23C6"/>
    <w:rsid w:val="006E287C"/>
    <w:rsid w:val="006E2EA0"/>
    <w:rsid w:val="006E35E2"/>
    <w:rsid w:val="006E3B28"/>
    <w:rsid w:val="006E3FE5"/>
    <w:rsid w:val="006E3FE6"/>
    <w:rsid w:val="006E4215"/>
    <w:rsid w:val="006E434C"/>
    <w:rsid w:val="006E44BE"/>
    <w:rsid w:val="006E455B"/>
    <w:rsid w:val="006E4874"/>
    <w:rsid w:val="006E4A93"/>
    <w:rsid w:val="006E4D8E"/>
    <w:rsid w:val="006E4E2F"/>
    <w:rsid w:val="006E50F6"/>
    <w:rsid w:val="006E55F8"/>
    <w:rsid w:val="006E5925"/>
    <w:rsid w:val="006E5963"/>
    <w:rsid w:val="006E5AC2"/>
    <w:rsid w:val="006E6450"/>
    <w:rsid w:val="006E6D86"/>
    <w:rsid w:val="006E6F81"/>
    <w:rsid w:val="006E7520"/>
    <w:rsid w:val="006E75C5"/>
    <w:rsid w:val="006E7969"/>
    <w:rsid w:val="006E7C2C"/>
    <w:rsid w:val="006E7CDD"/>
    <w:rsid w:val="006E7DDF"/>
    <w:rsid w:val="006F076C"/>
    <w:rsid w:val="006F0B2E"/>
    <w:rsid w:val="006F0F0A"/>
    <w:rsid w:val="006F1040"/>
    <w:rsid w:val="006F1043"/>
    <w:rsid w:val="006F1B97"/>
    <w:rsid w:val="006F1D19"/>
    <w:rsid w:val="006F1DFC"/>
    <w:rsid w:val="006F1FEA"/>
    <w:rsid w:val="006F2A54"/>
    <w:rsid w:val="006F2B83"/>
    <w:rsid w:val="006F2F08"/>
    <w:rsid w:val="006F32BB"/>
    <w:rsid w:val="006F3677"/>
    <w:rsid w:val="006F3C8A"/>
    <w:rsid w:val="006F3DE3"/>
    <w:rsid w:val="006F3E6C"/>
    <w:rsid w:val="006F4102"/>
    <w:rsid w:val="006F4317"/>
    <w:rsid w:val="006F4328"/>
    <w:rsid w:val="006F44DF"/>
    <w:rsid w:val="006F4F35"/>
    <w:rsid w:val="006F4F9B"/>
    <w:rsid w:val="006F53E1"/>
    <w:rsid w:val="006F57B9"/>
    <w:rsid w:val="006F5893"/>
    <w:rsid w:val="006F5F52"/>
    <w:rsid w:val="006F5FBF"/>
    <w:rsid w:val="006F605E"/>
    <w:rsid w:val="006F60F3"/>
    <w:rsid w:val="006F671F"/>
    <w:rsid w:val="006F6B2B"/>
    <w:rsid w:val="006F70B1"/>
    <w:rsid w:val="006F7324"/>
    <w:rsid w:val="006F7580"/>
    <w:rsid w:val="006F79E3"/>
    <w:rsid w:val="006F7F1A"/>
    <w:rsid w:val="00700FDA"/>
    <w:rsid w:val="007014A6"/>
    <w:rsid w:val="007019E2"/>
    <w:rsid w:val="00701C96"/>
    <w:rsid w:val="00702496"/>
    <w:rsid w:val="00702571"/>
    <w:rsid w:val="00702601"/>
    <w:rsid w:val="007027B9"/>
    <w:rsid w:val="00702B49"/>
    <w:rsid w:val="00703119"/>
    <w:rsid w:val="00703885"/>
    <w:rsid w:val="00703994"/>
    <w:rsid w:val="007039ED"/>
    <w:rsid w:val="007048DA"/>
    <w:rsid w:val="00704A48"/>
    <w:rsid w:val="00704CF8"/>
    <w:rsid w:val="00704D15"/>
    <w:rsid w:val="00705F0C"/>
    <w:rsid w:val="00705FE0"/>
    <w:rsid w:val="0070634A"/>
    <w:rsid w:val="0070642B"/>
    <w:rsid w:val="00706BAD"/>
    <w:rsid w:val="00706D08"/>
    <w:rsid w:val="0070720C"/>
    <w:rsid w:val="00707557"/>
    <w:rsid w:val="007078A2"/>
    <w:rsid w:val="00707A2C"/>
    <w:rsid w:val="00707ABA"/>
    <w:rsid w:val="00707DFC"/>
    <w:rsid w:val="00707EAF"/>
    <w:rsid w:val="00707FEB"/>
    <w:rsid w:val="00710A26"/>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06"/>
    <w:rsid w:val="00712FEC"/>
    <w:rsid w:val="00713569"/>
    <w:rsid w:val="00713597"/>
    <w:rsid w:val="007139C5"/>
    <w:rsid w:val="00713AEC"/>
    <w:rsid w:val="00713BB8"/>
    <w:rsid w:val="00713EFD"/>
    <w:rsid w:val="0071415B"/>
    <w:rsid w:val="00714F3F"/>
    <w:rsid w:val="007153FD"/>
    <w:rsid w:val="0071579C"/>
    <w:rsid w:val="00715AAA"/>
    <w:rsid w:val="00715AD0"/>
    <w:rsid w:val="00715F45"/>
    <w:rsid w:val="0071638B"/>
    <w:rsid w:val="0071667C"/>
    <w:rsid w:val="007166A3"/>
    <w:rsid w:val="00716855"/>
    <w:rsid w:val="00716C77"/>
    <w:rsid w:val="00716D6A"/>
    <w:rsid w:val="00717233"/>
    <w:rsid w:val="0071726B"/>
    <w:rsid w:val="00717BB1"/>
    <w:rsid w:val="00720278"/>
    <w:rsid w:val="00720C43"/>
    <w:rsid w:val="00720F65"/>
    <w:rsid w:val="00721256"/>
    <w:rsid w:val="007213C3"/>
    <w:rsid w:val="0072193D"/>
    <w:rsid w:val="00721ADB"/>
    <w:rsid w:val="00721C0A"/>
    <w:rsid w:val="0072223A"/>
    <w:rsid w:val="0072268B"/>
    <w:rsid w:val="00722887"/>
    <w:rsid w:val="00722B26"/>
    <w:rsid w:val="00722B5E"/>
    <w:rsid w:val="00722E0C"/>
    <w:rsid w:val="00722F08"/>
    <w:rsid w:val="00723480"/>
    <w:rsid w:val="007235CF"/>
    <w:rsid w:val="007238DE"/>
    <w:rsid w:val="00723AA2"/>
    <w:rsid w:val="00723FA4"/>
    <w:rsid w:val="00724740"/>
    <w:rsid w:val="0072490A"/>
    <w:rsid w:val="00724D2A"/>
    <w:rsid w:val="00724F24"/>
    <w:rsid w:val="00724F4F"/>
    <w:rsid w:val="00725103"/>
    <w:rsid w:val="00725335"/>
    <w:rsid w:val="00725E12"/>
    <w:rsid w:val="00726098"/>
    <w:rsid w:val="007261F9"/>
    <w:rsid w:val="0072647B"/>
    <w:rsid w:val="00726771"/>
    <w:rsid w:val="007278C0"/>
    <w:rsid w:val="00727AB0"/>
    <w:rsid w:val="00727F81"/>
    <w:rsid w:val="00727FB7"/>
    <w:rsid w:val="00727FC5"/>
    <w:rsid w:val="007302AE"/>
    <w:rsid w:val="0073082E"/>
    <w:rsid w:val="007311EE"/>
    <w:rsid w:val="007313E7"/>
    <w:rsid w:val="00731420"/>
    <w:rsid w:val="00731771"/>
    <w:rsid w:val="00731ED7"/>
    <w:rsid w:val="00731F40"/>
    <w:rsid w:val="00732286"/>
    <w:rsid w:val="00733062"/>
    <w:rsid w:val="0073310A"/>
    <w:rsid w:val="007331CC"/>
    <w:rsid w:val="00733638"/>
    <w:rsid w:val="00733DD2"/>
    <w:rsid w:val="007340F5"/>
    <w:rsid w:val="007344C0"/>
    <w:rsid w:val="0073473D"/>
    <w:rsid w:val="00734E2E"/>
    <w:rsid w:val="00734FE9"/>
    <w:rsid w:val="00735049"/>
    <w:rsid w:val="00735065"/>
    <w:rsid w:val="00735552"/>
    <w:rsid w:val="00735596"/>
    <w:rsid w:val="007356BC"/>
    <w:rsid w:val="007358DC"/>
    <w:rsid w:val="00735F19"/>
    <w:rsid w:val="007362C3"/>
    <w:rsid w:val="0073633F"/>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59E"/>
    <w:rsid w:val="00741BB2"/>
    <w:rsid w:val="00741CD3"/>
    <w:rsid w:val="00741E51"/>
    <w:rsid w:val="00741F0A"/>
    <w:rsid w:val="00742248"/>
    <w:rsid w:val="00742A52"/>
    <w:rsid w:val="00742B96"/>
    <w:rsid w:val="00742E5F"/>
    <w:rsid w:val="00743113"/>
    <w:rsid w:val="007432B4"/>
    <w:rsid w:val="007433F7"/>
    <w:rsid w:val="00743655"/>
    <w:rsid w:val="0074375D"/>
    <w:rsid w:val="00743A55"/>
    <w:rsid w:val="00743CA7"/>
    <w:rsid w:val="00743F77"/>
    <w:rsid w:val="00744026"/>
    <w:rsid w:val="007441D3"/>
    <w:rsid w:val="00744D60"/>
    <w:rsid w:val="0074503F"/>
    <w:rsid w:val="00745201"/>
    <w:rsid w:val="007455F4"/>
    <w:rsid w:val="00745678"/>
    <w:rsid w:val="007457F5"/>
    <w:rsid w:val="00745FD7"/>
    <w:rsid w:val="007465FF"/>
    <w:rsid w:val="00746619"/>
    <w:rsid w:val="00746A68"/>
    <w:rsid w:val="00746B11"/>
    <w:rsid w:val="00746C6B"/>
    <w:rsid w:val="00746DB1"/>
    <w:rsid w:val="00746E99"/>
    <w:rsid w:val="0074715F"/>
    <w:rsid w:val="007471DF"/>
    <w:rsid w:val="007474CB"/>
    <w:rsid w:val="00747BBF"/>
    <w:rsid w:val="007500AD"/>
    <w:rsid w:val="00750242"/>
    <w:rsid w:val="00750375"/>
    <w:rsid w:val="007503C3"/>
    <w:rsid w:val="007504B1"/>
    <w:rsid w:val="007507FD"/>
    <w:rsid w:val="00750855"/>
    <w:rsid w:val="00750A81"/>
    <w:rsid w:val="0075185B"/>
    <w:rsid w:val="00751B29"/>
    <w:rsid w:val="00751E26"/>
    <w:rsid w:val="007523C8"/>
    <w:rsid w:val="0075243B"/>
    <w:rsid w:val="00752535"/>
    <w:rsid w:val="007525BA"/>
    <w:rsid w:val="007525CF"/>
    <w:rsid w:val="007529E8"/>
    <w:rsid w:val="0075305C"/>
    <w:rsid w:val="007536BB"/>
    <w:rsid w:val="00753A8D"/>
    <w:rsid w:val="00753DD6"/>
    <w:rsid w:val="00753E44"/>
    <w:rsid w:val="0075497B"/>
    <w:rsid w:val="00754D31"/>
    <w:rsid w:val="0075523B"/>
    <w:rsid w:val="00755681"/>
    <w:rsid w:val="00755924"/>
    <w:rsid w:val="0075598F"/>
    <w:rsid w:val="00755C17"/>
    <w:rsid w:val="00755CE9"/>
    <w:rsid w:val="00755FEC"/>
    <w:rsid w:val="0075626D"/>
    <w:rsid w:val="00756B2C"/>
    <w:rsid w:val="00756DE6"/>
    <w:rsid w:val="00756E89"/>
    <w:rsid w:val="00757108"/>
    <w:rsid w:val="0075751A"/>
    <w:rsid w:val="00757703"/>
    <w:rsid w:val="007577AC"/>
    <w:rsid w:val="007578EA"/>
    <w:rsid w:val="00757CF4"/>
    <w:rsid w:val="00760025"/>
    <w:rsid w:val="00760163"/>
    <w:rsid w:val="00760276"/>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EB"/>
    <w:rsid w:val="00764CFB"/>
    <w:rsid w:val="00764D08"/>
    <w:rsid w:val="00765072"/>
    <w:rsid w:val="007655CA"/>
    <w:rsid w:val="00765752"/>
    <w:rsid w:val="00765793"/>
    <w:rsid w:val="00765835"/>
    <w:rsid w:val="00765C28"/>
    <w:rsid w:val="00765D96"/>
    <w:rsid w:val="0076662D"/>
    <w:rsid w:val="0076672E"/>
    <w:rsid w:val="00766757"/>
    <w:rsid w:val="00766DDA"/>
    <w:rsid w:val="0076782D"/>
    <w:rsid w:val="0076793E"/>
    <w:rsid w:val="00767B85"/>
    <w:rsid w:val="00767BE0"/>
    <w:rsid w:val="00767FFE"/>
    <w:rsid w:val="00770189"/>
    <w:rsid w:val="007705A3"/>
    <w:rsid w:val="0077084E"/>
    <w:rsid w:val="007708E9"/>
    <w:rsid w:val="00770A5D"/>
    <w:rsid w:val="00770B67"/>
    <w:rsid w:val="007712CC"/>
    <w:rsid w:val="007714CD"/>
    <w:rsid w:val="00771573"/>
    <w:rsid w:val="007719BF"/>
    <w:rsid w:val="007719E6"/>
    <w:rsid w:val="00771B41"/>
    <w:rsid w:val="00771DEB"/>
    <w:rsid w:val="00771E92"/>
    <w:rsid w:val="00772019"/>
    <w:rsid w:val="00772282"/>
    <w:rsid w:val="00772553"/>
    <w:rsid w:val="00772D18"/>
    <w:rsid w:val="00772DE5"/>
    <w:rsid w:val="0077302F"/>
    <w:rsid w:val="00773346"/>
    <w:rsid w:val="00773498"/>
    <w:rsid w:val="007734B0"/>
    <w:rsid w:val="00773E97"/>
    <w:rsid w:val="00773F26"/>
    <w:rsid w:val="00773F80"/>
    <w:rsid w:val="00774176"/>
    <w:rsid w:val="007743BA"/>
    <w:rsid w:val="007745D2"/>
    <w:rsid w:val="007748D8"/>
    <w:rsid w:val="00774CF6"/>
    <w:rsid w:val="00774D10"/>
    <w:rsid w:val="00774DDA"/>
    <w:rsid w:val="007751C9"/>
    <w:rsid w:val="00775A46"/>
    <w:rsid w:val="00775C56"/>
    <w:rsid w:val="00776037"/>
    <w:rsid w:val="007767B8"/>
    <w:rsid w:val="007767D1"/>
    <w:rsid w:val="0077687F"/>
    <w:rsid w:val="00776938"/>
    <w:rsid w:val="00777238"/>
    <w:rsid w:val="007773A9"/>
    <w:rsid w:val="00777422"/>
    <w:rsid w:val="00777569"/>
    <w:rsid w:val="007777C4"/>
    <w:rsid w:val="0077786F"/>
    <w:rsid w:val="00777943"/>
    <w:rsid w:val="00777E63"/>
    <w:rsid w:val="00777FA5"/>
    <w:rsid w:val="0078067B"/>
    <w:rsid w:val="007807C9"/>
    <w:rsid w:val="007809C3"/>
    <w:rsid w:val="00780AC0"/>
    <w:rsid w:val="007813DA"/>
    <w:rsid w:val="00781436"/>
    <w:rsid w:val="0078163F"/>
    <w:rsid w:val="007816AC"/>
    <w:rsid w:val="007817EB"/>
    <w:rsid w:val="00781C9E"/>
    <w:rsid w:val="00781E69"/>
    <w:rsid w:val="00781E75"/>
    <w:rsid w:val="00781F01"/>
    <w:rsid w:val="00781FD6"/>
    <w:rsid w:val="0078242A"/>
    <w:rsid w:val="00782A3B"/>
    <w:rsid w:val="00782F44"/>
    <w:rsid w:val="007831CC"/>
    <w:rsid w:val="007833BC"/>
    <w:rsid w:val="00783D87"/>
    <w:rsid w:val="0078425D"/>
    <w:rsid w:val="007845D8"/>
    <w:rsid w:val="0078470B"/>
    <w:rsid w:val="00784AF4"/>
    <w:rsid w:val="00784BD6"/>
    <w:rsid w:val="00785352"/>
    <w:rsid w:val="007855A8"/>
    <w:rsid w:val="00785DFA"/>
    <w:rsid w:val="0078603E"/>
    <w:rsid w:val="00786347"/>
    <w:rsid w:val="00786EA3"/>
    <w:rsid w:val="00787482"/>
    <w:rsid w:val="00787807"/>
    <w:rsid w:val="0078792E"/>
    <w:rsid w:val="00787B48"/>
    <w:rsid w:val="00787CEC"/>
    <w:rsid w:val="00787DA9"/>
    <w:rsid w:val="00787E80"/>
    <w:rsid w:val="007900A6"/>
    <w:rsid w:val="00790235"/>
    <w:rsid w:val="00790328"/>
    <w:rsid w:val="00790486"/>
    <w:rsid w:val="007906D8"/>
    <w:rsid w:val="00790C21"/>
    <w:rsid w:val="00790E61"/>
    <w:rsid w:val="007917D1"/>
    <w:rsid w:val="007920CA"/>
    <w:rsid w:val="0079215D"/>
    <w:rsid w:val="0079238F"/>
    <w:rsid w:val="007923A0"/>
    <w:rsid w:val="007923CF"/>
    <w:rsid w:val="00792632"/>
    <w:rsid w:val="0079288A"/>
    <w:rsid w:val="007929D3"/>
    <w:rsid w:val="00792BC4"/>
    <w:rsid w:val="00792DE8"/>
    <w:rsid w:val="00793493"/>
    <w:rsid w:val="00793640"/>
    <w:rsid w:val="00793BAC"/>
    <w:rsid w:val="0079496C"/>
    <w:rsid w:val="00794B03"/>
    <w:rsid w:val="00795511"/>
    <w:rsid w:val="007958F0"/>
    <w:rsid w:val="00795946"/>
    <w:rsid w:val="007959C0"/>
    <w:rsid w:val="00795EE9"/>
    <w:rsid w:val="0079612C"/>
    <w:rsid w:val="007962BE"/>
    <w:rsid w:val="0079643E"/>
    <w:rsid w:val="007965B0"/>
    <w:rsid w:val="007965C6"/>
    <w:rsid w:val="00796609"/>
    <w:rsid w:val="0079695E"/>
    <w:rsid w:val="00796B94"/>
    <w:rsid w:val="00796CB4"/>
    <w:rsid w:val="00796EAF"/>
    <w:rsid w:val="00797637"/>
    <w:rsid w:val="00797A1B"/>
    <w:rsid w:val="00797B51"/>
    <w:rsid w:val="00797DCE"/>
    <w:rsid w:val="007A00DF"/>
    <w:rsid w:val="007A02B4"/>
    <w:rsid w:val="007A03B7"/>
    <w:rsid w:val="007A0509"/>
    <w:rsid w:val="007A0561"/>
    <w:rsid w:val="007A0564"/>
    <w:rsid w:val="007A079C"/>
    <w:rsid w:val="007A0956"/>
    <w:rsid w:val="007A09E5"/>
    <w:rsid w:val="007A0EDF"/>
    <w:rsid w:val="007A0FE5"/>
    <w:rsid w:val="007A13BF"/>
    <w:rsid w:val="007A1F42"/>
    <w:rsid w:val="007A1FD4"/>
    <w:rsid w:val="007A2176"/>
    <w:rsid w:val="007A239B"/>
    <w:rsid w:val="007A23A1"/>
    <w:rsid w:val="007A2796"/>
    <w:rsid w:val="007A288E"/>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990"/>
    <w:rsid w:val="007B2B9C"/>
    <w:rsid w:val="007B321B"/>
    <w:rsid w:val="007B3327"/>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C5"/>
    <w:rsid w:val="007B5D28"/>
    <w:rsid w:val="007B6003"/>
    <w:rsid w:val="007B6212"/>
    <w:rsid w:val="007B63E5"/>
    <w:rsid w:val="007B65AC"/>
    <w:rsid w:val="007B6793"/>
    <w:rsid w:val="007B6A2B"/>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67"/>
    <w:rsid w:val="007C0EC6"/>
    <w:rsid w:val="007C1600"/>
    <w:rsid w:val="007C1908"/>
    <w:rsid w:val="007C1B4B"/>
    <w:rsid w:val="007C1B70"/>
    <w:rsid w:val="007C1CCC"/>
    <w:rsid w:val="007C2362"/>
    <w:rsid w:val="007C2379"/>
    <w:rsid w:val="007C2959"/>
    <w:rsid w:val="007C2D85"/>
    <w:rsid w:val="007C2EE0"/>
    <w:rsid w:val="007C30D9"/>
    <w:rsid w:val="007C3101"/>
    <w:rsid w:val="007C3201"/>
    <w:rsid w:val="007C340E"/>
    <w:rsid w:val="007C36FD"/>
    <w:rsid w:val="007C3B8E"/>
    <w:rsid w:val="007C3D87"/>
    <w:rsid w:val="007C3DA0"/>
    <w:rsid w:val="007C3FC4"/>
    <w:rsid w:val="007C4579"/>
    <w:rsid w:val="007C499B"/>
    <w:rsid w:val="007C4EDB"/>
    <w:rsid w:val="007C51B9"/>
    <w:rsid w:val="007C52AC"/>
    <w:rsid w:val="007C5A79"/>
    <w:rsid w:val="007C5B82"/>
    <w:rsid w:val="007C5C2E"/>
    <w:rsid w:val="007C5CC9"/>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0FB7"/>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374"/>
    <w:rsid w:val="007D55DB"/>
    <w:rsid w:val="007D58FC"/>
    <w:rsid w:val="007D5AA8"/>
    <w:rsid w:val="007D5F15"/>
    <w:rsid w:val="007D64A9"/>
    <w:rsid w:val="007D6733"/>
    <w:rsid w:val="007D6EB5"/>
    <w:rsid w:val="007D7010"/>
    <w:rsid w:val="007D7105"/>
    <w:rsid w:val="007D7280"/>
    <w:rsid w:val="007D72FA"/>
    <w:rsid w:val="007D7912"/>
    <w:rsid w:val="007D7B45"/>
    <w:rsid w:val="007D7C39"/>
    <w:rsid w:val="007D7E18"/>
    <w:rsid w:val="007E05B2"/>
    <w:rsid w:val="007E0BAB"/>
    <w:rsid w:val="007E1410"/>
    <w:rsid w:val="007E1894"/>
    <w:rsid w:val="007E1997"/>
    <w:rsid w:val="007E1A3F"/>
    <w:rsid w:val="007E1AEC"/>
    <w:rsid w:val="007E1D46"/>
    <w:rsid w:val="007E252C"/>
    <w:rsid w:val="007E2B7C"/>
    <w:rsid w:val="007E2E36"/>
    <w:rsid w:val="007E2F23"/>
    <w:rsid w:val="007E35AC"/>
    <w:rsid w:val="007E39B3"/>
    <w:rsid w:val="007E3BBE"/>
    <w:rsid w:val="007E3D56"/>
    <w:rsid w:val="007E3DD6"/>
    <w:rsid w:val="007E3E0A"/>
    <w:rsid w:val="007E4256"/>
    <w:rsid w:val="007E44E5"/>
    <w:rsid w:val="007E4672"/>
    <w:rsid w:val="007E4B0A"/>
    <w:rsid w:val="007E4F54"/>
    <w:rsid w:val="007E5188"/>
    <w:rsid w:val="007E51A7"/>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412"/>
    <w:rsid w:val="007F1827"/>
    <w:rsid w:val="007F1A4F"/>
    <w:rsid w:val="007F1E0F"/>
    <w:rsid w:val="007F1E33"/>
    <w:rsid w:val="007F1EF4"/>
    <w:rsid w:val="007F20AC"/>
    <w:rsid w:val="007F2254"/>
    <w:rsid w:val="007F24AF"/>
    <w:rsid w:val="007F25C1"/>
    <w:rsid w:val="007F2E1E"/>
    <w:rsid w:val="007F3221"/>
    <w:rsid w:val="007F34D0"/>
    <w:rsid w:val="007F34F1"/>
    <w:rsid w:val="007F3A2E"/>
    <w:rsid w:val="007F3F46"/>
    <w:rsid w:val="007F419B"/>
    <w:rsid w:val="007F492F"/>
    <w:rsid w:val="007F4DD7"/>
    <w:rsid w:val="007F5244"/>
    <w:rsid w:val="007F5444"/>
    <w:rsid w:val="007F5B63"/>
    <w:rsid w:val="007F5B97"/>
    <w:rsid w:val="007F6201"/>
    <w:rsid w:val="007F6206"/>
    <w:rsid w:val="007F6284"/>
    <w:rsid w:val="007F65E1"/>
    <w:rsid w:val="007F7357"/>
    <w:rsid w:val="007F736B"/>
    <w:rsid w:val="007F780D"/>
    <w:rsid w:val="007F7ACD"/>
    <w:rsid w:val="007F7F65"/>
    <w:rsid w:val="007F7FF6"/>
    <w:rsid w:val="008004F0"/>
    <w:rsid w:val="00800602"/>
    <w:rsid w:val="0080072C"/>
    <w:rsid w:val="00800910"/>
    <w:rsid w:val="00800B85"/>
    <w:rsid w:val="00800CD8"/>
    <w:rsid w:val="00801A31"/>
    <w:rsid w:val="00801B6E"/>
    <w:rsid w:val="008023D5"/>
    <w:rsid w:val="008026CF"/>
    <w:rsid w:val="00802A22"/>
    <w:rsid w:val="00802A8A"/>
    <w:rsid w:val="00802B06"/>
    <w:rsid w:val="008033DA"/>
    <w:rsid w:val="00803550"/>
    <w:rsid w:val="00803E41"/>
    <w:rsid w:val="00804000"/>
    <w:rsid w:val="00804064"/>
    <w:rsid w:val="00804A9E"/>
    <w:rsid w:val="00804E70"/>
    <w:rsid w:val="0080516A"/>
    <w:rsid w:val="008051DC"/>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0785A"/>
    <w:rsid w:val="00810464"/>
    <w:rsid w:val="0081062B"/>
    <w:rsid w:val="0081077A"/>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4B"/>
    <w:rsid w:val="00812E8D"/>
    <w:rsid w:val="0081337C"/>
    <w:rsid w:val="008137C6"/>
    <w:rsid w:val="00813CAB"/>
    <w:rsid w:val="00813DEC"/>
    <w:rsid w:val="00813E4C"/>
    <w:rsid w:val="00813FD5"/>
    <w:rsid w:val="00814178"/>
    <w:rsid w:val="008143FA"/>
    <w:rsid w:val="00814424"/>
    <w:rsid w:val="008144BF"/>
    <w:rsid w:val="008147C2"/>
    <w:rsid w:val="008148CA"/>
    <w:rsid w:val="00814CB9"/>
    <w:rsid w:val="00814E06"/>
    <w:rsid w:val="00815061"/>
    <w:rsid w:val="00815105"/>
    <w:rsid w:val="0081526A"/>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CC9"/>
    <w:rsid w:val="00817D52"/>
    <w:rsid w:val="00817F67"/>
    <w:rsid w:val="00820220"/>
    <w:rsid w:val="008202DC"/>
    <w:rsid w:val="00820A25"/>
    <w:rsid w:val="0082113C"/>
    <w:rsid w:val="008216E8"/>
    <w:rsid w:val="0082170C"/>
    <w:rsid w:val="00822064"/>
    <w:rsid w:val="0082218D"/>
    <w:rsid w:val="0082249B"/>
    <w:rsid w:val="008225EA"/>
    <w:rsid w:val="00822859"/>
    <w:rsid w:val="0082298D"/>
    <w:rsid w:val="00822ADC"/>
    <w:rsid w:val="00822C70"/>
    <w:rsid w:val="00822E88"/>
    <w:rsid w:val="00822ED5"/>
    <w:rsid w:val="008233ED"/>
    <w:rsid w:val="008237EB"/>
    <w:rsid w:val="00823944"/>
    <w:rsid w:val="00824261"/>
    <w:rsid w:val="0082447C"/>
    <w:rsid w:val="008244A0"/>
    <w:rsid w:val="008244BB"/>
    <w:rsid w:val="00824C10"/>
    <w:rsid w:val="008252C4"/>
    <w:rsid w:val="008253B4"/>
    <w:rsid w:val="00825A78"/>
    <w:rsid w:val="00825CBF"/>
    <w:rsid w:val="00825E33"/>
    <w:rsid w:val="00826777"/>
    <w:rsid w:val="008267F2"/>
    <w:rsid w:val="00826B7B"/>
    <w:rsid w:val="00826FE3"/>
    <w:rsid w:val="00827047"/>
    <w:rsid w:val="00827179"/>
    <w:rsid w:val="00827A2B"/>
    <w:rsid w:val="00827A45"/>
    <w:rsid w:val="00830184"/>
    <w:rsid w:val="008301FF"/>
    <w:rsid w:val="00830486"/>
    <w:rsid w:val="00830AAB"/>
    <w:rsid w:val="00830EE2"/>
    <w:rsid w:val="00831124"/>
    <w:rsid w:val="008314A4"/>
    <w:rsid w:val="008316B3"/>
    <w:rsid w:val="008316D4"/>
    <w:rsid w:val="008317DA"/>
    <w:rsid w:val="00831D0B"/>
    <w:rsid w:val="00831D7F"/>
    <w:rsid w:val="00831DC5"/>
    <w:rsid w:val="00831F14"/>
    <w:rsid w:val="0083203F"/>
    <w:rsid w:val="0083210D"/>
    <w:rsid w:val="0083232B"/>
    <w:rsid w:val="008328F2"/>
    <w:rsid w:val="00832D0D"/>
    <w:rsid w:val="00832FFC"/>
    <w:rsid w:val="008330E1"/>
    <w:rsid w:val="00833434"/>
    <w:rsid w:val="00833ADE"/>
    <w:rsid w:val="00833D70"/>
    <w:rsid w:val="00834550"/>
    <w:rsid w:val="00834B32"/>
    <w:rsid w:val="00834C06"/>
    <w:rsid w:val="00834CEE"/>
    <w:rsid w:val="00834EC1"/>
    <w:rsid w:val="0083516D"/>
    <w:rsid w:val="0083577A"/>
    <w:rsid w:val="0083592A"/>
    <w:rsid w:val="00835B6D"/>
    <w:rsid w:val="00835D08"/>
    <w:rsid w:val="008366F6"/>
    <w:rsid w:val="00836DAF"/>
    <w:rsid w:val="00837C83"/>
    <w:rsid w:val="00837F75"/>
    <w:rsid w:val="0084018B"/>
    <w:rsid w:val="008402B8"/>
    <w:rsid w:val="008409A8"/>
    <w:rsid w:val="00840BBA"/>
    <w:rsid w:val="00840DDF"/>
    <w:rsid w:val="00840DE7"/>
    <w:rsid w:val="008417D1"/>
    <w:rsid w:val="00841AEC"/>
    <w:rsid w:val="00841C14"/>
    <w:rsid w:val="00841C9E"/>
    <w:rsid w:val="00841CCA"/>
    <w:rsid w:val="00841DDE"/>
    <w:rsid w:val="00841E5C"/>
    <w:rsid w:val="00842334"/>
    <w:rsid w:val="00842497"/>
    <w:rsid w:val="008428D3"/>
    <w:rsid w:val="00842E37"/>
    <w:rsid w:val="008435D1"/>
    <w:rsid w:val="00843706"/>
    <w:rsid w:val="0084374F"/>
    <w:rsid w:val="00843C64"/>
    <w:rsid w:val="00843D41"/>
    <w:rsid w:val="00843F3B"/>
    <w:rsid w:val="0084414B"/>
    <w:rsid w:val="00844157"/>
    <w:rsid w:val="0084497F"/>
    <w:rsid w:val="00844B9F"/>
    <w:rsid w:val="00844EDA"/>
    <w:rsid w:val="00845F50"/>
    <w:rsid w:val="00845F67"/>
    <w:rsid w:val="0084618B"/>
    <w:rsid w:val="00846299"/>
    <w:rsid w:val="008464CB"/>
    <w:rsid w:val="0084673A"/>
    <w:rsid w:val="0084683E"/>
    <w:rsid w:val="008468F1"/>
    <w:rsid w:val="00846928"/>
    <w:rsid w:val="00846931"/>
    <w:rsid w:val="00846AE6"/>
    <w:rsid w:val="00846C40"/>
    <w:rsid w:val="00846DE2"/>
    <w:rsid w:val="008476C9"/>
    <w:rsid w:val="00847B7B"/>
    <w:rsid w:val="008501A0"/>
    <w:rsid w:val="00850637"/>
    <w:rsid w:val="0085065C"/>
    <w:rsid w:val="008508F3"/>
    <w:rsid w:val="00850AE5"/>
    <w:rsid w:val="00850BBC"/>
    <w:rsid w:val="008511F6"/>
    <w:rsid w:val="008514CC"/>
    <w:rsid w:val="00851506"/>
    <w:rsid w:val="00851CFF"/>
    <w:rsid w:val="0085256E"/>
    <w:rsid w:val="00853357"/>
    <w:rsid w:val="00853510"/>
    <w:rsid w:val="0085372A"/>
    <w:rsid w:val="00853D46"/>
    <w:rsid w:val="0085449D"/>
    <w:rsid w:val="008544E7"/>
    <w:rsid w:val="00854D0C"/>
    <w:rsid w:val="008552EF"/>
    <w:rsid w:val="0085585E"/>
    <w:rsid w:val="00855AD4"/>
    <w:rsid w:val="00855E5F"/>
    <w:rsid w:val="008561BD"/>
    <w:rsid w:val="00856252"/>
    <w:rsid w:val="00856A96"/>
    <w:rsid w:val="00856EDF"/>
    <w:rsid w:val="0085751A"/>
    <w:rsid w:val="0085754E"/>
    <w:rsid w:val="0085782C"/>
    <w:rsid w:val="00857853"/>
    <w:rsid w:val="00857A91"/>
    <w:rsid w:val="00857D5E"/>
    <w:rsid w:val="00857E37"/>
    <w:rsid w:val="0086063C"/>
    <w:rsid w:val="00860A52"/>
    <w:rsid w:val="00861010"/>
    <w:rsid w:val="00861211"/>
    <w:rsid w:val="00861622"/>
    <w:rsid w:val="00862146"/>
    <w:rsid w:val="0086219E"/>
    <w:rsid w:val="008621C4"/>
    <w:rsid w:val="008625AF"/>
    <w:rsid w:val="00863219"/>
    <w:rsid w:val="00863241"/>
    <w:rsid w:val="00863697"/>
    <w:rsid w:val="008638C7"/>
    <w:rsid w:val="00863D0B"/>
    <w:rsid w:val="00863DBB"/>
    <w:rsid w:val="00864261"/>
    <w:rsid w:val="00865815"/>
    <w:rsid w:val="0086588C"/>
    <w:rsid w:val="00865DE6"/>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3DC"/>
    <w:rsid w:val="0087141D"/>
    <w:rsid w:val="008716E6"/>
    <w:rsid w:val="008717B0"/>
    <w:rsid w:val="00871E60"/>
    <w:rsid w:val="00871EDC"/>
    <w:rsid w:val="00871F04"/>
    <w:rsid w:val="00872161"/>
    <w:rsid w:val="00872180"/>
    <w:rsid w:val="008729D9"/>
    <w:rsid w:val="00872C1C"/>
    <w:rsid w:val="00872E11"/>
    <w:rsid w:val="00873378"/>
    <w:rsid w:val="0087351E"/>
    <w:rsid w:val="0087451B"/>
    <w:rsid w:val="00874571"/>
    <w:rsid w:val="00874592"/>
    <w:rsid w:val="008745E9"/>
    <w:rsid w:val="0087462A"/>
    <w:rsid w:val="00874727"/>
    <w:rsid w:val="00874911"/>
    <w:rsid w:val="00874B00"/>
    <w:rsid w:val="00875348"/>
    <w:rsid w:val="00875696"/>
    <w:rsid w:val="00875AB1"/>
    <w:rsid w:val="00875B45"/>
    <w:rsid w:val="00875C94"/>
    <w:rsid w:val="008761C1"/>
    <w:rsid w:val="0087627B"/>
    <w:rsid w:val="008768D6"/>
    <w:rsid w:val="00876C90"/>
    <w:rsid w:val="00876CDB"/>
    <w:rsid w:val="0087753D"/>
    <w:rsid w:val="008775CD"/>
    <w:rsid w:val="00877A71"/>
    <w:rsid w:val="0088039F"/>
    <w:rsid w:val="00880923"/>
    <w:rsid w:val="00880AF0"/>
    <w:rsid w:val="00880FC0"/>
    <w:rsid w:val="008811BB"/>
    <w:rsid w:val="0088137C"/>
    <w:rsid w:val="00881445"/>
    <w:rsid w:val="00881AC3"/>
    <w:rsid w:val="00881FB1"/>
    <w:rsid w:val="00882989"/>
    <w:rsid w:val="00882D0D"/>
    <w:rsid w:val="00882E1C"/>
    <w:rsid w:val="00882F76"/>
    <w:rsid w:val="00882FCA"/>
    <w:rsid w:val="008831D1"/>
    <w:rsid w:val="0088329A"/>
    <w:rsid w:val="00883A2E"/>
    <w:rsid w:val="00883F5D"/>
    <w:rsid w:val="0088423B"/>
    <w:rsid w:val="0088432F"/>
    <w:rsid w:val="00884338"/>
    <w:rsid w:val="0088443D"/>
    <w:rsid w:val="00884665"/>
    <w:rsid w:val="008846D2"/>
    <w:rsid w:val="00884848"/>
    <w:rsid w:val="00884B27"/>
    <w:rsid w:val="00884D1C"/>
    <w:rsid w:val="00884D90"/>
    <w:rsid w:val="00884E81"/>
    <w:rsid w:val="00884F0E"/>
    <w:rsid w:val="00885683"/>
    <w:rsid w:val="00886410"/>
    <w:rsid w:val="00886638"/>
    <w:rsid w:val="008867BC"/>
    <w:rsid w:val="0088680D"/>
    <w:rsid w:val="00886972"/>
    <w:rsid w:val="00886CBC"/>
    <w:rsid w:val="00886CED"/>
    <w:rsid w:val="00886E06"/>
    <w:rsid w:val="00886EC9"/>
    <w:rsid w:val="00887535"/>
    <w:rsid w:val="008878B9"/>
    <w:rsid w:val="0088793A"/>
    <w:rsid w:val="00887BA5"/>
    <w:rsid w:val="00887CBA"/>
    <w:rsid w:val="0089040F"/>
    <w:rsid w:val="008909F5"/>
    <w:rsid w:val="00890D3A"/>
    <w:rsid w:val="00890FCC"/>
    <w:rsid w:val="008912E6"/>
    <w:rsid w:val="00891468"/>
    <w:rsid w:val="0089189A"/>
    <w:rsid w:val="0089194D"/>
    <w:rsid w:val="00891993"/>
    <w:rsid w:val="00891FB8"/>
    <w:rsid w:val="008920F7"/>
    <w:rsid w:val="008921BB"/>
    <w:rsid w:val="008927D3"/>
    <w:rsid w:val="00892D6D"/>
    <w:rsid w:val="00893285"/>
    <w:rsid w:val="008937BA"/>
    <w:rsid w:val="008939DD"/>
    <w:rsid w:val="00893B9A"/>
    <w:rsid w:val="00893F30"/>
    <w:rsid w:val="0089425C"/>
    <w:rsid w:val="0089441D"/>
    <w:rsid w:val="00894BA5"/>
    <w:rsid w:val="00895398"/>
    <w:rsid w:val="00895484"/>
    <w:rsid w:val="0089580F"/>
    <w:rsid w:val="00895F1A"/>
    <w:rsid w:val="008967C2"/>
    <w:rsid w:val="00896BA9"/>
    <w:rsid w:val="00896D56"/>
    <w:rsid w:val="00896DC1"/>
    <w:rsid w:val="00897093"/>
    <w:rsid w:val="0089730F"/>
    <w:rsid w:val="008975C1"/>
    <w:rsid w:val="00897CF8"/>
    <w:rsid w:val="008A0724"/>
    <w:rsid w:val="008A1CBB"/>
    <w:rsid w:val="008A1E7C"/>
    <w:rsid w:val="008A1FF5"/>
    <w:rsid w:val="008A2000"/>
    <w:rsid w:val="008A25EC"/>
    <w:rsid w:val="008A272A"/>
    <w:rsid w:val="008A2B6A"/>
    <w:rsid w:val="008A2E42"/>
    <w:rsid w:val="008A3495"/>
    <w:rsid w:val="008A3776"/>
    <w:rsid w:val="008A380D"/>
    <w:rsid w:val="008A3CDD"/>
    <w:rsid w:val="008A3DC0"/>
    <w:rsid w:val="008A3F16"/>
    <w:rsid w:val="008A4317"/>
    <w:rsid w:val="008A431B"/>
    <w:rsid w:val="008A437D"/>
    <w:rsid w:val="008A45BA"/>
    <w:rsid w:val="008A46BF"/>
    <w:rsid w:val="008A47A4"/>
    <w:rsid w:val="008A5FF3"/>
    <w:rsid w:val="008A6029"/>
    <w:rsid w:val="008A6131"/>
    <w:rsid w:val="008A620F"/>
    <w:rsid w:val="008A621E"/>
    <w:rsid w:val="008A629B"/>
    <w:rsid w:val="008A640F"/>
    <w:rsid w:val="008A66CA"/>
    <w:rsid w:val="008A6A30"/>
    <w:rsid w:val="008A7269"/>
    <w:rsid w:val="008A72B3"/>
    <w:rsid w:val="008A7835"/>
    <w:rsid w:val="008A7960"/>
    <w:rsid w:val="008A7979"/>
    <w:rsid w:val="008A7A85"/>
    <w:rsid w:val="008A7DC2"/>
    <w:rsid w:val="008B0265"/>
    <w:rsid w:val="008B0B64"/>
    <w:rsid w:val="008B0C23"/>
    <w:rsid w:val="008B0EAD"/>
    <w:rsid w:val="008B16C1"/>
    <w:rsid w:val="008B191D"/>
    <w:rsid w:val="008B1D97"/>
    <w:rsid w:val="008B2502"/>
    <w:rsid w:val="008B25B2"/>
    <w:rsid w:val="008B25BD"/>
    <w:rsid w:val="008B2A77"/>
    <w:rsid w:val="008B2C9E"/>
    <w:rsid w:val="008B2F7D"/>
    <w:rsid w:val="008B3422"/>
    <w:rsid w:val="008B3557"/>
    <w:rsid w:val="008B3572"/>
    <w:rsid w:val="008B36F0"/>
    <w:rsid w:val="008B370E"/>
    <w:rsid w:val="008B37DA"/>
    <w:rsid w:val="008B37FA"/>
    <w:rsid w:val="008B3BA3"/>
    <w:rsid w:val="008B3D20"/>
    <w:rsid w:val="008B3F0A"/>
    <w:rsid w:val="008B458D"/>
    <w:rsid w:val="008B45DC"/>
    <w:rsid w:val="008B4863"/>
    <w:rsid w:val="008B4E26"/>
    <w:rsid w:val="008B4EBF"/>
    <w:rsid w:val="008B4FE7"/>
    <w:rsid w:val="008B546B"/>
    <w:rsid w:val="008B5546"/>
    <w:rsid w:val="008B5952"/>
    <w:rsid w:val="008B5B67"/>
    <w:rsid w:val="008B5D93"/>
    <w:rsid w:val="008B5DF9"/>
    <w:rsid w:val="008B68DE"/>
    <w:rsid w:val="008B69FE"/>
    <w:rsid w:val="008B6BB8"/>
    <w:rsid w:val="008B6BD9"/>
    <w:rsid w:val="008B70DC"/>
    <w:rsid w:val="008B7165"/>
    <w:rsid w:val="008B7423"/>
    <w:rsid w:val="008B7494"/>
    <w:rsid w:val="008B76CA"/>
    <w:rsid w:val="008B77CB"/>
    <w:rsid w:val="008B797E"/>
    <w:rsid w:val="008B7D14"/>
    <w:rsid w:val="008B7EF7"/>
    <w:rsid w:val="008B7FD8"/>
    <w:rsid w:val="008C03CA"/>
    <w:rsid w:val="008C0B8C"/>
    <w:rsid w:val="008C12C4"/>
    <w:rsid w:val="008C18D4"/>
    <w:rsid w:val="008C1DA9"/>
    <w:rsid w:val="008C1DB1"/>
    <w:rsid w:val="008C1E51"/>
    <w:rsid w:val="008C1EEB"/>
    <w:rsid w:val="008C204D"/>
    <w:rsid w:val="008C23DC"/>
    <w:rsid w:val="008C2487"/>
    <w:rsid w:val="008C26D9"/>
    <w:rsid w:val="008C2CC7"/>
    <w:rsid w:val="008C2D5B"/>
    <w:rsid w:val="008C2E8A"/>
    <w:rsid w:val="008C3029"/>
    <w:rsid w:val="008C36B0"/>
    <w:rsid w:val="008C37EA"/>
    <w:rsid w:val="008C3AAD"/>
    <w:rsid w:val="008C450D"/>
    <w:rsid w:val="008C4700"/>
    <w:rsid w:val="008C493F"/>
    <w:rsid w:val="008C4C73"/>
    <w:rsid w:val="008C4F2F"/>
    <w:rsid w:val="008C53A5"/>
    <w:rsid w:val="008C600A"/>
    <w:rsid w:val="008C62B3"/>
    <w:rsid w:val="008C663E"/>
    <w:rsid w:val="008C6B98"/>
    <w:rsid w:val="008C6CFA"/>
    <w:rsid w:val="008C6D18"/>
    <w:rsid w:val="008C6EFB"/>
    <w:rsid w:val="008C71C3"/>
    <w:rsid w:val="008C76D6"/>
    <w:rsid w:val="008C7933"/>
    <w:rsid w:val="008C79AD"/>
    <w:rsid w:val="008C79E4"/>
    <w:rsid w:val="008C7D4A"/>
    <w:rsid w:val="008D0151"/>
    <w:rsid w:val="008D0714"/>
    <w:rsid w:val="008D071B"/>
    <w:rsid w:val="008D0D62"/>
    <w:rsid w:val="008D108B"/>
    <w:rsid w:val="008D1249"/>
    <w:rsid w:val="008D12F4"/>
    <w:rsid w:val="008D1377"/>
    <w:rsid w:val="008D1AA1"/>
    <w:rsid w:val="008D1EF0"/>
    <w:rsid w:val="008D1FC4"/>
    <w:rsid w:val="008D211C"/>
    <w:rsid w:val="008D21C7"/>
    <w:rsid w:val="008D2225"/>
    <w:rsid w:val="008D2243"/>
    <w:rsid w:val="008D2424"/>
    <w:rsid w:val="008D24F7"/>
    <w:rsid w:val="008D2809"/>
    <w:rsid w:val="008D2BB2"/>
    <w:rsid w:val="008D2DAF"/>
    <w:rsid w:val="008D32D8"/>
    <w:rsid w:val="008D35CF"/>
    <w:rsid w:val="008D3936"/>
    <w:rsid w:val="008D399E"/>
    <w:rsid w:val="008D3ED6"/>
    <w:rsid w:val="008D3F7D"/>
    <w:rsid w:val="008D4340"/>
    <w:rsid w:val="008D52B0"/>
    <w:rsid w:val="008D5661"/>
    <w:rsid w:val="008D577C"/>
    <w:rsid w:val="008D5A46"/>
    <w:rsid w:val="008D5A8B"/>
    <w:rsid w:val="008D5C05"/>
    <w:rsid w:val="008D61B4"/>
    <w:rsid w:val="008D61DA"/>
    <w:rsid w:val="008D61E2"/>
    <w:rsid w:val="008D639E"/>
    <w:rsid w:val="008D63E5"/>
    <w:rsid w:val="008D64E9"/>
    <w:rsid w:val="008D69A3"/>
    <w:rsid w:val="008D6F2B"/>
    <w:rsid w:val="008D6F2E"/>
    <w:rsid w:val="008D7268"/>
    <w:rsid w:val="008D7542"/>
    <w:rsid w:val="008D75DB"/>
    <w:rsid w:val="008E0221"/>
    <w:rsid w:val="008E076E"/>
    <w:rsid w:val="008E08D1"/>
    <w:rsid w:val="008E0A90"/>
    <w:rsid w:val="008E106D"/>
    <w:rsid w:val="008E11AE"/>
    <w:rsid w:val="008E1A55"/>
    <w:rsid w:val="008E1C1D"/>
    <w:rsid w:val="008E2872"/>
    <w:rsid w:val="008E2C0D"/>
    <w:rsid w:val="008E31CF"/>
    <w:rsid w:val="008E3448"/>
    <w:rsid w:val="008E3852"/>
    <w:rsid w:val="008E3A5B"/>
    <w:rsid w:val="008E3FB9"/>
    <w:rsid w:val="008E404E"/>
    <w:rsid w:val="008E4AA9"/>
    <w:rsid w:val="008E4B72"/>
    <w:rsid w:val="008E4C0B"/>
    <w:rsid w:val="008E4E4E"/>
    <w:rsid w:val="008E4F53"/>
    <w:rsid w:val="008E507A"/>
    <w:rsid w:val="008E52AA"/>
    <w:rsid w:val="008E532B"/>
    <w:rsid w:val="008E5365"/>
    <w:rsid w:val="008E567B"/>
    <w:rsid w:val="008E576F"/>
    <w:rsid w:val="008E5C61"/>
    <w:rsid w:val="008E5EA0"/>
    <w:rsid w:val="008E605C"/>
    <w:rsid w:val="008E6068"/>
    <w:rsid w:val="008E63AD"/>
    <w:rsid w:val="008E6560"/>
    <w:rsid w:val="008E65FA"/>
    <w:rsid w:val="008E6BCD"/>
    <w:rsid w:val="008E6DB4"/>
    <w:rsid w:val="008E776F"/>
    <w:rsid w:val="008E792C"/>
    <w:rsid w:val="008E79DC"/>
    <w:rsid w:val="008E7A0D"/>
    <w:rsid w:val="008F0084"/>
    <w:rsid w:val="008F0379"/>
    <w:rsid w:val="008F0532"/>
    <w:rsid w:val="008F066D"/>
    <w:rsid w:val="008F06F7"/>
    <w:rsid w:val="008F095F"/>
    <w:rsid w:val="008F139E"/>
    <w:rsid w:val="008F15A0"/>
    <w:rsid w:val="008F209D"/>
    <w:rsid w:val="008F277F"/>
    <w:rsid w:val="008F2B79"/>
    <w:rsid w:val="008F346C"/>
    <w:rsid w:val="008F34D0"/>
    <w:rsid w:val="008F3997"/>
    <w:rsid w:val="008F3B31"/>
    <w:rsid w:val="008F3F1B"/>
    <w:rsid w:val="008F423F"/>
    <w:rsid w:val="008F45F1"/>
    <w:rsid w:val="008F479A"/>
    <w:rsid w:val="008F48B5"/>
    <w:rsid w:val="008F48DF"/>
    <w:rsid w:val="008F4EC5"/>
    <w:rsid w:val="008F51DE"/>
    <w:rsid w:val="008F51EC"/>
    <w:rsid w:val="008F5270"/>
    <w:rsid w:val="008F5994"/>
    <w:rsid w:val="008F5D4E"/>
    <w:rsid w:val="008F5E5F"/>
    <w:rsid w:val="008F60F5"/>
    <w:rsid w:val="008F6281"/>
    <w:rsid w:val="008F6633"/>
    <w:rsid w:val="008F71E7"/>
    <w:rsid w:val="008F76E0"/>
    <w:rsid w:val="008F788B"/>
    <w:rsid w:val="008F78D6"/>
    <w:rsid w:val="008F7B31"/>
    <w:rsid w:val="008F7BBA"/>
    <w:rsid w:val="008F7CF4"/>
    <w:rsid w:val="00900017"/>
    <w:rsid w:val="00900674"/>
    <w:rsid w:val="009008F6"/>
    <w:rsid w:val="00900F2A"/>
    <w:rsid w:val="00900FFF"/>
    <w:rsid w:val="009011E2"/>
    <w:rsid w:val="00901258"/>
    <w:rsid w:val="0090177C"/>
    <w:rsid w:val="00901864"/>
    <w:rsid w:val="00901BC2"/>
    <w:rsid w:val="00901F1D"/>
    <w:rsid w:val="00901FE5"/>
    <w:rsid w:val="009020A9"/>
    <w:rsid w:val="00902737"/>
    <w:rsid w:val="00902C2A"/>
    <w:rsid w:val="00902EED"/>
    <w:rsid w:val="00902F63"/>
    <w:rsid w:val="00903009"/>
    <w:rsid w:val="009031BA"/>
    <w:rsid w:val="00903803"/>
    <w:rsid w:val="00903858"/>
    <w:rsid w:val="0090399C"/>
    <w:rsid w:val="00903C1A"/>
    <w:rsid w:val="00903CCB"/>
    <w:rsid w:val="00903E82"/>
    <w:rsid w:val="00903F1D"/>
    <w:rsid w:val="0090424A"/>
    <w:rsid w:val="009043CE"/>
    <w:rsid w:val="009043EC"/>
    <w:rsid w:val="009044BF"/>
    <w:rsid w:val="00904C6E"/>
    <w:rsid w:val="00904F75"/>
    <w:rsid w:val="00905547"/>
    <w:rsid w:val="009055D4"/>
    <w:rsid w:val="00905B43"/>
    <w:rsid w:val="00905C89"/>
    <w:rsid w:val="00905EDF"/>
    <w:rsid w:val="00906B3E"/>
    <w:rsid w:val="00906C18"/>
    <w:rsid w:val="00906D59"/>
    <w:rsid w:val="00906F01"/>
    <w:rsid w:val="00907003"/>
    <w:rsid w:val="009071AF"/>
    <w:rsid w:val="00907820"/>
    <w:rsid w:val="00910126"/>
    <w:rsid w:val="00910221"/>
    <w:rsid w:val="00910543"/>
    <w:rsid w:val="0091071C"/>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92B"/>
    <w:rsid w:val="00914B13"/>
    <w:rsid w:val="00915569"/>
    <w:rsid w:val="00915AAD"/>
    <w:rsid w:val="00915E05"/>
    <w:rsid w:val="009160B6"/>
    <w:rsid w:val="0091651B"/>
    <w:rsid w:val="0091663A"/>
    <w:rsid w:val="00916FD4"/>
    <w:rsid w:val="00917367"/>
    <w:rsid w:val="009173FD"/>
    <w:rsid w:val="00917588"/>
    <w:rsid w:val="009179BE"/>
    <w:rsid w:val="0092012F"/>
    <w:rsid w:val="0092015F"/>
    <w:rsid w:val="0092016D"/>
    <w:rsid w:val="009201D3"/>
    <w:rsid w:val="00920991"/>
    <w:rsid w:val="00920A55"/>
    <w:rsid w:val="00920AD4"/>
    <w:rsid w:val="00920B58"/>
    <w:rsid w:val="00920CB4"/>
    <w:rsid w:val="00921001"/>
    <w:rsid w:val="00921738"/>
    <w:rsid w:val="009217DB"/>
    <w:rsid w:val="00921B25"/>
    <w:rsid w:val="0092205B"/>
    <w:rsid w:val="00922149"/>
    <w:rsid w:val="00922324"/>
    <w:rsid w:val="00922869"/>
    <w:rsid w:val="00922C8A"/>
    <w:rsid w:val="00922D47"/>
    <w:rsid w:val="00922E7D"/>
    <w:rsid w:val="00923E34"/>
    <w:rsid w:val="009241CF"/>
    <w:rsid w:val="009242E5"/>
    <w:rsid w:val="009247D4"/>
    <w:rsid w:val="00924C4F"/>
    <w:rsid w:val="00925095"/>
    <w:rsid w:val="00925115"/>
    <w:rsid w:val="009253BF"/>
    <w:rsid w:val="00925425"/>
    <w:rsid w:val="00925620"/>
    <w:rsid w:val="0092565D"/>
    <w:rsid w:val="00925796"/>
    <w:rsid w:val="00925809"/>
    <w:rsid w:val="009258E4"/>
    <w:rsid w:val="009259A2"/>
    <w:rsid w:val="00925B59"/>
    <w:rsid w:val="00925F16"/>
    <w:rsid w:val="0092644C"/>
    <w:rsid w:val="009264A4"/>
    <w:rsid w:val="009264AD"/>
    <w:rsid w:val="0092693C"/>
    <w:rsid w:val="00926E47"/>
    <w:rsid w:val="009271D0"/>
    <w:rsid w:val="00927305"/>
    <w:rsid w:val="0092757C"/>
    <w:rsid w:val="00927750"/>
    <w:rsid w:val="009279A4"/>
    <w:rsid w:val="00927FB0"/>
    <w:rsid w:val="009300F6"/>
    <w:rsid w:val="00930B9E"/>
    <w:rsid w:val="00930BBD"/>
    <w:rsid w:val="00930C16"/>
    <w:rsid w:val="00930D32"/>
    <w:rsid w:val="00931153"/>
    <w:rsid w:val="009312B7"/>
    <w:rsid w:val="00931455"/>
    <w:rsid w:val="00931509"/>
    <w:rsid w:val="0093182B"/>
    <w:rsid w:val="0093182C"/>
    <w:rsid w:val="00931A6B"/>
    <w:rsid w:val="00931AE8"/>
    <w:rsid w:val="00931BAF"/>
    <w:rsid w:val="00931C90"/>
    <w:rsid w:val="00931CED"/>
    <w:rsid w:val="00931DCA"/>
    <w:rsid w:val="00931E71"/>
    <w:rsid w:val="009320CA"/>
    <w:rsid w:val="009326DF"/>
    <w:rsid w:val="009329F9"/>
    <w:rsid w:val="00932C70"/>
    <w:rsid w:val="009330EF"/>
    <w:rsid w:val="0093324D"/>
    <w:rsid w:val="00933D1F"/>
    <w:rsid w:val="009347BB"/>
    <w:rsid w:val="009349BB"/>
    <w:rsid w:val="00934C90"/>
    <w:rsid w:val="0093535C"/>
    <w:rsid w:val="009355AC"/>
    <w:rsid w:val="009355F4"/>
    <w:rsid w:val="00935782"/>
    <w:rsid w:val="00935D3D"/>
    <w:rsid w:val="00935DD4"/>
    <w:rsid w:val="00936019"/>
    <w:rsid w:val="009365FA"/>
    <w:rsid w:val="00937092"/>
    <w:rsid w:val="0093714F"/>
    <w:rsid w:val="0093724C"/>
    <w:rsid w:val="00937711"/>
    <w:rsid w:val="009402A7"/>
    <w:rsid w:val="00940364"/>
    <w:rsid w:val="0094045F"/>
    <w:rsid w:val="009406A8"/>
    <w:rsid w:val="009407AA"/>
    <w:rsid w:val="009407DC"/>
    <w:rsid w:val="00940D1A"/>
    <w:rsid w:val="009410E7"/>
    <w:rsid w:val="009414B8"/>
    <w:rsid w:val="00941545"/>
    <w:rsid w:val="009418DA"/>
    <w:rsid w:val="00941C6D"/>
    <w:rsid w:val="00942058"/>
    <w:rsid w:val="009420DC"/>
    <w:rsid w:val="009421E2"/>
    <w:rsid w:val="0094228A"/>
    <w:rsid w:val="00942A03"/>
    <w:rsid w:val="00942C33"/>
    <w:rsid w:val="00942C76"/>
    <w:rsid w:val="00942FB3"/>
    <w:rsid w:val="0094331D"/>
    <w:rsid w:val="00943495"/>
    <w:rsid w:val="00943A80"/>
    <w:rsid w:val="00943AF6"/>
    <w:rsid w:val="0094412B"/>
    <w:rsid w:val="00944421"/>
    <w:rsid w:val="0094471F"/>
    <w:rsid w:val="009459F8"/>
    <w:rsid w:val="00945B0C"/>
    <w:rsid w:val="00945DC5"/>
    <w:rsid w:val="00945DE5"/>
    <w:rsid w:val="00945F03"/>
    <w:rsid w:val="0094617D"/>
    <w:rsid w:val="009463B0"/>
    <w:rsid w:val="009463E3"/>
    <w:rsid w:val="00946C2B"/>
    <w:rsid w:val="00946C32"/>
    <w:rsid w:val="00946DED"/>
    <w:rsid w:val="00946FE6"/>
    <w:rsid w:val="00947066"/>
    <w:rsid w:val="00947674"/>
    <w:rsid w:val="00947715"/>
    <w:rsid w:val="009477DE"/>
    <w:rsid w:val="00947B11"/>
    <w:rsid w:val="00947BD1"/>
    <w:rsid w:val="00947D29"/>
    <w:rsid w:val="00947D68"/>
    <w:rsid w:val="0095011D"/>
    <w:rsid w:val="009502D0"/>
    <w:rsid w:val="0095050D"/>
    <w:rsid w:val="009509A5"/>
    <w:rsid w:val="00950FD0"/>
    <w:rsid w:val="00951015"/>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54B"/>
    <w:rsid w:val="00955B77"/>
    <w:rsid w:val="00955CC8"/>
    <w:rsid w:val="00955FC4"/>
    <w:rsid w:val="009562A2"/>
    <w:rsid w:val="0095650B"/>
    <w:rsid w:val="0095666F"/>
    <w:rsid w:val="009567DC"/>
    <w:rsid w:val="0095691A"/>
    <w:rsid w:val="00956A39"/>
    <w:rsid w:val="00956B4B"/>
    <w:rsid w:val="00956BD1"/>
    <w:rsid w:val="00956DAE"/>
    <w:rsid w:val="00957034"/>
    <w:rsid w:val="0095708B"/>
    <w:rsid w:val="00957757"/>
    <w:rsid w:val="009578E0"/>
    <w:rsid w:val="00957A83"/>
    <w:rsid w:val="00957EEF"/>
    <w:rsid w:val="00957FF8"/>
    <w:rsid w:val="00960D67"/>
    <w:rsid w:val="00960FEC"/>
    <w:rsid w:val="0096142A"/>
    <w:rsid w:val="0096156C"/>
    <w:rsid w:val="00961BC1"/>
    <w:rsid w:val="00961F9A"/>
    <w:rsid w:val="00962342"/>
    <w:rsid w:val="009626C7"/>
    <w:rsid w:val="009626FB"/>
    <w:rsid w:val="009627B7"/>
    <w:rsid w:val="009627D8"/>
    <w:rsid w:val="0096298C"/>
    <w:rsid w:val="00962A17"/>
    <w:rsid w:val="00962AC5"/>
    <w:rsid w:val="00962AEF"/>
    <w:rsid w:val="00962B9A"/>
    <w:rsid w:val="00962CC2"/>
    <w:rsid w:val="00962CDC"/>
    <w:rsid w:val="00962DDB"/>
    <w:rsid w:val="00962E4C"/>
    <w:rsid w:val="00962F05"/>
    <w:rsid w:val="009632EC"/>
    <w:rsid w:val="009633A6"/>
    <w:rsid w:val="00963477"/>
    <w:rsid w:val="009638A9"/>
    <w:rsid w:val="00963CF5"/>
    <w:rsid w:val="00963EBC"/>
    <w:rsid w:val="00964279"/>
    <w:rsid w:val="009648BB"/>
    <w:rsid w:val="00964B82"/>
    <w:rsid w:val="00964F8D"/>
    <w:rsid w:val="00965132"/>
    <w:rsid w:val="00965225"/>
    <w:rsid w:val="009654DC"/>
    <w:rsid w:val="00965625"/>
    <w:rsid w:val="00965843"/>
    <w:rsid w:val="00965D89"/>
    <w:rsid w:val="00965F60"/>
    <w:rsid w:val="009669A3"/>
    <w:rsid w:val="00966B42"/>
    <w:rsid w:val="00966C0C"/>
    <w:rsid w:val="00967099"/>
    <w:rsid w:val="00967122"/>
    <w:rsid w:val="0096738A"/>
    <w:rsid w:val="00967B69"/>
    <w:rsid w:val="00967E85"/>
    <w:rsid w:val="00970643"/>
    <w:rsid w:val="00970E2D"/>
    <w:rsid w:val="00971176"/>
    <w:rsid w:val="0097117C"/>
    <w:rsid w:val="009712F3"/>
    <w:rsid w:val="009714E0"/>
    <w:rsid w:val="009719B8"/>
    <w:rsid w:val="00971EFC"/>
    <w:rsid w:val="0097229D"/>
    <w:rsid w:val="0097241E"/>
    <w:rsid w:val="009726A0"/>
    <w:rsid w:val="00972736"/>
    <w:rsid w:val="00972878"/>
    <w:rsid w:val="009729B2"/>
    <w:rsid w:val="00972C0F"/>
    <w:rsid w:val="00972E09"/>
    <w:rsid w:val="009737AA"/>
    <w:rsid w:val="00973878"/>
    <w:rsid w:val="009739FB"/>
    <w:rsid w:val="00973E4D"/>
    <w:rsid w:val="00973FB0"/>
    <w:rsid w:val="009740A2"/>
    <w:rsid w:val="00974158"/>
    <w:rsid w:val="009741F4"/>
    <w:rsid w:val="0097439E"/>
    <w:rsid w:val="00974472"/>
    <w:rsid w:val="009749DF"/>
    <w:rsid w:val="00974A27"/>
    <w:rsid w:val="00974F65"/>
    <w:rsid w:val="00975015"/>
    <w:rsid w:val="0097505A"/>
    <w:rsid w:val="00975197"/>
    <w:rsid w:val="00975594"/>
    <w:rsid w:val="00975644"/>
    <w:rsid w:val="009757CB"/>
    <w:rsid w:val="00975995"/>
    <w:rsid w:val="00975AA9"/>
    <w:rsid w:val="00975AC3"/>
    <w:rsid w:val="00975F88"/>
    <w:rsid w:val="009761FF"/>
    <w:rsid w:val="00976204"/>
    <w:rsid w:val="00976286"/>
    <w:rsid w:val="00976468"/>
    <w:rsid w:val="0097673F"/>
    <w:rsid w:val="00976CB5"/>
    <w:rsid w:val="00976D9D"/>
    <w:rsid w:val="009776FC"/>
    <w:rsid w:val="00977A3C"/>
    <w:rsid w:val="00977BB6"/>
    <w:rsid w:val="00977C1C"/>
    <w:rsid w:val="00977CA6"/>
    <w:rsid w:val="00977F12"/>
    <w:rsid w:val="0098011C"/>
    <w:rsid w:val="00980127"/>
    <w:rsid w:val="0098020F"/>
    <w:rsid w:val="0098029F"/>
    <w:rsid w:val="00980487"/>
    <w:rsid w:val="009804B6"/>
    <w:rsid w:val="0098052A"/>
    <w:rsid w:val="00980B59"/>
    <w:rsid w:val="00980D2D"/>
    <w:rsid w:val="00980EF7"/>
    <w:rsid w:val="00981391"/>
    <w:rsid w:val="0098140B"/>
    <w:rsid w:val="0098176F"/>
    <w:rsid w:val="0098181B"/>
    <w:rsid w:val="00981824"/>
    <w:rsid w:val="00981AE2"/>
    <w:rsid w:val="00981D97"/>
    <w:rsid w:val="0098245A"/>
    <w:rsid w:val="00982513"/>
    <w:rsid w:val="009827B4"/>
    <w:rsid w:val="00982869"/>
    <w:rsid w:val="00982B6D"/>
    <w:rsid w:val="00982C3D"/>
    <w:rsid w:val="009831C0"/>
    <w:rsid w:val="00983221"/>
    <w:rsid w:val="00983383"/>
    <w:rsid w:val="00983442"/>
    <w:rsid w:val="009836AF"/>
    <w:rsid w:val="00983807"/>
    <w:rsid w:val="00983A1D"/>
    <w:rsid w:val="00983F30"/>
    <w:rsid w:val="00984386"/>
    <w:rsid w:val="009846CB"/>
    <w:rsid w:val="00984E41"/>
    <w:rsid w:val="00984FFC"/>
    <w:rsid w:val="009858C7"/>
    <w:rsid w:val="00985C12"/>
    <w:rsid w:val="00985F73"/>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2D"/>
    <w:rsid w:val="00991865"/>
    <w:rsid w:val="00991867"/>
    <w:rsid w:val="00991FA3"/>
    <w:rsid w:val="00992B1D"/>
    <w:rsid w:val="00992DFF"/>
    <w:rsid w:val="00992EEE"/>
    <w:rsid w:val="0099319F"/>
    <w:rsid w:val="00993524"/>
    <w:rsid w:val="0099391F"/>
    <w:rsid w:val="00993DCD"/>
    <w:rsid w:val="00993F08"/>
    <w:rsid w:val="00993F17"/>
    <w:rsid w:val="00993F75"/>
    <w:rsid w:val="0099405C"/>
    <w:rsid w:val="00994653"/>
    <w:rsid w:val="0099515F"/>
    <w:rsid w:val="009952CE"/>
    <w:rsid w:val="009956AA"/>
    <w:rsid w:val="00995882"/>
    <w:rsid w:val="009959B2"/>
    <w:rsid w:val="00996060"/>
    <w:rsid w:val="009962C3"/>
    <w:rsid w:val="00996422"/>
    <w:rsid w:val="009964CA"/>
    <w:rsid w:val="00996550"/>
    <w:rsid w:val="0099688B"/>
    <w:rsid w:val="0099704A"/>
    <w:rsid w:val="00997510"/>
    <w:rsid w:val="00997DE3"/>
    <w:rsid w:val="009A02A0"/>
    <w:rsid w:val="009A032A"/>
    <w:rsid w:val="009A0BFF"/>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00"/>
    <w:rsid w:val="009A57A6"/>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28"/>
    <w:rsid w:val="009B1088"/>
    <w:rsid w:val="009B12C8"/>
    <w:rsid w:val="009B132C"/>
    <w:rsid w:val="009B19FA"/>
    <w:rsid w:val="009B1CBB"/>
    <w:rsid w:val="009B1CEA"/>
    <w:rsid w:val="009B226D"/>
    <w:rsid w:val="009B23F7"/>
    <w:rsid w:val="009B24B4"/>
    <w:rsid w:val="009B28CF"/>
    <w:rsid w:val="009B2D9C"/>
    <w:rsid w:val="009B35CE"/>
    <w:rsid w:val="009B3FF4"/>
    <w:rsid w:val="009B45F4"/>
    <w:rsid w:val="009B4687"/>
    <w:rsid w:val="009B47CB"/>
    <w:rsid w:val="009B4FBA"/>
    <w:rsid w:val="009B51E9"/>
    <w:rsid w:val="009B5787"/>
    <w:rsid w:val="009B57F6"/>
    <w:rsid w:val="009B5A1D"/>
    <w:rsid w:val="009B5F25"/>
    <w:rsid w:val="009B5FFE"/>
    <w:rsid w:val="009B602E"/>
    <w:rsid w:val="009B6170"/>
    <w:rsid w:val="009B65DD"/>
    <w:rsid w:val="009B669F"/>
    <w:rsid w:val="009B71D3"/>
    <w:rsid w:val="009B73C4"/>
    <w:rsid w:val="009B7802"/>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D5F"/>
    <w:rsid w:val="009C2EDF"/>
    <w:rsid w:val="009C2F42"/>
    <w:rsid w:val="009C3041"/>
    <w:rsid w:val="009C3282"/>
    <w:rsid w:val="009C3910"/>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ED7"/>
    <w:rsid w:val="009C6FC6"/>
    <w:rsid w:val="009C7586"/>
    <w:rsid w:val="009C775D"/>
    <w:rsid w:val="009C7AFF"/>
    <w:rsid w:val="009C7C3E"/>
    <w:rsid w:val="009D004D"/>
    <w:rsid w:val="009D06E8"/>
    <w:rsid w:val="009D0833"/>
    <w:rsid w:val="009D0880"/>
    <w:rsid w:val="009D094E"/>
    <w:rsid w:val="009D0A3F"/>
    <w:rsid w:val="009D1756"/>
    <w:rsid w:val="009D1848"/>
    <w:rsid w:val="009D1C52"/>
    <w:rsid w:val="009D1EAB"/>
    <w:rsid w:val="009D1EC5"/>
    <w:rsid w:val="009D1F2B"/>
    <w:rsid w:val="009D1FE6"/>
    <w:rsid w:val="009D2139"/>
    <w:rsid w:val="009D233A"/>
    <w:rsid w:val="009D24C9"/>
    <w:rsid w:val="009D28C0"/>
    <w:rsid w:val="009D3617"/>
    <w:rsid w:val="009D3700"/>
    <w:rsid w:val="009D3730"/>
    <w:rsid w:val="009D3C5B"/>
    <w:rsid w:val="009D3FF7"/>
    <w:rsid w:val="009D42F5"/>
    <w:rsid w:val="009D463C"/>
    <w:rsid w:val="009D4674"/>
    <w:rsid w:val="009D479A"/>
    <w:rsid w:val="009D480C"/>
    <w:rsid w:val="009D48EE"/>
    <w:rsid w:val="009D495D"/>
    <w:rsid w:val="009D49B4"/>
    <w:rsid w:val="009D4EBC"/>
    <w:rsid w:val="009D5515"/>
    <w:rsid w:val="009D58CA"/>
    <w:rsid w:val="009D5F86"/>
    <w:rsid w:val="009D6922"/>
    <w:rsid w:val="009D6A9A"/>
    <w:rsid w:val="009D6B82"/>
    <w:rsid w:val="009D6C10"/>
    <w:rsid w:val="009D6E8F"/>
    <w:rsid w:val="009D6FB1"/>
    <w:rsid w:val="009D7102"/>
    <w:rsid w:val="009D7DB8"/>
    <w:rsid w:val="009D7EF3"/>
    <w:rsid w:val="009D7EFB"/>
    <w:rsid w:val="009E0725"/>
    <w:rsid w:val="009E0978"/>
    <w:rsid w:val="009E0BBE"/>
    <w:rsid w:val="009E0EF4"/>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56F"/>
    <w:rsid w:val="009E56AD"/>
    <w:rsid w:val="009E57F8"/>
    <w:rsid w:val="009E5893"/>
    <w:rsid w:val="009E5DD3"/>
    <w:rsid w:val="009E5E3C"/>
    <w:rsid w:val="009E6364"/>
    <w:rsid w:val="009E6C36"/>
    <w:rsid w:val="009E7017"/>
    <w:rsid w:val="009E70A2"/>
    <w:rsid w:val="009E70B4"/>
    <w:rsid w:val="009E7387"/>
    <w:rsid w:val="009F00D1"/>
    <w:rsid w:val="009F00DA"/>
    <w:rsid w:val="009F03CA"/>
    <w:rsid w:val="009F0421"/>
    <w:rsid w:val="009F08AE"/>
    <w:rsid w:val="009F09A9"/>
    <w:rsid w:val="009F0C7E"/>
    <w:rsid w:val="009F0F82"/>
    <w:rsid w:val="009F1803"/>
    <w:rsid w:val="009F1C21"/>
    <w:rsid w:val="009F1DAD"/>
    <w:rsid w:val="009F2207"/>
    <w:rsid w:val="009F2874"/>
    <w:rsid w:val="009F29D6"/>
    <w:rsid w:val="009F2E92"/>
    <w:rsid w:val="009F3216"/>
    <w:rsid w:val="009F3873"/>
    <w:rsid w:val="009F3B5D"/>
    <w:rsid w:val="009F3F36"/>
    <w:rsid w:val="009F43D5"/>
    <w:rsid w:val="009F44EE"/>
    <w:rsid w:val="009F4583"/>
    <w:rsid w:val="009F4964"/>
    <w:rsid w:val="009F4C89"/>
    <w:rsid w:val="009F4F6E"/>
    <w:rsid w:val="009F6340"/>
    <w:rsid w:val="009F6620"/>
    <w:rsid w:val="009F68A8"/>
    <w:rsid w:val="009F68F8"/>
    <w:rsid w:val="009F69E4"/>
    <w:rsid w:val="009F6B72"/>
    <w:rsid w:val="009F70A2"/>
    <w:rsid w:val="009F73FD"/>
    <w:rsid w:val="009F784D"/>
    <w:rsid w:val="009F7FEF"/>
    <w:rsid w:val="00A0007C"/>
    <w:rsid w:val="00A00099"/>
    <w:rsid w:val="00A001E1"/>
    <w:rsid w:val="00A00618"/>
    <w:rsid w:val="00A00983"/>
    <w:rsid w:val="00A00992"/>
    <w:rsid w:val="00A00A91"/>
    <w:rsid w:val="00A00C00"/>
    <w:rsid w:val="00A00C0A"/>
    <w:rsid w:val="00A01236"/>
    <w:rsid w:val="00A01554"/>
    <w:rsid w:val="00A0156A"/>
    <w:rsid w:val="00A019A7"/>
    <w:rsid w:val="00A02163"/>
    <w:rsid w:val="00A021C1"/>
    <w:rsid w:val="00A0250D"/>
    <w:rsid w:val="00A02619"/>
    <w:rsid w:val="00A02813"/>
    <w:rsid w:val="00A02BAC"/>
    <w:rsid w:val="00A02BDE"/>
    <w:rsid w:val="00A03029"/>
    <w:rsid w:val="00A03238"/>
    <w:rsid w:val="00A03BDB"/>
    <w:rsid w:val="00A03C56"/>
    <w:rsid w:val="00A0405D"/>
    <w:rsid w:val="00A0408F"/>
    <w:rsid w:val="00A0429A"/>
    <w:rsid w:val="00A046BE"/>
    <w:rsid w:val="00A04BF9"/>
    <w:rsid w:val="00A05B35"/>
    <w:rsid w:val="00A05D55"/>
    <w:rsid w:val="00A05F8E"/>
    <w:rsid w:val="00A060F5"/>
    <w:rsid w:val="00A063B4"/>
    <w:rsid w:val="00A0667E"/>
    <w:rsid w:val="00A06C51"/>
    <w:rsid w:val="00A06E40"/>
    <w:rsid w:val="00A06E50"/>
    <w:rsid w:val="00A074CA"/>
    <w:rsid w:val="00A07879"/>
    <w:rsid w:val="00A0788B"/>
    <w:rsid w:val="00A07947"/>
    <w:rsid w:val="00A07DAD"/>
    <w:rsid w:val="00A1006D"/>
    <w:rsid w:val="00A10549"/>
    <w:rsid w:val="00A10C16"/>
    <w:rsid w:val="00A10C9A"/>
    <w:rsid w:val="00A10D96"/>
    <w:rsid w:val="00A10DC2"/>
    <w:rsid w:val="00A10FD7"/>
    <w:rsid w:val="00A11072"/>
    <w:rsid w:val="00A1196A"/>
    <w:rsid w:val="00A11FEE"/>
    <w:rsid w:val="00A12162"/>
    <w:rsid w:val="00A12A30"/>
    <w:rsid w:val="00A12C46"/>
    <w:rsid w:val="00A12D27"/>
    <w:rsid w:val="00A12E6B"/>
    <w:rsid w:val="00A131C3"/>
    <w:rsid w:val="00A13738"/>
    <w:rsid w:val="00A13754"/>
    <w:rsid w:val="00A13943"/>
    <w:rsid w:val="00A1411C"/>
    <w:rsid w:val="00A1443C"/>
    <w:rsid w:val="00A1446E"/>
    <w:rsid w:val="00A147A0"/>
    <w:rsid w:val="00A1481C"/>
    <w:rsid w:val="00A14FE5"/>
    <w:rsid w:val="00A15049"/>
    <w:rsid w:val="00A1516B"/>
    <w:rsid w:val="00A156BD"/>
    <w:rsid w:val="00A15AEB"/>
    <w:rsid w:val="00A15E6F"/>
    <w:rsid w:val="00A16826"/>
    <w:rsid w:val="00A16DE0"/>
    <w:rsid w:val="00A1736F"/>
    <w:rsid w:val="00A17551"/>
    <w:rsid w:val="00A201EB"/>
    <w:rsid w:val="00A2038E"/>
    <w:rsid w:val="00A205F6"/>
    <w:rsid w:val="00A20768"/>
    <w:rsid w:val="00A20A7D"/>
    <w:rsid w:val="00A20E39"/>
    <w:rsid w:val="00A20E67"/>
    <w:rsid w:val="00A20EC3"/>
    <w:rsid w:val="00A2137C"/>
    <w:rsid w:val="00A21D1D"/>
    <w:rsid w:val="00A2243D"/>
    <w:rsid w:val="00A22455"/>
    <w:rsid w:val="00A22670"/>
    <w:rsid w:val="00A229D6"/>
    <w:rsid w:val="00A22AFE"/>
    <w:rsid w:val="00A22B99"/>
    <w:rsid w:val="00A22D92"/>
    <w:rsid w:val="00A23467"/>
    <w:rsid w:val="00A237F9"/>
    <w:rsid w:val="00A23AB7"/>
    <w:rsid w:val="00A23D27"/>
    <w:rsid w:val="00A23EC8"/>
    <w:rsid w:val="00A2447C"/>
    <w:rsid w:val="00A24BAB"/>
    <w:rsid w:val="00A24C53"/>
    <w:rsid w:val="00A24F5B"/>
    <w:rsid w:val="00A24FFA"/>
    <w:rsid w:val="00A252B4"/>
    <w:rsid w:val="00A2551A"/>
    <w:rsid w:val="00A25595"/>
    <w:rsid w:val="00A257B0"/>
    <w:rsid w:val="00A25AD0"/>
    <w:rsid w:val="00A25C4D"/>
    <w:rsid w:val="00A25D33"/>
    <w:rsid w:val="00A25EBE"/>
    <w:rsid w:val="00A25F54"/>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83D"/>
    <w:rsid w:val="00A30855"/>
    <w:rsid w:val="00A30D1A"/>
    <w:rsid w:val="00A30E71"/>
    <w:rsid w:val="00A3109A"/>
    <w:rsid w:val="00A311C4"/>
    <w:rsid w:val="00A31258"/>
    <w:rsid w:val="00A314A0"/>
    <w:rsid w:val="00A31A4B"/>
    <w:rsid w:val="00A31EC0"/>
    <w:rsid w:val="00A321F0"/>
    <w:rsid w:val="00A322C5"/>
    <w:rsid w:val="00A3292E"/>
    <w:rsid w:val="00A32940"/>
    <w:rsid w:val="00A32E18"/>
    <w:rsid w:val="00A3315E"/>
    <w:rsid w:val="00A332B7"/>
    <w:rsid w:val="00A33734"/>
    <w:rsid w:val="00A337CF"/>
    <w:rsid w:val="00A3391B"/>
    <w:rsid w:val="00A33D32"/>
    <w:rsid w:val="00A33DA8"/>
    <w:rsid w:val="00A33E45"/>
    <w:rsid w:val="00A33F2C"/>
    <w:rsid w:val="00A3410F"/>
    <w:rsid w:val="00A3414C"/>
    <w:rsid w:val="00A341E9"/>
    <w:rsid w:val="00A3424C"/>
    <w:rsid w:val="00A34361"/>
    <w:rsid w:val="00A34587"/>
    <w:rsid w:val="00A34A24"/>
    <w:rsid w:val="00A34D70"/>
    <w:rsid w:val="00A34F7C"/>
    <w:rsid w:val="00A35B3D"/>
    <w:rsid w:val="00A35FEE"/>
    <w:rsid w:val="00A36042"/>
    <w:rsid w:val="00A36379"/>
    <w:rsid w:val="00A364E8"/>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8F"/>
    <w:rsid w:val="00A40FCF"/>
    <w:rsid w:val="00A41670"/>
    <w:rsid w:val="00A4185A"/>
    <w:rsid w:val="00A41949"/>
    <w:rsid w:val="00A4194A"/>
    <w:rsid w:val="00A41DE3"/>
    <w:rsid w:val="00A41F3D"/>
    <w:rsid w:val="00A420E5"/>
    <w:rsid w:val="00A42254"/>
    <w:rsid w:val="00A423EE"/>
    <w:rsid w:val="00A42607"/>
    <w:rsid w:val="00A42648"/>
    <w:rsid w:val="00A42799"/>
    <w:rsid w:val="00A429D5"/>
    <w:rsid w:val="00A42A36"/>
    <w:rsid w:val="00A42B2C"/>
    <w:rsid w:val="00A42B33"/>
    <w:rsid w:val="00A4304B"/>
    <w:rsid w:val="00A432F1"/>
    <w:rsid w:val="00A433E2"/>
    <w:rsid w:val="00A4365F"/>
    <w:rsid w:val="00A43762"/>
    <w:rsid w:val="00A43923"/>
    <w:rsid w:val="00A43C2C"/>
    <w:rsid w:val="00A43D40"/>
    <w:rsid w:val="00A43E23"/>
    <w:rsid w:val="00A43F4B"/>
    <w:rsid w:val="00A44354"/>
    <w:rsid w:val="00A44A74"/>
    <w:rsid w:val="00A44C64"/>
    <w:rsid w:val="00A44EDC"/>
    <w:rsid w:val="00A4510E"/>
    <w:rsid w:val="00A452CB"/>
    <w:rsid w:val="00A45CAE"/>
    <w:rsid w:val="00A46089"/>
    <w:rsid w:val="00A4623D"/>
    <w:rsid w:val="00A4624E"/>
    <w:rsid w:val="00A4642B"/>
    <w:rsid w:val="00A46662"/>
    <w:rsid w:val="00A4716F"/>
    <w:rsid w:val="00A47205"/>
    <w:rsid w:val="00A47514"/>
    <w:rsid w:val="00A4781A"/>
    <w:rsid w:val="00A478F2"/>
    <w:rsid w:val="00A47A3A"/>
    <w:rsid w:val="00A47AB1"/>
    <w:rsid w:val="00A47C9A"/>
    <w:rsid w:val="00A47DC5"/>
    <w:rsid w:val="00A47E26"/>
    <w:rsid w:val="00A500B7"/>
    <w:rsid w:val="00A500C5"/>
    <w:rsid w:val="00A503AE"/>
    <w:rsid w:val="00A503B4"/>
    <w:rsid w:val="00A50439"/>
    <w:rsid w:val="00A50521"/>
    <w:rsid w:val="00A50986"/>
    <w:rsid w:val="00A50D54"/>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10"/>
    <w:rsid w:val="00A53FB2"/>
    <w:rsid w:val="00A5414E"/>
    <w:rsid w:val="00A5488F"/>
    <w:rsid w:val="00A54A3C"/>
    <w:rsid w:val="00A54A7E"/>
    <w:rsid w:val="00A54CDB"/>
    <w:rsid w:val="00A55053"/>
    <w:rsid w:val="00A552A0"/>
    <w:rsid w:val="00A55407"/>
    <w:rsid w:val="00A555EE"/>
    <w:rsid w:val="00A55936"/>
    <w:rsid w:val="00A55A5F"/>
    <w:rsid w:val="00A55E9C"/>
    <w:rsid w:val="00A562F3"/>
    <w:rsid w:val="00A56386"/>
    <w:rsid w:val="00A5678C"/>
    <w:rsid w:val="00A5683F"/>
    <w:rsid w:val="00A568DB"/>
    <w:rsid w:val="00A56BA3"/>
    <w:rsid w:val="00A56FA1"/>
    <w:rsid w:val="00A56FA8"/>
    <w:rsid w:val="00A5750E"/>
    <w:rsid w:val="00A57546"/>
    <w:rsid w:val="00A578F5"/>
    <w:rsid w:val="00A6034B"/>
    <w:rsid w:val="00A60784"/>
    <w:rsid w:val="00A608EB"/>
    <w:rsid w:val="00A60AD5"/>
    <w:rsid w:val="00A60C28"/>
    <w:rsid w:val="00A6123A"/>
    <w:rsid w:val="00A61867"/>
    <w:rsid w:val="00A619C1"/>
    <w:rsid w:val="00A61A4A"/>
    <w:rsid w:val="00A61A62"/>
    <w:rsid w:val="00A61B27"/>
    <w:rsid w:val="00A61BB9"/>
    <w:rsid w:val="00A61D41"/>
    <w:rsid w:val="00A621F5"/>
    <w:rsid w:val="00A623E8"/>
    <w:rsid w:val="00A62564"/>
    <w:rsid w:val="00A62A7E"/>
    <w:rsid w:val="00A62B61"/>
    <w:rsid w:val="00A62FF5"/>
    <w:rsid w:val="00A63417"/>
    <w:rsid w:val="00A63B11"/>
    <w:rsid w:val="00A63F17"/>
    <w:rsid w:val="00A64574"/>
    <w:rsid w:val="00A64E2B"/>
    <w:rsid w:val="00A65C62"/>
    <w:rsid w:val="00A661D0"/>
    <w:rsid w:val="00A66307"/>
    <w:rsid w:val="00A666D5"/>
    <w:rsid w:val="00A66891"/>
    <w:rsid w:val="00A6728E"/>
    <w:rsid w:val="00A673C2"/>
    <w:rsid w:val="00A673C6"/>
    <w:rsid w:val="00A67474"/>
    <w:rsid w:val="00A675BA"/>
    <w:rsid w:val="00A67868"/>
    <w:rsid w:val="00A67B74"/>
    <w:rsid w:val="00A67D00"/>
    <w:rsid w:val="00A70061"/>
    <w:rsid w:val="00A70756"/>
    <w:rsid w:val="00A708AB"/>
    <w:rsid w:val="00A70AE5"/>
    <w:rsid w:val="00A70C21"/>
    <w:rsid w:val="00A70DF6"/>
    <w:rsid w:val="00A7135C"/>
    <w:rsid w:val="00A71E16"/>
    <w:rsid w:val="00A722A7"/>
    <w:rsid w:val="00A723AF"/>
    <w:rsid w:val="00A7240B"/>
    <w:rsid w:val="00A72938"/>
    <w:rsid w:val="00A729AA"/>
    <w:rsid w:val="00A72C53"/>
    <w:rsid w:val="00A73235"/>
    <w:rsid w:val="00A735EE"/>
    <w:rsid w:val="00A739B1"/>
    <w:rsid w:val="00A73C4D"/>
    <w:rsid w:val="00A73DBD"/>
    <w:rsid w:val="00A73FAA"/>
    <w:rsid w:val="00A74700"/>
    <w:rsid w:val="00A749EB"/>
    <w:rsid w:val="00A74FDA"/>
    <w:rsid w:val="00A751BF"/>
    <w:rsid w:val="00A7543A"/>
    <w:rsid w:val="00A75AAD"/>
    <w:rsid w:val="00A75D8F"/>
    <w:rsid w:val="00A7606A"/>
    <w:rsid w:val="00A76098"/>
    <w:rsid w:val="00A76139"/>
    <w:rsid w:val="00A7619D"/>
    <w:rsid w:val="00A77060"/>
    <w:rsid w:val="00A77581"/>
    <w:rsid w:val="00A77630"/>
    <w:rsid w:val="00A776DF"/>
    <w:rsid w:val="00A77864"/>
    <w:rsid w:val="00A77CF3"/>
    <w:rsid w:val="00A80279"/>
    <w:rsid w:val="00A803C6"/>
    <w:rsid w:val="00A80594"/>
    <w:rsid w:val="00A8106D"/>
    <w:rsid w:val="00A811DD"/>
    <w:rsid w:val="00A813DD"/>
    <w:rsid w:val="00A814D7"/>
    <w:rsid w:val="00A81868"/>
    <w:rsid w:val="00A81E27"/>
    <w:rsid w:val="00A82720"/>
    <w:rsid w:val="00A82879"/>
    <w:rsid w:val="00A82AC2"/>
    <w:rsid w:val="00A82BC0"/>
    <w:rsid w:val="00A82E61"/>
    <w:rsid w:val="00A82F0D"/>
    <w:rsid w:val="00A82FDC"/>
    <w:rsid w:val="00A834AF"/>
    <w:rsid w:val="00A8390A"/>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60AA"/>
    <w:rsid w:val="00A86148"/>
    <w:rsid w:val="00A867C4"/>
    <w:rsid w:val="00A869FC"/>
    <w:rsid w:val="00A86DDA"/>
    <w:rsid w:val="00A8703F"/>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627"/>
    <w:rsid w:val="00A92A4C"/>
    <w:rsid w:val="00A92D0B"/>
    <w:rsid w:val="00A93182"/>
    <w:rsid w:val="00A9335E"/>
    <w:rsid w:val="00A934A9"/>
    <w:rsid w:val="00A935C3"/>
    <w:rsid w:val="00A93F22"/>
    <w:rsid w:val="00A943EE"/>
    <w:rsid w:val="00A9447B"/>
    <w:rsid w:val="00A949C2"/>
    <w:rsid w:val="00A94EBE"/>
    <w:rsid w:val="00A94F6D"/>
    <w:rsid w:val="00A95293"/>
    <w:rsid w:val="00A95483"/>
    <w:rsid w:val="00A95667"/>
    <w:rsid w:val="00A95811"/>
    <w:rsid w:val="00A9582E"/>
    <w:rsid w:val="00A95958"/>
    <w:rsid w:val="00A959D2"/>
    <w:rsid w:val="00A95AB6"/>
    <w:rsid w:val="00A963C0"/>
    <w:rsid w:val="00A96552"/>
    <w:rsid w:val="00A96849"/>
    <w:rsid w:val="00A96EEB"/>
    <w:rsid w:val="00A97319"/>
    <w:rsid w:val="00AA0101"/>
    <w:rsid w:val="00AA06F9"/>
    <w:rsid w:val="00AA0EEE"/>
    <w:rsid w:val="00AA1885"/>
    <w:rsid w:val="00AA1955"/>
    <w:rsid w:val="00AA1A6D"/>
    <w:rsid w:val="00AA1B25"/>
    <w:rsid w:val="00AA1D3E"/>
    <w:rsid w:val="00AA1E62"/>
    <w:rsid w:val="00AA2917"/>
    <w:rsid w:val="00AA2A9A"/>
    <w:rsid w:val="00AA2EDA"/>
    <w:rsid w:val="00AA2F5E"/>
    <w:rsid w:val="00AA3143"/>
    <w:rsid w:val="00AA32A9"/>
    <w:rsid w:val="00AA33BD"/>
    <w:rsid w:val="00AA3516"/>
    <w:rsid w:val="00AA3620"/>
    <w:rsid w:val="00AA3BC9"/>
    <w:rsid w:val="00AA3D1D"/>
    <w:rsid w:val="00AA3EFE"/>
    <w:rsid w:val="00AA3FAC"/>
    <w:rsid w:val="00AA4131"/>
    <w:rsid w:val="00AA4314"/>
    <w:rsid w:val="00AA437A"/>
    <w:rsid w:val="00AA44AC"/>
    <w:rsid w:val="00AA45DD"/>
    <w:rsid w:val="00AA4671"/>
    <w:rsid w:val="00AA46BA"/>
    <w:rsid w:val="00AA49A4"/>
    <w:rsid w:val="00AA4B0E"/>
    <w:rsid w:val="00AA52CF"/>
    <w:rsid w:val="00AA55A8"/>
    <w:rsid w:val="00AA598F"/>
    <w:rsid w:val="00AA59CD"/>
    <w:rsid w:val="00AA5B9A"/>
    <w:rsid w:val="00AA5F32"/>
    <w:rsid w:val="00AA616D"/>
    <w:rsid w:val="00AA65A6"/>
    <w:rsid w:val="00AA6876"/>
    <w:rsid w:val="00AA6A4A"/>
    <w:rsid w:val="00AA6ADB"/>
    <w:rsid w:val="00AA6BCF"/>
    <w:rsid w:val="00AA7396"/>
    <w:rsid w:val="00AA79D7"/>
    <w:rsid w:val="00AA7D2D"/>
    <w:rsid w:val="00AB018C"/>
    <w:rsid w:val="00AB04AA"/>
    <w:rsid w:val="00AB0711"/>
    <w:rsid w:val="00AB08C4"/>
    <w:rsid w:val="00AB0DBF"/>
    <w:rsid w:val="00AB0DD5"/>
    <w:rsid w:val="00AB0F11"/>
    <w:rsid w:val="00AB1114"/>
    <w:rsid w:val="00AB1741"/>
    <w:rsid w:val="00AB23E5"/>
    <w:rsid w:val="00AB2561"/>
    <w:rsid w:val="00AB2735"/>
    <w:rsid w:val="00AB295C"/>
    <w:rsid w:val="00AB2977"/>
    <w:rsid w:val="00AB2C9D"/>
    <w:rsid w:val="00AB309F"/>
    <w:rsid w:val="00AB3234"/>
    <w:rsid w:val="00AB362C"/>
    <w:rsid w:val="00AB39C8"/>
    <w:rsid w:val="00AB443C"/>
    <w:rsid w:val="00AB57C2"/>
    <w:rsid w:val="00AB598F"/>
    <w:rsid w:val="00AB5A5D"/>
    <w:rsid w:val="00AB5C18"/>
    <w:rsid w:val="00AB65F5"/>
    <w:rsid w:val="00AB6805"/>
    <w:rsid w:val="00AB6CBA"/>
    <w:rsid w:val="00AB6E05"/>
    <w:rsid w:val="00AB718D"/>
    <w:rsid w:val="00AB7512"/>
    <w:rsid w:val="00AB76D7"/>
    <w:rsid w:val="00AB782C"/>
    <w:rsid w:val="00AB7D79"/>
    <w:rsid w:val="00AB7F3B"/>
    <w:rsid w:val="00AB7F40"/>
    <w:rsid w:val="00AC074E"/>
    <w:rsid w:val="00AC0AB8"/>
    <w:rsid w:val="00AC0D80"/>
    <w:rsid w:val="00AC1429"/>
    <w:rsid w:val="00AC160E"/>
    <w:rsid w:val="00AC17F7"/>
    <w:rsid w:val="00AC1894"/>
    <w:rsid w:val="00AC1E25"/>
    <w:rsid w:val="00AC2194"/>
    <w:rsid w:val="00AC21FF"/>
    <w:rsid w:val="00AC2301"/>
    <w:rsid w:val="00AC3064"/>
    <w:rsid w:val="00AC38F2"/>
    <w:rsid w:val="00AC3D37"/>
    <w:rsid w:val="00AC3F97"/>
    <w:rsid w:val="00AC3FB7"/>
    <w:rsid w:val="00AC40DB"/>
    <w:rsid w:val="00AC41A4"/>
    <w:rsid w:val="00AC4295"/>
    <w:rsid w:val="00AC42AC"/>
    <w:rsid w:val="00AC42E9"/>
    <w:rsid w:val="00AC4684"/>
    <w:rsid w:val="00AC4D22"/>
    <w:rsid w:val="00AC504B"/>
    <w:rsid w:val="00AC5392"/>
    <w:rsid w:val="00AC5656"/>
    <w:rsid w:val="00AC57A9"/>
    <w:rsid w:val="00AC59BB"/>
    <w:rsid w:val="00AC608A"/>
    <w:rsid w:val="00AC608C"/>
    <w:rsid w:val="00AC61AC"/>
    <w:rsid w:val="00AC691A"/>
    <w:rsid w:val="00AC698F"/>
    <w:rsid w:val="00AC6DC3"/>
    <w:rsid w:val="00AC6DF5"/>
    <w:rsid w:val="00AC77B0"/>
    <w:rsid w:val="00AC79F1"/>
    <w:rsid w:val="00AC7A77"/>
    <w:rsid w:val="00AC7B44"/>
    <w:rsid w:val="00AC7C47"/>
    <w:rsid w:val="00AC7E5E"/>
    <w:rsid w:val="00AC7E60"/>
    <w:rsid w:val="00AD056D"/>
    <w:rsid w:val="00AD07F5"/>
    <w:rsid w:val="00AD0837"/>
    <w:rsid w:val="00AD1714"/>
    <w:rsid w:val="00AD2A94"/>
    <w:rsid w:val="00AD2E8D"/>
    <w:rsid w:val="00AD345C"/>
    <w:rsid w:val="00AD3703"/>
    <w:rsid w:val="00AD4214"/>
    <w:rsid w:val="00AD4516"/>
    <w:rsid w:val="00AD49A0"/>
    <w:rsid w:val="00AD4DF9"/>
    <w:rsid w:val="00AD4F0D"/>
    <w:rsid w:val="00AD5754"/>
    <w:rsid w:val="00AD5843"/>
    <w:rsid w:val="00AD5E1A"/>
    <w:rsid w:val="00AD62CF"/>
    <w:rsid w:val="00AD64E6"/>
    <w:rsid w:val="00AD6606"/>
    <w:rsid w:val="00AD6DC5"/>
    <w:rsid w:val="00AD70F0"/>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ACF"/>
    <w:rsid w:val="00AE1BD8"/>
    <w:rsid w:val="00AE25E3"/>
    <w:rsid w:val="00AE26B5"/>
    <w:rsid w:val="00AE28C6"/>
    <w:rsid w:val="00AE2940"/>
    <w:rsid w:val="00AE2D98"/>
    <w:rsid w:val="00AE2F24"/>
    <w:rsid w:val="00AE32EA"/>
    <w:rsid w:val="00AE33B8"/>
    <w:rsid w:val="00AE354B"/>
    <w:rsid w:val="00AE3898"/>
    <w:rsid w:val="00AE3937"/>
    <w:rsid w:val="00AE39BB"/>
    <w:rsid w:val="00AE3AC0"/>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25"/>
    <w:rsid w:val="00AE7247"/>
    <w:rsid w:val="00AE7249"/>
    <w:rsid w:val="00AE7495"/>
    <w:rsid w:val="00AE76CD"/>
    <w:rsid w:val="00AE77D5"/>
    <w:rsid w:val="00AE7B36"/>
    <w:rsid w:val="00AE7D52"/>
    <w:rsid w:val="00AE7EC2"/>
    <w:rsid w:val="00AF0250"/>
    <w:rsid w:val="00AF052B"/>
    <w:rsid w:val="00AF0925"/>
    <w:rsid w:val="00AF0A7F"/>
    <w:rsid w:val="00AF0ECA"/>
    <w:rsid w:val="00AF0F52"/>
    <w:rsid w:val="00AF113E"/>
    <w:rsid w:val="00AF1259"/>
    <w:rsid w:val="00AF14FB"/>
    <w:rsid w:val="00AF1730"/>
    <w:rsid w:val="00AF1F53"/>
    <w:rsid w:val="00AF209C"/>
    <w:rsid w:val="00AF2178"/>
    <w:rsid w:val="00AF223A"/>
    <w:rsid w:val="00AF241E"/>
    <w:rsid w:val="00AF299C"/>
    <w:rsid w:val="00AF29F0"/>
    <w:rsid w:val="00AF2C76"/>
    <w:rsid w:val="00AF30CB"/>
    <w:rsid w:val="00AF36A4"/>
    <w:rsid w:val="00AF3773"/>
    <w:rsid w:val="00AF3975"/>
    <w:rsid w:val="00AF3C6C"/>
    <w:rsid w:val="00AF3CFD"/>
    <w:rsid w:val="00AF3D07"/>
    <w:rsid w:val="00AF3E9B"/>
    <w:rsid w:val="00AF3EBE"/>
    <w:rsid w:val="00AF43AD"/>
    <w:rsid w:val="00AF479A"/>
    <w:rsid w:val="00AF4928"/>
    <w:rsid w:val="00AF4A25"/>
    <w:rsid w:val="00AF4E76"/>
    <w:rsid w:val="00AF4EB7"/>
    <w:rsid w:val="00AF57F7"/>
    <w:rsid w:val="00AF58A8"/>
    <w:rsid w:val="00AF5AED"/>
    <w:rsid w:val="00AF5C95"/>
    <w:rsid w:val="00AF5D2C"/>
    <w:rsid w:val="00AF5D61"/>
    <w:rsid w:val="00AF6062"/>
    <w:rsid w:val="00AF63FF"/>
    <w:rsid w:val="00AF654E"/>
    <w:rsid w:val="00AF68C7"/>
    <w:rsid w:val="00AF68F4"/>
    <w:rsid w:val="00AF6C4D"/>
    <w:rsid w:val="00AF6EEA"/>
    <w:rsid w:val="00B001A2"/>
    <w:rsid w:val="00B0028D"/>
    <w:rsid w:val="00B00640"/>
    <w:rsid w:val="00B009E1"/>
    <w:rsid w:val="00B009EF"/>
    <w:rsid w:val="00B00B3C"/>
    <w:rsid w:val="00B00CB3"/>
    <w:rsid w:val="00B00DA3"/>
    <w:rsid w:val="00B00FA5"/>
    <w:rsid w:val="00B014F0"/>
    <w:rsid w:val="00B01826"/>
    <w:rsid w:val="00B01ED6"/>
    <w:rsid w:val="00B01F3E"/>
    <w:rsid w:val="00B02235"/>
    <w:rsid w:val="00B02655"/>
    <w:rsid w:val="00B02688"/>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EA3"/>
    <w:rsid w:val="00B1000B"/>
    <w:rsid w:val="00B10059"/>
    <w:rsid w:val="00B101B9"/>
    <w:rsid w:val="00B106E3"/>
    <w:rsid w:val="00B10CCD"/>
    <w:rsid w:val="00B10F28"/>
    <w:rsid w:val="00B112B9"/>
    <w:rsid w:val="00B115A8"/>
    <w:rsid w:val="00B11957"/>
    <w:rsid w:val="00B11A46"/>
    <w:rsid w:val="00B11C57"/>
    <w:rsid w:val="00B1226B"/>
    <w:rsid w:val="00B122FD"/>
    <w:rsid w:val="00B1270B"/>
    <w:rsid w:val="00B12B02"/>
    <w:rsid w:val="00B12B0C"/>
    <w:rsid w:val="00B12C0C"/>
    <w:rsid w:val="00B13101"/>
    <w:rsid w:val="00B13444"/>
    <w:rsid w:val="00B13626"/>
    <w:rsid w:val="00B138FE"/>
    <w:rsid w:val="00B13CCF"/>
    <w:rsid w:val="00B13EBE"/>
    <w:rsid w:val="00B13FFA"/>
    <w:rsid w:val="00B14072"/>
    <w:rsid w:val="00B14335"/>
    <w:rsid w:val="00B14DB4"/>
    <w:rsid w:val="00B15017"/>
    <w:rsid w:val="00B15233"/>
    <w:rsid w:val="00B15646"/>
    <w:rsid w:val="00B15C54"/>
    <w:rsid w:val="00B15C95"/>
    <w:rsid w:val="00B15D66"/>
    <w:rsid w:val="00B16126"/>
    <w:rsid w:val="00B16300"/>
    <w:rsid w:val="00B16493"/>
    <w:rsid w:val="00B16609"/>
    <w:rsid w:val="00B16691"/>
    <w:rsid w:val="00B16877"/>
    <w:rsid w:val="00B16974"/>
    <w:rsid w:val="00B16AA0"/>
    <w:rsid w:val="00B16BF0"/>
    <w:rsid w:val="00B16FCE"/>
    <w:rsid w:val="00B1712F"/>
    <w:rsid w:val="00B1713C"/>
    <w:rsid w:val="00B17CE1"/>
    <w:rsid w:val="00B17F59"/>
    <w:rsid w:val="00B202C6"/>
    <w:rsid w:val="00B20415"/>
    <w:rsid w:val="00B20514"/>
    <w:rsid w:val="00B207C6"/>
    <w:rsid w:val="00B21120"/>
    <w:rsid w:val="00B2154B"/>
    <w:rsid w:val="00B218C9"/>
    <w:rsid w:val="00B21A99"/>
    <w:rsid w:val="00B2202A"/>
    <w:rsid w:val="00B220C2"/>
    <w:rsid w:val="00B22655"/>
    <w:rsid w:val="00B22E7B"/>
    <w:rsid w:val="00B2324D"/>
    <w:rsid w:val="00B2360F"/>
    <w:rsid w:val="00B23931"/>
    <w:rsid w:val="00B23A9E"/>
    <w:rsid w:val="00B23D42"/>
    <w:rsid w:val="00B24083"/>
    <w:rsid w:val="00B24137"/>
    <w:rsid w:val="00B24BD5"/>
    <w:rsid w:val="00B24D7C"/>
    <w:rsid w:val="00B25005"/>
    <w:rsid w:val="00B25A10"/>
    <w:rsid w:val="00B25F62"/>
    <w:rsid w:val="00B26E20"/>
    <w:rsid w:val="00B2754B"/>
    <w:rsid w:val="00B27968"/>
    <w:rsid w:val="00B27A41"/>
    <w:rsid w:val="00B27A87"/>
    <w:rsid w:val="00B27B6A"/>
    <w:rsid w:val="00B27F10"/>
    <w:rsid w:val="00B30123"/>
    <w:rsid w:val="00B30FFF"/>
    <w:rsid w:val="00B313B8"/>
    <w:rsid w:val="00B3188E"/>
    <w:rsid w:val="00B31E86"/>
    <w:rsid w:val="00B322A6"/>
    <w:rsid w:val="00B325B8"/>
    <w:rsid w:val="00B32661"/>
    <w:rsid w:val="00B32787"/>
    <w:rsid w:val="00B330C2"/>
    <w:rsid w:val="00B33DC7"/>
    <w:rsid w:val="00B341D5"/>
    <w:rsid w:val="00B347C4"/>
    <w:rsid w:val="00B34BFA"/>
    <w:rsid w:val="00B34F7B"/>
    <w:rsid w:val="00B353DC"/>
    <w:rsid w:val="00B35523"/>
    <w:rsid w:val="00B35606"/>
    <w:rsid w:val="00B356D6"/>
    <w:rsid w:val="00B356F1"/>
    <w:rsid w:val="00B35872"/>
    <w:rsid w:val="00B35995"/>
    <w:rsid w:val="00B364A1"/>
    <w:rsid w:val="00B36500"/>
    <w:rsid w:val="00B369FF"/>
    <w:rsid w:val="00B36A92"/>
    <w:rsid w:val="00B36D91"/>
    <w:rsid w:val="00B36E70"/>
    <w:rsid w:val="00B36E8F"/>
    <w:rsid w:val="00B3701E"/>
    <w:rsid w:val="00B372B4"/>
    <w:rsid w:val="00B37A11"/>
    <w:rsid w:val="00B37B42"/>
    <w:rsid w:val="00B4050C"/>
    <w:rsid w:val="00B40521"/>
    <w:rsid w:val="00B40993"/>
    <w:rsid w:val="00B40A8F"/>
    <w:rsid w:val="00B40B15"/>
    <w:rsid w:val="00B40CE0"/>
    <w:rsid w:val="00B40D55"/>
    <w:rsid w:val="00B4100B"/>
    <w:rsid w:val="00B419E1"/>
    <w:rsid w:val="00B41E1B"/>
    <w:rsid w:val="00B425C3"/>
    <w:rsid w:val="00B42BD0"/>
    <w:rsid w:val="00B42E84"/>
    <w:rsid w:val="00B43209"/>
    <w:rsid w:val="00B43587"/>
    <w:rsid w:val="00B440C5"/>
    <w:rsid w:val="00B445F2"/>
    <w:rsid w:val="00B44A4E"/>
    <w:rsid w:val="00B451B0"/>
    <w:rsid w:val="00B45761"/>
    <w:rsid w:val="00B4583A"/>
    <w:rsid w:val="00B45BBF"/>
    <w:rsid w:val="00B4674B"/>
    <w:rsid w:val="00B467D5"/>
    <w:rsid w:val="00B4698F"/>
    <w:rsid w:val="00B46C00"/>
    <w:rsid w:val="00B47243"/>
    <w:rsid w:val="00B472D0"/>
    <w:rsid w:val="00B47716"/>
    <w:rsid w:val="00B47960"/>
    <w:rsid w:val="00B47DE9"/>
    <w:rsid w:val="00B5075D"/>
    <w:rsid w:val="00B50BDA"/>
    <w:rsid w:val="00B50C28"/>
    <w:rsid w:val="00B50CAF"/>
    <w:rsid w:val="00B510C3"/>
    <w:rsid w:val="00B5140F"/>
    <w:rsid w:val="00B51905"/>
    <w:rsid w:val="00B520E4"/>
    <w:rsid w:val="00B52132"/>
    <w:rsid w:val="00B52860"/>
    <w:rsid w:val="00B5297B"/>
    <w:rsid w:val="00B52A25"/>
    <w:rsid w:val="00B52A2B"/>
    <w:rsid w:val="00B52AB6"/>
    <w:rsid w:val="00B5329A"/>
    <w:rsid w:val="00B537FE"/>
    <w:rsid w:val="00B538EC"/>
    <w:rsid w:val="00B542C3"/>
    <w:rsid w:val="00B5484F"/>
    <w:rsid w:val="00B54A77"/>
    <w:rsid w:val="00B54F92"/>
    <w:rsid w:val="00B54FC6"/>
    <w:rsid w:val="00B55A24"/>
    <w:rsid w:val="00B55D1A"/>
    <w:rsid w:val="00B5618C"/>
    <w:rsid w:val="00B56530"/>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506"/>
    <w:rsid w:val="00B62E59"/>
    <w:rsid w:val="00B635A5"/>
    <w:rsid w:val="00B636D0"/>
    <w:rsid w:val="00B63878"/>
    <w:rsid w:val="00B6392D"/>
    <w:rsid w:val="00B63BDA"/>
    <w:rsid w:val="00B63E93"/>
    <w:rsid w:val="00B6411A"/>
    <w:rsid w:val="00B64122"/>
    <w:rsid w:val="00B6418A"/>
    <w:rsid w:val="00B641EF"/>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56C"/>
    <w:rsid w:val="00B7168B"/>
    <w:rsid w:val="00B71698"/>
    <w:rsid w:val="00B7188D"/>
    <w:rsid w:val="00B71897"/>
    <w:rsid w:val="00B718F8"/>
    <w:rsid w:val="00B7222D"/>
    <w:rsid w:val="00B72436"/>
    <w:rsid w:val="00B725F7"/>
    <w:rsid w:val="00B72619"/>
    <w:rsid w:val="00B72632"/>
    <w:rsid w:val="00B72849"/>
    <w:rsid w:val="00B72AC4"/>
    <w:rsid w:val="00B733C9"/>
    <w:rsid w:val="00B733DB"/>
    <w:rsid w:val="00B73611"/>
    <w:rsid w:val="00B738DB"/>
    <w:rsid w:val="00B738DF"/>
    <w:rsid w:val="00B73FC5"/>
    <w:rsid w:val="00B74209"/>
    <w:rsid w:val="00B74284"/>
    <w:rsid w:val="00B7452C"/>
    <w:rsid w:val="00B74BF5"/>
    <w:rsid w:val="00B7521C"/>
    <w:rsid w:val="00B752B3"/>
    <w:rsid w:val="00B75CED"/>
    <w:rsid w:val="00B75D43"/>
    <w:rsid w:val="00B76145"/>
    <w:rsid w:val="00B7651A"/>
    <w:rsid w:val="00B76645"/>
    <w:rsid w:val="00B76747"/>
    <w:rsid w:val="00B769B1"/>
    <w:rsid w:val="00B7720D"/>
    <w:rsid w:val="00B774E4"/>
    <w:rsid w:val="00B7762F"/>
    <w:rsid w:val="00B77E57"/>
    <w:rsid w:val="00B800BB"/>
    <w:rsid w:val="00B80283"/>
    <w:rsid w:val="00B804CA"/>
    <w:rsid w:val="00B8063E"/>
    <w:rsid w:val="00B81209"/>
    <w:rsid w:val="00B813E8"/>
    <w:rsid w:val="00B814DF"/>
    <w:rsid w:val="00B8179B"/>
    <w:rsid w:val="00B81916"/>
    <w:rsid w:val="00B81B69"/>
    <w:rsid w:val="00B8228D"/>
    <w:rsid w:val="00B8235B"/>
    <w:rsid w:val="00B823E5"/>
    <w:rsid w:val="00B829DD"/>
    <w:rsid w:val="00B82E22"/>
    <w:rsid w:val="00B83138"/>
    <w:rsid w:val="00B832D1"/>
    <w:rsid w:val="00B8342B"/>
    <w:rsid w:val="00B837D7"/>
    <w:rsid w:val="00B83806"/>
    <w:rsid w:val="00B83F97"/>
    <w:rsid w:val="00B84A57"/>
    <w:rsid w:val="00B85058"/>
    <w:rsid w:val="00B8537B"/>
    <w:rsid w:val="00B8543C"/>
    <w:rsid w:val="00B85460"/>
    <w:rsid w:val="00B85B8A"/>
    <w:rsid w:val="00B85BFC"/>
    <w:rsid w:val="00B85D67"/>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0FC9"/>
    <w:rsid w:val="00B91A07"/>
    <w:rsid w:val="00B92544"/>
    <w:rsid w:val="00B92642"/>
    <w:rsid w:val="00B92857"/>
    <w:rsid w:val="00B92B27"/>
    <w:rsid w:val="00B92CF4"/>
    <w:rsid w:val="00B92D37"/>
    <w:rsid w:val="00B9340E"/>
    <w:rsid w:val="00B93912"/>
    <w:rsid w:val="00B93984"/>
    <w:rsid w:val="00B93AF0"/>
    <w:rsid w:val="00B93BE3"/>
    <w:rsid w:val="00B941C3"/>
    <w:rsid w:val="00B9421C"/>
    <w:rsid w:val="00B94C2F"/>
    <w:rsid w:val="00B94EA1"/>
    <w:rsid w:val="00B950DD"/>
    <w:rsid w:val="00B952A4"/>
    <w:rsid w:val="00B957C6"/>
    <w:rsid w:val="00B9598B"/>
    <w:rsid w:val="00B95B31"/>
    <w:rsid w:val="00B95EBE"/>
    <w:rsid w:val="00B96038"/>
    <w:rsid w:val="00B962C5"/>
    <w:rsid w:val="00B962DB"/>
    <w:rsid w:val="00B9640F"/>
    <w:rsid w:val="00B9663E"/>
    <w:rsid w:val="00B96676"/>
    <w:rsid w:val="00B966EE"/>
    <w:rsid w:val="00B96738"/>
    <w:rsid w:val="00B9686E"/>
    <w:rsid w:val="00B96D65"/>
    <w:rsid w:val="00B96F4B"/>
    <w:rsid w:val="00B978C1"/>
    <w:rsid w:val="00B978F5"/>
    <w:rsid w:val="00B97CEF"/>
    <w:rsid w:val="00B97E63"/>
    <w:rsid w:val="00BA0626"/>
    <w:rsid w:val="00BA103F"/>
    <w:rsid w:val="00BA1144"/>
    <w:rsid w:val="00BA14D5"/>
    <w:rsid w:val="00BA1668"/>
    <w:rsid w:val="00BA174C"/>
    <w:rsid w:val="00BA17A4"/>
    <w:rsid w:val="00BA1EC3"/>
    <w:rsid w:val="00BA1F4A"/>
    <w:rsid w:val="00BA20E5"/>
    <w:rsid w:val="00BA225C"/>
    <w:rsid w:val="00BA2498"/>
    <w:rsid w:val="00BA254A"/>
    <w:rsid w:val="00BA2679"/>
    <w:rsid w:val="00BA2DA7"/>
    <w:rsid w:val="00BA3128"/>
    <w:rsid w:val="00BA34C3"/>
    <w:rsid w:val="00BA34E3"/>
    <w:rsid w:val="00BA365D"/>
    <w:rsid w:val="00BA398F"/>
    <w:rsid w:val="00BA3D26"/>
    <w:rsid w:val="00BA4334"/>
    <w:rsid w:val="00BA4469"/>
    <w:rsid w:val="00BA4580"/>
    <w:rsid w:val="00BA4C18"/>
    <w:rsid w:val="00BA4D43"/>
    <w:rsid w:val="00BA5079"/>
    <w:rsid w:val="00BA537D"/>
    <w:rsid w:val="00BA55A1"/>
    <w:rsid w:val="00BA5EB3"/>
    <w:rsid w:val="00BA62FF"/>
    <w:rsid w:val="00BA6345"/>
    <w:rsid w:val="00BA65D3"/>
    <w:rsid w:val="00BA6728"/>
    <w:rsid w:val="00BA68BD"/>
    <w:rsid w:val="00BA6C7C"/>
    <w:rsid w:val="00BA724E"/>
    <w:rsid w:val="00BA740D"/>
    <w:rsid w:val="00BA75DD"/>
    <w:rsid w:val="00BA78CF"/>
    <w:rsid w:val="00BA7CC9"/>
    <w:rsid w:val="00BA7D52"/>
    <w:rsid w:val="00BA7D84"/>
    <w:rsid w:val="00BA7E60"/>
    <w:rsid w:val="00BB02D0"/>
    <w:rsid w:val="00BB03A0"/>
    <w:rsid w:val="00BB0782"/>
    <w:rsid w:val="00BB07F8"/>
    <w:rsid w:val="00BB0E85"/>
    <w:rsid w:val="00BB100C"/>
    <w:rsid w:val="00BB1265"/>
    <w:rsid w:val="00BB15E3"/>
    <w:rsid w:val="00BB16B4"/>
    <w:rsid w:val="00BB1FE0"/>
    <w:rsid w:val="00BB2318"/>
    <w:rsid w:val="00BB23C0"/>
    <w:rsid w:val="00BB2BAA"/>
    <w:rsid w:val="00BB2D14"/>
    <w:rsid w:val="00BB30D6"/>
    <w:rsid w:val="00BB320B"/>
    <w:rsid w:val="00BB33F9"/>
    <w:rsid w:val="00BB3A58"/>
    <w:rsid w:val="00BB3AD4"/>
    <w:rsid w:val="00BB44D3"/>
    <w:rsid w:val="00BB4603"/>
    <w:rsid w:val="00BB47DC"/>
    <w:rsid w:val="00BB4A28"/>
    <w:rsid w:val="00BB4DF2"/>
    <w:rsid w:val="00BB534F"/>
    <w:rsid w:val="00BB5862"/>
    <w:rsid w:val="00BB589C"/>
    <w:rsid w:val="00BB6157"/>
    <w:rsid w:val="00BB61ED"/>
    <w:rsid w:val="00BB6256"/>
    <w:rsid w:val="00BB6303"/>
    <w:rsid w:val="00BB6307"/>
    <w:rsid w:val="00BB66D4"/>
    <w:rsid w:val="00BB677F"/>
    <w:rsid w:val="00BB68C8"/>
    <w:rsid w:val="00BB6B00"/>
    <w:rsid w:val="00BB715D"/>
    <w:rsid w:val="00BB7412"/>
    <w:rsid w:val="00BB7677"/>
    <w:rsid w:val="00BB7762"/>
    <w:rsid w:val="00BB7BBD"/>
    <w:rsid w:val="00BB7D19"/>
    <w:rsid w:val="00BC00F6"/>
    <w:rsid w:val="00BC03DE"/>
    <w:rsid w:val="00BC051F"/>
    <w:rsid w:val="00BC0B84"/>
    <w:rsid w:val="00BC0C62"/>
    <w:rsid w:val="00BC0C8E"/>
    <w:rsid w:val="00BC1105"/>
    <w:rsid w:val="00BC17AC"/>
    <w:rsid w:val="00BC186B"/>
    <w:rsid w:val="00BC1D37"/>
    <w:rsid w:val="00BC22B5"/>
    <w:rsid w:val="00BC2443"/>
    <w:rsid w:val="00BC2720"/>
    <w:rsid w:val="00BC27C2"/>
    <w:rsid w:val="00BC28F6"/>
    <w:rsid w:val="00BC29C2"/>
    <w:rsid w:val="00BC2C26"/>
    <w:rsid w:val="00BC2DE3"/>
    <w:rsid w:val="00BC3636"/>
    <w:rsid w:val="00BC398C"/>
    <w:rsid w:val="00BC39E2"/>
    <w:rsid w:val="00BC3BEA"/>
    <w:rsid w:val="00BC4388"/>
    <w:rsid w:val="00BC46DF"/>
    <w:rsid w:val="00BC48B1"/>
    <w:rsid w:val="00BC4953"/>
    <w:rsid w:val="00BC4E0F"/>
    <w:rsid w:val="00BC4E44"/>
    <w:rsid w:val="00BC50B7"/>
    <w:rsid w:val="00BC545E"/>
    <w:rsid w:val="00BC5698"/>
    <w:rsid w:val="00BC5B42"/>
    <w:rsid w:val="00BC5C9F"/>
    <w:rsid w:val="00BC5D2C"/>
    <w:rsid w:val="00BC639C"/>
    <w:rsid w:val="00BC6DF1"/>
    <w:rsid w:val="00BC7274"/>
    <w:rsid w:val="00BC7316"/>
    <w:rsid w:val="00BC74B7"/>
    <w:rsid w:val="00BC7597"/>
    <w:rsid w:val="00BC7780"/>
    <w:rsid w:val="00BC7F14"/>
    <w:rsid w:val="00BC7F16"/>
    <w:rsid w:val="00BD0091"/>
    <w:rsid w:val="00BD00C9"/>
    <w:rsid w:val="00BD04F1"/>
    <w:rsid w:val="00BD081A"/>
    <w:rsid w:val="00BD0BBC"/>
    <w:rsid w:val="00BD0D1D"/>
    <w:rsid w:val="00BD0F04"/>
    <w:rsid w:val="00BD101F"/>
    <w:rsid w:val="00BD1202"/>
    <w:rsid w:val="00BD1763"/>
    <w:rsid w:val="00BD1D1E"/>
    <w:rsid w:val="00BD1FD0"/>
    <w:rsid w:val="00BD200C"/>
    <w:rsid w:val="00BD2681"/>
    <w:rsid w:val="00BD296B"/>
    <w:rsid w:val="00BD2C99"/>
    <w:rsid w:val="00BD2CF8"/>
    <w:rsid w:val="00BD30C1"/>
    <w:rsid w:val="00BD31E5"/>
    <w:rsid w:val="00BD3353"/>
    <w:rsid w:val="00BD37A8"/>
    <w:rsid w:val="00BD37EE"/>
    <w:rsid w:val="00BD39DA"/>
    <w:rsid w:val="00BD3A43"/>
    <w:rsid w:val="00BD3A5C"/>
    <w:rsid w:val="00BD3EB3"/>
    <w:rsid w:val="00BD3F7B"/>
    <w:rsid w:val="00BD4AFD"/>
    <w:rsid w:val="00BD4D8F"/>
    <w:rsid w:val="00BD4F28"/>
    <w:rsid w:val="00BD563F"/>
    <w:rsid w:val="00BD56B5"/>
    <w:rsid w:val="00BD5A49"/>
    <w:rsid w:val="00BD5C64"/>
    <w:rsid w:val="00BD5EFD"/>
    <w:rsid w:val="00BD61EC"/>
    <w:rsid w:val="00BD61EF"/>
    <w:rsid w:val="00BD6516"/>
    <w:rsid w:val="00BD6876"/>
    <w:rsid w:val="00BD6D39"/>
    <w:rsid w:val="00BD71CC"/>
    <w:rsid w:val="00BD7285"/>
    <w:rsid w:val="00BD778D"/>
    <w:rsid w:val="00BD7978"/>
    <w:rsid w:val="00BD7F7F"/>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72B"/>
    <w:rsid w:val="00BE378D"/>
    <w:rsid w:val="00BE3A86"/>
    <w:rsid w:val="00BE3BD5"/>
    <w:rsid w:val="00BE3EF1"/>
    <w:rsid w:val="00BE4850"/>
    <w:rsid w:val="00BE4B52"/>
    <w:rsid w:val="00BE4C24"/>
    <w:rsid w:val="00BE4FC5"/>
    <w:rsid w:val="00BE5845"/>
    <w:rsid w:val="00BE5F07"/>
    <w:rsid w:val="00BE6115"/>
    <w:rsid w:val="00BE6A3B"/>
    <w:rsid w:val="00BE6E50"/>
    <w:rsid w:val="00BE701A"/>
    <w:rsid w:val="00BE719B"/>
    <w:rsid w:val="00BE7504"/>
    <w:rsid w:val="00BE777C"/>
    <w:rsid w:val="00BE77A4"/>
    <w:rsid w:val="00BE79C9"/>
    <w:rsid w:val="00BE7AA3"/>
    <w:rsid w:val="00BF051A"/>
    <w:rsid w:val="00BF09BF"/>
    <w:rsid w:val="00BF0A59"/>
    <w:rsid w:val="00BF0E65"/>
    <w:rsid w:val="00BF182B"/>
    <w:rsid w:val="00BF1C19"/>
    <w:rsid w:val="00BF1DC1"/>
    <w:rsid w:val="00BF1FBF"/>
    <w:rsid w:val="00BF201D"/>
    <w:rsid w:val="00BF246D"/>
    <w:rsid w:val="00BF254D"/>
    <w:rsid w:val="00BF2645"/>
    <w:rsid w:val="00BF29A4"/>
    <w:rsid w:val="00BF29F6"/>
    <w:rsid w:val="00BF2A21"/>
    <w:rsid w:val="00BF2BED"/>
    <w:rsid w:val="00BF2E4C"/>
    <w:rsid w:val="00BF2EB3"/>
    <w:rsid w:val="00BF32F9"/>
    <w:rsid w:val="00BF3D6F"/>
    <w:rsid w:val="00BF3E8A"/>
    <w:rsid w:val="00BF4157"/>
    <w:rsid w:val="00BF475B"/>
    <w:rsid w:val="00BF4822"/>
    <w:rsid w:val="00BF4B26"/>
    <w:rsid w:val="00BF4BDD"/>
    <w:rsid w:val="00BF4BF8"/>
    <w:rsid w:val="00BF4F2E"/>
    <w:rsid w:val="00BF5018"/>
    <w:rsid w:val="00BF5293"/>
    <w:rsid w:val="00BF5AF9"/>
    <w:rsid w:val="00BF5B60"/>
    <w:rsid w:val="00BF5FDF"/>
    <w:rsid w:val="00BF6074"/>
    <w:rsid w:val="00BF6311"/>
    <w:rsid w:val="00BF684E"/>
    <w:rsid w:val="00BF6A7F"/>
    <w:rsid w:val="00BF6C08"/>
    <w:rsid w:val="00BF74FB"/>
    <w:rsid w:val="00BF78C6"/>
    <w:rsid w:val="00BF7CD2"/>
    <w:rsid w:val="00C000A7"/>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3FA2"/>
    <w:rsid w:val="00C043F4"/>
    <w:rsid w:val="00C04886"/>
    <w:rsid w:val="00C04983"/>
    <w:rsid w:val="00C04A3F"/>
    <w:rsid w:val="00C04D63"/>
    <w:rsid w:val="00C04E60"/>
    <w:rsid w:val="00C04E6F"/>
    <w:rsid w:val="00C05043"/>
    <w:rsid w:val="00C0582B"/>
    <w:rsid w:val="00C059EE"/>
    <w:rsid w:val="00C05BAB"/>
    <w:rsid w:val="00C05F93"/>
    <w:rsid w:val="00C05FAD"/>
    <w:rsid w:val="00C061D8"/>
    <w:rsid w:val="00C066FC"/>
    <w:rsid w:val="00C06858"/>
    <w:rsid w:val="00C06AF9"/>
    <w:rsid w:val="00C06CA4"/>
    <w:rsid w:val="00C0737A"/>
    <w:rsid w:val="00C07648"/>
    <w:rsid w:val="00C07AE8"/>
    <w:rsid w:val="00C07EF7"/>
    <w:rsid w:val="00C10076"/>
    <w:rsid w:val="00C10246"/>
    <w:rsid w:val="00C103B2"/>
    <w:rsid w:val="00C1045B"/>
    <w:rsid w:val="00C1058C"/>
    <w:rsid w:val="00C1091D"/>
    <w:rsid w:val="00C10B01"/>
    <w:rsid w:val="00C10B4E"/>
    <w:rsid w:val="00C10FA7"/>
    <w:rsid w:val="00C110E6"/>
    <w:rsid w:val="00C11529"/>
    <w:rsid w:val="00C11556"/>
    <w:rsid w:val="00C1179A"/>
    <w:rsid w:val="00C11CCB"/>
    <w:rsid w:val="00C123D8"/>
    <w:rsid w:val="00C1260A"/>
    <w:rsid w:val="00C127A4"/>
    <w:rsid w:val="00C1288B"/>
    <w:rsid w:val="00C12D38"/>
    <w:rsid w:val="00C12F4E"/>
    <w:rsid w:val="00C12F93"/>
    <w:rsid w:val="00C13076"/>
    <w:rsid w:val="00C13324"/>
    <w:rsid w:val="00C13829"/>
    <w:rsid w:val="00C138FD"/>
    <w:rsid w:val="00C13A44"/>
    <w:rsid w:val="00C13D5F"/>
    <w:rsid w:val="00C13D6B"/>
    <w:rsid w:val="00C13E28"/>
    <w:rsid w:val="00C146AF"/>
    <w:rsid w:val="00C14741"/>
    <w:rsid w:val="00C14AE1"/>
    <w:rsid w:val="00C14E01"/>
    <w:rsid w:val="00C15538"/>
    <w:rsid w:val="00C1573C"/>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68E"/>
    <w:rsid w:val="00C2074B"/>
    <w:rsid w:val="00C20E9A"/>
    <w:rsid w:val="00C20F7B"/>
    <w:rsid w:val="00C212B2"/>
    <w:rsid w:val="00C215EF"/>
    <w:rsid w:val="00C216DD"/>
    <w:rsid w:val="00C21761"/>
    <w:rsid w:val="00C21815"/>
    <w:rsid w:val="00C21BF8"/>
    <w:rsid w:val="00C21EB6"/>
    <w:rsid w:val="00C220AA"/>
    <w:rsid w:val="00C2265C"/>
    <w:rsid w:val="00C2313A"/>
    <w:rsid w:val="00C23D3D"/>
    <w:rsid w:val="00C24121"/>
    <w:rsid w:val="00C24306"/>
    <w:rsid w:val="00C24321"/>
    <w:rsid w:val="00C24E70"/>
    <w:rsid w:val="00C2507A"/>
    <w:rsid w:val="00C25361"/>
    <w:rsid w:val="00C259EE"/>
    <w:rsid w:val="00C25FF5"/>
    <w:rsid w:val="00C26707"/>
    <w:rsid w:val="00C268C5"/>
    <w:rsid w:val="00C26954"/>
    <w:rsid w:val="00C26DD9"/>
    <w:rsid w:val="00C2720B"/>
    <w:rsid w:val="00C272F4"/>
    <w:rsid w:val="00C27331"/>
    <w:rsid w:val="00C277EB"/>
    <w:rsid w:val="00C27886"/>
    <w:rsid w:val="00C279A7"/>
    <w:rsid w:val="00C27A5B"/>
    <w:rsid w:val="00C27CAD"/>
    <w:rsid w:val="00C27CBF"/>
    <w:rsid w:val="00C3016E"/>
    <w:rsid w:val="00C30186"/>
    <w:rsid w:val="00C301B7"/>
    <w:rsid w:val="00C3046F"/>
    <w:rsid w:val="00C3096D"/>
    <w:rsid w:val="00C30A1C"/>
    <w:rsid w:val="00C30C07"/>
    <w:rsid w:val="00C30E17"/>
    <w:rsid w:val="00C30EA7"/>
    <w:rsid w:val="00C3110A"/>
    <w:rsid w:val="00C318A0"/>
    <w:rsid w:val="00C31ABF"/>
    <w:rsid w:val="00C31C0D"/>
    <w:rsid w:val="00C31F13"/>
    <w:rsid w:val="00C32035"/>
    <w:rsid w:val="00C32B11"/>
    <w:rsid w:val="00C32B24"/>
    <w:rsid w:val="00C32EF1"/>
    <w:rsid w:val="00C332DE"/>
    <w:rsid w:val="00C33301"/>
    <w:rsid w:val="00C33439"/>
    <w:rsid w:val="00C33A70"/>
    <w:rsid w:val="00C33D1F"/>
    <w:rsid w:val="00C33F79"/>
    <w:rsid w:val="00C343D4"/>
    <w:rsid w:val="00C344E5"/>
    <w:rsid w:val="00C349D5"/>
    <w:rsid w:val="00C34CC6"/>
    <w:rsid w:val="00C34F7E"/>
    <w:rsid w:val="00C35333"/>
    <w:rsid w:val="00C3586D"/>
    <w:rsid w:val="00C35D64"/>
    <w:rsid w:val="00C3607C"/>
    <w:rsid w:val="00C367AE"/>
    <w:rsid w:val="00C36FC9"/>
    <w:rsid w:val="00C37213"/>
    <w:rsid w:val="00C37A20"/>
    <w:rsid w:val="00C404A8"/>
    <w:rsid w:val="00C40748"/>
    <w:rsid w:val="00C408EB"/>
    <w:rsid w:val="00C40955"/>
    <w:rsid w:val="00C40D22"/>
    <w:rsid w:val="00C4140B"/>
    <w:rsid w:val="00C4175F"/>
    <w:rsid w:val="00C41824"/>
    <w:rsid w:val="00C41CAA"/>
    <w:rsid w:val="00C41CEB"/>
    <w:rsid w:val="00C41F61"/>
    <w:rsid w:val="00C4215C"/>
    <w:rsid w:val="00C4265E"/>
    <w:rsid w:val="00C42791"/>
    <w:rsid w:val="00C4290E"/>
    <w:rsid w:val="00C43446"/>
    <w:rsid w:val="00C435CE"/>
    <w:rsid w:val="00C4389B"/>
    <w:rsid w:val="00C43B2B"/>
    <w:rsid w:val="00C43C12"/>
    <w:rsid w:val="00C43F37"/>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CF1"/>
    <w:rsid w:val="00C505D0"/>
    <w:rsid w:val="00C50B00"/>
    <w:rsid w:val="00C50C24"/>
    <w:rsid w:val="00C50E6E"/>
    <w:rsid w:val="00C50FB0"/>
    <w:rsid w:val="00C5193B"/>
    <w:rsid w:val="00C51A1C"/>
    <w:rsid w:val="00C521A4"/>
    <w:rsid w:val="00C527DC"/>
    <w:rsid w:val="00C52F99"/>
    <w:rsid w:val="00C53522"/>
    <w:rsid w:val="00C538FD"/>
    <w:rsid w:val="00C5398F"/>
    <w:rsid w:val="00C53A26"/>
    <w:rsid w:val="00C53A64"/>
    <w:rsid w:val="00C53D61"/>
    <w:rsid w:val="00C53ECF"/>
    <w:rsid w:val="00C541A4"/>
    <w:rsid w:val="00C54204"/>
    <w:rsid w:val="00C54770"/>
    <w:rsid w:val="00C54A95"/>
    <w:rsid w:val="00C552A5"/>
    <w:rsid w:val="00C55392"/>
    <w:rsid w:val="00C55600"/>
    <w:rsid w:val="00C55637"/>
    <w:rsid w:val="00C56112"/>
    <w:rsid w:val="00C561B6"/>
    <w:rsid w:val="00C56482"/>
    <w:rsid w:val="00C56761"/>
    <w:rsid w:val="00C56AC8"/>
    <w:rsid w:val="00C56F74"/>
    <w:rsid w:val="00C57581"/>
    <w:rsid w:val="00C5789C"/>
    <w:rsid w:val="00C57D9B"/>
    <w:rsid w:val="00C603BF"/>
    <w:rsid w:val="00C60522"/>
    <w:rsid w:val="00C605A6"/>
    <w:rsid w:val="00C60C07"/>
    <w:rsid w:val="00C6188B"/>
    <w:rsid w:val="00C61B0F"/>
    <w:rsid w:val="00C620FF"/>
    <w:rsid w:val="00C62C25"/>
    <w:rsid w:val="00C63103"/>
    <w:rsid w:val="00C63141"/>
    <w:rsid w:val="00C6346C"/>
    <w:rsid w:val="00C63AE2"/>
    <w:rsid w:val="00C63BE7"/>
    <w:rsid w:val="00C63C03"/>
    <w:rsid w:val="00C63C20"/>
    <w:rsid w:val="00C63CA4"/>
    <w:rsid w:val="00C63F41"/>
    <w:rsid w:val="00C63FEB"/>
    <w:rsid w:val="00C6419C"/>
    <w:rsid w:val="00C6421A"/>
    <w:rsid w:val="00C649BE"/>
    <w:rsid w:val="00C64CE9"/>
    <w:rsid w:val="00C64DED"/>
    <w:rsid w:val="00C64E52"/>
    <w:rsid w:val="00C64FDC"/>
    <w:rsid w:val="00C65037"/>
    <w:rsid w:val="00C65ADE"/>
    <w:rsid w:val="00C65F69"/>
    <w:rsid w:val="00C65FEB"/>
    <w:rsid w:val="00C661D5"/>
    <w:rsid w:val="00C66777"/>
    <w:rsid w:val="00C667F0"/>
    <w:rsid w:val="00C66969"/>
    <w:rsid w:val="00C66C73"/>
    <w:rsid w:val="00C67055"/>
    <w:rsid w:val="00C671FA"/>
    <w:rsid w:val="00C6722E"/>
    <w:rsid w:val="00C6798C"/>
    <w:rsid w:val="00C700FA"/>
    <w:rsid w:val="00C702AC"/>
    <w:rsid w:val="00C70A33"/>
    <w:rsid w:val="00C71015"/>
    <w:rsid w:val="00C7104A"/>
    <w:rsid w:val="00C71408"/>
    <w:rsid w:val="00C716BF"/>
    <w:rsid w:val="00C71A24"/>
    <w:rsid w:val="00C71BBF"/>
    <w:rsid w:val="00C71BDD"/>
    <w:rsid w:val="00C71EBA"/>
    <w:rsid w:val="00C72244"/>
    <w:rsid w:val="00C72623"/>
    <w:rsid w:val="00C7273F"/>
    <w:rsid w:val="00C72863"/>
    <w:rsid w:val="00C72B67"/>
    <w:rsid w:val="00C72DAF"/>
    <w:rsid w:val="00C72DF0"/>
    <w:rsid w:val="00C72EA2"/>
    <w:rsid w:val="00C72FC3"/>
    <w:rsid w:val="00C7326F"/>
    <w:rsid w:val="00C73335"/>
    <w:rsid w:val="00C7344E"/>
    <w:rsid w:val="00C737D9"/>
    <w:rsid w:val="00C73C1E"/>
    <w:rsid w:val="00C73CC9"/>
    <w:rsid w:val="00C74040"/>
    <w:rsid w:val="00C74B20"/>
    <w:rsid w:val="00C74B29"/>
    <w:rsid w:val="00C74B73"/>
    <w:rsid w:val="00C74C98"/>
    <w:rsid w:val="00C74CDF"/>
    <w:rsid w:val="00C74F77"/>
    <w:rsid w:val="00C75247"/>
    <w:rsid w:val="00C7542C"/>
    <w:rsid w:val="00C76199"/>
    <w:rsid w:val="00C761CE"/>
    <w:rsid w:val="00C76480"/>
    <w:rsid w:val="00C76DC7"/>
    <w:rsid w:val="00C76F9A"/>
    <w:rsid w:val="00C76FE3"/>
    <w:rsid w:val="00C7705B"/>
    <w:rsid w:val="00C7729B"/>
    <w:rsid w:val="00C775D6"/>
    <w:rsid w:val="00C77BD2"/>
    <w:rsid w:val="00C77D1C"/>
    <w:rsid w:val="00C77E1F"/>
    <w:rsid w:val="00C77EBF"/>
    <w:rsid w:val="00C8005A"/>
    <w:rsid w:val="00C803A3"/>
    <w:rsid w:val="00C80453"/>
    <w:rsid w:val="00C808ED"/>
    <w:rsid w:val="00C80E41"/>
    <w:rsid w:val="00C81371"/>
    <w:rsid w:val="00C81A16"/>
    <w:rsid w:val="00C81AD3"/>
    <w:rsid w:val="00C822B6"/>
    <w:rsid w:val="00C82581"/>
    <w:rsid w:val="00C833B1"/>
    <w:rsid w:val="00C838F1"/>
    <w:rsid w:val="00C83901"/>
    <w:rsid w:val="00C83A04"/>
    <w:rsid w:val="00C84B3E"/>
    <w:rsid w:val="00C84B42"/>
    <w:rsid w:val="00C84E0D"/>
    <w:rsid w:val="00C85296"/>
    <w:rsid w:val="00C856C1"/>
    <w:rsid w:val="00C85730"/>
    <w:rsid w:val="00C85813"/>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3F7"/>
    <w:rsid w:val="00C914B3"/>
    <w:rsid w:val="00C91EF1"/>
    <w:rsid w:val="00C9262A"/>
    <w:rsid w:val="00C92923"/>
    <w:rsid w:val="00C93165"/>
    <w:rsid w:val="00C931D1"/>
    <w:rsid w:val="00C9323B"/>
    <w:rsid w:val="00C93314"/>
    <w:rsid w:val="00C937F3"/>
    <w:rsid w:val="00C93ACA"/>
    <w:rsid w:val="00C9404F"/>
    <w:rsid w:val="00C940F6"/>
    <w:rsid w:val="00C9416C"/>
    <w:rsid w:val="00C9469B"/>
    <w:rsid w:val="00C95557"/>
    <w:rsid w:val="00C9585F"/>
    <w:rsid w:val="00C96303"/>
    <w:rsid w:val="00C96AFD"/>
    <w:rsid w:val="00C96D1E"/>
    <w:rsid w:val="00C96D80"/>
    <w:rsid w:val="00C973DF"/>
    <w:rsid w:val="00C9789A"/>
    <w:rsid w:val="00C97C2D"/>
    <w:rsid w:val="00CA0087"/>
    <w:rsid w:val="00CA0421"/>
    <w:rsid w:val="00CA0E71"/>
    <w:rsid w:val="00CA12F4"/>
    <w:rsid w:val="00CA1355"/>
    <w:rsid w:val="00CA147C"/>
    <w:rsid w:val="00CA1480"/>
    <w:rsid w:val="00CA19B9"/>
    <w:rsid w:val="00CA1C48"/>
    <w:rsid w:val="00CA1E82"/>
    <w:rsid w:val="00CA1EED"/>
    <w:rsid w:val="00CA1F82"/>
    <w:rsid w:val="00CA2077"/>
    <w:rsid w:val="00CA2258"/>
    <w:rsid w:val="00CA22CA"/>
    <w:rsid w:val="00CA2777"/>
    <w:rsid w:val="00CA2BAB"/>
    <w:rsid w:val="00CA312D"/>
    <w:rsid w:val="00CA31BE"/>
    <w:rsid w:val="00CA3582"/>
    <w:rsid w:val="00CA3692"/>
    <w:rsid w:val="00CA37D2"/>
    <w:rsid w:val="00CA3ACD"/>
    <w:rsid w:val="00CA45A0"/>
    <w:rsid w:val="00CA4815"/>
    <w:rsid w:val="00CA5169"/>
    <w:rsid w:val="00CA593C"/>
    <w:rsid w:val="00CA693A"/>
    <w:rsid w:val="00CA6A1F"/>
    <w:rsid w:val="00CA7063"/>
    <w:rsid w:val="00CA737F"/>
    <w:rsid w:val="00CA73BD"/>
    <w:rsid w:val="00CA7C75"/>
    <w:rsid w:val="00CA7E01"/>
    <w:rsid w:val="00CB0186"/>
    <w:rsid w:val="00CB0372"/>
    <w:rsid w:val="00CB0465"/>
    <w:rsid w:val="00CB04A7"/>
    <w:rsid w:val="00CB057C"/>
    <w:rsid w:val="00CB05AB"/>
    <w:rsid w:val="00CB05DE"/>
    <w:rsid w:val="00CB07A2"/>
    <w:rsid w:val="00CB0997"/>
    <w:rsid w:val="00CB0A0A"/>
    <w:rsid w:val="00CB1477"/>
    <w:rsid w:val="00CB202C"/>
    <w:rsid w:val="00CB215B"/>
    <w:rsid w:val="00CB2F02"/>
    <w:rsid w:val="00CB2F75"/>
    <w:rsid w:val="00CB33A2"/>
    <w:rsid w:val="00CB35E7"/>
    <w:rsid w:val="00CB37E8"/>
    <w:rsid w:val="00CB407B"/>
    <w:rsid w:val="00CB41A2"/>
    <w:rsid w:val="00CB42F4"/>
    <w:rsid w:val="00CB42FD"/>
    <w:rsid w:val="00CB4A2F"/>
    <w:rsid w:val="00CB549C"/>
    <w:rsid w:val="00CB59D3"/>
    <w:rsid w:val="00CB5BCF"/>
    <w:rsid w:val="00CB5E46"/>
    <w:rsid w:val="00CB648A"/>
    <w:rsid w:val="00CB67B6"/>
    <w:rsid w:val="00CB6A13"/>
    <w:rsid w:val="00CB6C5B"/>
    <w:rsid w:val="00CB758E"/>
    <w:rsid w:val="00CB792B"/>
    <w:rsid w:val="00CB7A0C"/>
    <w:rsid w:val="00CB7AAF"/>
    <w:rsid w:val="00CB7B94"/>
    <w:rsid w:val="00CB7BA6"/>
    <w:rsid w:val="00CB7C88"/>
    <w:rsid w:val="00CC0276"/>
    <w:rsid w:val="00CC0E0D"/>
    <w:rsid w:val="00CC106C"/>
    <w:rsid w:val="00CC112E"/>
    <w:rsid w:val="00CC1751"/>
    <w:rsid w:val="00CC19A9"/>
    <w:rsid w:val="00CC1A24"/>
    <w:rsid w:val="00CC1A51"/>
    <w:rsid w:val="00CC1FA0"/>
    <w:rsid w:val="00CC2097"/>
    <w:rsid w:val="00CC21B5"/>
    <w:rsid w:val="00CC22E1"/>
    <w:rsid w:val="00CC24D1"/>
    <w:rsid w:val="00CC2C88"/>
    <w:rsid w:val="00CC2D12"/>
    <w:rsid w:val="00CC315F"/>
    <w:rsid w:val="00CC321A"/>
    <w:rsid w:val="00CC32DF"/>
    <w:rsid w:val="00CC3840"/>
    <w:rsid w:val="00CC38FD"/>
    <w:rsid w:val="00CC3D7A"/>
    <w:rsid w:val="00CC3E84"/>
    <w:rsid w:val="00CC4099"/>
    <w:rsid w:val="00CC416C"/>
    <w:rsid w:val="00CC48DA"/>
    <w:rsid w:val="00CC496D"/>
    <w:rsid w:val="00CC51DC"/>
    <w:rsid w:val="00CC5443"/>
    <w:rsid w:val="00CC54CB"/>
    <w:rsid w:val="00CC583B"/>
    <w:rsid w:val="00CC5E49"/>
    <w:rsid w:val="00CC62B9"/>
    <w:rsid w:val="00CC649B"/>
    <w:rsid w:val="00CC6947"/>
    <w:rsid w:val="00CC69F7"/>
    <w:rsid w:val="00CC6B68"/>
    <w:rsid w:val="00CC6F8F"/>
    <w:rsid w:val="00CC729D"/>
    <w:rsid w:val="00CC72B9"/>
    <w:rsid w:val="00CC7449"/>
    <w:rsid w:val="00CC75D6"/>
    <w:rsid w:val="00CC7677"/>
    <w:rsid w:val="00CC7E56"/>
    <w:rsid w:val="00CD037B"/>
    <w:rsid w:val="00CD03AD"/>
    <w:rsid w:val="00CD0917"/>
    <w:rsid w:val="00CD0DE9"/>
    <w:rsid w:val="00CD0E00"/>
    <w:rsid w:val="00CD1546"/>
    <w:rsid w:val="00CD179B"/>
    <w:rsid w:val="00CD1A7F"/>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3EB4"/>
    <w:rsid w:val="00CD4195"/>
    <w:rsid w:val="00CD44B2"/>
    <w:rsid w:val="00CD4662"/>
    <w:rsid w:val="00CD466C"/>
    <w:rsid w:val="00CD4E0A"/>
    <w:rsid w:val="00CD522F"/>
    <w:rsid w:val="00CD535D"/>
    <w:rsid w:val="00CD5718"/>
    <w:rsid w:val="00CD5773"/>
    <w:rsid w:val="00CD5E95"/>
    <w:rsid w:val="00CD5F86"/>
    <w:rsid w:val="00CD602D"/>
    <w:rsid w:val="00CD65B8"/>
    <w:rsid w:val="00CD6856"/>
    <w:rsid w:val="00CD6BE0"/>
    <w:rsid w:val="00CD75D9"/>
    <w:rsid w:val="00CD77E1"/>
    <w:rsid w:val="00CD7C0C"/>
    <w:rsid w:val="00CD7D28"/>
    <w:rsid w:val="00CD7D34"/>
    <w:rsid w:val="00CE04DF"/>
    <w:rsid w:val="00CE0FD4"/>
    <w:rsid w:val="00CE0FD9"/>
    <w:rsid w:val="00CE1861"/>
    <w:rsid w:val="00CE1ABB"/>
    <w:rsid w:val="00CE1B71"/>
    <w:rsid w:val="00CE1C4E"/>
    <w:rsid w:val="00CE1DCF"/>
    <w:rsid w:val="00CE238B"/>
    <w:rsid w:val="00CE2543"/>
    <w:rsid w:val="00CE2A65"/>
    <w:rsid w:val="00CE329C"/>
    <w:rsid w:val="00CE33AF"/>
    <w:rsid w:val="00CE33FE"/>
    <w:rsid w:val="00CE3659"/>
    <w:rsid w:val="00CE37DE"/>
    <w:rsid w:val="00CE3924"/>
    <w:rsid w:val="00CE3B70"/>
    <w:rsid w:val="00CE44EA"/>
    <w:rsid w:val="00CE48C6"/>
    <w:rsid w:val="00CE48F2"/>
    <w:rsid w:val="00CE4A83"/>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BF1"/>
    <w:rsid w:val="00CF0E0C"/>
    <w:rsid w:val="00CF0E73"/>
    <w:rsid w:val="00CF0F3E"/>
    <w:rsid w:val="00CF1A46"/>
    <w:rsid w:val="00CF1DD1"/>
    <w:rsid w:val="00CF1E03"/>
    <w:rsid w:val="00CF1E73"/>
    <w:rsid w:val="00CF1F6E"/>
    <w:rsid w:val="00CF22A6"/>
    <w:rsid w:val="00CF2F64"/>
    <w:rsid w:val="00CF3119"/>
    <w:rsid w:val="00CF3224"/>
    <w:rsid w:val="00CF3280"/>
    <w:rsid w:val="00CF329A"/>
    <w:rsid w:val="00CF3508"/>
    <w:rsid w:val="00CF3584"/>
    <w:rsid w:val="00CF383E"/>
    <w:rsid w:val="00CF39EB"/>
    <w:rsid w:val="00CF3E84"/>
    <w:rsid w:val="00CF402C"/>
    <w:rsid w:val="00CF46AD"/>
    <w:rsid w:val="00CF50CD"/>
    <w:rsid w:val="00CF5159"/>
    <w:rsid w:val="00CF540C"/>
    <w:rsid w:val="00CF5B93"/>
    <w:rsid w:val="00CF5CEE"/>
    <w:rsid w:val="00CF5DF0"/>
    <w:rsid w:val="00CF5FF3"/>
    <w:rsid w:val="00CF607A"/>
    <w:rsid w:val="00CF62B1"/>
    <w:rsid w:val="00CF6488"/>
    <w:rsid w:val="00CF6552"/>
    <w:rsid w:val="00CF66DD"/>
    <w:rsid w:val="00CF6796"/>
    <w:rsid w:val="00CF69F7"/>
    <w:rsid w:val="00CF6C36"/>
    <w:rsid w:val="00CF745B"/>
    <w:rsid w:val="00CF780C"/>
    <w:rsid w:val="00CF7A7B"/>
    <w:rsid w:val="00CF7A7C"/>
    <w:rsid w:val="00CF7A90"/>
    <w:rsid w:val="00CF7CF3"/>
    <w:rsid w:val="00CF7FCF"/>
    <w:rsid w:val="00D010F3"/>
    <w:rsid w:val="00D014F4"/>
    <w:rsid w:val="00D01538"/>
    <w:rsid w:val="00D0159A"/>
    <w:rsid w:val="00D0181F"/>
    <w:rsid w:val="00D0186B"/>
    <w:rsid w:val="00D0197E"/>
    <w:rsid w:val="00D01B8C"/>
    <w:rsid w:val="00D01BBF"/>
    <w:rsid w:val="00D01E48"/>
    <w:rsid w:val="00D0208D"/>
    <w:rsid w:val="00D0237F"/>
    <w:rsid w:val="00D02433"/>
    <w:rsid w:val="00D0249F"/>
    <w:rsid w:val="00D02704"/>
    <w:rsid w:val="00D0271E"/>
    <w:rsid w:val="00D02BD6"/>
    <w:rsid w:val="00D033FF"/>
    <w:rsid w:val="00D03649"/>
    <w:rsid w:val="00D037C8"/>
    <w:rsid w:val="00D03852"/>
    <w:rsid w:val="00D03AE6"/>
    <w:rsid w:val="00D03CCD"/>
    <w:rsid w:val="00D03F96"/>
    <w:rsid w:val="00D040F2"/>
    <w:rsid w:val="00D041FE"/>
    <w:rsid w:val="00D04626"/>
    <w:rsid w:val="00D0477B"/>
    <w:rsid w:val="00D048B5"/>
    <w:rsid w:val="00D049B0"/>
    <w:rsid w:val="00D04ADF"/>
    <w:rsid w:val="00D04AEF"/>
    <w:rsid w:val="00D04BF9"/>
    <w:rsid w:val="00D04F77"/>
    <w:rsid w:val="00D0529F"/>
    <w:rsid w:val="00D05768"/>
    <w:rsid w:val="00D05769"/>
    <w:rsid w:val="00D05830"/>
    <w:rsid w:val="00D05D70"/>
    <w:rsid w:val="00D05DD4"/>
    <w:rsid w:val="00D060A7"/>
    <w:rsid w:val="00D06264"/>
    <w:rsid w:val="00D062B0"/>
    <w:rsid w:val="00D064FE"/>
    <w:rsid w:val="00D066EB"/>
    <w:rsid w:val="00D07278"/>
    <w:rsid w:val="00D07470"/>
    <w:rsid w:val="00D07F6B"/>
    <w:rsid w:val="00D104E7"/>
    <w:rsid w:val="00D10924"/>
    <w:rsid w:val="00D10ACA"/>
    <w:rsid w:val="00D10B83"/>
    <w:rsid w:val="00D10D38"/>
    <w:rsid w:val="00D116B6"/>
    <w:rsid w:val="00D11813"/>
    <w:rsid w:val="00D118BA"/>
    <w:rsid w:val="00D11A5B"/>
    <w:rsid w:val="00D11A68"/>
    <w:rsid w:val="00D11C0A"/>
    <w:rsid w:val="00D11D28"/>
    <w:rsid w:val="00D11DD2"/>
    <w:rsid w:val="00D1220A"/>
    <w:rsid w:val="00D123CA"/>
    <w:rsid w:val="00D12FDC"/>
    <w:rsid w:val="00D137C9"/>
    <w:rsid w:val="00D1439B"/>
    <w:rsid w:val="00D14A48"/>
    <w:rsid w:val="00D14CCE"/>
    <w:rsid w:val="00D155B1"/>
    <w:rsid w:val="00D1569E"/>
    <w:rsid w:val="00D15708"/>
    <w:rsid w:val="00D1589F"/>
    <w:rsid w:val="00D15D1E"/>
    <w:rsid w:val="00D15F1D"/>
    <w:rsid w:val="00D162E6"/>
    <w:rsid w:val="00D16C81"/>
    <w:rsid w:val="00D16E4D"/>
    <w:rsid w:val="00D1741E"/>
    <w:rsid w:val="00D175D8"/>
    <w:rsid w:val="00D178A2"/>
    <w:rsid w:val="00D17C0B"/>
    <w:rsid w:val="00D17C55"/>
    <w:rsid w:val="00D202FE"/>
    <w:rsid w:val="00D20951"/>
    <w:rsid w:val="00D209A0"/>
    <w:rsid w:val="00D20D2A"/>
    <w:rsid w:val="00D21354"/>
    <w:rsid w:val="00D21409"/>
    <w:rsid w:val="00D218DC"/>
    <w:rsid w:val="00D21BB1"/>
    <w:rsid w:val="00D2234F"/>
    <w:rsid w:val="00D22449"/>
    <w:rsid w:val="00D2247B"/>
    <w:rsid w:val="00D22551"/>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CC6"/>
    <w:rsid w:val="00D27FCE"/>
    <w:rsid w:val="00D3046B"/>
    <w:rsid w:val="00D305DF"/>
    <w:rsid w:val="00D30A41"/>
    <w:rsid w:val="00D30BFE"/>
    <w:rsid w:val="00D30CC4"/>
    <w:rsid w:val="00D30D02"/>
    <w:rsid w:val="00D30DD6"/>
    <w:rsid w:val="00D3124D"/>
    <w:rsid w:val="00D316B4"/>
    <w:rsid w:val="00D31D60"/>
    <w:rsid w:val="00D31EF8"/>
    <w:rsid w:val="00D321CE"/>
    <w:rsid w:val="00D32310"/>
    <w:rsid w:val="00D32316"/>
    <w:rsid w:val="00D3280E"/>
    <w:rsid w:val="00D32F04"/>
    <w:rsid w:val="00D3376E"/>
    <w:rsid w:val="00D337F0"/>
    <w:rsid w:val="00D338BF"/>
    <w:rsid w:val="00D33B12"/>
    <w:rsid w:val="00D33B4A"/>
    <w:rsid w:val="00D33CA3"/>
    <w:rsid w:val="00D33D93"/>
    <w:rsid w:val="00D349EB"/>
    <w:rsid w:val="00D34EFC"/>
    <w:rsid w:val="00D350B7"/>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4F3"/>
    <w:rsid w:val="00D405C5"/>
    <w:rsid w:val="00D40757"/>
    <w:rsid w:val="00D4121A"/>
    <w:rsid w:val="00D414D8"/>
    <w:rsid w:val="00D415F6"/>
    <w:rsid w:val="00D41AED"/>
    <w:rsid w:val="00D41EA2"/>
    <w:rsid w:val="00D421E2"/>
    <w:rsid w:val="00D4234C"/>
    <w:rsid w:val="00D42442"/>
    <w:rsid w:val="00D424A1"/>
    <w:rsid w:val="00D429AF"/>
    <w:rsid w:val="00D42D2B"/>
    <w:rsid w:val="00D42E2B"/>
    <w:rsid w:val="00D42E6D"/>
    <w:rsid w:val="00D43378"/>
    <w:rsid w:val="00D43549"/>
    <w:rsid w:val="00D435AC"/>
    <w:rsid w:val="00D43745"/>
    <w:rsid w:val="00D43882"/>
    <w:rsid w:val="00D439A1"/>
    <w:rsid w:val="00D43B9D"/>
    <w:rsid w:val="00D43ECE"/>
    <w:rsid w:val="00D4413C"/>
    <w:rsid w:val="00D442F2"/>
    <w:rsid w:val="00D443B8"/>
    <w:rsid w:val="00D44C0C"/>
    <w:rsid w:val="00D44E75"/>
    <w:rsid w:val="00D44F77"/>
    <w:rsid w:val="00D457EB"/>
    <w:rsid w:val="00D45B14"/>
    <w:rsid w:val="00D45CD3"/>
    <w:rsid w:val="00D46158"/>
    <w:rsid w:val="00D4691A"/>
    <w:rsid w:val="00D46A97"/>
    <w:rsid w:val="00D46E0A"/>
    <w:rsid w:val="00D46E25"/>
    <w:rsid w:val="00D46EC8"/>
    <w:rsid w:val="00D4731F"/>
    <w:rsid w:val="00D47516"/>
    <w:rsid w:val="00D476EF"/>
    <w:rsid w:val="00D47BC1"/>
    <w:rsid w:val="00D47C72"/>
    <w:rsid w:val="00D5002C"/>
    <w:rsid w:val="00D50D69"/>
    <w:rsid w:val="00D50D88"/>
    <w:rsid w:val="00D51157"/>
    <w:rsid w:val="00D51175"/>
    <w:rsid w:val="00D5190B"/>
    <w:rsid w:val="00D51AF6"/>
    <w:rsid w:val="00D521B1"/>
    <w:rsid w:val="00D52619"/>
    <w:rsid w:val="00D52D15"/>
    <w:rsid w:val="00D5363F"/>
    <w:rsid w:val="00D536E9"/>
    <w:rsid w:val="00D5375E"/>
    <w:rsid w:val="00D5382F"/>
    <w:rsid w:val="00D53D19"/>
    <w:rsid w:val="00D53DA0"/>
    <w:rsid w:val="00D53DDA"/>
    <w:rsid w:val="00D53FC4"/>
    <w:rsid w:val="00D546A1"/>
    <w:rsid w:val="00D54DE2"/>
    <w:rsid w:val="00D54ECD"/>
    <w:rsid w:val="00D54ECE"/>
    <w:rsid w:val="00D54FA5"/>
    <w:rsid w:val="00D5510D"/>
    <w:rsid w:val="00D55300"/>
    <w:rsid w:val="00D554A4"/>
    <w:rsid w:val="00D55CB9"/>
    <w:rsid w:val="00D55D7B"/>
    <w:rsid w:val="00D56B27"/>
    <w:rsid w:val="00D56BB3"/>
    <w:rsid w:val="00D56D97"/>
    <w:rsid w:val="00D570B6"/>
    <w:rsid w:val="00D571BF"/>
    <w:rsid w:val="00D572A7"/>
    <w:rsid w:val="00D572C6"/>
    <w:rsid w:val="00D57A95"/>
    <w:rsid w:val="00D57CDC"/>
    <w:rsid w:val="00D57EAB"/>
    <w:rsid w:val="00D6027A"/>
    <w:rsid w:val="00D604EA"/>
    <w:rsid w:val="00D60B0E"/>
    <w:rsid w:val="00D60DBE"/>
    <w:rsid w:val="00D61197"/>
    <w:rsid w:val="00D61AD6"/>
    <w:rsid w:val="00D61AE5"/>
    <w:rsid w:val="00D61CA3"/>
    <w:rsid w:val="00D6208C"/>
    <w:rsid w:val="00D622A6"/>
    <w:rsid w:val="00D625F4"/>
    <w:rsid w:val="00D62C10"/>
    <w:rsid w:val="00D62EE8"/>
    <w:rsid w:val="00D62F76"/>
    <w:rsid w:val="00D63276"/>
    <w:rsid w:val="00D63724"/>
    <w:rsid w:val="00D63ABC"/>
    <w:rsid w:val="00D63EEB"/>
    <w:rsid w:val="00D63F51"/>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03A"/>
    <w:rsid w:val="00D662BC"/>
    <w:rsid w:val="00D663B1"/>
    <w:rsid w:val="00D66805"/>
    <w:rsid w:val="00D668D6"/>
    <w:rsid w:val="00D66B91"/>
    <w:rsid w:val="00D66F8A"/>
    <w:rsid w:val="00D67004"/>
    <w:rsid w:val="00D6729A"/>
    <w:rsid w:val="00D672EB"/>
    <w:rsid w:val="00D673FF"/>
    <w:rsid w:val="00D67432"/>
    <w:rsid w:val="00D6767F"/>
    <w:rsid w:val="00D676C9"/>
    <w:rsid w:val="00D678D4"/>
    <w:rsid w:val="00D67EAB"/>
    <w:rsid w:val="00D700DA"/>
    <w:rsid w:val="00D705B2"/>
    <w:rsid w:val="00D70FD0"/>
    <w:rsid w:val="00D71210"/>
    <w:rsid w:val="00D71249"/>
    <w:rsid w:val="00D71674"/>
    <w:rsid w:val="00D71DAA"/>
    <w:rsid w:val="00D7278B"/>
    <w:rsid w:val="00D727E7"/>
    <w:rsid w:val="00D72A4D"/>
    <w:rsid w:val="00D72B78"/>
    <w:rsid w:val="00D72CF2"/>
    <w:rsid w:val="00D72FEE"/>
    <w:rsid w:val="00D7352F"/>
    <w:rsid w:val="00D73666"/>
    <w:rsid w:val="00D741FF"/>
    <w:rsid w:val="00D74531"/>
    <w:rsid w:val="00D74642"/>
    <w:rsid w:val="00D74F81"/>
    <w:rsid w:val="00D759F8"/>
    <w:rsid w:val="00D75B07"/>
    <w:rsid w:val="00D7600E"/>
    <w:rsid w:val="00D7613E"/>
    <w:rsid w:val="00D7661B"/>
    <w:rsid w:val="00D76760"/>
    <w:rsid w:val="00D772C8"/>
    <w:rsid w:val="00D77400"/>
    <w:rsid w:val="00D774B9"/>
    <w:rsid w:val="00D77AC1"/>
    <w:rsid w:val="00D77B0C"/>
    <w:rsid w:val="00D77C64"/>
    <w:rsid w:val="00D80162"/>
    <w:rsid w:val="00D802CA"/>
    <w:rsid w:val="00D80338"/>
    <w:rsid w:val="00D80546"/>
    <w:rsid w:val="00D8098A"/>
    <w:rsid w:val="00D80E8C"/>
    <w:rsid w:val="00D812C8"/>
    <w:rsid w:val="00D817D4"/>
    <w:rsid w:val="00D818E7"/>
    <w:rsid w:val="00D8199F"/>
    <w:rsid w:val="00D81A63"/>
    <w:rsid w:val="00D81C52"/>
    <w:rsid w:val="00D81E6E"/>
    <w:rsid w:val="00D81FB7"/>
    <w:rsid w:val="00D82190"/>
    <w:rsid w:val="00D822A5"/>
    <w:rsid w:val="00D827F9"/>
    <w:rsid w:val="00D8293F"/>
    <w:rsid w:val="00D82FB7"/>
    <w:rsid w:val="00D83370"/>
    <w:rsid w:val="00D834BD"/>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622"/>
    <w:rsid w:val="00D8685F"/>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6BC"/>
    <w:rsid w:val="00D928DE"/>
    <w:rsid w:val="00D92A08"/>
    <w:rsid w:val="00D92C46"/>
    <w:rsid w:val="00D92DE6"/>
    <w:rsid w:val="00D92EAB"/>
    <w:rsid w:val="00D931C4"/>
    <w:rsid w:val="00D932BA"/>
    <w:rsid w:val="00D93310"/>
    <w:rsid w:val="00D93BFB"/>
    <w:rsid w:val="00D942AA"/>
    <w:rsid w:val="00D9479E"/>
    <w:rsid w:val="00D947A4"/>
    <w:rsid w:val="00D94A56"/>
    <w:rsid w:val="00D94D1F"/>
    <w:rsid w:val="00D94D5A"/>
    <w:rsid w:val="00D9590B"/>
    <w:rsid w:val="00D95D28"/>
    <w:rsid w:val="00D95F17"/>
    <w:rsid w:val="00D960D2"/>
    <w:rsid w:val="00D963BB"/>
    <w:rsid w:val="00D964DC"/>
    <w:rsid w:val="00D96D1A"/>
    <w:rsid w:val="00D97D1F"/>
    <w:rsid w:val="00D97DE1"/>
    <w:rsid w:val="00DA016E"/>
    <w:rsid w:val="00DA0295"/>
    <w:rsid w:val="00DA037A"/>
    <w:rsid w:val="00DA0660"/>
    <w:rsid w:val="00DA07E8"/>
    <w:rsid w:val="00DA08FE"/>
    <w:rsid w:val="00DA09B4"/>
    <w:rsid w:val="00DA0B5E"/>
    <w:rsid w:val="00DA0F44"/>
    <w:rsid w:val="00DA1542"/>
    <w:rsid w:val="00DA1976"/>
    <w:rsid w:val="00DA1C90"/>
    <w:rsid w:val="00DA1D44"/>
    <w:rsid w:val="00DA1D71"/>
    <w:rsid w:val="00DA23C8"/>
    <w:rsid w:val="00DA2A48"/>
    <w:rsid w:val="00DA2C7A"/>
    <w:rsid w:val="00DA305A"/>
    <w:rsid w:val="00DA330E"/>
    <w:rsid w:val="00DA33B9"/>
    <w:rsid w:val="00DA377A"/>
    <w:rsid w:val="00DA4143"/>
    <w:rsid w:val="00DA425A"/>
    <w:rsid w:val="00DA4531"/>
    <w:rsid w:val="00DA4564"/>
    <w:rsid w:val="00DA46A8"/>
    <w:rsid w:val="00DA4807"/>
    <w:rsid w:val="00DA4BF7"/>
    <w:rsid w:val="00DA4E2D"/>
    <w:rsid w:val="00DA500C"/>
    <w:rsid w:val="00DA54DE"/>
    <w:rsid w:val="00DA55A1"/>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71E"/>
    <w:rsid w:val="00DB0E51"/>
    <w:rsid w:val="00DB129B"/>
    <w:rsid w:val="00DB1331"/>
    <w:rsid w:val="00DB1A0C"/>
    <w:rsid w:val="00DB1B1B"/>
    <w:rsid w:val="00DB1DF3"/>
    <w:rsid w:val="00DB1E6D"/>
    <w:rsid w:val="00DB2B4C"/>
    <w:rsid w:val="00DB3002"/>
    <w:rsid w:val="00DB308F"/>
    <w:rsid w:val="00DB30C0"/>
    <w:rsid w:val="00DB3707"/>
    <w:rsid w:val="00DB39A5"/>
    <w:rsid w:val="00DB478F"/>
    <w:rsid w:val="00DB4858"/>
    <w:rsid w:val="00DB4900"/>
    <w:rsid w:val="00DB4A35"/>
    <w:rsid w:val="00DB5119"/>
    <w:rsid w:val="00DB5505"/>
    <w:rsid w:val="00DB5B11"/>
    <w:rsid w:val="00DB5C84"/>
    <w:rsid w:val="00DB5DFD"/>
    <w:rsid w:val="00DB69B7"/>
    <w:rsid w:val="00DB6A15"/>
    <w:rsid w:val="00DB6FAA"/>
    <w:rsid w:val="00DB7444"/>
    <w:rsid w:val="00DB7A73"/>
    <w:rsid w:val="00DB7B06"/>
    <w:rsid w:val="00DB7DB4"/>
    <w:rsid w:val="00DB7E3C"/>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2FE7"/>
    <w:rsid w:val="00DC36AB"/>
    <w:rsid w:val="00DC3E58"/>
    <w:rsid w:val="00DC4061"/>
    <w:rsid w:val="00DC49F8"/>
    <w:rsid w:val="00DC4C1E"/>
    <w:rsid w:val="00DC5118"/>
    <w:rsid w:val="00DC5305"/>
    <w:rsid w:val="00DC577B"/>
    <w:rsid w:val="00DC5A8F"/>
    <w:rsid w:val="00DC5CE6"/>
    <w:rsid w:val="00DC63C1"/>
    <w:rsid w:val="00DC68B0"/>
    <w:rsid w:val="00DC6DC2"/>
    <w:rsid w:val="00DC6F18"/>
    <w:rsid w:val="00DC7175"/>
    <w:rsid w:val="00DC7677"/>
    <w:rsid w:val="00DC7BF4"/>
    <w:rsid w:val="00DC7DB6"/>
    <w:rsid w:val="00DC7EBF"/>
    <w:rsid w:val="00DD00C3"/>
    <w:rsid w:val="00DD02CB"/>
    <w:rsid w:val="00DD03FC"/>
    <w:rsid w:val="00DD0B4E"/>
    <w:rsid w:val="00DD122D"/>
    <w:rsid w:val="00DD133D"/>
    <w:rsid w:val="00DD17CA"/>
    <w:rsid w:val="00DD1864"/>
    <w:rsid w:val="00DD187C"/>
    <w:rsid w:val="00DD1A16"/>
    <w:rsid w:val="00DD1FD1"/>
    <w:rsid w:val="00DD21AC"/>
    <w:rsid w:val="00DD2355"/>
    <w:rsid w:val="00DD2374"/>
    <w:rsid w:val="00DD2522"/>
    <w:rsid w:val="00DD2BEF"/>
    <w:rsid w:val="00DD2C0F"/>
    <w:rsid w:val="00DD31BA"/>
    <w:rsid w:val="00DD3369"/>
    <w:rsid w:val="00DD3FF7"/>
    <w:rsid w:val="00DD4B3C"/>
    <w:rsid w:val="00DD4C15"/>
    <w:rsid w:val="00DD4C80"/>
    <w:rsid w:val="00DD4D1C"/>
    <w:rsid w:val="00DD51A0"/>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746"/>
    <w:rsid w:val="00DD7BAF"/>
    <w:rsid w:val="00DD7C1F"/>
    <w:rsid w:val="00DD7C6C"/>
    <w:rsid w:val="00DD7D5A"/>
    <w:rsid w:val="00DE0218"/>
    <w:rsid w:val="00DE03A1"/>
    <w:rsid w:val="00DE0AC6"/>
    <w:rsid w:val="00DE0B7B"/>
    <w:rsid w:val="00DE0E55"/>
    <w:rsid w:val="00DE0FF9"/>
    <w:rsid w:val="00DE1623"/>
    <w:rsid w:val="00DE1680"/>
    <w:rsid w:val="00DE19E3"/>
    <w:rsid w:val="00DE19EE"/>
    <w:rsid w:val="00DE1A35"/>
    <w:rsid w:val="00DE20D2"/>
    <w:rsid w:val="00DE25E2"/>
    <w:rsid w:val="00DE3A94"/>
    <w:rsid w:val="00DE4324"/>
    <w:rsid w:val="00DE4E33"/>
    <w:rsid w:val="00DE52E1"/>
    <w:rsid w:val="00DE55A5"/>
    <w:rsid w:val="00DE574E"/>
    <w:rsid w:val="00DE5C8F"/>
    <w:rsid w:val="00DE5EBD"/>
    <w:rsid w:val="00DE5FD5"/>
    <w:rsid w:val="00DE6005"/>
    <w:rsid w:val="00DE6A37"/>
    <w:rsid w:val="00DE72DE"/>
    <w:rsid w:val="00DE72E7"/>
    <w:rsid w:val="00DE7599"/>
    <w:rsid w:val="00DE76C2"/>
    <w:rsid w:val="00DE797D"/>
    <w:rsid w:val="00DE79E1"/>
    <w:rsid w:val="00DE7FA8"/>
    <w:rsid w:val="00DF0500"/>
    <w:rsid w:val="00DF0775"/>
    <w:rsid w:val="00DF0B49"/>
    <w:rsid w:val="00DF0E2B"/>
    <w:rsid w:val="00DF0E69"/>
    <w:rsid w:val="00DF0F9A"/>
    <w:rsid w:val="00DF1426"/>
    <w:rsid w:val="00DF1460"/>
    <w:rsid w:val="00DF1858"/>
    <w:rsid w:val="00DF1EF8"/>
    <w:rsid w:val="00DF285B"/>
    <w:rsid w:val="00DF332E"/>
    <w:rsid w:val="00DF3581"/>
    <w:rsid w:val="00DF3785"/>
    <w:rsid w:val="00DF379B"/>
    <w:rsid w:val="00DF3B26"/>
    <w:rsid w:val="00DF3B56"/>
    <w:rsid w:val="00DF3DE0"/>
    <w:rsid w:val="00DF44B7"/>
    <w:rsid w:val="00DF478B"/>
    <w:rsid w:val="00DF478D"/>
    <w:rsid w:val="00DF4895"/>
    <w:rsid w:val="00DF4C37"/>
    <w:rsid w:val="00DF4D7C"/>
    <w:rsid w:val="00DF5136"/>
    <w:rsid w:val="00DF55BD"/>
    <w:rsid w:val="00DF57BA"/>
    <w:rsid w:val="00DF5874"/>
    <w:rsid w:val="00DF5A4F"/>
    <w:rsid w:val="00DF5B5E"/>
    <w:rsid w:val="00DF5B95"/>
    <w:rsid w:val="00DF5CD9"/>
    <w:rsid w:val="00DF5DD2"/>
    <w:rsid w:val="00DF638B"/>
    <w:rsid w:val="00DF6A43"/>
    <w:rsid w:val="00DF702A"/>
    <w:rsid w:val="00DF7129"/>
    <w:rsid w:val="00DF7538"/>
    <w:rsid w:val="00DF7D5C"/>
    <w:rsid w:val="00DF7D73"/>
    <w:rsid w:val="00E0044A"/>
    <w:rsid w:val="00E0048D"/>
    <w:rsid w:val="00E00B0A"/>
    <w:rsid w:val="00E014CC"/>
    <w:rsid w:val="00E01937"/>
    <w:rsid w:val="00E01A00"/>
    <w:rsid w:val="00E01BC4"/>
    <w:rsid w:val="00E01DC8"/>
    <w:rsid w:val="00E01DF2"/>
    <w:rsid w:val="00E01E9E"/>
    <w:rsid w:val="00E02099"/>
    <w:rsid w:val="00E0249E"/>
    <w:rsid w:val="00E024C3"/>
    <w:rsid w:val="00E027CA"/>
    <w:rsid w:val="00E02C4F"/>
    <w:rsid w:val="00E02DF7"/>
    <w:rsid w:val="00E031F6"/>
    <w:rsid w:val="00E0361B"/>
    <w:rsid w:val="00E03E40"/>
    <w:rsid w:val="00E047FB"/>
    <w:rsid w:val="00E04E76"/>
    <w:rsid w:val="00E0586E"/>
    <w:rsid w:val="00E05BB3"/>
    <w:rsid w:val="00E05C1D"/>
    <w:rsid w:val="00E05C7E"/>
    <w:rsid w:val="00E05F5F"/>
    <w:rsid w:val="00E06165"/>
    <w:rsid w:val="00E06364"/>
    <w:rsid w:val="00E0691E"/>
    <w:rsid w:val="00E06AF7"/>
    <w:rsid w:val="00E06E21"/>
    <w:rsid w:val="00E06F4F"/>
    <w:rsid w:val="00E070E3"/>
    <w:rsid w:val="00E075D7"/>
    <w:rsid w:val="00E07958"/>
    <w:rsid w:val="00E0798A"/>
    <w:rsid w:val="00E10180"/>
    <w:rsid w:val="00E1080F"/>
    <w:rsid w:val="00E10B03"/>
    <w:rsid w:val="00E10E6C"/>
    <w:rsid w:val="00E10E7E"/>
    <w:rsid w:val="00E1161A"/>
    <w:rsid w:val="00E1174F"/>
    <w:rsid w:val="00E11B54"/>
    <w:rsid w:val="00E127AA"/>
    <w:rsid w:val="00E12907"/>
    <w:rsid w:val="00E12B02"/>
    <w:rsid w:val="00E13224"/>
    <w:rsid w:val="00E13480"/>
    <w:rsid w:val="00E1356C"/>
    <w:rsid w:val="00E13B7D"/>
    <w:rsid w:val="00E13CDC"/>
    <w:rsid w:val="00E140A6"/>
    <w:rsid w:val="00E143F2"/>
    <w:rsid w:val="00E14A6C"/>
    <w:rsid w:val="00E1531A"/>
    <w:rsid w:val="00E154B4"/>
    <w:rsid w:val="00E15946"/>
    <w:rsid w:val="00E15A71"/>
    <w:rsid w:val="00E15DEC"/>
    <w:rsid w:val="00E162C8"/>
    <w:rsid w:val="00E16396"/>
    <w:rsid w:val="00E163ED"/>
    <w:rsid w:val="00E16D96"/>
    <w:rsid w:val="00E1701C"/>
    <w:rsid w:val="00E172AE"/>
    <w:rsid w:val="00E17329"/>
    <w:rsid w:val="00E174E4"/>
    <w:rsid w:val="00E17859"/>
    <w:rsid w:val="00E17BD4"/>
    <w:rsid w:val="00E17CF2"/>
    <w:rsid w:val="00E17D32"/>
    <w:rsid w:val="00E17DEA"/>
    <w:rsid w:val="00E17EA0"/>
    <w:rsid w:val="00E17ED7"/>
    <w:rsid w:val="00E17FA7"/>
    <w:rsid w:val="00E2000F"/>
    <w:rsid w:val="00E2009D"/>
    <w:rsid w:val="00E2047D"/>
    <w:rsid w:val="00E205C2"/>
    <w:rsid w:val="00E205CB"/>
    <w:rsid w:val="00E20772"/>
    <w:rsid w:val="00E207F9"/>
    <w:rsid w:val="00E20B71"/>
    <w:rsid w:val="00E2174D"/>
    <w:rsid w:val="00E21E44"/>
    <w:rsid w:val="00E2261A"/>
    <w:rsid w:val="00E22741"/>
    <w:rsid w:val="00E22B2B"/>
    <w:rsid w:val="00E22B9C"/>
    <w:rsid w:val="00E22C3C"/>
    <w:rsid w:val="00E22D6C"/>
    <w:rsid w:val="00E22DC8"/>
    <w:rsid w:val="00E22FF7"/>
    <w:rsid w:val="00E23325"/>
    <w:rsid w:val="00E2342E"/>
    <w:rsid w:val="00E2360C"/>
    <w:rsid w:val="00E23BCA"/>
    <w:rsid w:val="00E23D89"/>
    <w:rsid w:val="00E2411E"/>
    <w:rsid w:val="00E242F2"/>
    <w:rsid w:val="00E245DF"/>
    <w:rsid w:val="00E24EBD"/>
    <w:rsid w:val="00E24EF8"/>
    <w:rsid w:val="00E25171"/>
    <w:rsid w:val="00E252C2"/>
    <w:rsid w:val="00E255F5"/>
    <w:rsid w:val="00E25962"/>
    <w:rsid w:val="00E25993"/>
    <w:rsid w:val="00E25D15"/>
    <w:rsid w:val="00E2655D"/>
    <w:rsid w:val="00E266AD"/>
    <w:rsid w:val="00E2692E"/>
    <w:rsid w:val="00E27226"/>
    <w:rsid w:val="00E273E6"/>
    <w:rsid w:val="00E27599"/>
    <w:rsid w:val="00E27865"/>
    <w:rsid w:val="00E27A7E"/>
    <w:rsid w:val="00E30003"/>
    <w:rsid w:val="00E30010"/>
    <w:rsid w:val="00E302E3"/>
    <w:rsid w:val="00E30705"/>
    <w:rsid w:val="00E31660"/>
    <w:rsid w:val="00E316CE"/>
    <w:rsid w:val="00E31ABD"/>
    <w:rsid w:val="00E31AEB"/>
    <w:rsid w:val="00E31D63"/>
    <w:rsid w:val="00E323CC"/>
    <w:rsid w:val="00E32497"/>
    <w:rsid w:val="00E324F4"/>
    <w:rsid w:val="00E32A2D"/>
    <w:rsid w:val="00E32D23"/>
    <w:rsid w:val="00E3318F"/>
    <w:rsid w:val="00E3430B"/>
    <w:rsid w:val="00E34559"/>
    <w:rsid w:val="00E345CC"/>
    <w:rsid w:val="00E34CD0"/>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718"/>
    <w:rsid w:val="00E4098D"/>
    <w:rsid w:val="00E40A10"/>
    <w:rsid w:val="00E40E82"/>
    <w:rsid w:val="00E40F9A"/>
    <w:rsid w:val="00E41752"/>
    <w:rsid w:val="00E417EB"/>
    <w:rsid w:val="00E41940"/>
    <w:rsid w:val="00E419C9"/>
    <w:rsid w:val="00E41B8F"/>
    <w:rsid w:val="00E42191"/>
    <w:rsid w:val="00E4279D"/>
    <w:rsid w:val="00E42852"/>
    <w:rsid w:val="00E43096"/>
    <w:rsid w:val="00E43114"/>
    <w:rsid w:val="00E433CA"/>
    <w:rsid w:val="00E434B3"/>
    <w:rsid w:val="00E434C7"/>
    <w:rsid w:val="00E439D4"/>
    <w:rsid w:val="00E43FF1"/>
    <w:rsid w:val="00E43FFC"/>
    <w:rsid w:val="00E442EE"/>
    <w:rsid w:val="00E4457A"/>
    <w:rsid w:val="00E447DC"/>
    <w:rsid w:val="00E44911"/>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99F"/>
    <w:rsid w:val="00E46DC3"/>
    <w:rsid w:val="00E46FDB"/>
    <w:rsid w:val="00E470EE"/>
    <w:rsid w:val="00E4713B"/>
    <w:rsid w:val="00E47325"/>
    <w:rsid w:val="00E47548"/>
    <w:rsid w:val="00E4759E"/>
    <w:rsid w:val="00E475DB"/>
    <w:rsid w:val="00E47B37"/>
    <w:rsid w:val="00E47BB9"/>
    <w:rsid w:val="00E47BC6"/>
    <w:rsid w:val="00E47E0B"/>
    <w:rsid w:val="00E50038"/>
    <w:rsid w:val="00E50239"/>
    <w:rsid w:val="00E5049C"/>
    <w:rsid w:val="00E50657"/>
    <w:rsid w:val="00E5092F"/>
    <w:rsid w:val="00E50C8D"/>
    <w:rsid w:val="00E50D78"/>
    <w:rsid w:val="00E50EFC"/>
    <w:rsid w:val="00E5107A"/>
    <w:rsid w:val="00E510DB"/>
    <w:rsid w:val="00E51254"/>
    <w:rsid w:val="00E51808"/>
    <w:rsid w:val="00E519E1"/>
    <w:rsid w:val="00E51E12"/>
    <w:rsid w:val="00E51E4C"/>
    <w:rsid w:val="00E51F5A"/>
    <w:rsid w:val="00E5209B"/>
    <w:rsid w:val="00E522F9"/>
    <w:rsid w:val="00E52E63"/>
    <w:rsid w:val="00E5377D"/>
    <w:rsid w:val="00E53836"/>
    <w:rsid w:val="00E5442F"/>
    <w:rsid w:val="00E546C5"/>
    <w:rsid w:val="00E547D7"/>
    <w:rsid w:val="00E54817"/>
    <w:rsid w:val="00E548AA"/>
    <w:rsid w:val="00E54C76"/>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2BD"/>
    <w:rsid w:val="00E57639"/>
    <w:rsid w:val="00E57C85"/>
    <w:rsid w:val="00E57D2A"/>
    <w:rsid w:val="00E60774"/>
    <w:rsid w:val="00E6107E"/>
    <w:rsid w:val="00E610AA"/>
    <w:rsid w:val="00E612AF"/>
    <w:rsid w:val="00E61C15"/>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39"/>
    <w:rsid w:val="00E64887"/>
    <w:rsid w:val="00E64F03"/>
    <w:rsid w:val="00E65290"/>
    <w:rsid w:val="00E666AB"/>
    <w:rsid w:val="00E66746"/>
    <w:rsid w:val="00E6696C"/>
    <w:rsid w:val="00E66BCA"/>
    <w:rsid w:val="00E66D40"/>
    <w:rsid w:val="00E66EDD"/>
    <w:rsid w:val="00E66FE6"/>
    <w:rsid w:val="00E6711A"/>
    <w:rsid w:val="00E673D3"/>
    <w:rsid w:val="00E67603"/>
    <w:rsid w:val="00E67964"/>
    <w:rsid w:val="00E67B42"/>
    <w:rsid w:val="00E67DE1"/>
    <w:rsid w:val="00E70296"/>
    <w:rsid w:val="00E70548"/>
    <w:rsid w:val="00E7127C"/>
    <w:rsid w:val="00E713BC"/>
    <w:rsid w:val="00E7158F"/>
    <w:rsid w:val="00E716F2"/>
    <w:rsid w:val="00E718E4"/>
    <w:rsid w:val="00E71B6C"/>
    <w:rsid w:val="00E7259C"/>
    <w:rsid w:val="00E73002"/>
    <w:rsid w:val="00E73531"/>
    <w:rsid w:val="00E737FA"/>
    <w:rsid w:val="00E738F6"/>
    <w:rsid w:val="00E740D2"/>
    <w:rsid w:val="00E74326"/>
    <w:rsid w:val="00E74469"/>
    <w:rsid w:val="00E74684"/>
    <w:rsid w:val="00E74846"/>
    <w:rsid w:val="00E74885"/>
    <w:rsid w:val="00E74CC5"/>
    <w:rsid w:val="00E74CDD"/>
    <w:rsid w:val="00E74E43"/>
    <w:rsid w:val="00E74E98"/>
    <w:rsid w:val="00E75331"/>
    <w:rsid w:val="00E7552E"/>
    <w:rsid w:val="00E7560F"/>
    <w:rsid w:val="00E7566E"/>
    <w:rsid w:val="00E7582B"/>
    <w:rsid w:val="00E75971"/>
    <w:rsid w:val="00E75B34"/>
    <w:rsid w:val="00E75B7E"/>
    <w:rsid w:val="00E75B8A"/>
    <w:rsid w:val="00E76257"/>
    <w:rsid w:val="00E7667E"/>
    <w:rsid w:val="00E76699"/>
    <w:rsid w:val="00E7678E"/>
    <w:rsid w:val="00E76E25"/>
    <w:rsid w:val="00E76F62"/>
    <w:rsid w:val="00E774A2"/>
    <w:rsid w:val="00E77A91"/>
    <w:rsid w:val="00E77B1A"/>
    <w:rsid w:val="00E77B97"/>
    <w:rsid w:val="00E77D1A"/>
    <w:rsid w:val="00E77F1A"/>
    <w:rsid w:val="00E800B4"/>
    <w:rsid w:val="00E81066"/>
    <w:rsid w:val="00E814EC"/>
    <w:rsid w:val="00E816C4"/>
    <w:rsid w:val="00E81B27"/>
    <w:rsid w:val="00E821E8"/>
    <w:rsid w:val="00E82227"/>
    <w:rsid w:val="00E82B15"/>
    <w:rsid w:val="00E8394C"/>
    <w:rsid w:val="00E84076"/>
    <w:rsid w:val="00E840D5"/>
    <w:rsid w:val="00E84157"/>
    <w:rsid w:val="00E8433F"/>
    <w:rsid w:val="00E8438C"/>
    <w:rsid w:val="00E846C6"/>
    <w:rsid w:val="00E847C9"/>
    <w:rsid w:val="00E84829"/>
    <w:rsid w:val="00E849AD"/>
    <w:rsid w:val="00E84AB7"/>
    <w:rsid w:val="00E84BA5"/>
    <w:rsid w:val="00E84F1A"/>
    <w:rsid w:val="00E85012"/>
    <w:rsid w:val="00E85075"/>
    <w:rsid w:val="00E8526A"/>
    <w:rsid w:val="00E853F6"/>
    <w:rsid w:val="00E85521"/>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8B9"/>
    <w:rsid w:val="00E879C9"/>
    <w:rsid w:val="00E87F8B"/>
    <w:rsid w:val="00E902F9"/>
    <w:rsid w:val="00E904DA"/>
    <w:rsid w:val="00E9072E"/>
    <w:rsid w:val="00E90733"/>
    <w:rsid w:val="00E9083B"/>
    <w:rsid w:val="00E90850"/>
    <w:rsid w:val="00E90A58"/>
    <w:rsid w:val="00E90D48"/>
    <w:rsid w:val="00E9158A"/>
    <w:rsid w:val="00E9161D"/>
    <w:rsid w:val="00E91AE4"/>
    <w:rsid w:val="00E91E4F"/>
    <w:rsid w:val="00E92202"/>
    <w:rsid w:val="00E92541"/>
    <w:rsid w:val="00E92A59"/>
    <w:rsid w:val="00E92DF8"/>
    <w:rsid w:val="00E92F5C"/>
    <w:rsid w:val="00E93261"/>
    <w:rsid w:val="00E93457"/>
    <w:rsid w:val="00E9350C"/>
    <w:rsid w:val="00E9352C"/>
    <w:rsid w:val="00E937D1"/>
    <w:rsid w:val="00E93979"/>
    <w:rsid w:val="00E93B0F"/>
    <w:rsid w:val="00E93E23"/>
    <w:rsid w:val="00E93EA1"/>
    <w:rsid w:val="00E942A4"/>
    <w:rsid w:val="00E942CA"/>
    <w:rsid w:val="00E946D5"/>
    <w:rsid w:val="00E94F45"/>
    <w:rsid w:val="00E95813"/>
    <w:rsid w:val="00E9597C"/>
    <w:rsid w:val="00E959D1"/>
    <w:rsid w:val="00E95A5C"/>
    <w:rsid w:val="00E95ABC"/>
    <w:rsid w:val="00E95C43"/>
    <w:rsid w:val="00E95E65"/>
    <w:rsid w:val="00E95E73"/>
    <w:rsid w:val="00E96F9C"/>
    <w:rsid w:val="00E97044"/>
    <w:rsid w:val="00E971DD"/>
    <w:rsid w:val="00E973EF"/>
    <w:rsid w:val="00E97A54"/>
    <w:rsid w:val="00E97CD0"/>
    <w:rsid w:val="00E97F19"/>
    <w:rsid w:val="00EA0272"/>
    <w:rsid w:val="00EA043B"/>
    <w:rsid w:val="00EA0441"/>
    <w:rsid w:val="00EA082B"/>
    <w:rsid w:val="00EA08D3"/>
    <w:rsid w:val="00EA0CC3"/>
    <w:rsid w:val="00EA0D04"/>
    <w:rsid w:val="00EA13FE"/>
    <w:rsid w:val="00EA1EF3"/>
    <w:rsid w:val="00EA2085"/>
    <w:rsid w:val="00EA20BF"/>
    <w:rsid w:val="00EA2236"/>
    <w:rsid w:val="00EA2424"/>
    <w:rsid w:val="00EA2553"/>
    <w:rsid w:val="00EA2641"/>
    <w:rsid w:val="00EA26EE"/>
    <w:rsid w:val="00EA2894"/>
    <w:rsid w:val="00EA2A6D"/>
    <w:rsid w:val="00EA3339"/>
    <w:rsid w:val="00EA38D8"/>
    <w:rsid w:val="00EA3A1C"/>
    <w:rsid w:val="00EA4004"/>
    <w:rsid w:val="00EA420D"/>
    <w:rsid w:val="00EA524A"/>
    <w:rsid w:val="00EA5CBD"/>
    <w:rsid w:val="00EA5D88"/>
    <w:rsid w:val="00EA5DCF"/>
    <w:rsid w:val="00EA5F68"/>
    <w:rsid w:val="00EA61FA"/>
    <w:rsid w:val="00EA6A4A"/>
    <w:rsid w:val="00EA6A79"/>
    <w:rsid w:val="00EA7242"/>
    <w:rsid w:val="00EA7A2A"/>
    <w:rsid w:val="00EA7AC6"/>
    <w:rsid w:val="00EA7E8B"/>
    <w:rsid w:val="00EB01FD"/>
    <w:rsid w:val="00EB040A"/>
    <w:rsid w:val="00EB068A"/>
    <w:rsid w:val="00EB077D"/>
    <w:rsid w:val="00EB0E6F"/>
    <w:rsid w:val="00EB1F25"/>
    <w:rsid w:val="00EB21B0"/>
    <w:rsid w:val="00EB2592"/>
    <w:rsid w:val="00EB28C3"/>
    <w:rsid w:val="00EB2990"/>
    <w:rsid w:val="00EB2CC3"/>
    <w:rsid w:val="00EB2EEA"/>
    <w:rsid w:val="00EB32CF"/>
    <w:rsid w:val="00EB3725"/>
    <w:rsid w:val="00EB3728"/>
    <w:rsid w:val="00EB37B3"/>
    <w:rsid w:val="00EB3887"/>
    <w:rsid w:val="00EB38DF"/>
    <w:rsid w:val="00EB3B1A"/>
    <w:rsid w:val="00EB3E37"/>
    <w:rsid w:val="00EB451D"/>
    <w:rsid w:val="00EB4946"/>
    <w:rsid w:val="00EB4AF1"/>
    <w:rsid w:val="00EB4D97"/>
    <w:rsid w:val="00EB4F34"/>
    <w:rsid w:val="00EB507F"/>
    <w:rsid w:val="00EB59F2"/>
    <w:rsid w:val="00EB5A12"/>
    <w:rsid w:val="00EB613A"/>
    <w:rsid w:val="00EB630D"/>
    <w:rsid w:val="00EB646C"/>
    <w:rsid w:val="00EB64A5"/>
    <w:rsid w:val="00EB6788"/>
    <w:rsid w:val="00EB73CC"/>
    <w:rsid w:val="00EB7408"/>
    <w:rsid w:val="00EB7704"/>
    <w:rsid w:val="00EB77C1"/>
    <w:rsid w:val="00EB7849"/>
    <w:rsid w:val="00EB7BAA"/>
    <w:rsid w:val="00EB7BC1"/>
    <w:rsid w:val="00EB7CDF"/>
    <w:rsid w:val="00EC009F"/>
    <w:rsid w:val="00EC00F5"/>
    <w:rsid w:val="00EC02DC"/>
    <w:rsid w:val="00EC0DA7"/>
    <w:rsid w:val="00EC0EB3"/>
    <w:rsid w:val="00EC0EE3"/>
    <w:rsid w:val="00EC13F3"/>
    <w:rsid w:val="00EC1452"/>
    <w:rsid w:val="00EC1462"/>
    <w:rsid w:val="00EC19AD"/>
    <w:rsid w:val="00EC1D0E"/>
    <w:rsid w:val="00EC20AE"/>
    <w:rsid w:val="00EC2175"/>
    <w:rsid w:val="00EC2263"/>
    <w:rsid w:val="00EC24D7"/>
    <w:rsid w:val="00EC2618"/>
    <w:rsid w:val="00EC28CA"/>
    <w:rsid w:val="00EC28E6"/>
    <w:rsid w:val="00EC295C"/>
    <w:rsid w:val="00EC29A7"/>
    <w:rsid w:val="00EC315A"/>
    <w:rsid w:val="00EC31BA"/>
    <w:rsid w:val="00EC37B0"/>
    <w:rsid w:val="00EC37CC"/>
    <w:rsid w:val="00EC3B81"/>
    <w:rsid w:val="00EC3F10"/>
    <w:rsid w:val="00EC4075"/>
    <w:rsid w:val="00EC4204"/>
    <w:rsid w:val="00EC4818"/>
    <w:rsid w:val="00EC4909"/>
    <w:rsid w:val="00EC4ACF"/>
    <w:rsid w:val="00EC517E"/>
    <w:rsid w:val="00EC523C"/>
    <w:rsid w:val="00EC5342"/>
    <w:rsid w:val="00EC5396"/>
    <w:rsid w:val="00EC53CE"/>
    <w:rsid w:val="00EC54F4"/>
    <w:rsid w:val="00EC551D"/>
    <w:rsid w:val="00EC5765"/>
    <w:rsid w:val="00EC5C0C"/>
    <w:rsid w:val="00EC5D2B"/>
    <w:rsid w:val="00EC5F8C"/>
    <w:rsid w:val="00EC6137"/>
    <w:rsid w:val="00EC63E4"/>
    <w:rsid w:val="00EC66B7"/>
    <w:rsid w:val="00EC6AC4"/>
    <w:rsid w:val="00EC6CB8"/>
    <w:rsid w:val="00EC6CBE"/>
    <w:rsid w:val="00EC6F8C"/>
    <w:rsid w:val="00EC733C"/>
    <w:rsid w:val="00EC7666"/>
    <w:rsid w:val="00EC77F0"/>
    <w:rsid w:val="00EC7D4A"/>
    <w:rsid w:val="00ED012E"/>
    <w:rsid w:val="00ED04EB"/>
    <w:rsid w:val="00ED05C0"/>
    <w:rsid w:val="00ED0DA2"/>
    <w:rsid w:val="00ED0DEF"/>
    <w:rsid w:val="00ED1037"/>
    <w:rsid w:val="00ED11F8"/>
    <w:rsid w:val="00ED124A"/>
    <w:rsid w:val="00ED143E"/>
    <w:rsid w:val="00ED1C39"/>
    <w:rsid w:val="00ED1F42"/>
    <w:rsid w:val="00ED210D"/>
    <w:rsid w:val="00ED22FF"/>
    <w:rsid w:val="00ED25CD"/>
    <w:rsid w:val="00ED2975"/>
    <w:rsid w:val="00ED29F6"/>
    <w:rsid w:val="00ED2CBF"/>
    <w:rsid w:val="00ED3293"/>
    <w:rsid w:val="00ED3620"/>
    <w:rsid w:val="00ED3A20"/>
    <w:rsid w:val="00ED3ACB"/>
    <w:rsid w:val="00ED3B06"/>
    <w:rsid w:val="00ED3E78"/>
    <w:rsid w:val="00ED4466"/>
    <w:rsid w:val="00ED4FEA"/>
    <w:rsid w:val="00ED5279"/>
    <w:rsid w:val="00ED5419"/>
    <w:rsid w:val="00ED54ED"/>
    <w:rsid w:val="00ED55CB"/>
    <w:rsid w:val="00ED570F"/>
    <w:rsid w:val="00ED5A63"/>
    <w:rsid w:val="00ED5AD4"/>
    <w:rsid w:val="00ED60EE"/>
    <w:rsid w:val="00ED68A7"/>
    <w:rsid w:val="00ED71A5"/>
    <w:rsid w:val="00ED727B"/>
    <w:rsid w:val="00ED749C"/>
    <w:rsid w:val="00ED7880"/>
    <w:rsid w:val="00ED7FE2"/>
    <w:rsid w:val="00EE0064"/>
    <w:rsid w:val="00EE0124"/>
    <w:rsid w:val="00EE0209"/>
    <w:rsid w:val="00EE02F1"/>
    <w:rsid w:val="00EE0782"/>
    <w:rsid w:val="00EE0998"/>
    <w:rsid w:val="00EE0C34"/>
    <w:rsid w:val="00EE1015"/>
    <w:rsid w:val="00EE1B95"/>
    <w:rsid w:val="00EE2075"/>
    <w:rsid w:val="00EE2150"/>
    <w:rsid w:val="00EE2628"/>
    <w:rsid w:val="00EE26C3"/>
    <w:rsid w:val="00EE2898"/>
    <w:rsid w:val="00EE2EC2"/>
    <w:rsid w:val="00EE3F5A"/>
    <w:rsid w:val="00EE3FA0"/>
    <w:rsid w:val="00EE4397"/>
    <w:rsid w:val="00EE4D4D"/>
    <w:rsid w:val="00EE59FE"/>
    <w:rsid w:val="00EE5A4D"/>
    <w:rsid w:val="00EE5B26"/>
    <w:rsid w:val="00EE5D88"/>
    <w:rsid w:val="00EE5D89"/>
    <w:rsid w:val="00EE5DC1"/>
    <w:rsid w:val="00EE5FD6"/>
    <w:rsid w:val="00EE617B"/>
    <w:rsid w:val="00EE642E"/>
    <w:rsid w:val="00EE6862"/>
    <w:rsid w:val="00EE69A6"/>
    <w:rsid w:val="00EE6BF3"/>
    <w:rsid w:val="00EE7276"/>
    <w:rsid w:val="00EE7358"/>
    <w:rsid w:val="00EE74C1"/>
    <w:rsid w:val="00EE757E"/>
    <w:rsid w:val="00EE7CDE"/>
    <w:rsid w:val="00EF020A"/>
    <w:rsid w:val="00EF020D"/>
    <w:rsid w:val="00EF02B2"/>
    <w:rsid w:val="00EF0390"/>
    <w:rsid w:val="00EF03DA"/>
    <w:rsid w:val="00EF04CE"/>
    <w:rsid w:val="00EF0A9A"/>
    <w:rsid w:val="00EF0BDE"/>
    <w:rsid w:val="00EF13CD"/>
    <w:rsid w:val="00EF13DC"/>
    <w:rsid w:val="00EF1464"/>
    <w:rsid w:val="00EF1941"/>
    <w:rsid w:val="00EF1D61"/>
    <w:rsid w:val="00EF1F25"/>
    <w:rsid w:val="00EF2199"/>
    <w:rsid w:val="00EF2461"/>
    <w:rsid w:val="00EF2EF2"/>
    <w:rsid w:val="00EF3277"/>
    <w:rsid w:val="00EF33F1"/>
    <w:rsid w:val="00EF3459"/>
    <w:rsid w:val="00EF3FBF"/>
    <w:rsid w:val="00EF4247"/>
    <w:rsid w:val="00EF45AB"/>
    <w:rsid w:val="00EF45F1"/>
    <w:rsid w:val="00EF46DB"/>
    <w:rsid w:val="00EF4825"/>
    <w:rsid w:val="00EF4D6B"/>
    <w:rsid w:val="00EF4E09"/>
    <w:rsid w:val="00EF4F9F"/>
    <w:rsid w:val="00EF5492"/>
    <w:rsid w:val="00EF5526"/>
    <w:rsid w:val="00EF5694"/>
    <w:rsid w:val="00EF5F94"/>
    <w:rsid w:val="00EF5F95"/>
    <w:rsid w:val="00EF5FDF"/>
    <w:rsid w:val="00EF627A"/>
    <w:rsid w:val="00EF64B5"/>
    <w:rsid w:val="00EF68AD"/>
    <w:rsid w:val="00EF68F4"/>
    <w:rsid w:val="00EF6D23"/>
    <w:rsid w:val="00EF6FA7"/>
    <w:rsid w:val="00EF70B3"/>
    <w:rsid w:val="00EF7687"/>
    <w:rsid w:val="00EF7900"/>
    <w:rsid w:val="00EF7BCE"/>
    <w:rsid w:val="00F004C2"/>
    <w:rsid w:val="00F00830"/>
    <w:rsid w:val="00F00CA3"/>
    <w:rsid w:val="00F00CCA"/>
    <w:rsid w:val="00F0110B"/>
    <w:rsid w:val="00F012A2"/>
    <w:rsid w:val="00F01968"/>
    <w:rsid w:val="00F019F4"/>
    <w:rsid w:val="00F01C1D"/>
    <w:rsid w:val="00F01F4B"/>
    <w:rsid w:val="00F01F78"/>
    <w:rsid w:val="00F02402"/>
    <w:rsid w:val="00F024B3"/>
    <w:rsid w:val="00F025C3"/>
    <w:rsid w:val="00F02B3F"/>
    <w:rsid w:val="00F02CFA"/>
    <w:rsid w:val="00F02D46"/>
    <w:rsid w:val="00F02E4F"/>
    <w:rsid w:val="00F02EBD"/>
    <w:rsid w:val="00F0301E"/>
    <w:rsid w:val="00F03673"/>
    <w:rsid w:val="00F037C1"/>
    <w:rsid w:val="00F040B7"/>
    <w:rsid w:val="00F05C33"/>
    <w:rsid w:val="00F05EF2"/>
    <w:rsid w:val="00F05FAE"/>
    <w:rsid w:val="00F05FBD"/>
    <w:rsid w:val="00F06495"/>
    <w:rsid w:val="00F0655B"/>
    <w:rsid w:val="00F06691"/>
    <w:rsid w:val="00F06833"/>
    <w:rsid w:val="00F06EE6"/>
    <w:rsid w:val="00F07487"/>
    <w:rsid w:val="00F0775F"/>
    <w:rsid w:val="00F078DE"/>
    <w:rsid w:val="00F078FD"/>
    <w:rsid w:val="00F07DF8"/>
    <w:rsid w:val="00F07E0A"/>
    <w:rsid w:val="00F07EE4"/>
    <w:rsid w:val="00F07F5F"/>
    <w:rsid w:val="00F07FFC"/>
    <w:rsid w:val="00F1010C"/>
    <w:rsid w:val="00F103A3"/>
    <w:rsid w:val="00F104E9"/>
    <w:rsid w:val="00F106C4"/>
    <w:rsid w:val="00F1070E"/>
    <w:rsid w:val="00F108AD"/>
    <w:rsid w:val="00F1174E"/>
    <w:rsid w:val="00F11756"/>
    <w:rsid w:val="00F11918"/>
    <w:rsid w:val="00F11B52"/>
    <w:rsid w:val="00F11BB6"/>
    <w:rsid w:val="00F11EB5"/>
    <w:rsid w:val="00F11F90"/>
    <w:rsid w:val="00F11FBB"/>
    <w:rsid w:val="00F1207F"/>
    <w:rsid w:val="00F121B2"/>
    <w:rsid w:val="00F1229A"/>
    <w:rsid w:val="00F122D7"/>
    <w:rsid w:val="00F1279B"/>
    <w:rsid w:val="00F12A5A"/>
    <w:rsid w:val="00F12F4E"/>
    <w:rsid w:val="00F13153"/>
    <w:rsid w:val="00F1360C"/>
    <w:rsid w:val="00F1392E"/>
    <w:rsid w:val="00F13952"/>
    <w:rsid w:val="00F13BB4"/>
    <w:rsid w:val="00F13ED5"/>
    <w:rsid w:val="00F14001"/>
    <w:rsid w:val="00F14552"/>
    <w:rsid w:val="00F1493D"/>
    <w:rsid w:val="00F149A3"/>
    <w:rsid w:val="00F14EE8"/>
    <w:rsid w:val="00F150AC"/>
    <w:rsid w:val="00F15451"/>
    <w:rsid w:val="00F1577A"/>
    <w:rsid w:val="00F15F66"/>
    <w:rsid w:val="00F17D0B"/>
    <w:rsid w:val="00F17D62"/>
    <w:rsid w:val="00F17E00"/>
    <w:rsid w:val="00F17E57"/>
    <w:rsid w:val="00F17F25"/>
    <w:rsid w:val="00F17FE6"/>
    <w:rsid w:val="00F20305"/>
    <w:rsid w:val="00F20432"/>
    <w:rsid w:val="00F20536"/>
    <w:rsid w:val="00F2068F"/>
    <w:rsid w:val="00F20DEC"/>
    <w:rsid w:val="00F20FAB"/>
    <w:rsid w:val="00F20FC0"/>
    <w:rsid w:val="00F21585"/>
    <w:rsid w:val="00F21725"/>
    <w:rsid w:val="00F21B36"/>
    <w:rsid w:val="00F21BBB"/>
    <w:rsid w:val="00F221C4"/>
    <w:rsid w:val="00F22289"/>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2D9"/>
    <w:rsid w:val="00F25300"/>
    <w:rsid w:val="00F2539B"/>
    <w:rsid w:val="00F2541F"/>
    <w:rsid w:val="00F25864"/>
    <w:rsid w:val="00F2589E"/>
    <w:rsid w:val="00F25AC4"/>
    <w:rsid w:val="00F262A3"/>
    <w:rsid w:val="00F2631C"/>
    <w:rsid w:val="00F264E0"/>
    <w:rsid w:val="00F2665C"/>
    <w:rsid w:val="00F26761"/>
    <w:rsid w:val="00F26ECA"/>
    <w:rsid w:val="00F26ECF"/>
    <w:rsid w:val="00F26F0D"/>
    <w:rsid w:val="00F2786C"/>
    <w:rsid w:val="00F279F3"/>
    <w:rsid w:val="00F27ACD"/>
    <w:rsid w:val="00F27B0A"/>
    <w:rsid w:val="00F27D78"/>
    <w:rsid w:val="00F30165"/>
    <w:rsid w:val="00F3095F"/>
    <w:rsid w:val="00F309E5"/>
    <w:rsid w:val="00F30B9A"/>
    <w:rsid w:val="00F3110C"/>
    <w:rsid w:val="00F312B8"/>
    <w:rsid w:val="00F316A4"/>
    <w:rsid w:val="00F3194E"/>
    <w:rsid w:val="00F31B30"/>
    <w:rsid w:val="00F31DE6"/>
    <w:rsid w:val="00F31E01"/>
    <w:rsid w:val="00F323A3"/>
    <w:rsid w:val="00F32778"/>
    <w:rsid w:val="00F327E7"/>
    <w:rsid w:val="00F327FE"/>
    <w:rsid w:val="00F32D7F"/>
    <w:rsid w:val="00F33275"/>
    <w:rsid w:val="00F335E3"/>
    <w:rsid w:val="00F33DFE"/>
    <w:rsid w:val="00F340B1"/>
    <w:rsid w:val="00F34670"/>
    <w:rsid w:val="00F34854"/>
    <w:rsid w:val="00F34CAA"/>
    <w:rsid w:val="00F34D2A"/>
    <w:rsid w:val="00F34E32"/>
    <w:rsid w:val="00F34E5B"/>
    <w:rsid w:val="00F34F0D"/>
    <w:rsid w:val="00F34F63"/>
    <w:rsid w:val="00F3521F"/>
    <w:rsid w:val="00F35779"/>
    <w:rsid w:val="00F358B4"/>
    <w:rsid w:val="00F35DC5"/>
    <w:rsid w:val="00F36553"/>
    <w:rsid w:val="00F36E55"/>
    <w:rsid w:val="00F36E57"/>
    <w:rsid w:val="00F36FF2"/>
    <w:rsid w:val="00F3718A"/>
    <w:rsid w:val="00F37798"/>
    <w:rsid w:val="00F37E3B"/>
    <w:rsid w:val="00F4007E"/>
    <w:rsid w:val="00F405F1"/>
    <w:rsid w:val="00F40604"/>
    <w:rsid w:val="00F4069E"/>
    <w:rsid w:val="00F406DB"/>
    <w:rsid w:val="00F40700"/>
    <w:rsid w:val="00F40A73"/>
    <w:rsid w:val="00F40B9D"/>
    <w:rsid w:val="00F412AD"/>
    <w:rsid w:val="00F42144"/>
    <w:rsid w:val="00F424F7"/>
    <w:rsid w:val="00F42570"/>
    <w:rsid w:val="00F427C9"/>
    <w:rsid w:val="00F42AC2"/>
    <w:rsid w:val="00F43293"/>
    <w:rsid w:val="00F436C5"/>
    <w:rsid w:val="00F43914"/>
    <w:rsid w:val="00F43BA4"/>
    <w:rsid w:val="00F44947"/>
    <w:rsid w:val="00F44D3B"/>
    <w:rsid w:val="00F44DFC"/>
    <w:rsid w:val="00F44F90"/>
    <w:rsid w:val="00F451E3"/>
    <w:rsid w:val="00F455DD"/>
    <w:rsid w:val="00F455FD"/>
    <w:rsid w:val="00F45819"/>
    <w:rsid w:val="00F45896"/>
    <w:rsid w:val="00F45A5C"/>
    <w:rsid w:val="00F45D27"/>
    <w:rsid w:val="00F45F2B"/>
    <w:rsid w:val="00F4604D"/>
    <w:rsid w:val="00F46441"/>
    <w:rsid w:val="00F46E95"/>
    <w:rsid w:val="00F477FA"/>
    <w:rsid w:val="00F47C56"/>
    <w:rsid w:val="00F47D40"/>
    <w:rsid w:val="00F47DDD"/>
    <w:rsid w:val="00F5019E"/>
    <w:rsid w:val="00F5028D"/>
    <w:rsid w:val="00F50429"/>
    <w:rsid w:val="00F50F0E"/>
    <w:rsid w:val="00F51047"/>
    <w:rsid w:val="00F5106A"/>
    <w:rsid w:val="00F51BCB"/>
    <w:rsid w:val="00F524D8"/>
    <w:rsid w:val="00F5256E"/>
    <w:rsid w:val="00F526AA"/>
    <w:rsid w:val="00F52B52"/>
    <w:rsid w:val="00F5311A"/>
    <w:rsid w:val="00F53284"/>
    <w:rsid w:val="00F53299"/>
    <w:rsid w:val="00F544A5"/>
    <w:rsid w:val="00F544D0"/>
    <w:rsid w:val="00F54ACA"/>
    <w:rsid w:val="00F54CEF"/>
    <w:rsid w:val="00F54D0A"/>
    <w:rsid w:val="00F5502E"/>
    <w:rsid w:val="00F55168"/>
    <w:rsid w:val="00F557DF"/>
    <w:rsid w:val="00F559F2"/>
    <w:rsid w:val="00F55EA5"/>
    <w:rsid w:val="00F56016"/>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205A"/>
    <w:rsid w:val="00F62509"/>
    <w:rsid w:val="00F62B3E"/>
    <w:rsid w:val="00F62C17"/>
    <w:rsid w:val="00F62F1D"/>
    <w:rsid w:val="00F630E2"/>
    <w:rsid w:val="00F63B59"/>
    <w:rsid w:val="00F63E6C"/>
    <w:rsid w:val="00F642D6"/>
    <w:rsid w:val="00F643FD"/>
    <w:rsid w:val="00F644A0"/>
    <w:rsid w:val="00F645DF"/>
    <w:rsid w:val="00F64646"/>
    <w:rsid w:val="00F64695"/>
    <w:rsid w:val="00F64993"/>
    <w:rsid w:val="00F650B0"/>
    <w:rsid w:val="00F65811"/>
    <w:rsid w:val="00F65850"/>
    <w:rsid w:val="00F65983"/>
    <w:rsid w:val="00F65AF8"/>
    <w:rsid w:val="00F65BFA"/>
    <w:rsid w:val="00F663B0"/>
    <w:rsid w:val="00F66577"/>
    <w:rsid w:val="00F6661A"/>
    <w:rsid w:val="00F6693F"/>
    <w:rsid w:val="00F67025"/>
    <w:rsid w:val="00F67100"/>
    <w:rsid w:val="00F67319"/>
    <w:rsid w:val="00F67E09"/>
    <w:rsid w:val="00F70183"/>
    <w:rsid w:val="00F7021E"/>
    <w:rsid w:val="00F7029F"/>
    <w:rsid w:val="00F7080C"/>
    <w:rsid w:val="00F709EC"/>
    <w:rsid w:val="00F70C99"/>
    <w:rsid w:val="00F7206C"/>
    <w:rsid w:val="00F72C54"/>
    <w:rsid w:val="00F7304F"/>
    <w:rsid w:val="00F733EA"/>
    <w:rsid w:val="00F73762"/>
    <w:rsid w:val="00F73900"/>
    <w:rsid w:val="00F73BDA"/>
    <w:rsid w:val="00F73CA7"/>
    <w:rsid w:val="00F73E7F"/>
    <w:rsid w:val="00F73FA0"/>
    <w:rsid w:val="00F7414A"/>
    <w:rsid w:val="00F741A2"/>
    <w:rsid w:val="00F74B0C"/>
    <w:rsid w:val="00F74CB4"/>
    <w:rsid w:val="00F74EDF"/>
    <w:rsid w:val="00F74F7E"/>
    <w:rsid w:val="00F752A1"/>
    <w:rsid w:val="00F75708"/>
    <w:rsid w:val="00F7570A"/>
    <w:rsid w:val="00F75934"/>
    <w:rsid w:val="00F75ABB"/>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4F8"/>
    <w:rsid w:val="00F81710"/>
    <w:rsid w:val="00F81F5E"/>
    <w:rsid w:val="00F820FB"/>
    <w:rsid w:val="00F825C7"/>
    <w:rsid w:val="00F826D8"/>
    <w:rsid w:val="00F82C86"/>
    <w:rsid w:val="00F83688"/>
    <w:rsid w:val="00F8384C"/>
    <w:rsid w:val="00F838D1"/>
    <w:rsid w:val="00F842F6"/>
    <w:rsid w:val="00F84975"/>
    <w:rsid w:val="00F84CE8"/>
    <w:rsid w:val="00F84E57"/>
    <w:rsid w:val="00F84E6B"/>
    <w:rsid w:val="00F84FE2"/>
    <w:rsid w:val="00F854A5"/>
    <w:rsid w:val="00F85648"/>
    <w:rsid w:val="00F858FB"/>
    <w:rsid w:val="00F85C45"/>
    <w:rsid w:val="00F85DA1"/>
    <w:rsid w:val="00F85E2B"/>
    <w:rsid w:val="00F86010"/>
    <w:rsid w:val="00F86063"/>
    <w:rsid w:val="00F86069"/>
    <w:rsid w:val="00F867C1"/>
    <w:rsid w:val="00F867D1"/>
    <w:rsid w:val="00F86E6C"/>
    <w:rsid w:val="00F872EC"/>
    <w:rsid w:val="00F877AD"/>
    <w:rsid w:val="00F87C32"/>
    <w:rsid w:val="00F87E78"/>
    <w:rsid w:val="00F87F60"/>
    <w:rsid w:val="00F90363"/>
    <w:rsid w:val="00F904C8"/>
    <w:rsid w:val="00F90641"/>
    <w:rsid w:val="00F90760"/>
    <w:rsid w:val="00F90771"/>
    <w:rsid w:val="00F90844"/>
    <w:rsid w:val="00F909BB"/>
    <w:rsid w:val="00F90E3B"/>
    <w:rsid w:val="00F910B6"/>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667"/>
    <w:rsid w:val="00F94738"/>
    <w:rsid w:val="00F94922"/>
    <w:rsid w:val="00F952BD"/>
    <w:rsid w:val="00F952C4"/>
    <w:rsid w:val="00F95514"/>
    <w:rsid w:val="00F95A0A"/>
    <w:rsid w:val="00F95B43"/>
    <w:rsid w:val="00F95BC1"/>
    <w:rsid w:val="00F96060"/>
    <w:rsid w:val="00F962A7"/>
    <w:rsid w:val="00F962C3"/>
    <w:rsid w:val="00F96AA9"/>
    <w:rsid w:val="00F974F7"/>
    <w:rsid w:val="00F975B0"/>
    <w:rsid w:val="00F97A1F"/>
    <w:rsid w:val="00F97B43"/>
    <w:rsid w:val="00F97BFD"/>
    <w:rsid w:val="00FA0033"/>
    <w:rsid w:val="00FA00DB"/>
    <w:rsid w:val="00FA0384"/>
    <w:rsid w:val="00FA0C54"/>
    <w:rsid w:val="00FA0DC7"/>
    <w:rsid w:val="00FA0F0C"/>
    <w:rsid w:val="00FA1235"/>
    <w:rsid w:val="00FA12A0"/>
    <w:rsid w:val="00FA13C3"/>
    <w:rsid w:val="00FA1732"/>
    <w:rsid w:val="00FA1793"/>
    <w:rsid w:val="00FA1CC0"/>
    <w:rsid w:val="00FA1D79"/>
    <w:rsid w:val="00FA1F32"/>
    <w:rsid w:val="00FA2607"/>
    <w:rsid w:val="00FA2816"/>
    <w:rsid w:val="00FA29B0"/>
    <w:rsid w:val="00FA2CA3"/>
    <w:rsid w:val="00FA3364"/>
    <w:rsid w:val="00FA3E71"/>
    <w:rsid w:val="00FA4120"/>
    <w:rsid w:val="00FA459E"/>
    <w:rsid w:val="00FA4817"/>
    <w:rsid w:val="00FA4918"/>
    <w:rsid w:val="00FA4ABE"/>
    <w:rsid w:val="00FA4AFA"/>
    <w:rsid w:val="00FA4CAF"/>
    <w:rsid w:val="00FA53F6"/>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1FC0"/>
    <w:rsid w:val="00FB233A"/>
    <w:rsid w:val="00FB239F"/>
    <w:rsid w:val="00FB2624"/>
    <w:rsid w:val="00FB2D22"/>
    <w:rsid w:val="00FB2E7B"/>
    <w:rsid w:val="00FB320D"/>
    <w:rsid w:val="00FB3511"/>
    <w:rsid w:val="00FB3651"/>
    <w:rsid w:val="00FB3F76"/>
    <w:rsid w:val="00FB41A5"/>
    <w:rsid w:val="00FB42DB"/>
    <w:rsid w:val="00FB432D"/>
    <w:rsid w:val="00FB4686"/>
    <w:rsid w:val="00FB47F0"/>
    <w:rsid w:val="00FB4961"/>
    <w:rsid w:val="00FB4A77"/>
    <w:rsid w:val="00FB4D40"/>
    <w:rsid w:val="00FB528C"/>
    <w:rsid w:val="00FB5987"/>
    <w:rsid w:val="00FB659B"/>
    <w:rsid w:val="00FB679B"/>
    <w:rsid w:val="00FB6C0B"/>
    <w:rsid w:val="00FB6C92"/>
    <w:rsid w:val="00FB6F23"/>
    <w:rsid w:val="00FB7027"/>
    <w:rsid w:val="00FB7328"/>
    <w:rsid w:val="00FB75F0"/>
    <w:rsid w:val="00FB77B6"/>
    <w:rsid w:val="00FB7944"/>
    <w:rsid w:val="00FB796B"/>
    <w:rsid w:val="00FB7BFD"/>
    <w:rsid w:val="00FB7F68"/>
    <w:rsid w:val="00FC057C"/>
    <w:rsid w:val="00FC0A16"/>
    <w:rsid w:val="00FC0B27"/>
    <w:rsid w:val="00FC0B34"/>
    <w:rsid w:val="00FC0E7F"/>
    <w:rsid w:val="00FC0F53"/>
    <w:rsid w:val="00FC0F75"/>
    <w:rsid w:val="00FC0F87"/>
    <w:rsid w:val="00FC14A2"/>
    <w:rsid w:val="00FC19E0"/>
    <w:rsid w:val="00FC1A32"/>
    <w:rsid w:val="00FC1A67"/>
    <w:rsid w:val="00FC1FC0"/>
    <w:rsid w:val="00FC20F9"/>
    <w:rsid w:val="00FC241A"/>
    <w:rsid w:val="00FC2982"/>
    <w:rsid w:val="00FC2A7A"/>
    <w:rsid w:val="00FC2DFD"/>
    <w:rsid w:val="00FC2FB4"/>
    <w:rsid w:val="00FC302F"/>
    <w:rsid w:val="00FC3B5C"/>
    <w:rsid w:val="00FC3D20"/>
    <w:rsid w:val="00FC416D"/>
    <w:rsid w:val="00FC4391"/>
    <w:rsid w:val="00FC44E3"/>
    <w:rsid w:val="00FC4597"/>
    <w:rsid w:val="00FC488D"/>
    <w:rsid w:val="00FC4A70"/>
    <w:rsid w:val="00FC4AE9"/>
    <w:rsid w:val="00FC4B17"/>
    <w:rsid w:val="00FC4F02"/>
    <w:rsid w:val="00FC4FA6"/>
    <w:rsid w:val="00FC4FD4"/>
    <w:rsid w:val="00FC5131"/>
    <w:rsid w:val="00FC51C3"/>
    <w:rsid w:val="00FC5390"/>
    <w:rsid w:val="00FC541A"/>
    <w:rsid w:val="00FC59B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C7578"/>
    <w:rsid w:val="00FC7E0F"/>
    <w:rsid w:val="00FD000B"/>
    <w:rsid w:val="00FD0051"/>
    <w:rsid w:val="00FD059D"/>
    <w:rsid w:val="00FD08AE"/>
    <w:rsid w:val="00FD08C9"/>
    <w:rsid w:val="00FD0ED8"/>
    <w:rsid w:val="00FD0F3D"/>
    <w:rsid w:val="00FD0F6E"/>
    <w:rsid w:val="00FD1093"/>
    <w:rsid w:val="00FD10F3"/>
    <w:rsid w:val="00FD160F"/>
    <w:rsid w:val="00FD1997"/>
    <w:rsid w:val="00FD2587"/>
    <w:rsid w:val="00FD2621"/>
    <w:rsid w:val="00FD3263"/>
    <w:rsid w:val="00FD3448"/>
    <w:rsid w:val="00FD363A"/>
    <w:rsid w:val="00FD38C4"/>
    <w:rsid w:val="00FD3972"/>
    <w:rsid w:val="00FD39C9"/>
    <w:rsid w:val="00FD3F95"/>
    <w:rsid w:val="00FD406B"/>
    <w:rsid w:val="00FD40EE"/>
    <w:rsid w:val="00FD4601"/>
    <w:rsid w:val="00FD50F5"/>
    <w:rsid w:val="00FD5280"/>
    <w:rsid w:val="00FD56A3"/>
    <w:rsid w:val="00FD5956"/>
    <w:rsid w:val="00FD5B65"/>
    <w:rsid w:val="00FD5CF4"/>
    <w:rsid w:val="00FD5FD7"/>
    <w:rsid w:val="00FD6AB6"/>
    <w:rsid w:val="00FD6E84"/>
    <w:rsid w:val="00FD6EE1"/>
    <w:rsid w:val="00FD6F1B"/>
    <w:rsid w:val="00FD71D6"/>
    <w:rsid w:val="00FD742F"/>
    <w:rsid w:val="00FD770C"/>
    <w:rsid w:val="00FD7FDB"/>
    <w:rsid w:val="00FE0421"/>
    <w:rsid w:val="00FE0514"/>
    <w:rsid w:val="00FE061C"/>
    <w:rsid w:val="00FE083A"/>
    <w:rsid w:val="00FE0A94"/>
    <w:rsid w:val="00FE0C86"/>
    <w:rsid w:val="00FE140B"/>
    <w:rsid w:val="00FE198E"/>
    <w:rsid w:val="00FE1A21"/>
    <w:rsid w:val="00FE1AB3"/>
    <w:rsid w:val="00FE1AE7"/>
    <w:rsid w:val="00FE1B42"/>
    <w:rsid w:val="00FE1BC8"/>
    <w:rsid w:val="00FE27AB"/>
    <w:rsid w:val="00FE28C8"/>
    <w:rsid w:val="00FE29F1"/>
    <w:rsid w:val="00FE2C1E"/>
    <w:rsid w:val="00FE2F25"/>
    <w:rsid w:val="00FE3206"/>
    <w:rsid w:val="00FE3355"/>
    <w:rsid w:val="00FE33DA"/>
    <w:rsid w:val="00FE395B"/>
    <w:rsid w:val="00FE3DE9"/>
    <w:rsid w:val="00FE42DE"/>
    <w:rsid w:val="00FE46CB"/>
    <w:rsid w:val="00FE48A8"/>
    <w:rsid w:val="00FE4EF7"/>
    <w:rsid w:val="00FE55A3"/>
    <w:rsid w:val="00FE5757"/>
    <w:rsid w:val="00FE5C6C"/>
    <w:rsid w:val="00FE5EFC"/>
    <w:rsid w:val="00FE6172"/>
    <w:rsid w:val="00FE6979"/>
    <w:rsid w:val="00FE6CD4"/>
    <w:rsid w:val="00FE6D21"/>
    <w:rsid w:val="00FE6D80"/>
    <w:rsid w:val="00FE709D"/>
    <w:rsid w:val="00FE7447"/>
    <w:rsid w:val="00FE76B4"/>
    <w:rsid w:val="00FE783C"/>
    <w:rsid w:val="00FE7AA6"/>
    <w:rsid w:val="00FE7AC5"/>
    <w:rsid w:val="00FE7CCE"/>
    <w:rsid w:val="00FE7E4F"/>
    <w:rsid w:val="00FE7EA3"/>
    <w:rsid w:val="00FF02B8"/>
    <w:rsid w:val="00FF05A9"/>
    <w:rsid w:val="00FF08C0"/>
    <w:rsid w:val="00FF0971"/>
    <w:rsid w:val="00FF0D0C"/>
    <w:rsid w:val="00FF1201"/>
    <w:rsid w:val="00FF1B51"/>
    <w:rsid w:val="00FF200C"/>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6CFD"/>
    <w:rsid w:val="00FF73C4"/>
    <w:rsid w:val="00FF7427"/>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067589"/>
  <w15:chartTrackingRefBased/>
  <w15:docId w15:val="{6C90E3BD-C91C-432E-B6D6-021E4686B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uiPriority w:val="99"/>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4"/>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BT"/>
    <w:basedOn w:val="Normal"/>
    <w:link w:val="BodyTextChar"/>
    <w:rsid w:val="0058383B"/>
    <w:pPr>
      <w:spacing w:after="260"/>
    </w:pPr>
    <w:rPr>
      <w:lang w:val="en-AU"/>
    </w:rPr>
  </w:style>
  <w:style w:type="character" w:customStyle="1" w:styleId="BodyTextChar">
    <w:name w:val="Body Text Char"/>
    <w:aliases w:val="bt Char,body text Char,Body Char,Body Char Char Char,bt2 Char,body text1 Char,BT Char"/>
    <w:link w:val="BodyText"/>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uiPriority w:val="99"/>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numPr>
        <w:numId w:val="7"/>
      </w:numPr>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 w:type="paragraph" w:customStyle="1" w:styleId="Pa18">
    <w:name w:val="Pa18"/>
    <w:basedOn w:val="Normal"/>
    <w:next w:val="Normal"/>
    <w:uiPriority w:val="99"/>
    <w:rsid w:val="0053568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ListNumber2">
    <w:name w:val="List Number 2"/>
    <w:basedOn w:val="Normal"/>
    <w:rsid w:val="0098176F"/>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E372B"/>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24736140">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03873">
      <w:bodyDiv w:val="1"/>
      <w:marLeft w:val="0"/>
      <w:marRight w:val="0"/>
      <w:marTop w:val="0"/>
      <w:marBottom w:val="0"/>
      <w:divBdr>
        <w:top w:val="none" w:sz="0" w:space="0" w:color="auto"/>
        <w:left w:val="none" w:sz="0" w:space="0" w:color="auto"/>
        <w:bottom w:val="none" w:sz="0" w:space="0" w:color="auto"/>
        <w:right w:val="none" w:sz="0" w:space="0" w:color="auto"/>
      </w:divBdr>
    </w:div>
    <w:div w:id="163202210">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14788613">
      <w:bodyDiv w:val="1"/>
      <w:marLeft w:val="0"/>
      <w:marRight w:val="0"/>
      <w:marTop w:val="0"/>
      <w:marBottom w:val="0"/>
      <w:divBdr>
        <w:top w:val="none" w:sz="0" w:space="0" w:color="auto"/>
        <w:left w:val="none" w:sz="0" w:space="0" w:color="auto"/>
        <w:bottom w:val="none" w:sz="0" w:space="0" w:color="auto"/>
        <w:right w:val="none" w:sz="0" w:space="0" w:color="auto"/>
      </w:divBdr>
      <w:divsChild>
        <w:div w:id="50928826">
          <w:marLeft w:val="0"/>
          <w:marRight w:val="0"/>
          <w:marTop w:val="0"/>
          <w:marBottom w:val="0"/>
          <w:divBdr>
            <w:top w:val="none" w:sz="0" w:space="0" w:color="auto"/>
            <w:left w:val="none" w:sz="0" w:space="0" w:color="auto"/>
            <w:bottom w:val="none" w:sz="0" w:space="0" w:color="auto"/>
            <w:right w:val="none" w:sz="0" w:space="0" w:color="auto"/>
          </w:divBdr>
        </w:div>
      </w:divsChild>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1456754">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5050764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3788160">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6607405">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2895698">
      <w:bodyDiv w:val="1"/>
      <w:marLeft w:val="0"/>
      <w:marRight w:val="0"/>
      <w:marTop w:val="0"/>
      <w:marBottom w:val="0"/>
      <w:divBdr>
        <w:top w:val="none" w:sz="0" w:space="0" w:color="auto"/>
        <w:left w:val="none" w:sz="0" w:space="0" w:color="auto"/>
        <w:bottom w:val="none" w:sz="0" w:space="0" w:color="auto"/>
        <w:right w:val="none" w:sz="0" w:space="0" w:color="auto"/>
      </w:divBdr>
    </w:div>
    <w:div w:id="11107349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87902735">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78815573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80776424">
      <w:bodyDiv w:val="1"/>
      <w:marLeft w:val="0"/>
      <w:marRight w:val="0"/>
      <w:marTop w:val="0"/>
      <w:marBottom w:val="0"/>
      <w:divBdr>
        <w:top w:val="none" w:sz="0" w:space="0" w:color="auto"/>
        <w:left w:val="none" w:sz="0" w:space="0" w:color="auto"/>
        <w:bottom w:val="none" w:sz="0" w:space="0" w:color="auto"/>
        <w:right w:val="none" w:sz="0" w:space="0" w:color="auto"/>
      </w:divBdr>
    </w:div>
    <w:div w:id="188798247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4FE2-E8B0-4283-B0CB-03EC0D77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13</Pages>
  <Words>2813</Words>
  <Characters>17497</Characters>
  <Application>Microsoft Office Word</Application>
  <DocSecurity>0</DocSecurity>
  <Lines>145</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2021-05-13T08:02:00Z</cp:lastPrinted>
  <dcterms:created xsi:type="dcterms:W3CDTF">2021-05-13T11:25:00Z</dcterms:created>
  <dcterms:modified xsi:type="dcterms:W3CDTF">2021-05-13T11:26:00Z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