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EC24" w14:textId="70A4A342" w:rsidR="006E7D43" w:rsidRPr="00A408D3" w:rsidRDefault="006E7D43" w:rsidP="005316C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08D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0A3DF59" w14:textId="77777777" w:rsidR="006E7D43" w:rsidRPr="00BC3362" w:rsidRDefault="006E7D43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17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proofErr w:type="spellStart"/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010047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ตั้งอยู่เลขที่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19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 w:rsidRPr="00BC3362">
        <w:rPr>
          <w:rFonts w:ascii="Angsana New" w:hAnsi="Angsana New"/>
          <w:spacing w:val="-4"/>
          <w:sz w:val="30"/>
          <w:szCs w:val="30"/>
        </w:rPr>
        <w:t>11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14:paraId="79BC0AA2" w14:textId="77777777" w:rsidR="006E7D43" w:rsidRPr="00BC3362" w:rsidRDefault="006E7D43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159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7F1887" w:rsidRPr="00BC3362">
        <w:rPr>
          <w:rFonts w:ascii="Angsana New" w:hAnsi="Angsana New"/>
          <w:spacing w:val="-4"/>
          <w:sz w:val="30"/>
          <w:szCs w:val="30"/>
        </w:rPr>
        <w:t>2556</w:t>
      </w:r>
    </w:p>
    <w:p w14:paraId="3DF0D69F" w14:textId="648A789E" w:rsidR="006E7D43" w:rsidRPr="00BC3362" w:rsidRDefault="006E7D43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100A58" w:rsidRPr="00BC3362">
        <w:rPr>
          <w:rFonts w:ascii="Angsana New" w:hAnsi="Angsana New" w:hint="cs"/>
          <w:spacing w:val="-4"/>
          <w:sz w:val="30"/>
          <w:szCs w:val="30"/>
          <w:cs/>
        </w:rPr>
        <w:t>จำหน่ายผลิตภัณฑ์อิเล็ก</w:t>
      </w:r>
      <w:r w:rsidR="00342488" w:rsidRPr="00BC3362">
        <w:rPr>
          <w:rFonts w:ascii="Angsana New" w:hAnsi="Angsana New" w:hint="cs"/>
          <w:spacing w:val="-4"/>
          <w:sz w:val="30"/>
          <w:szCs w:val="30"/>
          <w:cs/>
        </w:rPr>
        <w:t>ทรอนิกส์และชุดกล้องวงจรปิด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45C4" w:rsidRPr="00BC3362">
        <w:rPr>
          <w:rFonts w:ascii="Angsana New" w:hAnsi="Angsana New" w:hint="cs"/>
          <w:spacing w:val="-4"/>
          <w:sz w:val="30"/>
          <w:szCs w:val="30"/>
          <w:cs/>
        </w:rPr>
        <w:t>บริษัทย่อยดำเนินธุรกิจเกี่ยวกับ</w:t>
      </w:r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การผลิตและจำหน่ายน้ำประปาให้กับการประปาส่วนภูมิภาค (“</w:t>
      </w:r>
      <w:proofErr w:type="spellStart"/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>กปภ</w:t>
      </w:r>
      <w:proofErr w:type="spellEnd"/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>”) ในพื้นที่ ดังนี้</w:t>
      </w:r>
    </w:p>
    <w:p w14:paraId="25BCEC63" w14:textId="77777777" w:rsidR="001B14C5" w:rsidRDefault="001F0F3F" w:rsidP="001B1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8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0A7F04" w:rsidRPr="001B14C5">
        <w:rPr>
          <w:rFonts w:ascii="Angsana New" w:hAnsi="Angsana New" w:hint="cs"/>
          <w:spacing w:val="-4"/>
          <w:sz w:val="30"/>
          <w:szCs w:val="30"/>
          <w:cs/>
        </w:rPr>
        <w:t>ในพื้นที่</w:t>
      </w:r>
      <w:r w:rsidR="000A7F0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A7F04" w:rsidRPr="001B14C5">
        <w:rPr>
          <w:rFonts w:ascii="Angsana New" w:hAnsi="Angsana New" w:hint="cs"/>
          <w:spacing w:val="-4"/>
          <w:sz w:val="30"/>
          <w:szCs w:val="30"/>
          <w:cs/>
        </w:rPr>
        <w:t>อำเภอบางคล้า</w:t>
      </w:r>
      <w:r w:rsidR="000A7F0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 จังหวัดฉะเชิงเทรา ภายใต้สัญญาซื้อขายน้ำประปา</w:t>
      </w:r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กับ </w:t>
      </w:r>
      <w:proofErr w:type="spellStart"/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>กป</w:t>
      </w:r>
      <w:proofErr w:type="spellEnd"/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ภ. ซึ่งได้ลงนามเมื่อวันที่ </w:t>
      </w:r>
      <w:r w:rsidR="006D7E44" w:rsidRPr="001B14C5">
        <w:rPr>
          <w:rFonts w:ascii="Angsana New" w:hAnsi="Angsana New"/>
          <w:spacing w:val="-8"/>
          <w:sz w:val="30"/>
          <w:szCs w:val="30"/>
        </w:rPr>
        <w:t xml:space="preserve">14 </w:t>
      </w:r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กุมภาพันธ์ </w:t>
      </w:r>
      <w:r w:rsidR="006D7E44" w:rsidRPr="001B14C5">
        <w:rPr>
          <w:rFonts w:ascii="Angsana New" w:hAnsi="Angsana New"/>
          <w:spacing w:val="-8"/>
          <w:sz w:val="30"/>
          <w:szCs w:val="30"/>
        </w:rPr>
        <w:t xml:space="preserve">2563 </w:t>
      </w:r>
    </w:p>
    <w:p w14:paraId="5B666FA5" w14:textId="6DB336FB" w:rsidR="009A74BB" w:rsidRPr="00BC3362" w:rsidRDefault="001B14C5" w:rsidP="001B1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</w:rPr>
        <w:t xml:space="preserve">  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3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(สถานีจ่ายน้ำพิมพา)</w:t>
      </w:r>
    </w:p>
    <w:p w14:paraId="03D5FDA3" w14:textId="489EBE2F" w:rsidR="009A74BB" w:rsidRPr="00061FBF" w:rsidRDefault="000A6135" w:rsidP="00D6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0" w:hanging="13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 xml:space="preserve">ในพื้นที่ อำเภอพนัสนิคม จังหวัดชลบุรี ภายใต้สัญญาซื้อขายน้ำประปากับ </w:t>
      </w:r>
      <w:proofErr w:type="spellStart"/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>กป</w:t>
      </w:r>
      <w:proofErr w:type="spellEnd"/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 xml:space="preserve">ภ. ซึ่งได้ลงนามเมื่อวันที่ </w:t>
      </w:r>
      <w:r w:rsidR="006D7E44" w:rsidRPr="000A6135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D7E44" w:rsidRPr="000A6135">
        <w:rPr>
          <w:rFonts w:ascii="Angsana New" w:hAnsi="Angsana New"/>
          <w:spacing w:val="-4"/>
          <w:sz w:val="30"/>
          <w:szCs w:val="30"/>
        </w:rPr>
        <w:t xml:space="preserve"> 2563</w:t>
      </w:r>
      <w:r w:rsidR="006D7E44" w:rsidRPr="00061FBF">
        <w:rPr>
          <w:rFonts w:ascii="Angsana New" w:hAnsi="Angsana New" w:hint="cs"/>
          <w:spacing w:val="-2"/>
          <w:sz w:val="30"/>
          <w:szCs w:val="30"/>
          <w:cs/>
        </w:rPr>
        <w:t xml:space="preserve">เป็นระยะเวลา </w:t>
      </w:r>
      <w:r w:rsidR="006D7E44" w:rsidRPr="00061FBF">
        <w:rPr>
          <w:rFonts w:ascii="Angsana New" w:hAnsi="Angsana New"/>
          <w:spacing w:val="-2"/>
          <w:sz w:val="30"/>
          <w:szCs w:val="30"/>
        </w:rPr>
        <w:t xml:space="preserve">10 </w:t>
      </w:r>
      <w:r w:rsidR="006D7E44" w:rsidRPr="00061FBF">
        <w:rPr>
          <w:rFonts w:ascii="Angsana New" w:hAnsi="Angsana New" w:hint="cs"/>
          <w:spacing w:val="-2"/>
          <w:sz w:val="30"/>
          <w:szCs w:val="30"/>
          <w:cs/>
        </w:rPr>
        <w:t>ปี นับจากวันที่เริ่มต้นขายน้ำประปา (สถานีจ่ายน้ำพานทอง)</w:t>
      </w:r>
    </w:p>
    <w:p w14:paraId="437010E2" w14:textId="118F8EE7" w:rsidR="009A74BB" w:rsidRDefault="001F0F3F" w:rsidP="00207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0" w:hanging="13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 xml:space="preserve">พื้นที่ อำเภอพนัสนิคม จังหวัดชลบุรี ภายใต้สัญญาซื้อขายน้ำประปากับ </w:t>
      </w:r>
      <w:proofErr w:type="spellStart"/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กป</w:t>
      </w:r>
      <w:proofErr w:type="spellEnd"/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 xml:space="preserve">ภ. ซึ่งได้ลงนามเมื่อวันที่ </w:t>
      </w:r>
      <w:r w:rsidR="006D7E44" w:rsidRPr="00207708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A6135" w:rsidRPr="00207708">
        <w:rPr>
          <w:rFonts w:ascii="Angsana New" w:hAnsi="Angsana New"/>
          <w:spacing w:val="-4"/>
          <w:sz w:val="30"/>
          <w:szCs w:val="30"/>
        </w:rPr>
        <w:t xml:space="preserve"> 2563</w:t>
      </w:r>
      <w:r w:rsidR="00D645C9" w:rsidRPr="00207708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ระย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 xml:space="preserve">ะเวลา </w:t>
      </w:r>
      <w:r w:rsidR="006D7E44" w:rsidRPr="00D645C9">
        <w:rPr>
          <w:rFonts w:ascii="Angsana New" w:hAnsi="Angsana New"/>
          <w:spacing w:val="-4"/>
          <w:sz w:val="30"/>
          <w:szCs w:val="30"/>
        </w:rPr>
        <w:t xml:space="preserve">10 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</w:t>
      </w:r>
      <w:r w:rsidR="00E246B5" w:rsidRPr="00D645C9">
        <w:rPr>
          <w:rFonts w:ascii="Angsana New" w:hAnsi="Angsana New" w:hint="cs"/>
          <w:spacing w:val="-4"/>
          <w:sz w:val="30"/>
          <w:szCs w:val="30"/>
          <w:cs/>
        </w:rPr>
        <w:t>หนองกะ</w:t>
      </w:r>
      <w:proofErr w:type="spellStart"/>
      <w:r w:rsidR="00E246B5" w:rsidRPr="00D645C9">
        <w:rPr>
          <w:rFonts w:ascii="Angsana New" w:hAnsi="Angsana New" w:hint="cs"/>
          <w:spacing w:val="-4"/>
          <w:sz w:val="30"/>
          <w:szCs w:val="30"/>
          <w:cs/>
        </w:rPr>
        <w:t>ขะ</w:t>
      </w:r>
      <w:proofErr w:type="spellEnd"/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</w:p>
    <w:p w14:paraId="29A6382A" w14:textId="7A7E7DEF" w:rsidR="0050289D" w:rsidRPr="00D645C9" w:rsidRDefault="0050289D" w:rsidP="0050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73D01">
        <w:rPr>
          <w:rFonts w:ascii="Angsana New" w:hAnsi="Angsana New" w:hint="cs"/>
          <w:spacing w:val="-4"/>
          <w:sz w:val="30"/>
          <w:szCs w:val="30"/>
          <w:cs/>
        </w:rPr>
        <w:t>* ซึ่งโครงการดังกล่าวข้างต้นอยู่ระหว่างการดำเนินการก่อสร้าง</w:t>
      </w:r>
    </w:p>
    <w:p w14:paraId="248C18A3" w14:textId="029273D4" w:rsidR="00F35645" w:rsidRPr="00F35645" w:rsidRDefault="006E7D43" w:rsidP="005316C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</w:t>
      </w:r>
      <w:r w:rsidR="009048CC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</w:t>
      </w:r>
      <w:r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การเงิน</w:t>
      </w:r>
      <w:r w:rsidR="00060F62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A408D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และการนำเสนองบการเงินรวม</w:t>
      </w:r>
    </w:p>
    <w:p w14:paraId="2F4A53A6" w14:textId="77777777" w:rsidR="00AD7699" w:rsidRPr="00AD7699" w:rsidRDefault="00AD7699" w:rsidP="0075717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contextualSpacing w:val="0"/>
        <w:jc w:val="thaiDistribute"/>
        <w:rPr>
          <w:rFonts w:ascii="Angsana New" w:hAnsi="Angsana New"/>
          <w:b/>
          <w:bCs/>
          <w:vanish/>
          <w:spacing w:val="-4"/>
          <w:sz w:val="30"/>
          <w:szCs w:val="30"/>
          <w:cs/>
        </w:rPr>
      </w:pPr>
      <w:bookmarkStart w:id="0" w:name="_Hlk68446381"/>
    </w:p>
    <w:p w14:paraId="7F051A1C" w14:textId="77777777" w:rsidR="00AD7699" w:rsidRPr="00AD7699" w:rsidRDefault="00AD7699" w:rsidP="0075717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contextualSpacing w:val="0"/>
        <w:jc w:val="thaiDistribute"/>
        <w:rPr>
          <w:rFonts w:ascii="Angsana New" w:hAnsi="Angsana New"/>
          <w:b/>
          <w:bCs/>
          <w:vanish/>
          <w:spacing w:val="-4"/>
          <w:sz w:val="30"/>
          <w:szCs w:val="30"/>
          <w:cs/>
        </w:rPr>
      </w:pPr>
    </w:p>
    <w:p w14:paraId="0178CA75" w14:textId="2CA157EC" w:rsidR="005316C2" w:rsidRPr="005316C2" w:rsidRDefault="005316C2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5316C2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การแพร่ระบาดของโรคติดเชื้อไวรัสโค</w:t>
      </w:r>
      <w:proofErr w:type="spellStart"/>
      <w:r w:rsidRPr="005316C2">
        <w:rPr>
          <w:rFonts w:ascii="Angsana New" w:hAnsi="Angsana New" w:hint="cs"/>
          <w:b/>
          <w:bCs/>
          <w:spacing w:val="-4"/>
          <w:sz w:val="30"/>
          <w:szCs w:val="30"/>
          <w:cs/>
        </w:rPr>
        <w:t>โร</w:t>
      </w:r>
      <w:proofErr w:type="spellEnd"/>
      <w:r w:rsidRPr="005316C2">
        <w:rPr>
          <w:rFonts w:ascii="Angsana New" w:hAnsi="Angsana New" w:hint="cs"/>
          <w:b/>
          <w:bCs/>
          <w:spacing w:val="-4"/>
          <w:sz w:val="30"/>
          <w:szCs w:val="30"/>
          <w:cs/>
        </w:rPr>
        <w:t>นา</w:t>
      </w:r>
      <w:r w:rsidRPr="005316C2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</w:t>
      </w:r>
      <w:r w:rsidR="005616FE" w:rsidRPr="005616FE">
        <w:rPr>
          <w:rFonts w:ascii="Angsana New" w:hAnsi="Angsana New"/>
          <w:b/>
          <w:bCs/>
          <w:spacing w:val="-4"/>
          <w:sz w:val="30"/>
          <w:szCs w:val="30"/>
        </w:rPr>
        <w:t>2019</w:t>
      </w:r>
    </w:p>
    <w:p w14:paraId="596602E5" w14:textId="665C9C42" w:rsidR="005316C2" w:rsidRPr="005316C2" w:rsidRDefault="005316C2" w:rsidP="00236866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30"/>
          <w:szCs w:val="30"/>
        </w:rPr>
      </w:pPr>
      <w:r w:rsidRPr="005316C2">
        <w:rPr>
          <w:rFonts w:ascii="Angsana New" w:hAnsi="Angsana New" w:hint="cs"/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5316C2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Pr="005316C2">
        <w:rPr>
          <w:rFonts w:ascii="Angsana New" w:hAnsi="Angsana New" w:hint="cs"/>
          <w:sz w:val="30"/>
          <w:szCs w:val="30"/>
          <w:cs/>
        </w:rPr>
        <w:t>นา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="005616FE">
        <w:rPr>
          <w:rFonts w:ascii="Angsana New" w:hAnsi="Angsana New"/>
          <w:sz w:val="30"/>
          <w:szCs w:val="30"/>
        </w:rPr>
        <w:t>2019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ที่ปัจจุบันยังมีผลกระทบต่อธุรกิจและอุตสาหกรรมส่วนใหญ่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ประมาณการหนี้สินและหนี้สินที่อาจเกิดขึ้นอย่างต่อเนื่อง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ทั้งนี้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ฝ่ายบริหารได้ใช้ประมาณการและดุลยพินิจในประเด็นต่าง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ๆ</w:t>
      </w:r>
      <w:r w:rsidRPr="005316C2">
        <w:rPr>
          <w:rFonts w:ascii="Angsana New" w:hAnsi="Angsana New"/>
          <w:sz w:val="30"/>
          <w:szCs w:val="30"/>
          <w:cs/>
        </w:rPr>
        <w:t xml:space="preserve"> </w:t>
      </w:r>
      <w:r w:rsidRPr="005316C2">
        <w:rPr>
          <w:rFonts w:ascii="Angsana New" w:hAnsi="Angsana New" w:hint="cs"/>
          <w:sz w:val="30"/>
          <w:szCs w:val="30"/>
          <w:cs/>
        </w:rPr>
        <w:t>เมื่อสถานการณ์มีการเปลี่ยนแปลง</w:t>
      </w:r>
    </w:p>
    <w:p w14:paraId="062DC509" w14:textId="582332F0" w:rsidR="00F35645" w:rsidRPr="00F35645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F35645">
        <w:rPr>
          <w:rFonts w:ascii="Angsana New" w:hAnsi="Angsana New"/>
          <w:b/>
          <w:bCs/>
          <w:spacing w:val="-4"/>
          <w:sz w:val="30"/>
          <w:szCs w:val="30"/>
          <w:cs/>
        </w:rPr>
        <w:t>เกณฑ์การถือปฏิบัติ</w:t>
      </w:r>
      <w:bookmarkEnd w:id="0"/>
    </w:p>
    <w:p w14:paraId="52F86F42" w14:textId="78C622EF" w:rsidR="005316C2" w:rsidRDefault="009048CC" w:rsidP="005316C2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6B3BEF" w:rsidRPr="006B3BEF">
        <w:rPr>
          <w:rFonts w:ascii="Angsana New" w:hAnsi="Angsana New" w:hint="cs"/>
          <w:sz w:val="30"/>
          <w:szCs w:val="30"/>
          <w:cs/>
        </w:rPr>
        <w:t>การเงินระหว่างกาลนี้จัดทำขึ้นตามมาตรฐานการบัญชีฉบับที่</w:t>
      </w:r>
      <w:r w:rsidR="006B3BEF" w:rsidRPr="006B3BEF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34</w:t>
      </w:r>
      <w:r w:rsidR="006B3BEF" w:rsidRPr="006B3BEF">
        <w:rPr>
          <w:rFonts w:ascii="Angsana New" w:hAnsi="Angsana New"/>
          <w:sz w:val="30"/>
          <w:szCs w:val="30"/>
          <w:cs/>
        </w:rPr>
        <w:t xml:space="preserve"> </w:t>
      </w:r>
      <w:r w:rsidR="006B3BEF" w:rsidRPr="006B3BEF">
        <w:rPr>
          <w:rFonts w:ascii="Angsana New" w:hAnsi="Angsana New" w:hint="cs"/>
          <w:sz w:val="30"/>
          <w:szCs w:val="30"/>
          <w:cs/>
        </w:rPr>
        <w:t>เรื่อง</w:t>
      </w:r>
      <w:r w:rsidR="006B3BEF" w:rsidRPr="006B3BEF">
        <w:rPr>
          <w:rFonts w:ascii="Angsana New" w:hAnsi="Angsana New"/>
          <w:sz w:val="30"/>
          <w:szCs w:val="30"/>
          <w:cs/>
        </w:rPr>
        <w:t xml:space="preserve"> </w:t>
      </w:r>
      <w:r w:rsidR="006B3BEF" w:rsidRPr="006B3BEF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6B3BEF" w:rsidRPr="006B3BEF">
        <w:rPr>
          <w:rFonts w:ascii="Angsana New" w:hAnsi="Angsana New"/>
          <w:sz w:val="30"/>
          <w:szCs w:val="30"/>
          <w:cs/>
        </w:rPr>
        <w:t xml:space="preserve"> </w:t>
      </w:r>
      <w:r w:rsidR="006B3BEF" w:rsidRPr="006B3BEF">
        <w:rPr>
          <w:rFonts w:ascii="Angsana New" w:hAnsi="Angsana New" w:hint="cs"/>
          <w:sz w:val="30"/>
          <w:szCs w:val="30"/>
          <w:cs/>
        </w:rPr>
        <w:t>โดยบริษัทเลือกเสนอ</w:t>
      </w:r>
      <w:r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6B3BEF" w:rsidRPr="006B3BEF">
        <w:rPr>
          <w:rFonts w:ascii="Angsana New" w:hAnsi="Angsana New" w:hint="cs"/>
          <w:sz w:val="30"/>
          <w:szCs w:val="30"/>
          <w:cs/>
        </w:rPr>
        <w:t>เงินระหว่างกาลแบบย่อ</w:t>
      </w:r>
      <w:r w:rsidR="006B3BEF" w:rsidRPr="006B3BEF">
        <w:rPr>
          <w:rFonts w:ascii="Angsana New" w:hAnsi="Angsana New"/>
          <w:sz w:val="30"/>
          <w:szCs w:val="30"/>
          <w:cs/>
        </w:rPr>
        <w:t xml:space="preserve"> </w:t>
      </w:r>
      <w:r w:rsidR="006B3BEF" w:rsidRPr="006B3BE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6B3BEF" w:rsidRPr="006B3BEF">
        <w:rPr>
          <w:rFonts w:ascii="Angsana New" w:hAnsi="Angsana New"/>
          <w:sz w:val="30"/>
          <w:szCs w:val="30"/>
          <w:cs/>
        </w:rPr>
        <w:t xml:space="preserve"> </w:t>
      </w:r>
      <w:r w:rsidR="006B3BEF" w:rsidRPr="006B3BEF">
        <w:rPr>
          <w:rFonts w:ascii="Angsana New" w:hAnsi="Angsana New" w:hint="cs"/>
          <w:sz w:val="30"/>
          <w:szCs w:val="30"/>
          <w:cs/>
        </w:rPr>
        <w:t>ได้มีการขยายการแสดงรายการในงบการเงินเพิ่มเติมเช่นเดียวกับงบการเงินประจำปี</w:t>
      </w:r>
      <w:r w:rsidR="006E7D43" w:rsidRPr="00E65711">
        <w:rPr>
          <w:rFonts w:ascii="Angsana New" w:hAnsi="Angsana New"/>
          <w:sz w:val="30"/>
          <w:szCs w:val="30"/>
        </w:rPr>
        <w:t xml:space="preserve"> </w:t>
      </w:r>
    </w:p>
    <w:p w14:paraId="2C5BD5BE" w14:textId="14F929FD" w:rsidR="00C02497" w:rsidRDefault="009048CC" w:rsidP="00236866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6E7D43"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</w:t>
      </w:r>
      <w:r w:rsidR="00B3510F">
        <w:rPr>
          <w:rFonts w:ascii="Angsana New" w:hAnsi="Angsana New" w:hint="cs"/>
          <w:sz w:val="30"/>
          <w:szCs w:val="30"/>
          <w:cs/>
        </w:rPr>
        <w:t>ที่นำเสนอครั้งล่าสุด</w:t>
      </w:r>
      <w:r w:rsidR="00A408D3">
        <w:rPr>
          <w:rFonts w:ascii="Angsana New" w:hAnsi="Angsana New" w:hint="cs"/>
          <w:sz w:val="30"/>
          <w:szCs w:val="30"/>
          <w:cs/>
        </w:rPr>
        <w:t xml:space="preserve"> </w:t>
      </w:r>
      <w:r w:rsidR="006E7D43">
        <w:rPr>
          <w:rFonts w:ascii="Angsana New" w:hAnsi="Angsana New" w:hint="cs"/>
          <w:sz w:val="30"/>
          <w:szCs w:val="30"/>
          <w:cs/>
        </w:rPr>
        <w:t>งบ</w:t>
      </w:r>
      <w:r w:rsidR="006E7D43"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6E7D43" w:rsidRPr="00712F07">
        <w:rPr>
          <w:rFonts w:ascii="Angsana New" w:hAnsi="Angsana New"/>
          <w:sz w:val="30"/>
          <w:szCs w:val="30"/>
          <w:cs/>
        </w:rPr>
        <w:t>รายงานไปแล้ว</w:t>
      </w:r>
      <w:r w:rsidR="006E7D43">
        <w:rPr>
          <w:rFonts w:ascii="Angsana New" w:hAnsi="Angsana New"/>
          <w:sz w:val="30"/>
          <w:szCs w:val="30"/>
          <w:cs/>
        </w:rPr>
        <w:t xml:space="preserve"> </w:t>
      </w:r>
      <w:r w:rsidR="006E7D43"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 w:rsidR="006E7D43"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6E7D43"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="006E7D43"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="006E7D43" w:rsidRPr="003F31F5">
        <w:rPr>
          <w:rFonts w:ascii="Angsana New" w:hAnsi="Angsana New"/>
          <w:sz w:val="30"/>
          <w:szCs w:val="30"/>
          <w:cs/>
        </w:rPr>
        <w:t>ของ</w:t>
      </w:r>
      <w:r w:rsidR="006E7D43"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="006E7D43" w:rsidRPr="00712F07">
        <w:rPr>
          <w:rFonts w:ascii="Angsana New" w:hAnsi="Angsana New"/>
          <w:sz w:val="30"/>
          <w:szCs w:val="30"/>
          <w:cs/>
        </w:rPr>
        <w:t>ปี</w:t>
      </w:r>
      <w:r w:rsidR="006E7D43" w:rsidRPr="00F8282A">
        <w:rPr>
          <w:rFonts w:ascii="Angsana New" w:hAnsi="Angsana New"/>
          <w:sz w:val="30"/>
          <w:szCs w:val="30"/>
          <w:cs/>
        </w:rPr>
        <w:t>สิ้นสุด</w:t>
      </w:r>
      <w:r w:rsidR="006E7D43" w:rsidRPr="00782F39">
        <w:rPr>
          <w:rFonts w:ascii="Angsana New" w:hAnsi="Angsana New"/>
          <w:sz w:val="30"/>
          <w:szCs w:val="30"/>
          <w:cs/>
        </w:rPr>
        <w:t>วันที่</w:t>
      </w:r>
      <w:r w:rsidR="00502091">
        <w:rPr>
          <w:rFonts w:ascii="Angsana New" w:hAnsi="Angsana New"/>
          <w:sz w:val="30"/>
          <w:szCs w:val="30"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="00502091">
        <w:rPr>
          <w:rFonts w:ascii="Angsana New" w:hAnsi="Angsana New"/>
          <w:sz w:val="30"/>
          <w:szCs w:val="30"/>
        </w:rPr>
        <w:t xml:space="preserve"> </w:t>
      </w:r>
      <w:r w:rsidR="006E7D43">
        <w:rPr>
          <w:rFonts w:ascii="Angsana New" w:hAnsi="Angsana New"/>
          <w:sz w:val="30"/>
          <w:szCs w:val="30"/>
          <w:cs/>
        </w:rPr>
        <w:t>ธันวาคม</w:t>
      </w:r>
      <w:r w:rsidR="006E7D43">
        <w:rPr>
          <w:rFonts w:ascii="Angsana New" w:hAnsi="Angsana New"/>
          <w:sz w:val="30"/>
          <w:szCs w:val="30"/>
        </w:rPr>
        <w:t xml:space="preserve"> </w:t>
      </w:r>
      <w:r w:rsidR="00703519">
        <w:rPr>
          <w:rFonts w:ascii="Angsana New" w:hAnsi="Angsana New"/>
          <w:sz w:val="30"/>
          <w:szCs w:val="30"/>
        </w:rPr>
        <w:t>2563</w:t>
      </w:r>
    </w:p>
    <w:p w14:paraId="5A23A806" w14:textId="314D3D90" w:rsidR="006E7D43" w:rsidRDefault="009048CC" w:rsidP="00236866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ข้อมูลทาง</w:t>
      </w:r>
      <w:r w:rsidR="006E7D43" w:rsidRPr="00D75CE8">
        <w:rPr>
          <w:rFonts w:ascii="Angsana New" w:hAnsi="Angsana New"/>
          <w:sz w:val="30"/>
          <w:szCs w:val="30"/>
          <w:cs/>
        </w:rPr>
        <w:t>การเงินระหว่าง</w:t>
      </w:r>
      <w:r w:rsidR="006E7D43" w:rsidRPr="00D760D3">
        <w:rPr>
          <w:rFonts w:ascii="Angsana New" w:hAnsi="Angsana New"/>
          <w:sz w:val="30"/>
          <w:szCs w:val="30"/>
          <w:cs/>
        </w:rPr>
        <w:t>กาล</w:t>
      </w:r>
      <w:r w:rsidR="00A172AC">
        <w:rPr>
          <w:rFonts w:ascii="Angsana New" w:hAnsi="Angsana New" w:hint="cs"/>
          <w:sz w:val="30"/>
          <w:szCs w:val="30"/>
          <w:cs/>
        </w:rPr>
        <w:t>ฉบับนี้จัดทำขึ้น</w:t>
      </w:r>
      <w:r w:rsidR="007D2936">
        <w:rPr>
          <w:rFonts w:ascii="Angsana New" w:hAnsi="Angsana New" w:hint="cs"/>
          <w:sz w:val="30"/>
          <w:szCs w:val="30"/>
          <w:cs/>
        </w:rPr>
        <w:t>เป็นภาษาไทย การแปลงงบการเงินฉบั</w:t>
      </w:r>
      <w:r w:rsidR="00A172AC">
        <w:rPr>
          <w:rFonts w:ascii="Angsana New" w:hAnsi="Angsana New" w:hint="cs"/>
          <w:sz w:val="30"/>
          <w:szCs w:val="30"/>
          <w:cs/>
        </w:rPr>
        <w:t>บนี้เป็นภาษาอื่นต้องให้</w:t>
      </w:r>
      <w:r w:rsidR="006E7D43" w:rsidRPr="00D760D3">
        <w:rPr>
          <w:rFonts w:ascii="Angsana New" w:hAnsi="Angsana New"/>
          <w:sz w:val="30"/>
          <w:szCs w:val="30"/>
          <w:cs/>
        </w:rPr>
        <w:t>สอดคล้องกับงบการเงิน</w:t>
      </w:r>
      <w:r w:rsidR="00A172AC">
        <w:rPr>
          <w:rFonts w:ascii="Angsana New" w:hAnsi="Angsana New" w:hint="cs"/>
          <w:sz w:val="30"/>
          <w:szCs w:val="30"/>
          <w:cs/>
        </w:rPr>
        <w:t>ฉบับภาษาไทย</w:t>
      </w:r>
    </w:p>
    <w:p w14:paraId="24F1CB64" w14:textId="4FFB4AD4" w:rsidR="0095092B" w:rsidRDefault="0095092B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เกณฑ์ในการนำเสนองบการเงินรวม</w:t>
      </w:r>
    </w:p>
    <w:p w14:paraId="6B1493AB" w14:textId="77777777" w:rsidR="0095092B" w:rsidRDefault="0095092B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1"/>
        <w:jc w:val="thaiDistribute"/>
        <w:rPr>
          <w:rFonts w:ascii="Angsana New" w:eastAsia="Calibri" w:hAnsi="Angsana New"/>
          <w:sz w:val="30"/>
          <w:szCs w:val="30"/>
        </w:rPr>
      </w:pPr>
      <w:r w:rsidRPr="0095092B">
        <w:rPr>
          <w:rFonts w:ascii="Angsana New" w:eastAsia="Calibri" w:hAnsi="Angsana New"/>
          <w:sz w:val="30"/>
          <w:szCs w:val="30"/>
          <w:cs/>
        </w:rPr>
        <w:t>งบการเงินรวมนี้ได้รวมงบการเงินของ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proofErr w:type="spellStart"/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010047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</w:t>
      </w:r>
      <w:r w:rsidRPr="0095092B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และบริษัทย่อยที่บริษัทมีอำนาจควบคุมหรือถือหุ้นเกินกว่าร้อยละ </w:t>
      </w:r>
      <w:r w:rsidR="007F1887">
        <w:rPr>
          <w:rFonts w:ascii="Angsana New" w:eastAsia="Calibri" w:hAnsi="Angsana New"/>
          <w:sz w:val="30"/>
          <w:szCs w:val="30"/>
        </w:rPr>
        <w:t>50</w:t>
      </w:r>
      <w:r w:rsidRPr="0095092B">
        <w:rPr>
          <w:rFonts w:ascii="Angsana New" w:eastAsia="Calibri" w:hAnsi="Angsana New"/>
          <w:sz w:val="30"/>
          <w:szCs w:val="30"/>
        </w:rPr>
        <w:t xml:space="preserve"> </w:t>
      </w:r>
      <w:r w:rsidRPr="0095092B">
        <w:rPr>
          <w:rFonts w:ascii="Angsana New" w:eastAsia="Calibri" w:hAnsi="Angsana New" w:hint="cs"/>
          <w:sz w:val="30"/>
          <w:szCs w:val="30"/>
          <w:cs/>
        </w:rPr>
        <w:t>ของหุ้นที่บริษัทมีสิทธิออกเสียง ดังนี้</w:t>
      </w:r>
    </w:p>
    <w:tbl>
      <w:tblPr>
        <w:tblW w:w="8993" w:type="dxa"/>
        <w:tblInd w:w="81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83"/>
        <w:gridCol w:w="1452"/>
        <w:gridCol w:w="284"/>
        <w:gridCol w:w="1417"/>
        <w:gridCol w:w="284"/>
        <w:gridCol w:w="2580"/>
      </w:tblGrid>
      <w:tr w:rsidR="0095092B" w:rsidRPr="0095092B" w14:paraId="0D023519" w14:textId="77777777" w:rsidTr="0028454C">
        <w:trPr>
          <w:trHeight w:val="403"/>
        </w:trPr>
        <w:tc>
          <w:tcPr>
            <w:tcW w:w="2693" w:type="dxa"/>
            <w:shd w:val="clear" w:color="auto" w:fill="auto"/>
            <w:noWrap/>
            <w:vAlign w:val="center"/>
          </w:tcPr>
          <w:p w14:paraId="0F71E6E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FB324F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15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9E392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สัดส่วนการลงทุน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ร้อยละ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F026434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CB0817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0348D71" w14:textId="77777777" w:rsidTr="0028454C">
        <w:trPr>
          <w:trHeight w:val="403"/>
        </w:trPr>
        <w:tc>
          <w:tcPr>
            <w:tcW w:w="2693" w:type="dxa"/>
            <w:shd w:val="clear" w:color="auto" w:fill="auto"/>
            <w:noWrap/>
            <w:vAlign w:val="center"/>
          </w:tcPr>
          <w:p w14:paraId="28BBB24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3B368D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4C91302" w14:textId="40ABF6FE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50289D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EB21F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82222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65C2F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8F5FE96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8C676EE" w14:textId="77777777" w:rsidTr="0028454C">
        <w:trPr>
          <w:trHeight w:val="403"/>
        </w:trPr>
        <w:tc>
          <w:tcPr>
            <w:tcW w:w="2693" w:type="dxa"/>
            <w:shd w:val="clear" w:color="auto" w:fill="auto"/>
            <w:noWrap/>
            <w:vAlign w:val="center"/>
          </w:tcPr>
          <w:p w14:paraId="0B2316C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C2E556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8FC462" w14:textId="1B1A83D5" w:rsidR="0095092B" w:rsidRPr="0095092B" w:rsidRDefault="0050289D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6DCDA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764DDE" w14:textId="646210FD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50289D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95EFD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4C7E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ประเภทธุรกิจ</w:t>
            </w:r>
          </w:p>
        </w:tc>
      </w:tr>
      <w:tr w:rsidR="0050289D" w:rsidRPr="0095092B" w14:paraId="2EA911F3" w14:textId="77777777" w:rsidTr="0028454C">
        <w:trPr>
          <w:trHeight w:val="403"/>
        </w:trPr>
        <w:tc>
          <w:tcPr>
            <w:tcW w:w="269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0CD7DB9" w14:textId="77777777" w:rsidR="0050289D" w:rsidRPr="0095092B" w:rsidRDefault="0050289D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บีเอส มายโค 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ไบ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โอ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เทค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5D064F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C7F850" w14:textId="77777777" w:rsidR="0050289D" w:rsidRPr="00B450C2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450C2">
              <w:rPr>
                <w:rFonts w:ascii="Angsana New" w:eastAsia="Times New Roman" w:hAnsi="Angsana New"/>
                <w:sz w:val="30"/>
                <w:szCs w:val="30"/>
              </w:rPr>
              <w:t>87.22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8DF964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CA5537C" w14:textId="3A3165CF" w:rsidR="0050289D" w:rsidRPr="0095092B" w:rsidRDefault="00703519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87</w:t>
            </w:r>
            <w:r w:rsidR="0050289D">
              <w:rPr>
                <w:rFonts w:ascii="Angsana New" w:eastAsia="Times New Roman" w:hAnsi="Angsana New" w:hint="cs"/>
                <w:sz w:val="30"/>
                <w:szCs w:val="30"/>
                <w:cs/>
              </w:rPr>
              <w:t>.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22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8093F0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B83A7F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ผลิตสารกำจัดศัตรูพืชและ</w:t>
            </w:r>
          </w:p>
        </w:tc>
      </w:tr>
      <w:tr w:rsidR="0050289D" w:rsidRPr="0095092B" w14:paraId="59C50790" w14:textId="77777777" w:rsidTr="0028454C">
        <w:trPr>
          <w:trHeight w:val="403"/>
        </w:trPr>
        <w:tc>
          <w:tcPr>
            <w:tcW w:w="2693" w:type="dxa"/>
            <w:shd w:val="clear" w:color="auto" w:fill="auto"/>
            <w:noWrap/>
            <w:vAlign w:val="bottom"/>
          </w:tcPr>
          <w:p w14:paraId="27225BC3" w14:textId="77777777" w:rsidR="0050289D" w:rsidRPr="0095092B" w:rsidRDefault="0050289D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C27226D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3460A097" w14:textId="77777777" w:rsidR="0050289D" w:rsidRPr="00B450C2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9FD9765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10A5F608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9DC3998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shd w:val="clear" w:color="auto" w:fill="auto"/>
            <w:noWrap/>
            <w:vAlign w:val="bottom"/>
          </w:tcPr>
          <w:p w14:paraId="209A47E6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ผลิตภัณฑ์เคมีเกษตร</w:t>
            </w:r>
          </w:p>
        </w:tc>
      </w:tr>
      <w:tr w:rsidR="0050289D" w:rsidRPr="0095092B" w14:paraId="20988F0E" w14:textId="77777777" w:rsidTr="0028454C">
        <w:trPr>
          <w:trHeight w:val="403"/>
        </w:trPr>
        <w:tc>
          <w:tcPr>
            <w:tcW w:w="269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C00450" w14:textId="77777777" w:rsidR="0050289D" w:rsidRPr="0095092B" w:rsidRDefault="0050289D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กิจการร่วมค้า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726B9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59948" w14:textId="77777777" w:rsidR="0050289D" w:rsidRPr="00B450C2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450C2">
              <w:rPr>
                <w:rFonts w:ascii="Angsana New" w:eastAsia="Times New Roman" w:hAnsi="Angsana New"/>
                <w:sz w:val="30"/>
                <w:szCs w:val="30"/>
              </w:rPr>
              <w:t>99.42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261F7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7A912C68" w14:textId="29B88EAD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268AD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9.42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618360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F9BB6F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ผลิตและจำหน่ายน้ำดื่ม น้ำดิบ</w:t>
            </w:r>
          </w:p>
        </w:tc>
      </w:tr>
      <w:tr w:rsidR="0050289D" w:rsidRPr="0095092B" w14:paraId="0BE2AC97" w14:textId="77777777" w:rsidTr="0028454C">
        <w:trPr>
          <w:trHeight w:val="403"/>
        </w:trPr>
        <w:tc>
          <w:tcPr>
            <w:tcW w:w="269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B4DE23" w14:textId="04846951" w:rsidR="0050289D" w:rsidRPr="0095092B" w:rsidRDefault="0050289D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proofErr w:type="spellStart"/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</w:t>
            </w:r>
            <w:proofErr w:type="spellEnd"/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รก</w:t>
            </w:r>
            <w:proofErr w:type="spellStart"/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้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า</w:t>
            </w:r>
            <w:proofErr w:type="spellEnd"/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ยูยู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BA9439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D50853" w14:textId="77777777" w:rsidR="0050289D" w:rsidRPr="00B450C2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AD4C24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7E4EE1CF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39AF25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00FC7A" w14:textId="77777777" w:rsidR="0050289D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50289D" w:rsidRPr="0095092B" w14:paraId="2E2F0A75" w14:textId="77777777" w:rsidTr="0028454C">
        <w:trPr>
          <w:trHeight w:val="403"/>
        </w:trPr>
        <w:tc>
          <w:tcPr>
            <w:tcW w:w="269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03CF49" w14:textId="77777777" w:rsidR="0050289D" w:rsidRPr="0095092B" w:rsidRDefault="0050289D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ยูเร</w:t>
            </w:r>
            <w:proofErr w:type="spellEnd"/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กา เอนเนอร์จี จำกัด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33E05D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31624" w14:textId="77777777" w:rsidR="0050289D" w:rsidRPr="00B450C2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450C2">
              <w:rPr>
                <w:rFonts w:ascii="Angsana New" w:eastAsia="Times New Roman" w:hAnsi="Angsana New"/>
                <w:sz w:val="30"/>
                <w:szCs w:val="30"/>
              </w:rPr>
              <w:t>55.00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5526C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2E97CFEE" w14:textId="2E8B2B9B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268AD">
              <w:rPr>
                <w:rFonts w:ascii="Angsana New" w:eastAsia="Times New Roman" w:hAnsi="Angsana New"/>
                <w:sz w:val="30"/>
                <w:szCs w:val="30"/>
              </w:rPr>
              <w:t>55.00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10970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7DEE62" w14:textId="77777777" w:rsidR="0050289D" w:rsidRPr="0095092B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ผลิตพลังงาน</w:t>
            </w:r>
          </w:p>
        </w:tc>
      </w:tr>
    </w:tbl>
    <w:p w14:paraId="5DB0F0B6" w14:textId="77777777" w:rsidR="00E65711" w:rsidRPr="00E65711" w:rsidRDefault="00E6571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/>
        <w:jc w:val="thaiDistribute"/>
        <w:rPr>
          <w:rFonts w:ascii="Angsana New" w:eastAsia="Calibri" w:hAnsi="Angsana New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80F5786" w14:textId="77777777" w:rsidR="00E65711" w:rsidRPr="00E65711" w:rsidRDefault="00E6571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11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  <w:lang w:val="en-GB"/>
        </w:rPr>
        <w:t>ง</w:t>
      </w:r>
      <w:r w:rsidRPr="00E65711">
        <w:rPr>
          <w:rFonts w:ascii="Angsana New" w:eastAsia="Calibri" w:hAnsi="Angsana New"/>
          <w:sz w:val="30"/>
          <w:szCs w:val="30"/>
          <w:cs/>
        </w:rPr>
        <w:t>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2F9D8E9D" w14:textId="7071BF7A" w:rsidR="006E7D43" w:rsidRPr="00A408D3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>สกุลเงินที่</w:t>
      </w:r>
      <w:r w:rsidRPr="00A408D3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ใช้ในการดำเนินงานและ</w:t>
      </w:r>
      <w:r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นำเสนองบการเงิน  </w:t>
      </w:r>
    </w:p>
    <w:p w14:paraId="4A74FC32" w14:textId="42FEB996" w:rsidR="00A273C4" w:rsidRPr="009D1056" w:rsidRDefault="00823AE7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6E7D43" w:rsidRPr="009D1056">
        <w:rPr>
          <w:rFonts w:ascii="Angsana New" w:hAnsi="Angsana New"/>
          <w:sz w:val="30"/>
          <w:szCs w:val="30"/>
          <w:cs/>
        </w:rPr>
        <w:t>การเงินระหว่างกาลนี้จัดทำและแสดงหน่วยเงินตราเป็นเงินบาท</w:t>
      </w:r>
      <w:r w:rsidR="006E7D43"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6E7D43" w:rsidRPr="009D1056">
        <w:rPr>
          <w:rFonts w:ascii="Angsana New" w:hAnsi="Angsana New"/>
          <w:sz w:val="30"/>
          <w:szCs w:val="30"/>
          <w:cs/>
        </w:rPr>
        <w:t xml:space="preserve"> </w:t>
      </w:r>
      <w:r w:rsidR="0010670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เพื่อให้แสดงเป็นหลักพันบาทและหลัก</w:t>
      </w:r>
      <w:r w:rsidR="005D09B3">
        <w:rPr>
          <w:rFonts w:ascii="Angsana New" w:hAnsi="Angsana New" w:hint="cs"/>
          <w:sz w:val="30"/>
          <w:szCs w:val="30"/>
          <w:cs/>
        </w:rPr>
        <w:t>ล้าน</w:t>
      </w:r>
      <w:r w:rsidR="0010670E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04FBD7DE" w14:textId="18C34DCA" w:rsidR="006E7D43" w:rsidRPr="00E65711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>การ</w:t>
      </w:r>
      <w:r w:rsidRPr="00E6571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ใช้วิจารณญาณและการ</w:t>
      </w:r>
      <w:r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>ประมาณการ</w:t>
      </w:r>
    </w:p>
    <w:p w14:paraId="4C9520FC" w14:textId="4C8FFA19" w:rsidR="00C02497" w:rsidRDefault="00823AE7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ในการจัดทำข้อม</w:t>
      </w:r>
      <w:r>
        <w:rPr>
          <w:rFonts w:ascii="Angsana New" w:hAnsi="Angsana New" w:hint="cs"/>
          <w:sz w:val="30"/>
          <w:szCs w:val="30"/>
          <w:cs/>
        </w:rPr>
        <w:t>ูลทาง</w:t>
      </w:r>
      <w:r w:rsidR="006E7D43" w:rsidRPr="00FD520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E40BC5">
        <w:rPr>
          <w:rFonts w:ascii="Angsana New" w:hAnsi="Angsana New" w:hint="cs"/>
          <w:sz w:val="30"/>
          <w:szCs w:val="30"/>
          <w:cs/>
        </w:rPr>
        <w:t>ให้</w:t>
      </w:r>
      <w:r w:rsidR="006E7D43" w:rsidRPr="00FD520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E7D43">
        <w:rPr>
          <w:rFonts w:ascii="Angsana New" w:hAnsi="Angsana New"/>
          <w:sz w:val="30"/>
          <w:szCs w:val="30"/>
          <w:cs/>
        </w:rPr>
        <w:t>การประมาณ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E7D43">
        <w:rPr>
          <w:rFonts w:ascii="Angsana New" w:hAnsi="Angsana New"/>
          <w:sz w:val="30"/>
          <w:szCs w:val="30"/>
          <w:cs/>
        </w:rPr>
        <w:t>และข้อสมมติ</w:t>
      </w:r>
      <w:r w:rsidR="006E7D43"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</w:t>
      </w:r>
      <w:r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="006E7D43" w:rsidRPr="00FD520B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29E5007" w14:textId="77777777" w:rsidR="00662A32" w:rsidRDefault="00662A32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</w:p>
    <w:p w14:paraId="0E70D56B" w14:textId="77777777" w:rsidR="00662A32" w:rsidRDefault="00662A32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</w:p>
    <w:p w14:paraId="19B8182F" w14:textId="77777777" w:rsidR="00662A32" w:rsidRDefault="00662A32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</w:p>
    <w:p w14:paraId="64EDB4C7" w14:textId="77777777" w:rsidR="00662A32" w:rsidRDefault="00662A32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101F4C60" w14:textId="7A2641BF" w:rsidR="003F2A68" w:rsidRPr="00E65711" w:rsidRDefault="00E65711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lastRenderedPageBreak/>
        <w:t xml:space="preserve"> </w:t>
      </w:r>
      <w:r w:rsidR="003F2A68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>การ</w:t>
      </w:r>
      <w:r w:rsidR="003F2A68" w:rsidRPr="00E6571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ใช้เกณฑ์ในการดำเนินงานต่อเนื่อง</w:t>
      </w:r>
    </w:p>
    <w:p w14:paraId="530F882E" w14:textId="0B2CDE68" w:rsidR="0097294F" w:rsidRPr="0097294F" w:rsidRDefault="0097294F" w:rsidP="00972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  <w:r w:rsidRPr="0097294F">
        <w:rPr>
          <w:rFonts w:ascii="Angsana New" w:hAnsi="Angsana New"/>
          <w:sz w:val="30"/>
          <w:szCs w:val="30"/>
          <w:cs/>
        </w:rPr>
        <w:t>สำหรับ</w:t>
      </w:r>
      <w:r w:rsidRPr="0097294F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97294F">
        <w:rPr>
          <w:rFonts w:ascii="Angsana New" w:hAnsi="Angsana New"/>
          <w:sz w:val="30"/>
          <w:szCs w:val="30"/>
          <w:cs/>
        </w:rPr>
        <w:t>สิ้นสุดวันที่</w:t>
      </w:r>
      <w:r w:rsidRPr="0097294F">
        <w:rPr>
          <w:rFonts w:ascii="Angsana New" w:hAnsi="Angsana New"/>
          <w:sz w:val="30"/>
          <w:szCs w:val="30"/>
        </w:rPr>
        <w:t xml:space="preserve"> 31</w:t>
      </w:r>
      <w:r w:rsidRPr="0097294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97294F">
        <w:rPr>
          <w:rFonts w:ascii="Angsana New" w:hAnsi="Angsana New"/>
          <w:sz w:val="30"/>
          <w:szCs w:val="30"/>
        </w:rPr>
        <w:t xml:space="preserve"> 2564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97294F">
        <w:rPr>
          <w:rFonts w:ascii="Angsana New" w:hAnsi="Angsana New"/>
          <w:sz w:val="30"/>
          <w:szCs w:val="30"/>
          <w:cs/>
        </w:rPr>
        <w:t>มีขาดทุนสุทธิ</w:t>
      </w:r>
      <w:r w:rsidRPr="0097294F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Pr="0097294F">
        <w:rPr>
          <w:rFonts w:ascii="Angsana New" w:hAnsi="Angsana New"/>
          <w:sz w:val="30"/>
          <w:szCs w:val="30"/>
          <w:cs/>
        </w:rPr>
        <w:t>จำนวน</w:t>
      </w:r>
      <w:r w:rsidRPr="0097294F">
        <w:rPr>
          <w:rFonts w:ascii="Angsana New" w:hAnsi="Angsana New" w:hint="cs"/>
          <w:sz w:val="30"/>
          <w:szCs w:val="30"/>
          <w:cs/>
        </w:rPr>
        <w:t>เงิน</w:t>
      </w:r>
      <w:r w:rsidRPr="0097294F">
        <w:rPr>
          <w:rFonts w:ascii="Angsana New" w:hAnsi="Angsana New"/>
          <w:sz w:val="30"/>
          <w:szCs w:val="30"/>
        </w:rPr>
        <w:t xml:space="preserve"> 16.2 </w:t>
      </w:r>
      <w:r w:rsidRPr="0097294F">
        <w:rPr>
          <w:rFonts w:ascii="Angsana New" w:hAnsi="Angsana New"/>
          <w:sz w:val="30"/>
          <w:szCs w:val="30"/>
          <w:cs/>
        </w:rPr>
        <w:t>ล้านบาท</w:t>
      </w:r>
      <w:r w:rsidRPr="0097294F">
        <w:rPr>
          <w:rFonts w:ascii="Angsana New" w:hAnsi="Angsana New" w:hint="cs"/>
          <w:sz w:val="30"/>
          <w:szCs w:val="30"/>
          <w:cs/>
        </w:rPr>
        <w:t>และ</w:t>
      </w:r>
      <w:r w:rsidRPr="0097294F">
        <w:rPr>
          <w:rFonts w:ascii="Angsana New" w:hAnsi="Angsana New"/>
          <w:sz w:val="30"/>
          <w:szCs w:val="30"/>
        </w:rPr>
        <w:t xml:space="preserve"> 15.0 </w:t>
      </w:r>
      <w:r w:rsidRPr="0097294F">
        <w:rPr>
          <w:rFonts w:ascii="Angsana New" w:hAnsi="Angsana New"/>
          <w:sz w:val="30"/>
          <w:szCs w:val="30"/>
          <w:cs/>
        </w:rPr>
        <w:t>ล้านบาทตามลำดับ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 xml:space="preserve">(สำหรับงวดสามเดือนสิ้นสุดวันที่ </w:t>
      </w:r>
      <w:r w:rsidRPr="0097294F">
        <w:rPr>
          <w:rFonts w:ascii="Angsana New" w:hAnsi="Angsana New"/>
          <w:sz w:val="30"/>
          <w:szCs w:val="30"/>
        </w:rPr>
        <w:t xml:space="preserve">31 </w:t>
      </w:r>
      <w:r w:rsidRPr="0097294F">
        <w:rPr>
          <w:rFonts w:ascii="Angsana New" w:hAnsi="Angsana New" w:hint="cs"/>
          <w:sz w:val="30"/>
          <w:szCs w:val="30"/>
          <w:cs/>
        </w:rPr>
        <w:t>มีนาคม</w:t>
      </w:r>
      <w:r w:rsidRPr="0097294F">
        <w:rPr>
          <w:rFonts w:ascii="Angsana New" w:hAnsi="Angsana New"/>
          <w:sz w:val="30"/>
          <w:szCs w:val="30"/>
        </w:rPr>
        <w:t xml:space="preserve"> 2563 </w:t>
      </w:r>
      <w:r w:rsidRPr="0097294F">
        <w:rPr>
          <w:rFonts w:ascii="Angsana New" w:hAnsi="Angsana New"/>
          <w:sz w:val="30"/>
          <w:szCs w:val="30"/>
          <w:cs/>
        </w:rPr>
        <w:t xml:space="preserve">: </w:t>
      </w:r>
      <w:r w:rsidRPr="0097294F">
        <w:rPr>
          <w:rFonts w:ascii="Angsana New" w:hAnsi="Angsana New" w:hint="cs"/>
          <w:sz w:val="30"/>
          <w:szCs w:val="30"/>
          <w:cs/>
        </w:rPr>
        <w:t>ขาดทุนสุทธิจำนวนเงิน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Pr="0097294F">
        <w:rPr>
          <w:rFonts w:ascii="Angsana New" w:hAnsi="Angsana New"/>
          <w:sz w:val="30"/>
          <w:szCs w:val="30"/>
        </w:rPr>
        <w:t>23.5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Pr="0097294F">
        <w:rPr>
          <w:rFonts w:ascii="Angsana New" w:hAnsi="Angsana New"/>
          <w:sz w:val="30"/>
          <w:szCs w:val="30"/>
        </w:rPr>
        <w:t>12.1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ล้านบาทตามลำดับ) และ</w:t>
      </w:r>
      <w:r w:rsidRPr="0097294F">
        <w:rPr>
          <w:rFonts w:ascii="Angsana New" w:hAnsi="Angsana New"/>
          <w:sz w:val="30"/>
          <w:szCs w:val="30"/>
          <w:cs/>
        </w:rPr>
        <w:t xml:space="preserve"> ณ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/>
          <w:sz w:val="30"/>
          <w:szCs w:val="30"/>
          <w:cs/>
        </w:rPr>
        <w:t>วันเดียวกัน</w:t>
      </w:r>
      <w:r w:rsidRPr="0097294F">
        <w:rPr>
          <w:rFonts w:ascii="Angsana New" w:hAnsi="Angsana New" w:hint="cs"/>
          <w:sz w:val="30"/>
          <w:szCs w:val="30"/>
          <w:cs/>
        </w:rPr>
        <w:t xml:space="preserve"> งบการเงินรวมมีหนี้สินหมุนเวียนสูงกว่าสินทรัพย์หมุนเวียนจำนวน </w:t>
      </w:r>
      <w:r w:rsidRPr="0097294F">
        <w:rPr>
          <w:rFonts w:ascii="Angsana New" w:hAnsi="Angsana New"/>
          <w:sz w:val="30"/>
          <w:szCs w:val="30"/>
        </w:rPr>
        <w:t>134.3</w:t>
      </w:r>
      <w:r w:rsidRPr="0097294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กลุ่มบริษัทและบริษัทมีขาดทุนสะสมจำนวนเงิน </w:t>
      </w:r>
      <w:r w:rsidRPr="0097294F">
        <w:rPr>
          <w:rFonts w:ascii="Angsana New" w:hAnsi="Angsana New"/>
          <w:sz w:val="30"/>
          <w:szCs w:val="30"/>
        </w:rPr>
        <w:t>100.</w:t>
      </w:r>
      <w:r w:rsidR="00D82A3B">
        <w:rPr>
          <w:rFonts w:ascii="Angsana New" w:hAnsi="Angsana New"/>
          <w:sz w:val="30"/>
          <w:szCs w:val="30"/>
        </w:rPr>
        <w:t>6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7294F">
        <w:rPr>
          <w:rFonts w:ascii="Angsana New" w:hAnsi="Angsana New"/>
          <w:sz w:val="30"/>
          <w:szCs w:val="30"/>
        </w:rPr>
        <w:t xml:space="preserve"> 92.5</w:t>
      </w:r>
      <w:r w:rsidRPr="0097294F">
        <w:rPr>
          <w:rFonts w:ascii="Angsana New" w:hAnsi="Angsana New" w:hint="cs"/>
          <w:sz w:val="30"/>
          <w:szCs w:val="30"/>
          <w:cs/>
        </w:rPr>
        <w:t xml:space="preserve"> ล้านบาทตามลำดับ (</w:t>
      </w:r>
      <w:r w:rsidRPr="0097294F">
        <w:rPr>
          <w:rFonts w:ascii="Angsana New" w:hAnsi="Angsana New"/>
          <w:sz w:val="30"/>
          <w:szCs w:val="30"/>
        </w:rPr>
        <w:t xml:space="preserve">31 </w:t>
      </w:r>
      <w:r w:rsidRPr="0097294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7294F">
        <w:rPr>
          <w:rFonts w:ascii="Angsana New" w:hAnsi="Angsana New"/>
          <w:sz w:val="30"/>
          <w:szCs w:val="30"/>
        </w:rPr>
        <w:t xml:space="preserve">2563 : 85.1 </w:t>
      </w:r>
      <w:r w:rsidRPr="0097294F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97294F">
        <w:rPr>
          <w:rFonts w:ascii="Angsana New" w:hAnsi="Angsana New"/>
          <w:sz w:val="30"/>
          <w:szCs w:val="30"/>
        </w:rPr>
        <w:t xml:space="preserve">77.5 </w:t>
      </w:r>
      <w:r w:rsidRPr="0097294F">
        <w:rPr>
          <w:rFonts w:ascii="Angsana New" w:hAnsi="Angsana New" w:hint="cs"/>
          <w:sz w:val="30"/>
          <w:szCs w:val="30"/>
          <w:cs/>
        </w:rPr>
        <w:t xml:space="preserve">ล้านบาทตามลำดับ) </w:t>
      </w:r>
      <w:r w:rsidRPr="0097294F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Pr="0097294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7294F">
        <w:rPr>
          <w:rFonts w:ascii="Angsana New" w:hAnsi="Angsana New"/>
          <w:sz w:val="30"/>
          <w:szCs w:val="30"/>
          <w:cs/>
        </w:rPr>
        <w:t xml:space="preserve"> </w:t>
      </w:r>
      <w:r w:rsidRPr="0097294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7294F">
        <w:rPr>
          <w:rFonts w:ascii="Angsana New" w:hAnsi="Angsana New"/>
          <w:sz w:val="30"/>
          <w:szCs w:val="30"/>
          <w:cs/>
        </w:rPr>
        <w:t>ใช้นโยบายและวิธีการเพื่อจัดการความเสี่ยงด้านสภาพคล่อง</w:t>
      </w:r>
      <w:r w:rsidRPr="0097294F">
        <w:rPr>
          <w:rFonts w:ascii="Angsana New" w:hAnsi="Angsana New"/>
          <w:sz w:val="30"/>
          <w:szCs w:val="30"/>
        </w:rPr>
        <w:t xml:space="preserve"> </w:t>
      </w:r>
      <w:r w:rsidRPr="0097294F">
        <w:rPr>
          <w:rFonts w:ascii="Angsana New" w:hAnsi="Angsana New"/>
          <w:sz w:val="30"/>
          <w:szCs w:val="30"/>
          <w:cs/>
        </w:rPr>
        <w:t xml:space="preserve">และสถานการณ์อื่นๆ </w:t>
      </w:r>
    </w:p>
    <w:p w14:paraId="718D90BC" w14:textId="77777777" w:rsidR="00233859" w:rsidRPr="00683740" w:rsidRDefault="00683F9C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30"/>
          <w:szCs w:val="30"/>
        </w:rPr>
      </w:pPr>
      <w:r w:rsidRPr="00E65711">
        <w:rPr>
          <w:rFonts w:ascii="Angsana New" w:hAnsi="Angsana New"/>
          <w:sz w:val="30"/>
          <w:szCs w:val="30"/>
          <w:cs/>
        </w:rPr>
        <w:t>ผู้บริหารของกลุ่มบริษัทเชื่อมั่นว่า</w:t>
      </w:r>
      <w:r w:rsidRPr="00E657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65711">
        <w:rPr>
          <w:rFonts w:ascii="Angsana New" w:hAnsi="Angsana New"/>
          <w:sz w:val="30"/>
          <w:szCs w:val="30"/>
          <w:cs/>
        </w:rPr>
        <w:t>และบริษัทจะสามารถหาแหล่งเงินทุนได้ในอนาคต</w:t>
      </w:r>
      <w:r w:rsidRPr="00E65711">
        <w:rPr>
          <w:rFonts w:ascii="Angsana New" w:hAnsi="Angsana New" w:hint="cs"/>
          <w:sz w:val="30"/>
          <w:szCs w:val="30"/>
          <w:cs/>
        </w:rPr>
        <w:t>อันใกล้</w:t>
      </w:r>
      <w:r w:rsidRPr="00E65711">
        <w:rPr>
          <w:rFonts w:ascii="Angsana New" w:hAnsi="Angsana New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E65711">
        <w:rPr>
          <w:rFonts w:ascii="Angsana New" w:hAnsi="Angsana New" w:hint="cs"/>
          <w:sz w:val="30"/>
          <w:szCs w:val="30"/>
          <w:cs/>
        </w:rPr>
        <w:t>เกณฑ์</w:t>
      </w:r>
      <w:r w:rsidRPr="00E65711">
        <w:rPr>
          <w:rFonts w:ascii="Angsana New" w:hAnsi="Angsana New"/>
          <w:sz w:val="30"/>
          <w:szCs w:val="30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E65711">
        <w:rPr>
          <w:rFonts w:ascii="Angsana New" w:hAnsi="Angsana New" w:hint="cs"/>
          <w:sz w:val="30"/>
          <w:szCs w:val="30"/>
          <w:cs/>
        </w:rPr>
        <w:t>ตาม</w:t>
      </w:r>
      <w:r w:rsidRPr="00E65711">
        <w:rPr>
          <w:rFonts w:ascii="Angsana New" w:hAnsi="Angsana New"/>
          <w:sz w:val="30"/>
          <w:szCs w:val="30"/>
          <w:cs/>
        </w:rPr>
        <w:t>ที่กลุ่</w:t>
      </w:r>
      <w:r w:rsidR="00E560F0">
        <w:rPr>
          <w:rFonts w:ascii="Angsana New" w:hAnsi="Angsana New"/>
          <w:sz w:val="30"/>
          <w:szCs w:val="30"/>
          <w:cs/>
        </w:rPr>
        <w:t>มบริษัทและบริษัทต้องการ ดังนั้น</w:t>
      </w:r>
      <w:r w:rsidRPr="00E6571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E65711">
        <w:rPr>
          <w:rFonts w:ascii="Angsana New" w:hAnsi="Angsana New" w:hint="cs"/>
          <w:sz w:val="30"/>
          <w:szCs w:val="30"/>
          <w:cs/>
        </w:rPr>
        <w:t>จึง</w:t>
      </w:r>
      <w:r w:rsidRPr="00E65711">
        <w:rPr>
          <w:rFonts w:ascii="Angsana New" w:hAnsi="Angsana New"/>
          <w:sz w:val="30"/>
          <w:szCs w:val="30"/>
          <w:cs/>
        </w:rPr>
        <w:t>ไม่ได้รวมรายการปรับปรุง</w:t>
      </w:r>
      <w:r w:rsidRPr="00E65711">
        <w:rPr>
          <w:rFonts w:ascii="Angsana New" w:hAnsi="Angsana New" w:hint="cs"/>
          <w:sz w:val="30"/>
          <w:szCs w:val="30"/>
          <w:cs/>
        </w:rPr>
        <w:t>มูลค่า</w:t>
      </w:r>
      <w:r w:rsidRPr="00E65711">
        <w:rPr>
          <w:rFonts w:ascii="Angsana New" w:hAnsi="Angsana New"/>
          <w:sz w:val="30"/>
          <w:szCs w:val="30"/>
          <w:cs/>
        </w:rPr>
        <w:t>สินทรัพย์</w:t>
      </w:r>
      <w:r w:rsidRPr="00E65711">
        <w:rPr>
          <w:rFonts w:ascii="Angsana New" w:hAnsi="Angsana New" w:hint="cs"/>
          <w:sz w:val="30"/>
          <w:szCs w:val="30"/>
          <w:cs/>
        </w:rPr>
        <w:t>และ</w:t>
      </w:r>
      <w:r w:rsidRPr="00E6571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E65711">
        <w:rPr>
          <w:rFonts w:ascii="Angsana New" w:hAnsi="Angsana New" w:hint="cs"/>
          <w:sz w:val="30"/>
          <w:szCs w:val="30"/>
          <w:cs/>
        </w:rPr>
        <w:t>สินทรัพย์</w:t>
      </w:r>
      <w:r w:rsidRPr="00E65711">
        <w:rPr>
          <w:rFonts w:ascii="Angsana New" w:hAnsi="Angsana New"/>
          <w:sz w:val="30"/>
          <w:szCs w:val="30"/>
          <w:cs/>
        </w:rPr>
        <w:t>และหนี้สินใหม่</w:t>
      </w:r>
      <w:r w:rsidRPr="00E65711">
        <w:rPr>
          <w:rFonts w:ascii="Angsana New" w:hAnsi="Angsana New" w:hint="cs"/>
          <w:sz w:val="30"/>
          <w:szCs w:val="30"/>
          <w:cs/>
        </w:rPr>
        <w:t xml:space="preserve"> </w:t>
      </w:r>
      <w:r w:rsidRPr="00E65711">
        <w:rPr>
          <w:rFonts w:ascii="Angsana New" w:hAnsi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EF66F16" w14:textId="62600578" w:rsidR="00233859" w:rsidRDefault="009471F5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 w:hint="cs"/>
          <w:b/>
          <w:bCs/>
          <w:spacing w:val="-4"/>
          <w:sz w:val="30"/>
          <w:szCs w:val="30"/>
          <w:cs/>
        </w:rPr>
        <w:t>นโยบายการบัญชี</w:t>
      </w:r>
    </w:p>
    <w:p w14:paraId="2F108353" w14:textId="1F6490DD" w:rsidR="00ED6168" w:rsidRPr="000344D1" w:rsidRDefault="002261C6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ข้อมูลทาง</w:t>
      </w:r>
      <w:r w:rsidR="00ED6168" w:rsidRPr="00ED6168">
        <w:rPr>
          <w:rFonts w:ascii="Angsana New" w:eastAsia="Times New Roman" w:hAnsi="Angsana New"/>
          <w:sz w:val="30"/>
          <w:szCs w:val="30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7F1887">
        <w:rPr>
          <w:rFonts w:ascii="Angsana New" w:eastAsia="Times New Roman" w:hAnsi="Angsana New"/>
          <w:sz w:val="30"/>
          <w:szCs w:val="30"/>
        </w:rPr>
        <w:t>31</w:t>
      </w:r>
      <w:r w:rsidR="00ED6168" w:rsidRPr="00ED6168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="00A9085A">
        <w:rPr>
          <w:rFonts w:ascii="Angsana New" w:eastAsia="Times New Roman" w:hAnsi="Angsana New"/>
          <w:sz w:val="30"/>
          <w:szCs w:val="30"/>
        </w:rPr>
        <w:t>2563</w:t>
      </w:r>
    </w:p>
    <w:p w14:paraId="28236915" w14:textId="2759B2A2" w:rsidR="000344D1" w:rsidRDefault="000344D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</w:rPr>
        <w:tab/>
      </w:r>
      <w:r w:rsidR="00FD016A">
        <w:rPr>
          <w:rFonts w:ascii="Angsana New" w:hAnsi="Angsana New" w:hint="cs"/>
          <w:b/>
          <w:bCs/>
          <w:spacing w:val="-4"/>
          <w:sz w:val="30"/>
          <w:szCs w:val="30"/>
          <w:cs/>
        </w:rPr>
        <w:t>มาตรฐานการรายงานทางการเงินใหม่</w:t>
      </w:r>
    </w:p>
    <w:p w14:paraId="6F674482" w14:textId="77777777" w:rsidR="00FD016A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06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FD016A">
        <w:rPr>
          <w:rFonts w:ascii="Angsana New" w:eastAsia="Times New Roman" w:hAnsi="Angsana New"/>
          <w:b/>
          <w:bCs/>
          <w:sz w:val="30"/>
          <w:szCs w:val="30"/>
          <w:cs/>
        </w:rPr>
        <w:t>ก.   มาตรฐานการรายงานทางการเงินใหม่ที่เริ่มมีผลบังคับใช้ในงวดปัจจุบัน</w:t>
      </w:r>
    </w:p>
    <w:p w14:paraId="718301EC" w14:textId="0289F427" w:rsidR="000344D1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z w:val="30"/>
          <w:szCs w:val="30"/>
        </w:rPr>
      </w:pPr>
      <w:r w:rsidRPr="00FD016A">
        <w:rPr>
          <w:rFonts w:ascii="Angsana New" w:eastAsia="Times New Roman" w:hAnsi="Angsana New"/>
          <w:sz w:val="30"/>
          <w:szCs w:val="30"/>
          <w:cs/>
        </w:rPr>
        <w:t xml:space="preserve">ในระหว่างงวด </w:t>
      </w:r>
      <w:r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616FE" w:rsidRPr="005616FE">
        <w:rPr>
          <w:rFonts w:ascii="Angsana New" w:eastAsia="Times New Roman" w:hAnsi="Angsana New"/>
          <w:sz w:val="30"/>
          <w:szCs w:val="30"/>
        </w:rPr>
        <w:t>1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 มกราคม </w:t>
      </w:r>
      <w:r w:rsidR="005616FE" w:rsidRPr="005616FE">
        <w:rPr>
          <w:rFonts w:ascii="Angsana New" w:eastAsia="Times New Roman" w:hAnsi="Angsana New"/>
          <w:sz w:val="30"/>
          <w:szCs w:val="30"/>
        </w:rPr>
        <w:t>2564</w:t>
      </w:r>
      <w:r w:rsidRPr="00FD016A">
        <w:rPr>
          <w:rFonts w:ascii="Angsana New" w:eastAsia="Times New Roman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1A4F44B" w14:textId="47722C62" w:rsidR="00FD016A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34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FD016A">
        <w:rPr>
          <w:rFonts w:ascii="Angsana New" w:eastAsia="Times New Roman" w:hAnsi="Angsana New"/>
          <w:sz w:val="30"/>
          <w:szCs w:val="30"/>
          <w:cs/>
        </w:rPr>
        <w:t>การนำมาตรฐานการรายงานทางงการเงินดังกล่าวมาถือปฏิบัตินี้ ไม่มีผลกระทบอย่างเป็นสาระสำคัญต่องบการเงินของ</w:t>
      </w:r>
      <w:r w:rsidR="00060F62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D016A">
        <w:rPr>
          <w:rFonts w:ascii="Angsana New" w:eastAsia="Times New Roman" w:hAnsi="Angsana New"/>
          <w:sz w:val="30"/>
          <w:szCs w:val="30"/>
          <w:cs/>
        </w:rPr>
        <w:t>บริษัท</w:t>
      </w:r>
    </w:p>
    <w:p w14:paraId="401E1B14" w14:textId="77777777" w:rsid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283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</w:p>
    <w:p w14:paraId="603CE3C5" w14:textId="77777777" w:rsidR="00FD016A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283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FD016A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 xml:space="preserve">ข. 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cs/>
          <w:lang w:eastAsia="th-TH"/>
        </w:rPr>
        <w:t>มาตรฐานการรายงานทางการเงิน</w:t>
      </w:r>
      <w:r w:rsidRPr="00FD016A">
        <w:rPr>
          <w:rFonts w:ascii="Angsana New" w:eastAsia="Times New Roman" w:hAnsi="Angsana New" w:hint="cs"/>
          <w:b/>
          <w:bCs/>
          <w:snapToGrid w:val="0"/>
          <w:sz w:val="30"/>
          <w:szCs w:val="30"/>
          <w:cs/>
          <w:lang w:eastAsia="th-TH"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lang w:eastAsia="th-TH"/>
        </w:rPr>
        <w:t xml:space="preserve">1 </w:t>
      </w:r>
      <w:r w:rsidRPr="00FD016A">
        <w:rPr>
          <w:rFonts w:ascii="Angsana New" w:eastAsia="Times New Roman" w:hAnsi="Angsana New" w:hint="cs"/>
          <w:b/>
          <w:bCs/>
          <w:snapToGrid w:val="0"/>
          <w:sz w:val="30"/>
          <w:szCs w:val="30"/>
          <w:cs/>
          <w:lang w:eastAsia="th-TH"/>
        </w:rPr>
        <w:t xml:space="preserve">มกราคม </w:t>
      </w:r>
      <w:r w:rsidRPr="00FD016A">
        <w:rPr>
          <w:rFonts w:ascii="Angsana New" w:eastAsia="Times New Roman" w:hAnsi="Angsana New"/>
          <w:b/>
          <w:bCs/>
          <w:snapToGrid w:val="0"/>
          <w:sz w:val="30"/>
          <w:szCs w:val="30"/>
          <w:lang w:eastAsia="th-TH"/>
        </w:rPr>
        <w:t>2565</w:t>
      </w:r>
    </w:p>
    <w:p w14:paraId="1AFAE698" w14:textId="4B674CD2" w:rsidR="00FD016A" w:rsidRPr="00FD016A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overflowPunct w:val="0"/>
        <w:autoSpaceDE w:val="0"/>
        <w:autoSpaceDN w:val="0"/>
        <w:adjustRightInd w:val="0"/>
        <w:spacing w:before="120" w:after="120" w:line="240" w:lineRule="auto"/>
        <w:ind w:left="1134"/>
        <w:jc w:val="thaiDistribute"/>
        <w:textAlignment w:val="baseline"/>
        <w:rPr>
          <w:rFonts w:ascii="Angsana New" w:eastAsia="Times New Roman" w:hAnsi="Angsana New"/>
          <w:snapToGrid w:val="0"/>
          <w:sz w:val="30"/>
          <w:szCs w:val="30"/>
          <w:lang w:eastAsia="th-TH"/>
        </w:rPr>
      </w:pPr>
      <w:r w:rsidRPr="00FD016A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 xml:space="preserve">สภาวิชาชีพบัญชีได้ประกาศใช้มาตรฐานการรายงานทางการเงินฉบับที่ </w:t>
      </w:r>
      <w:r w:rsidRPr="00FD016A">
        <w:rPr>
          <w:rFonts w:ascii="Angsana New" w:eastAsia="Times New Roman" w:hAnsi="Angsana New"/>
          <w:snapToGrid w:val="0"/>
          <w:sz w:val="30"/>
          <w:szCs w:val="30"/>
          <w:lang w:eastAsia="th-TH"/>
        </w:rPr>
        <w:t xml:space="preserve">16 </w:t>
      </w:r>
      <w:r w:rsidRPr="00FD016A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5D2CBA23" w14:textId="021D976E" w:rsidR="00662A32" w:rsidRDefault="00FD016A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1134"/>
        <w:jc w:val="thaiDistribute"/>
        <w:rPr>
          <w:rFonts w:ascii="Angsana New" w:eastAsia="Times New Roman" w:hAnsi="Angsana New"/>
          <w:sz w:val="30"/>
          <w:szCs w:val="30"/>
        </w:rPr>
      </w:pPr>
      <w:r w:rsidRPr="00FD016A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060F62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FD016A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14:paraId="0F51D9DE" w14:textId="0F2062E9" w:rsidR="006E7D43" w:rsidRPr="00D80A44" w:rsidRDefault="00060F62" w:rsidP="002368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รายการธุรกิจระหว่าง</w:t>
      </w:r>
      <w:r w:rsidR="006E7D43"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21FD48B" w14:textId="77777777" w:rsidR="006E7D43" w:rsidRPr="00D80A44" w:rsidRDefault="006E7D43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D80A44">
        <w:rPr>
          <w:rFonts w:ascii="Angsana New" w:hAnsi="Angsana New"/>
          <w:sz w:val="30"/>
          <w:szCs w:val="30"/>
        </w:rPr>
        <w:t xml:space="preserve"> </w:t>
      </w:r>
      <w:r w:rsidRPr="00D80A44">
        <w:rPr>
          <w:rFonts w:ascii="Angsana New" w:hAnsi="Angsana New" w:hint="cs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A29A97F" w14:textId="77777777" w:rsidR="006E7D43" w:rsidRPr="00A9085A" w:rsidRDefault="009B592D" w:rsidP="002845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 w:hanging="108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85A">
        <w:rPr>
          <w:rFonts w:ascii="Angsana New" w:hAnsi="Angsana New" w:hint="cs"/>
          <w:b/>
          <w:bCs/>
          <w:sz w:val="30"/>
          <w:szCs w:val="30"/>
          <w:cs/>
        </w:rPr>
        <w:t>ลักษณะความสัมพันธ์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43"/>
        <w:gridCol w:w="1478"/>
        <w:gridCol w:w="4759"/>
      </w:tblGrid>
      <w:tr w:rsidR="006E7D43" w:rsidRPr="00DB6E5F" w14:paraId="323E5FAA" w14:textId="77777777" w:rsidTr="00EA0DA3">
        <w:trPr>
          <w:trHeight w:val="20"/>
        </w:trPr>
        <w:tc>
          <w:tcPr>
            <w:tcW w:w="2943" w:type="dxa"/>
            <w:shd w:val="clear" w:color="auto" w:fill="auto"/>
          </w:tcPr>
          <w:p w14:paraId="1B582E2D" w14:textId="77777777" w:rsidR="006E7D43" w:rsidRPr="00DB6E5F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78" w:type="dxa"/>
            <w:shd w:val="clear" w:color="auto" w:fill="auto"/>
          </w:tcPr>
          <w:p w14:paraId="20F0414D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C05EF5B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59" w:type="dxa"/>
            <w:shd w:val="clear" w:color="auto" w:fill="auto"/>
          </w:tcPr>
          <w:p w14:paraId="4ABC3B5E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5BCB" w:rsidRPr="00DB6E5F" w14:paraId="0F3F3893" w14:textId="77777777" w:rsidTr="00EA0DA3">
        <w:trPr>
          <w:trHeight w:val="20"/>
        </w:trPr>
        <w:tc>
          <w:tcPr>
            <w:tcW w:w="2943" w:type="dxa"/>
            <w:shd w:val="clear" w:color="auto" w:fill="auto"/>
          </w:tcPr>
          <w:p w14:paraId="1DE8C06C" w14:textId="77777777" w:rsidR="00DB5BCB" w:rsidRPr="00EA0DA3" w:rsidRDefault="00DB5BCB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บริษัท บีเอส มายโค </w:t>
            </w:r>
            <w:proofErr w:type="spellStart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ไบ</w:t>
            </w:r>
            <w:proofErr w:type="spellEnd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โอ</w:t>
            </w:r>
            <w:proofErr w:type="spellStart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เทค</w:t>
            </w:r>
            <w:proofErr w:type="spellEnd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78" w:type="dxa"/>
            <w:shd w:val="clear" w:color="auto" w:fill="auto"/>
          </w:tcPr>
          <w:p w14:paraId="052AA38A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59" w:type="dxa"/>
            <w:shd w:val="clear" w:color="auto" w:fill="auto"/>
          </w:tcPr>
          <w:p w14:paraId="4FD0905E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2BA30DB8" w14:textId="77777777" w:rsidTr="00EA0DA3">
        <w:trPr>
          <w:trHeight w:val="20"/>
        </w:trPr>
        <w:tc>
          <w:tcPr>
            <w:tcW w:w="2943" w:type="dxa"/>
            <w:shd w:val="clear" w:color="auto" w:fill="auto"/>
          </w:tcPr>
          <w:p w14:paraId="076A0B64" w14:textId="77777777" w:rsidR="00DB5BCB" w:rsidRPr="00EA0DA3" w:rsidRDefault="00DB5BCB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บริษัท </w:t>
            </w:r>
            <w:r w:rsidR="007B3493"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กิจการร่วมค้า </w:t>
            </w:r>
            <w:proofErr w:type="spellStart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ยูเ</w:t>
            </w:r>
            <w:proofErr w:type="spellEnd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รก</w:t>
            </w:r>
            <w:proofErr w:type="spellStart"/>
            <w:r w:rsidR="00566CED"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้</w:t>
            </w:r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า</w:t>
            </w:r>
            <w:proofErr w:type="spellEnd"/>
            <w:r w:rsidRPr="00EA0DA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ยูยู จำกัด</w:t>
            </w:r>
          </w:p>
        </w:tc>
        <w:tc>
          <w:tcPr>
            <w:tcW w:w="1478" w:type="dxa"/>
            <w:shd w:val="clear" w:color="auto" w:fill="auto"/>
          </w:tcPr>
          <w:p w14:paraId="0A43A05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59" w:type="dxa"/>
            <w:shd w:val="clear" w:color="auto" w:fill="auto"/>
          </w:tcPr>
          <w:p w14:paraId="5F6B1F77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58D79C8D" w14:textId="77777777" w:rsidTr="00EA0DA3">
        <w:trPr>
          <w:trHeight w:val="20"/>
        </w:trPr>
        <w:tc>
          <w:tcPr>
            <w:tcW w:w="2943" w:type="dxa"/>
            <w:shd w:val="clear" w:color="auto" w:fill="auto"/>
          </w:tcPr>
          <w:p w14:paraId="29521E7E" w14:textId="77777777" w:rsidR="00DB5BCB" w:rsidRPr="00473512" w:rsidRDefault="00DB5BCB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ยูเร</w:t>
            </w:r>
            <w:proofErr w:type="spellEnd"/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กา เอนเนอร์จี จำกัด</w:t>
            </w:r>
          </w:p>
        </w:tc>
        <w:tc>
          <w:tcPr>
            <w:tcW w:w="1478" w:type="dxa"/>
            <w:shd w:val="clear" w:color="auto" w:fill="auto"/>
          </w:tcPr>
          <w:p w14:paraId="4E6888A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59" w:type="dxa"/>
            <w:shd w:val="clear" w:color="auto" w:fill="auto"/>
          </w:tcPr>
          <w:p w14:paraId="1B4FA0C6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E7D43" w:rsidRPr="00DB6E5F" w14:paraId="4FED6D25" w14:textId="77777777" w:rsidTr="00EA0DA3">
        <w:trPr>
          <w:trHeight w:val="20"/>
        </w:trPr>
        <w:tc>
          <w:tcPr>
            <w:tcW w:w="2943" w:type="dxa"/>
            <w:shd w:val="clear" w:color="auto" w:fill="auto"/>
          </w:tcPr>
          <w:p w14:paraId="629DB825" w14:textId="77777777" w:rsidR="006E7D43" w:rsidRPr="00DB6E5F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78" w:type="dxa"/>
            <w:shd w:val="clear" w:color="auto" w:fill="auto"/>
          </w:tcPr>
          <w:p w14:paraId="57AE44FF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59" w:type="dxa"/>
            <w:shd w:val="clear" w:color="auto" w:fill="auto"/>
          </w:tcPr>
          <w:p w14:paraId="5399D782" w14:textId="77777777" w:rsidR="006E7D43" w:rsidRPr="00144D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ี้รวมถึง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34670" w:rsidRPr="00DB6E5F" w14:paraId="0962D431" w14:textId="77777777" w:rsidTr="00EA0DA3">
        <w:trPr>
          <w:trHeight w:val="223"/>
        </w:trPr>
        <w:tc>
          <w:tcPr>
            <w:tcW w:w="2943" w:type="dxa"/>
            <w:shd w:val="clear" w:color="auto" w:fill="auto"/>
          </w:tcPr>
          <w:p w14:paraId="2EC33CFC" w14:textId="3F73F7D1" w:rsidR="00334670" w:rsidRPr="007A6007" w:rsidRDefault="00334670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นางสาวณิชกานต์</w:t>
            </w:r>
            <w:r w:rsidRPr="00681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ชาญธนสิริกุล</w:t>
            </w:r>
          </w:p>
        </w:tc>
        <w:tc>
          <w:tcPr>
            <w:tcW w:w="1478" w:type="dxa"/>
            <w:shd w:val="clear" w:color="auto" w:fill="auto"/>
          </w:tcPr>
          <w:p w14:paraId="07F2F57D" w14:textId="3E61FD0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59" w:type="dxa"/>
            <w:shd w:val="clear" w:color="auto" w:fill="auto"/>
          </w:tcPr>
          <w:p w14:paraId="634B2BB5" w14:textId="785FDE2E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73DCFCB3" w14:textId="77777777" w:rsidTr="00EA0DA3">
        <w:trPr>
          <w:trHeight w:val="404"/>
        </w:trPr>
        <w:tc>
          <w:tcPr>
            <w:tcW w:w="2943" w:type="dxa"/>
            <w:shd w:val="clear" w:color="auto" w:fill="auto"/>
          </w:tcPr>
          <w:p w14:paraId="5C831904" w14:textId="518CA368" w:rsidR="00334670" w:rsidRPr="00035902" w:rsidRDefault="00334670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proofErr w:type="spellStart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ลิศ</w:t>
            </w:r>
            <w:proofErr w:type="spellEnd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พัทธ์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ใคร่ครวญ</w:t>
            </w:r>
          </w:p>
        </w:tc>
        <w:tc>
          <w:tcPr>
            <w:tcW w:w="1478" w:type="dxa"/>
            <w:shd w:val="clear" w:color="auto" w:fill="auto"/>
          </w:tcPr>
          <w:p w14:paraId="2C638F30" w14:textId="26B0082F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59" w:type="dxa"/>
            <w:shd w:val="clear" w:color="auto" w:fill="auto"/>
          </w:tcPr>
          <w:p w14:paraId="0278EB06" w14:textId="3151F659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 w:rsidRPr="00035902">
              <w:rPr>
                <w:rFonts w:ascii="Angsana New" w:hAnsi="Angsana New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334670" w:rsidRPr="00DB6E5F" w14:paraId="42861798" w14:textId="77777777" w:rsidTr="00EA0DA3">
        <w:trPr>
          <w:trHeight w:val="20"/>
        </w:trPr>
        <w:tc>
          <w:tcPr>
            <w:tcW w:w="2943" w:type="dxa"/>
            <w:shd w:val="clear" w:color="auto" w:fill="auto"/>
          </w:tcPr>
          <w:p w14:paraId="4AE8B5ED" w14:textId="1AA6B711" w:rsidR="00334670" w:rsidRPr="00681187" w:rsidRDefault="00334670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นายอุลิต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จาตุ</w:t>
            </w:r>
            <w:proofErr w:type="spellStart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รแ</w:t>
            </w:r>
            <w:proofErr w:type="spellEnd"/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สงไพโรจน์</w:t>
            </w:r>
          </w:p>
        </w:tc>
        <w:tc>
          <w:tcPr>
            <w:tcW w:w="1478" w:type="dxa"/>
            <w:shd w:val="clear" w:color="auto" w:fill="auto"/>
          </w:tcPr>
          <w:p w14:paraId="5C98217C" w14:textId="4085ADC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59" w:type="dxa"/>
            <w:shd w:val="clear" w:color="auto" w:fill="auto"/>
          </w:tcPr>
          <w:p w14:paraId="53496A76" w14:textId="207695AD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11F88AFA" w14:textId="77777777" w:rsidTr="00EA0DA3">
        <w:trPr>
          <w:trHeight w:val="470"/>
        </w:trPr>
        <w:tc>
          <w:tcPr>
            <w:tcW w:w="2943" w:type="dxa"/>
            <w:shd w:val="clear" w:color="auto" w:fill="auto"/>
          </w:tcPr>
          <w:p w14:paraId="7ACAFB38" w14:textId="69FA27EE" w:rsidR="00334670" w:rsidRPr="007A6007" w:rsidRDefault="00334670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478" w:type="dxa"/>
            <w:shd w:val="clear" w:color="auto" w:fill="auto"/>
          </w:tcPr>
          <w:p w14:paraId="222168E7" w14:textId="321E5C80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59" w:type="dxa"/>
            <w:shd w:val="clear" w:color="auto" w:fill="auto"/>
          </w:tcPr>
          <w:p w14:paraId="76C22B00" w14:textId="1A6D904B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14:paraId="614BC0BD" w14:textId="77777777" w:rsidR="00662A32" w:rsidRDefault="00662A32" w:rsidP="00662A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714" w:right="-28"/>
        <w:rPr>
          <w:rFonts w:ascii="Angsana New" w:hAnsi="Angsana New"/>
          <w:b/>
          <w:bCs/>
          <w:sz w:val="30"/>
          <w:szCs w:val="30"/>
        </w:rPr>
      </w:pPr>
    </w:p>
    <w:p w14:paraId="322DF844" w14:textId="77777777" w:rsidR="00662A32" w:rsidRDefault="00662A32" w:rsidP="00662A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714" w:right="-28"/>
        <w:rPr>
          <w:rFonts w:ascii="Angsana New" w:hAnsi="Angsana New"/>
          <w:b/>
          <w:bCs/>
          <w:sz w:val="30"/>
          <w:szCs w:val="30"/>
        </w:rPr>
      </w:pPr>
    </w:p>
    <w:p w14:paraId="289A07DF" w14:textId="77777777" w:rsidR="00662A32" w:rsidRDefault="00662A32" w:rsidP="00662A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714" w:right="-28"/>
        <w:rPr>
          <w:rFonts w:ascii="Angsana New" w:hAnsi="Angsana New"/>
          <w:b/>
          <w:bCs/>
          <w:sz w:val="30"/>
          <w:szCs w:val="30"/>
        </w:rPr>
      </w:pPr>
    </w:p>
    <w:p w14:paraId="382CAE35" w14:textId="77777777" w:rsidR="00662A32" w:rsidRDefault="00662A32" w:rsidP="00662A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714" w:right="-28"/>
        <w:rPr>
          <w:rFonts w:ascii="Angsana New" w:hAnsi="Angsana New"/>
          <w:b/>
          <w:bCs/>
          <w:sz w:val="30"/>
          <w:szCs w:val="30"/>
        </w:rPr>
      </w:pPr>
    </w:p>
    <w:p w14:paraId="5F96FE6F" w14:textId="77777777" w:rsidR="009908A6" w:rsidRPr="00A9085A" w:rsidRDefault="009B592D" w:rsidP="002845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 w:hanging="1089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085A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นโยบายการกำหนดราคา</w:t>
      </w:r>
    </w:p>
    <w:tbl>
      <w:tblPr>
        <w:tblW w:w="897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284"/>
        <w:gridCol w:w="6142"/>
      </w:tblGrid>
      <w:tr w:rsidR="006E7D43" w:rsidRPr="000C7DE9" w14:paraId="0F4821DF" w14:textId="77777777" w:rsidTr="00FA62C1">
        <w:tc>
          <w:tcPr>
            <w:tcW w:w="2551" w:type="dxa"/>
          </w:tcPr>
          <w:p w14:paraId="3EABE3F5" w14:textId="77777777" w:rsidR="006E7D43" w:rsidRPr="000C7DE9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</w:tcPr>
          <w:p w14:paraId="6354FC9A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4E6B8E8A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E7D43" w:rsidRPr="00F91283" w14:paraId="691F6382" w14:textId="77777777" w:rsidTr="00FA62C1">
        <w:tc>
          <w:tcPr>
            <w:tcW w:w="2551" w:type="dxa"/>
          </w:tcPr>
          <w:p w14:paraId="462627A9" w14:textId="6AD079CB" w:rsidR="006E7D43" w:rsidRPr="00F91283" w:rsidRDefault="00CB0A51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="00D777C1">
              <w:rPr>
                <w:rFonts w:ascii="Angsana New" w:hAnsi="Angsana New" w:hint="cs"/>
                <w:sz w:val="30"/>
                <w:szCs w:val="30"/>
                <w:cs/>
              </w:rPr>
              <w:t>เช่าและ</w:t>
            </w: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84" w:type="dxa"/>
          </w:tcPr>
          <w:p w14:paraId="40CC4D98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78C999D4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283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F91283" w14:paraId="5E18381C" w14:textId="77777777" w:rsidTr="00FA62C1">
        <w:tc>
          <w:tcPr>
            <w:tcW w:w="2551" w:type="dxa"/>
            <w:shd w:val="clear" w:color="auto" w:fill="auto"/>
          </w:tcPr>
          <w:p w14:paraId="13DD8E43" w14:textId="77777777" w:rsidR="006E7D43" w:rsidRPr="00F91283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4" w:type="dxa"/>
            <w:shd w:val="clear" w:color="auto" w:fill="auto"/>
          </w:tcPr>
          <w:p w14:paraId="35A7504B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  <w:shd w:val="clear" w:color="auto" w:fill="auto"/>
          </w:tcPr>
          <w:p w14:paraId="6EC030AC" w14:textId="388DF105" w:rsidR="006E7D43" w:rsidRPr="00F91283" w:rsidRDefault="006E7D43" w:rsidP="00754724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F91283">
              <w:rPr>
                <w:rFonts w:asciiTheme="majorBidi" w:hAnsiTheme="majorBidi" w:cstheme="majorBidi"/>
                <w:spacing w:val="-8"/>
                <w:cs/>
                <w:lang w:val="en-US"/>
              </w:rPr>
              <w:t>อัตราดอกเบี้ย</w:t>
            </w:r>
            <w:r w:rsidR="00754724" w:rsidRPr="00F91283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 xml:space="preserve">ร้อยละ </w:t>
            </w:r>
            <w:r w:rsidR="002B68B3">
              <w:rPr>
                <w:rFonts w:asciiTheme="majorBidi" w:hAnsiTheme="majorBidi" w:cstheme="majorBidi"/>
                <w:spacing w:val="-8"/>
                <w:lang w:val="en-US"/>
              </w:rPr>
              <w:t xml:space="preserve">6.80 - </w:t>
            </w:r>
            <w:r w:rsidR="00754724" w:rsidRPr="00F91283">
              <w:rPr>
                <w:rFonts w:asciiTheme="majorBidi" w:hAnsiTheme="majorBidi" w:cstheme="majorBidi"/>
                <w:spacing w:val="-8"/>
                <w:lang w:val="en-US"/>
              </w:rPr>
              <w:t xml:space="preserve">7.40 </w:t>
            </w:r>
            <w:r w:rsidR="00754724" w:rsidRPr="00F91283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ต่อปี</w:t>
            </w:r>
            <w:r w:rsidRPr="00F91283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6E7D43" w:rsidRPr="00F91283" w14:paraId="62A260CD" w14:textId="77777777" w:rsidTr="00FA62C1">
        <w:tc>
          <w:tcPr>
            <w:tcW w:w="2551" w:type="dxa"/>
            <w:shd w:val="clear" w:color="auto" w:fill="auto"/>
          </w:tcPr>
          <w:p w14:paraId="622D6D4D" w14:textId="77777777" w:rsidR="006E7D43" w:rsidRPr="00F91283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84" w:type="dxa"/>
            <w:shd w:val="clear" w:color="auto" w:fill="auto"/>
          </w:tcPr>
          <w:p w14:paraId="03C708BB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  <w:shd w:val="clear" w:color="auto" w:fill="auto"/>
          </w:tcPr>
          <w:p w14:paraId="05A694AD" w14:textId="6E410306" w:rsidR="006E7D43" w:rsidRPr="00F91283" w:rsidRDefault="006E7D43" w:rsidP="00754724">
            <w:pPr>
              <w:pStyle w:val="a"/>
              <w:tabs>
                <w:tab w:val="clear" w:pos="1080"/>
              </w:tabs>
              <w:ind w:left="207" w:right="-61" w:hanging="207"/>
              <w:jc w:val="thaiDistribute"/>
              <w:rPr>
                <w:rFonts w:asciiTheme="majorBidi" w:hAnsiTheme="majorBidi" w:cstheme="majorBidi"/>
                <w:spacing w:val="2"/>
                <w:cs/>
                <w:lang w:val="en-US"/>
              </w:rPr>
            </w:pPr>
            <w:r w:rsidRPr="00F91283">
              <w:rPr>
                <w:rFonts w:asciiTheme="majorBidi" w:hAnsiTheme="majorBidi" w:cstheme="majorBidi"/>
                <w:spacing w:val="-8"/>
                <w:cs/>
                <w:lang w:val="en-US"/>
              </w:rPr>
              <w:t>อัตราดอกเบี้ย</w:t>
            </w:r>
            <w:r w:rsidR="00754724" w:rsidRPr="00F91283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 xml:space="preserve">ร้อยละ </w:t>
            </w:r>
            <w:r w:rsidR="00754724" w:rsidRPr="00F91283">
              <w:rPr>
                <w:rFonts w:asciiTheme="majorBidi" w:hAnsiTheme="majorBidi" w:cstheme="majorBidi"/>
                <w:spacing w:val="-8"/>
                <w:lang w:val="en-US"/>
              </w:rPr>
              <w:t xml:space="preserve">7.40 </w:t>
            </w:r>
            <w:r w:rsidR="00754724" w:rsidRPr="00F91283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ต่อปี</w:t>
            </w:r>
          </w:p>
        </w:tc>
      </w:tr>
      <w:tr w:rsidR="006E7D43" w:rsidRPr="00F91283" w14:paraId="419E111E" w14:textId="77777777" w:rsidTr="00FA62C1">
        <w:tc>
          <w:tcPr>
            <w:tcW w:w="2551" w:type="dxa"/>
          </w:tcPr>
          <w:p w14:paraId="0A687BE8" w14:textId="54C6DF48" w:rsidR="006E7D43" w:rsidRPr="00F91283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12083D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6566282E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1B204FB2" w14:textId="77777777" w:rsidR="006E7D43" w:rsidRPr="00F91283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E7D43" w:rsidRPr="00CA792E" w14:paraId="6F9EB41F" w14:textId="77777777" w:rsidTr="00FA62C1">
        <w:tc>
          <w:tcPr>
            <w:tcW w:w="2551" w:type="dxa"/>
          </w:tcPr>
          <w:p w14:paraId="6803813D" w14:textId="77777777" w:rsidR="006E7D43" w:rsidRPr="00F91283" w:rsidRDefault="006E7D43" w:rsidP="00F9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81FD17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3AD745D4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4735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14:paraId="36710EDC" w14:textId="161AFFEA" w:rsidR="006E7D43" w:rsidRPr="00F91283" w:rsidRDefault="006E7D43" w:rsidP="0023686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1283">
        <w:rPr>
          <w:rFonts w:ascii="Angsana New" w:hAnsi="Angsana New"/>
          <w:b/>
          <w:bCs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C78B5" w:rsidRPr="00F91283">
        <w:rPr>
          <w:rFonts w:ascii="Angsana New" w:hAnsi="Angsana New" w:hint="cs"/>
          <w:b/>
          <w:bCs/>
          <w:sz w:val="30"/>
          <w:szCs w:val="30"/>
          <w:cs/>
        </w:rPr>
        <w:t>สาม</w:t>
      </w:r>
      <w:r w:rsidR="0081743B" w:rsidRPr="00F91283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F91283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31</w:t>
      </w:r>
      <w:r w:rsidRPr="00F9128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7500A" w:rsidRPr="00F91283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="009B592D" w:rsidRPr="00F91283">
        <w:rPr>
          <w:rFonts w:ascii="Angsana New" w:hAnsi="Angsana New"/>
          <w:b/>
          <w:bCs/>
          <w:sz w:val="30"/>
          <w:szCs w:val="30"/>
        </w:rPr>
        <w:t xml:space="preserve"> 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2564</w:t>
      </w:r>
      <w:r w:rsidR="009B592D" w:rsidRPr="00F91283">
        <w:rPr>
          <w:rFonts w:ascii="Angsana New" w:hAnsi="Angsana New"/>
          <w:b/>
          <w:bCs/>
          <w:sz w:val="30"/>
          <w:szCs w:val="30"/>
        </w:rPr>
        <w:t xml:space="preserve"> </w:t>
      </w:r>
      <w:r w:rsidR="009B592D" w:rsidRPr="00F91283">
        <w:rPr>
          <w:rFonts w:ascii="Angsana New" w:hAnsi="Angsana New" w:hint="cs"/>
          <w:b/>
          <w:bCs/>
          <w:sz w:val="30"/>
          <w:szCs w:val="30"/>
          <w:cs/>
        </w:rPr>
        <w:t xml:space="preserve">และ </w:t>
      </w:r>
      <w:r w:rsidR="007F1887" w:rsidRPr="00F91283">
        <w:rPr>
          <w:rFonts w:ascii="Angsana New" w:hAnsi="Angsana New"/>
          <w:b/>
          <w:bCs/>
          <w:sz w:val="30"/>
          <w:szCs w:val="30"/>
        </w:rPr>
        <w:t>256</w:t>
      </w:r>
      <w:r w:rsidR="00C7500A" w:rsidRPr="00F91283">
        <w:rPr>
          <w:rFonts w:ascii="Angsana New" w:hAnsi="Angsana New"/>
          <w:b/>
          <w:bCs/>
          <w:sz w:val="30"/>
          <w:szCs w:val="30"/>
        </w:rPr>
        <w:t>3</w:t>
      </w:r>
      <w:r w:rsidRPr="00F9128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F91283">
        <w:rPr>
          <w:rFonts w:ascii="Angsana New" w:hAnsi="Angsana New"/>
          <w:b/>
          <w:bCs/>
          <w:sz w:val="30"/>
          <w:szCs w:val="30"/>
        </w:rPr>
        <w:t xml:space="preserve">  </w:t>
      </w:r>
      <w:r w:rsidRPr="00F91283">
        <w:rPr>
          <w:rFonts w:ascii="Angsana New" w:hAnsi="Angsana New"/>
          <w:b/>
          <w:bCs/>
          <w:sz w:val="30"/>
          <w:szCs w:val="30"/>
          <w:cs/>
        </w:rPr>
        <w:t>สรุปได้ดังนี้</w:t>
      </w: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77"/>
        <w:gridCol w:w="1170"/>
        <w:gridCol w:w="270"/>
        <w:gridCol w:w="1170"/>
        <w:gridCol w:w="333"/>
        <w:gridCol w:w="1134"/>
        <w:gridCol w:w="270"/>
        <w:gridCol w:w="1114"/>
      </w:tblGrid>
      <w:tr w:rsidR="006240FE" w:rsidRPr="00AC7CB0" w14:paraId="72995B69" w14:textId="77777777" w:rsidTr="00EA0DA3">
        <w:trPr>
          <w:tblHeader/>
        </w:trPr>
        <w:tc>
          <w:tcPr>
            <w:tcW w:w="3577" w:type="dxa"/>
            <w:shd w:val="clear" w:color="auto" w:fill="auto"/>
          </w:tcPr>
          <w:p w14:paraId="2A53E2AB" w14:textId="77777777" w:rsidR="006240FE" w:rsidRPr="00AF795C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F2B7E4E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AC7CB0" w14:paraId="6FC27D5F" w14:textId="77777777" w:rsidTr="00EA0DA3">
        <w:trPr>
          <w:tblHeader/>
        </w:trPr>
        <w:tc>
          <w:tcPr>
            <w:tcW w:w="3577" w:type="dxa"/>
            <w:shd w:val="clear" w:color="auto" w:fill="auto"/>
          </w:tcPr>
          <w:p w14:paraId="0054CCB3" w14:textId="77777777" w:rsidR="006E7D43" w:rsidRPr="00AF795C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3DA4C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  <w:shd w:val="clear" w:color="auto" w:fill="auto"/>
          </w:tcPr>
          <w:p w14:paraId="67E63CA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D8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00A" w:rsidRPr="00AC7CB0" w14:paraId="55A52AAA" w14:textId="77777777" w:rsidTr="00EA0DA3">
        <w:trPr>
          <w:tblHeader/>
        </w:trPr>
        <w:tc>
          <w:tcPr>
            <w:tcW w:w="3577" w:type="dxa"/>
            <w:shd w:val="clear" w:color="auto" w:fill="auto"/>
          </w:tcPr>
          <w:p w14:paraId="13508918" w14:textId="0F705D40" w:rsidR="00C7500A" w:rsidRPr="00EA0DA3" w:rsidRDefault="00EA0DA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firstLine="10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7500A" w:rsidRPr="00EA0DA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="00C7500A" w:rsidRPr="00EA0DA3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20A2" w14:textId="63DEBC0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F8A232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32C9B" w14:textId="187DEA40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333" w:type="dxa"/>
            <w:shd w:val="clear" w:color="auto" w:fill="auto"/>
          </w:tcPr>
          <w:p w14:paraId="31832B59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2C489" w14:textId="1DF10BAA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0DA6F06" w14:textId="77777777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F5F2" w14:textId="0A772F3E" w:rsidR="00C7500A" w:rsidRPr="009B592D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C7500A" w:rsidRPr="00AC7CB0" w14:paraId="5F9BCC0B" w14:textId="77777777" w:rsidTr="00EA0DA3">
        <w:tc>
          <w:tcPr>
            <w:tcW w:w="3577" w:type="dxa"/>
            <w:shd w:val="clear" w:color="auto" w:fill="auto"/>
          </w:tcPr>
          <w:p w14:paraId="3C62AF5F" w14:textId="77777777" w:rsidR="00C7500A" w:rsidRPr="00AC7CB0" w:rsidRDefault="00C750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0EEB3C4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734164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07556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  <w:shd w:val="clear" w:color="auto" w:fill="auto"/>
          </w:tcPr>
          <w:p w14:paraId="56C2668B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E4B789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620931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307718B" w14:textId="77777777" w:rsidR="00C7500A" w:rsidRPr="00AC7CB0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44D" w:rsidRPr="00381548" w14:paraId="1461F581" w14:textId="77777777" w:rsidTr="00EA0DA3">
        <w:tc>
          <w:tcPr>
            <w:tcW w:w="3577" w:type="dxa"/>
            <w:shd w:val="clear" w:color="auto" w:fill="auto"/>
          </w:tcPr>
          <w:p w14:paraId="0C407823" w14:textId="1958AD8E" w:rsidR="008F644D" w:rsidRPr="00CB0A51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</w:t>
            </w:r>
            <w:r w:rsidR="0012514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ค่าเช่าและ</w:t>
            </w: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</w:tcPr>
          <w:p w14:paraId="204D8A1E" w14:textId="601749B3" w:rsidR="008F644D" w:rsidRPr="00381548" w:rsidRDefault="008F644D" w:rsidP="008F64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86B9A" w14:textId="77777777" w:rsidR="008F644D" w:rsidRPr="00381548" w:rsidRDefault="008F644D" w:rsidP="008F64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04D075" w14:textId="7F2A1D93" w:rsidR="008F644D" w:rsidRPr="00381548" w:rsidRDefault="008F644D" w:rsidP="008F64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3" w:type="dxa"/>
            <w:shd w:val="clear" w:color="auto" w:fill="auto"/>
          </w:tcPr>
          <w:p w14:paraId="3ABDE65B" w14:textId="77777777" w:rsidR="008F644D" w:rsidRPr="00381548" w:rsidRDefault="008F644D" w:rsidP="008F64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3B0056" w14:textId="0B9E0A49" w:rsidR="008F644D" w:rsidRPr="00381548" w:rsidRDefault="001579F4" w:rsidP="008F644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4C889D76" w14:textId="77777777" w:rsidR="008F644D" w:rsidRPr="00381548" w:rsidRDefault="008F644D" w:rsidP="008F64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0D96E1" w14:textId="069216BE" w:rsidR="008F644D" w:rsidRDefault="008F644D" w:rsidP="008F644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602E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8F644D" w:rsidRPr="00381548" w14:paraId="431325C3" w14:textId="77777777" w:rsidTr="00EA0DA3">
        <w:tc>
          <w:tcPr>
            <w:tcW w:w="3577" w:type="dxa"/>
            <w:shd w:val="clear" w:color="auto" w:fill="auto"/>
          </w:tcPr>
          <w:p w14:paraId="3E693613" w14:textId="6D2D1EFE" w:rsidR="008F644D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654C56CF" w14:textId="1A514F47" w:rsidR="008F644D" w:rsidRDefault="008F644D" w:rsidP="008F64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B3038" w14:textId="77777777" w:rsidR="008F644D" w:rsidRPr="00381548" w:rsidRDefault="008F644D" w:rsidP="008F64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65B933" w14:textId="607870FF" w:rsidR="008F644D" w:rsidRDefault="008F644D" w:rsidP="008F64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33" w:type="dxa"/>
            <w:shd w:val="clear" w:color="auto" w:fill="auto"/>
          </w:tcPr>
          <w:p w14:paraId="6F7E9FBC" w14:textId="77777777" w:rsidR="008F644D" w:rsidRPr="00381548" w:rsidRDefault="008F644D" w:rsidP="008F64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7C2D0B4" w14:textId="10F831EC" w:rsidR="008F644D" w:rsidRPr="00381548" w:rsidRDefault="001579F4" w:rsidP="008F644D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1,372</w:t>
            </w:r>
          </w:p>
        </w:tc>
        <w:tc>
          <w:tcPr>
            <w:tcW w:w="270" w:type="dxa"/>
            <w:shd w:val="clear" w:color="auto" w:fill="auto"/>
          </w:tcPr>
          <w:p w14:paraId="37CD6853" w14:textId="77777777" w:rsidR="008F644D" w:rsidRPr="00381548" w:rsidRDefault="008F644D" w:rsidP="008F64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E28174F" w14:textId="583C9E66" w:rsidR="008F644D" w:rsidRDefault="008F644D" w:rsidP="008F644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8F644D" w:rsidRPr="00AC7CB0" w14:paraId="29FE5B54" w14:textId="77777777" w:rsidTr="00EA0DA3">
        <w:trPr>
          <w:trHeight w:hRule="exact" w:val="374"/>
        </w:trPr>
        <w:tc>
          <w:tcPr>
            <w:tcW w:w="3577" w:type="dxa"/>
            <w:shd w:val="clear" w:color="auto" w:fill="auto"/>
          </w:tcPr>
          <w:p w14:paraId="2197AB98" w14:textId="77777777" w:rsidR="008F644D" w:rsidRPr="004C2EB7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9EBB7D" w14:textId="77777777" w:rsidR="008F644D" w:rsidRPr="004C2EB7" w:rsidRDefault="008F644D" w:rsidP="008F64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8B7903" w14:textId="77777777" w:rsidR="008F644D" w:rsidRPr="004C2EB7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AE3052" w14:textId="77777777" w:rsidR="008F644D" w:rsidRPr="004C2EB7" w:rsidRDefault="008F644D" w:rsidP="008F64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3" w:type="dxa"/>
            <w:shd w:val="clear" w:color="auto" w:fill="auto"/>
          </w:tcPr>
          <w:p w14:paraId="30809787" w14:textId="77777777" w:rsidR="008F644D" w:rsidRPr="004C2EB7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41D26F" w14:textId="77777777" w:rsidR="008F644D" w:rsidRPr="00792866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32D59A" w14:textId="77777777" w:rsidR="008F644D" w:rsidRPr="004C2EB7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139304A" w14:textId="77777777" w:rsidR="008F644D" w:rsidRPr="004C2EB7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44D" w:rsidRPr="007942DC" w14:paraId="06A2FBC9" w14:textId="77777777" w:rsidTr="00EA0DA3">
        <w:tc>
          <w:tcPr>
            <w:tcW w:w="3577" w:type="dxa"/>
            <w:shd w:val="clear" w:color="auto" w:fill="auto"/>
          </w:tcPr>
          <w:p w14:paraId="1E027431" w14:textId="6141B4C8" w:rsidR="008F644D" w:rsidRPr="007942DC" w:rsidRDefault="001208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70" w:type="dxa"/>
            <w:shd w:val="clear" w:color="auto" w:fill="auto"/>
          </w:tcPr>
          <w:p w14:paraId="5F304B00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BA189D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F222B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" w:type="dxa"/>
            <w:shd w:val="clear" w:color="auto" w:fill="auto"/>
          </w:tcPr>
          <w:p w14:paraId="66DE8B02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287BF32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BE911F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D20F55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644D" w:rsidRPr="007942DC" w14:paraId="46FB2D22" w14:textId="77777777" w:rsidTr="00EA0DA3">
        <w:tc>
          <w:tcPr>
            <w:tcW w:w="3577" w:type="dxa"/>
            <w:shd w:val="clear" w:color="auto" w:fill="auto"/>
          </w:tcPr>
          <w:p w14:paraId="35A20192" w14:textId="6C70B827" w:rsidR="008F644D" w:rsidRPr="007942DC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</w:t>
            </w:r>
          </w:p>
        </w:tc>
        <w:tc>
          <w:tcPr>
            <w:tcW w:w="1170" w:type="dxa"/>
            <w:shd w:val="clear" w:color="auto" w:fill="auto"/>
          </w:tcPr>
          <w:p w14:paraId="232316AE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29E67B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7BCB49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" w:type="dxa"/>
            <w:shd w:val="clear" w:color="auto" w:fill="auto"/>
          </w:tcPr>
          <w:p w14:paraId="763277BF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28DE7D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C1DE0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0430A9F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F644D" w:rsidRPr="007942DC" w14:paraId="122F5FC2" w14:textId="77777777" w:rsidTr="00EA0DA3">
        <w:tc>
          <w:tcPr>
            <w:tcW w:w="3577" w:type="dxa"/>
            <w:shd w:val="clear" w:color="auto" w:fill="auto"/>
          </w:tcPr>
          <w:p w14:paraId="2CFF541C" w14:textId="13C09324" w:rsidR="008F644D" w:rsidRPr="007942DC" w:rsidRDefault="008F644D" w:rsidP="00AB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A4A7915" w14:textId="3959F740" w:rsidR="008F644D" w:rsidRPr="0079626F" w:rsidRDefault="001579F4" w:rsidP="008F64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2,049</w:t>
            </w:r>
          </w:p>
        </w:tc>
        <w:tc>
          <w:tcPr>
            <w:tcW w:w="270" w:type="dxa"/>
            <w:shd w:val="clear" w:color="auto" w:fill="auto"/>
          </w:tcPr>
          <w:p w14:paraId="7613FC55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C443AF" w14:textId="346EC0C6" w:rsidR="008F644D" w:rsidRPr="007942DC" w:rsidRDefault="008F644D" w:rsidP="008F64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2,034</w:t>
            </w:r>
          </w:p>
        </w:tc>
        <w:tc>
          <w:tcPr>
            <w:tcW w:w="333" w:type="dxa"/>
            <w:shd w:val="clear" w:color="auto" w:fill="auto"/>
          </w:tcPr>
          <w:p w14:paraId="3F6585B0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4C6872E" w14:textId="6BA715CD" w:rsidR="008F644D" w:rsidRPr="007942DC" w:rsidRDefault="001579F4" w:rsidP="008F644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1,912</w:t>
            </w:r>
          </w:p>
        </w:tc>
        <w:tc>
          <w:tcPr>
            <w:tcW w:w="270" w:type="dxa"/>
            <w:shd w:val="clear" w:color="auto" w:fill="auto"/>
          </w:tcPr>
          <w:p w14:paraId="3F3CCC2C" w14:textId="77777777" w:rsidR="008F644D" w:rsidRPr="007942DC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A71935F" w14:textId="36993C99" w:rsidR="008F644D" w:rsidRPr="007942DC" w:rsidRDefault="008F644D" w:rsidP="008F644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1,897</w:t>
            </w:r>
          </w:p>
        </w:tc>
      </w:tr>
      <w:tr w:rsidR="00C00CD1" w:rsidRPr="007942DC" w14:paraId="5DF859B4" w14:textId="77777777" w:rsidTr="00EA0DA3">
        <w:tc>
          <w:tcPr>
            <w:tcW w:w="3577" w:type="dxa"/>
            <w:shd w:val="clear" w:color="auto" w:fill="auto"/>
          </w:tcPr>
          <w:p w14:paraId="3E794A74" w14:textId="50388BF7" w:rsidR="00C00CD1" w:rsidRPr="007942DC" w:rsidRDefault="00C00CD1" w:rsidP="00AB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2A07BA" w14:textId="0FFDA9B2" w:rsidR="00C00CD1" w:rsidRPr="0079626F" w:rsidRDefault="00C00CD1" w:rsidP="00C00CD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3D773E44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9C8C6C" w14:textId="795FB91B" w:rsidR="00C00CD1" w:rsidRPr="007942DC" w:rsidRDefault="00C00CD1" w:rsidP="00C00CD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333" w:type="dxa"/>
            <w:shd w:val="clear" w:color="auto" w:fill="auto"/>
          </w:tcPr>
          <w:p w14:paraId="6AC3DD47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0CE905" w14:textId="2B9BB780" w:rsidR="00C00CD1" w:rsidRPr="007942DC" w:rsidRDefault="00C00CD1" w:rsidP="00C00C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45546B2A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29FF7F5" w14:textId="0A1749DA" w:rsidR="00C00CD1" w:rsidRPr="007942DC" w:rsidRDefault="00C00CD1" w:rsidP="00C00C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C00CD1" w:rsidRPr="007942DC" w14:paraId="6BEE63D1" w14:textId="77777777" w:rsidTr="00EA0DA3">
        <w:tc>
          <w:tcPr>
            <w:tcW w:w="3577" w:type="dxa"/>
            <w:shd w:val="clear" w:color="auto" w:fill="auto"/>
          </w:tcPr>
          <w:p w14:paraId="1B963738" w14:textId="67B87F84" w:rsidR="00C00CD1" w:rsidRPr="007942DC" w:rsidRDefault="00C00CD1" w:rsidP="00AB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1173D" w14:textId="1163BB8D" w:rsidR="00C00CD1" w:rsidRPr="0079626F" w:rsidRDefault="00C00CD1" w:rsidP="00C00CD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2,137</w:t>
            </w:r>
          </w:p>
        </w:tc>
        <w:tc>
          <w:tcPr>
            <w:tcW w:w="270" w:type="dxa"/>
            <w:shd w:val="clear" w:color="auto" w:fill="auto"/>
          </w:tcPr>
          <w:p w14:paraId="2C756C55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9C562" w14:textId="736E2852" w:rsidR="00C00CD1" w:rsidRPr="007942DC" w:rsidRDefault="00C00CD1" w:rsidP="00C00CD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2,109</w:t>
            </w:r>
          </w:p>
        </w:tc>
        <w:tc>
          <w:tcPr>
            <w:tcW w:w="333" w:type="dxa"/>
            <w:shd w:val="clear" w:color="auto" w:fill="auto"/>
          </w:tcPr>
          <w:p w14:paraId="6AA60589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F36CD" w14:textId="0FDB6E10" w:rsidR="00C00CD1" w:rsidRPr="007942DC" w:rsidRDefault="00C00CD1" w:rsidP="00C00C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1,981</w:t>
            </w:r>
          </w:p>
        </w:tc>
        <w:tc>
          <w:tcPr>
            <w:tcW w:w="270" w:type="dxa"/>
            <w:shd w:val="clear" w:color="auto" w:fill="auto"/>
          </w:tcPr>
          <w:p w14:paraId="74565519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B9F63" w14:textId="4875C9AB" w:rsidR="00C00CD1" w:rsidRPr="007942DC" w:rsidRDefault="00C00CD1" w:rsidP="00C00C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1,963</w:t>
            </w:r>
          </w:p>
        </w:tc>
      </w:tr>
      <w:tr w:rsidR="00C00CD1" w:rsidRPr="00AC7CB0" w14:paraId="79657598" w14:textId="77777777" w:rsidTr="00EA0DA3">
        <w:tc>
          <w:tcPr>
            <w:tcW w:w="3577" w:type="dxa"/>
            <w:shd w:val="clear" w:color="auto" w:fill="auto"/>
          </w:tcPr>
          <w:p w14:paraId="33783460" w14:textId="77777777" w:rsidR="00C00CD1" w:rsidRPr="00AC7CB0" w:rsidRDefault="00C00CD1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57E0CA3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780CF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DD57CDB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" w:type="dxa"/>
            <w:shd w:val="clear" w:color="auto" w:fill="auto"/>
          </w:tcPr>
          <w:p w14:paraId="3223E0E9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5780E28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3E143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3AA57AD1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C00CD1" w:rsidRPr="00AC7CB0" w14:paraId="22DF91DA" w14:textId="77777777" w:rsidTr="00EA0DA3">
        <w:tc>
          <w:tcPr>
            <w:tcW w:w="3577" w:type="dxa"/>
            <w:shd w:val="clear" w:color="auto" w:fill="auto"/>
          </w:tcPr>
          <w:p w14:paraId="445D47F9" w14:textId="75B5369E" w:rsidR="00C00CD1" w:rsidRPr="007942DC" w:rsidRDefault="00C00CD1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060F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99EE9C2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A8A32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48E63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3" w:type="dxa"/>
            <w:shd w:val="clear" w:color="auto" w:fill="auto"/>
          </w:tcPr>
          <w:p w14:paraId="37A726EF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28D76CB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1306AA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7CF37515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C00CD1" w:rsidRPr="00A6688A" w14:paraId="7C7CE71F" w14:textId="77777777" w:rsidTr="00EA0DA3">
        <w:tc>
          <w:tcPr>
            <w:tcW w:w="3577" w:type="dxa"/>
            <w:shd w:val="clear" w:color="auto" w:fill="auto"/>
          </w:tcPr>
          <w:p w14:paraId="2104B3CE" w14:textId="77777777" w:rsidR="00C00CD1" w:rsidRPr="007942DC" w:rsidRDefault="00C00CD1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4C72A2E7" w14:textId="7F052AF9" w:rsidR="00C00CD1" w:rsidRPr="0023683E" w:rsidRDefault="0023683E" w:rsidP="00C00CD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3E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64E0532E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3EEB2" w14:textId="420BA480" w:rsidR="00C00CD1" w:rsidRPr="00B037CA" w:rsidRDefault="00C00CD1" w:rsidP="00C00CD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333" w:type="dxa"/>
            <w:shd w:val="clear" w:color="auto" w:fill="auto"/>
          </w:tcPr>
          <w:p w14:paraId="1F48D41E" w14:textId="77777777" w:rsidR="00C00CD1" w:rsidRPr="00AC7CB0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47FE583E" w14:textId="7DED2E5C" w:rsidR="00C00CD1" w:rsidRPr="001579F4" w:rsidRDefault="00C00CD1" w:rsidP="00C00CD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579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C1818" w14:textId="77777777" w:rsidR="00C00CD1" w:rsidRPr="007942DC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8514D4" w14:textId="79A643BA" w:rsidR="00C00CD1" w:rsidRPr="004C2EB7" w:rsidRDefault="00C00CD1" w:rsidP="00C00C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A5DBFCF" w14:textId="06980819" w:rsidR="00F41B32" w:rsidRDefault="00F41B32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7B5205" w14:textId="77777777" w:rsidR="00C00CD1" w:rsidRDefault="00C00CD1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B97CCE" w14:textId="77777777" w:rsidR="002E381D" w:rsidRDefault="002E381D" w:rsidP="0046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4" w:firstLine="425"/>
        <w:rPr>
          <w:rFonts w:ascii="Angsana New" w:hAnsi="Angsana New"/>
          <w:sz w:val="30"/>
          <w:szCs w:val="30"/>
        </w:rPr>
      </w:pPr>
    </w:p>
    <w:p w14:paraId="5ADD55B5" w14:textId="77777777" w:rsidR="00D777C1" w:rsidRDefault="00D777C1" w:rsidP="0046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4" w:firstLine="425"/>
        <w:rPr>
          <w:rFonts w:ascii="Angsana New" w:hAnsi="Angsana New"/>
          <w:sz w:val="30"/>
          <w:szCs w:val="30"/>
        </w:rPr>
      </w:pPr>
    </w:p>
    <w:p w14:paraId="6AF5D947" w14:textId="77777777" w:rsidR="002E381D" w:rsidRDefault="002E381D" w:rsidP="0046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4" w:firstLine="425"/>
        <w:rPr>
          <w:rFonts w:ascii="Angsana New" w:hAnsi="Angsana New"/>
          <w:sz w:val="30"/>
          <w:szCs w:val="30"/>
        </w:rPr>
      </w:pPr>
    </w:p>
    <w:p w14:paraId="749D6EF4" w14:textId="77777777" w:rsidR="002E381D" w:rsidRDefault="002E381D" w:rsidP="0046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4" w:firstLine="425"/>
        <w:rPr>
          <w:rFonts w:ascii="Angsana New" w:hAnsi="Angsana New"/>
          <w:sz w:val="30"/>
          <w:szCs w:val="30"/>
        </w:rPr>
      </w:pPr>
    </w:p>
    <w:p w14:paraId="4A5582D6" w14:textId="50CEB6C7" w:rsidR="006E7D43" w:rsidRPr="00A6688A" w:rsidRDefault="006E7D43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firstLine="425"/>
        <w:rPr>
          <w:rFonts w:ascii="Angsana New" w:hAnsi="Angsana New"/>
          <w:sz w:val="30"/>
          <w:szCs w:val="30"/>
          <w:cs/>
        </w:rPr>
      </w:pPr>
      <w:r w:rsidRPr="00A6688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A6688A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F1887">
        <w:rPr>
          <w:rFonts w:ascii="Angsana New" w:hAnsi="Angsana New"/>
          <w:sz w:val="30"/>
          <w:szCs w:val="30"/>
        </w:rPr>
        <w:t>3</w:t>
      </w:r>
      <w:r w:rsidR="00703519" w:rsidRPr="00703519">
        <w:rPr>
          <w:rFonts w:ascii="Angsana New" w:hAnsi="Angsana New" w:hint="cs"/>
          <w:sz w:val="30"/>
          <w:szCs w:val="30"/>
        </w:rPr>
        <w:t>1</w:t>
      </w:r>
      <w:r w:rsidR="00C7500A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7738AA">
        <w:rPr>
          <w:rFonts w:ascii="Angsana New" w:hAnsi="Angsana New" w:hint="cs"/>
          <w:sz w:val="30"/>
          <w:szCs w:val="30"/>
          <w:cs/>
        </w:rPr>
        <w:t xml:space="preserve"> </w:t>
      </w:r>
      <w:r w:rsidR="00C7500A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4</w:t>
      </w:r>
      <w:r w:rsidRPr="00A6688A">
        <w:rPr>
          <w:rFonts w:ascii="Angsana New" w:hAnsi="Angsana New"/>
          <w:sz w:val="30"/>
          <w:szCs w:val="30"/>
          <w:cs/>
        </w:rPr>
        <w:t xml:space="preserve"> และ</w:t>
      </w:r>
      <w:r w:rsidR="0076297D" w:rsidRPr="0076297D">
        <w:rPr>
          <w:rFonts w:ascii="Angsana New" w:hAnsi="Angsana New" w:hint="cs"/>
          <w:sz w:val="30"/>
          <w:szCs w:val="30"/>
          <w:cs/>
        </w:rPr>
        <w:t>วันที่</w:t>
      </w:r>
      <w:r w:rsidRPr="00A6688A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Pr="00A6688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1887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3</w:t>
      </w:r>
      <w:r w:rsidRPr="00A6688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1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3"/>
        <w:gridCol w:w="1134"/>
        <w:gridCol w:w="283"/>
        <w:gridCol w:w="1135"/>
        <w:gridCol w:w="283"/>
        <w:gridCol w:w="1134"/>
      </w:tblGrid>
      <w:tr w:rsidR="006240FE" w:rsidRPr="00F87560" w14:paraId="62742849" w14:textId="77777777" w:rsidTr="002E381D">
        <w:trPr>
          <w:tblHeader/>
        </w:trPr>
        <w:tc>
          <w:tcPr>
            <w:tcW w:w="3827" w:type="dxa"/>
            <w:shd w:val="clear" w:color="auto" w:fill="auto"/>
          </w:tcPr>
          <w:p w14:paraId="4D892967" w14:textId="77777777" w:rsidR="006240FE" w:rsidRPr="00F87560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063035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F87560" w14:paraId="2468B0B5" w14:textId="77777777" w:rsidTr="002E381D">
        <w:trPr>
          <w:tblHeader/>
        </w:trPr>
        <w:tc>
          <w:tcPr>
            <w:tcW w:w="3827" w:type="dxa"/>
            <w:shd w:val="clear" w:color="auto" w:fill="auto"/>
          </w:tcPr>
          <w:p w14:paraId="1D3A59DB" w14:textId="77777777" w:rsidR="006E7D43" w:rsidRPr="00F8756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D829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992802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C0BA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2D21" w:rsidRPr="00F87560" w14:paraId="7D2F7C2A" w14:textId="77777777" w:rsidTr="002E381D">
        <w:trPr>
          <w:tblHeader/>
        </w:trPr>
        <w:tc>
          <w:tcPr>
            <w:tcW w:w="3827" w:type="dxa"/>
            <w:shd w:val="clear" w:color="auto" w:fill="auto"/>
          </w:tcPr>
          <w:p w14:paraId="5F4FE6E5" w14:textId="77777777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59C28D" w14:textId="1129E85B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9894927" w14:textId="77777777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C84445" w14:textId="5CD6F443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67EFE281" w14:textId="77777777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8D16E17" w14:textId="7CC6EBA1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shd w:val="clear" w:color="auto" w:fill="auto"/>
          </w:tcPr>
          <w:p w14:paraId="15795288" w14:textId="77777777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5FEDB7" w14:textId="1FB0420D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62D21" w:rsidRPr="00F87560" w14:paraId="7F7CBFAB" w14:textId="77777777" w:rsidTr="002E381D">
        <w:trPr>
          <w:tblHeader/>
        </w:trPr>
        <w:tc>
          <w:tcPr>
            <w:tcW w:w="3827" w:type="dxa"/>
            <w:shd w:val="clear" w:color="auto" w:fill="auto"/>
          </w:tcPr>
          <w:p w14:paraId="21BB4CAC" w14:textId="77777777" w:rsidR="00C7500A" w:rsidRPr="00F8756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792E3D" w14:textId="26A0193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28EFA624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C56D9A" w14:textId="35643792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D0A5B1B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55CA16" w14:textId="4017C995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3369F6F" w14:textId="77777777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8F3F50" w14:textId="0DEEFEB8" w:rsidR="00C7500A" w:rsidRPr="00AC7CB0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462D21" w:rsidRPr="005A5211" w14:paraId="64D43027" w14:textId="77777777" w:rsidTr="002E381D">
        <w:tc>
          <w:tcPr>
            <w:tcW w:w="3827" w:type="dxa"/>
            <w:shd w:val="clear" w:color="auto" w:fill="auto"/>
          </w:tcPr>
          <w:p w14:paraId="6FD1FAA1" w14:textId="77777777" w:rsidR="00C7500A" w:rsidRPr="00060F62" w:rsidRDefault="00C750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0F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060F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588E7E6" w14:textId="77777777" w:rsidR="00C7500A" w:rsidRDefault="00C7500A" w:rsidP="00C750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03554AB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FE1677" w14:textId="77777777" w:rsidR="00C7500A" w:rsidRPr="000761AF" w:rsidRDefault="00C7500A" w:rsidP="00C7500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B08DC0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3AD345" w14:textId="77777777" w:rsidR="00C7500A" w:rsidRPr="001D74E4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1C7D3B6" w14:textId="77777777" w:rsidR="00C7500A" w:rsidRPr="005A5211" w:rsidRDefault="00C7500A" w:rsidP="00C750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11B833" w14:textId="77777777" w:rsidR="00C7500A" w:rsidRDefault="00C7500A" w:rsidP="00C750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62D21" w:rsidRPr="005A5211" w14:paraId="66036001" w14:textId="77777777" w:rsidTr="00EF78E7">
        <w:tc>
          <w:tcPr>
            <w:tcW w:w="3827" w:type="dxa"/>
            <w:shd w:val="clear" w:color="auto" w:fill="auto"/>
          </w:tcPr>
          <w:p w14:paraId="3B4827C7" w14:textId="77777777" w:rsidR="0031043D" w:rsidRPr="005A5211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A2ACE70" w14:textId="34848A8C" w:rsidR="0031043D" w:rsidRPr="00C7500A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3E9407" w14:textId="77777777" w:rsidR="0031043D" w:rsidRPr="00C7500A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6C19540" w14:textId="0812A03F" w:rsidR="0031043D" w:rsidRPr="00C7500A" w:rsidRDefault="0031043D" w:rsidP="0031043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0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87A7BD" w14:textId="77777777" w:rsidR="0031043D" w:rsidRPr="00C7500A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3B08A8" w14:textId="3D1B982E" w:rsidR="0031043D" w:rsidRPr="00C7500A" w:rsidRDefault="00EF78E7" w:rsidP="0031043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2,219</w:t>
            </w:r>
          </w:p>
        </w:tc>
        <w:tc>
          <w:tcPr>
            <w:tcW w:w="283" w:type="dxa"/>
            <w:shd w:val="clear" w:color="auto" w:fill="auto"/>
          </w:tcPr>
          <w:p w14:paraId="59C7C668" w14:textId="77777777" w:rsidR="0031043D" w:rsidRPr="00C7500A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137885" w14:textId="6BFA634A" w:rsidR="0031043D" w:rsidRPr="00C7500A" w:rsidRDefault="0031043D" w:rsidP="00D75FC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5B18">
              <w:rPr>
                <w:rFonts w:ascii="Angsana New" w:hAnsi="Angsana New"/>
                <w:sz w:val="30"/>
                <w:szCs w:val="30"/>
              </w:rPr>
              <w:t>1,519</w:t>
            </w:r>
          </w:p>
        </w:tc>
      </w:tr>
      <w:tr w:rsidR="00462D21" w:rsidRPr="005A5211" w14:paraId="1A097158" w14:textId="77777777" w:rsidTr="002E381D">
        <w:tc>
          <w:tcPr>
            <w:tcW w:w="3827" w:type="dxa"/>
            <w:shd w:val="clear" w:color="auto" w:fill="auto"/>
          </w:tcPr>
          <w:p w14:paraId="21A351C2" w14:textId="456BD8B2" w:rsidR="0031043D" w:rsidRPr="0057144A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ดอกเบี้ยค้างรับ </w:t>
            </w:r>
            <w:r w:rsidRPr="005714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1843128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75E8F6B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B0C514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855581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72DE30C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66C0B23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9F43E5E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62D21" w:rsidRPr="005A5211" w14:paraId="59388E17" w14:textId="77777777" w:rsidTr="00EF78E7">
        <w:tc>
          <w:tcPr>
            <w:tcW w:w="3827" w:type="dxa"/>
            <w:shd w:val="clear" w:color="auto" w:fill="auto"/>
          </w:tcPr>
          <w:p w14:paraId="6DBCA56B" w14:textId="5564F429" w:rsidR="0031043D" w:rsidRPr="005A5211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22DCEC" w14:textId="1CF7BE62" w:rsidR="0031043D" w:rsidRPr="00E022F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824F08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1EC524" w14:textId="674F883F" w:rsidR="0031043D" w:rsidRPr="00E022F0" w:rsidRDefault="0031043D" w:rsidP="0031043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DCABF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ED7E4F8" w14:textId="395BDCE8" w:rsidR="0031043D" w:rsidRPr="00E022F0" w:rsidRDefault="00EF78E7" w:rsidP="0031043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3,287</w:t>
            </w:r>
          </w:p>
        </w:tc>
        <w:tc>
          <w:tcPr>
            <w:tcW w:w="283" w:type="dxa"/>
            <w:shd w:val="clear" w:color="auto" w:fill="auto"/>
          </w:tcPr>
          <w:p w14:paraId="0B77C0EF" w14:textId="77777777" w:rsidR="0031043D" w:rsidRPr="00E022F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14534" w14:textId="04486692" w:rsidR="0031043D" w:rsidRPr="00E022F0" w:rsidRDefault="0031043D" w:rsidP="002E381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5B18"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</w:tr>
      <w:tr w:rsidR="00462D21" w:rsidRPr="005A5211" w14:paraId="7DF04F80" w14:textId="77777777" w:rsidTr="00EF78E7">
        <w:tc>
          <w:tcPr>
            <w:tcW w:w="3827" w:type="dxa"/>
            <w:shd w:val="clear" w:color="auto" w:fill="auto"/>
          </w:tcPr>
          <w:p w14:paraId="76375751" w14:textId="4C503D6B" w:rsidR="0031043D" w:rsidRPr="0057144A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DAAC6" w14:textId="4BF98DBD" w:rsidR="0031043D" w:rsidRPr="005A5211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2D3A95" w14:textId="77777777" w:rsidR="0031043D" w:rsidRPr="005A5211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38FF" w14:textId="3FBF7250" w:rsidR="0031043D" w:rsidRPr="0057144A" w:rsidRDefault="0031043D" w:rsidP="0031043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F08ACC" w14:textId="77777777" w:rsidR="0031043D" w:rsidRPr="0057144A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966D7" w14:textId="6291A7EA" w:rsidR="0031043D" w:rsidRPr="0057144A" w:rsidRDefault="00EF78E7" w:rsidP="0031043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5,506</w:t>
            </w:r>
          </w:p>
        </w:tc>
        <w:tc>
          <w:tcPr>
            <w:tcW w:w="283" w:type="dxa"/>
            <w:shd w:val="clear" w:color="auto" w:fill="auto"/>
          </w:tcPr>
          <w:p w14:paraId="52BAF875" w14:textId="77777777" w:rsidR="0031043D" w:rsidRPr="005A5211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A7CBD" w14:textId="0266F849" w:rsidR="0031043D" w:rsidRDefault="0031043D" w:rsidP="002E381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3,461</w:t>
            </w:r>
          </w:p>
        </w:tc>
      </w:tr>
    </w:tbl>
    <w:p w14:paraId="573F7EE9" w14:textId="77777777" w:rsidR="004417D8" w:rsidRDefault="004417D8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1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1985"/>
        <w:gridCol w:w="708"/>
        <w:gridCol w:w="284"/>
        <w:gridCol w:w="567"/>
        <w:gridCol w:w="283"/>
        <w:gridCol w:w="1134"/>
        <w:gridCol w:w="284"/>
        <w:gridCol w:w="1134"/>
        <w:gridCol w:w="283"/>
        <w:gridCol w:w="1134"/>
        <w:gridCol w:w="284"/>
        <w:gridCol w:w="1134"/>
      </w:tblGrid>
      <w:tr w:rsidR="006240FE" w:rsidRPr="00BF2202" w14:paraId="3EE66BD8" w14:textId="77777777" w:rsidTr="00681BA9">
        <w:trPr>
          <w:tblHeader/>
        </w:trPr>
        <w:tc>
          <w:tcPr>
            <w:tcW w:w="1985" w:type="dxa"/>
            <w:shd w:val="clear" w:color="auto" w:fill="auto"/>
          </w:tcPr>
          <w:p w14:paraId="15C3C080" w14:textId="77777777" w:rsidR="006240FE" w:rsidRPr="00BF2202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11BCBBFB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084389F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B7CD439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35CBAD82" w14:textId="77777777" w:rsidTr="00681BA9">
        <w:trPr>
          <w:tblHeader/>
        </w:trPr>
        <w:tc>
          <w:tcPr>
            <w:tcW w:w="1985" w:type="dxa"/>
            <w:shd w:val="clear" w:color="auto" w:fill="auto"/>
          </w:tcPr>
          <w:p w14:paraId="28C40ED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7A31F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14:paraId="5EDC6F41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5013B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A2D0E7F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04B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43D" w:rsidRPr="00BF2202" w14:paraId="252F52E0" w14:textId="77777777" w:rsidTr="00681BA9">
        <w:trPr>
          <w:tblHeader/>
        </w:trPr>
        <w:tc>
          <w:tcPr>
            <w:tcW w:w="1985" w:type="dxa"/>
            <w:shd w:val="clear" w:color="auto" w:fill="auto"/>
          </w:tcPr>
          <w:p w14:paraId="61CC2393" w14:textId="77777777" w:rsidR="0031043D" w:rsidRPr="00514A88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DA5F3" w14:textId="77777777" w:rsidR="0031043D" w:rsidRPr="009B592D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9B59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545C87" w14:textId="77777777" w:rsidR="0031043D" w:rsidRPr="009B592D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6E8D9F" w14:textId="3F37385C" w:rsidR="0031043D" w:rsidRPr="00F8756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13BD9C9" w14:textId="77777777" w:rsidR="0031043D" w:rsidRPr="009B592D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1EE9BB" w14:textId="15FC92C6" w:rsidR="0031043D" w:rsidRPr="009B592D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4CF9927C" w14:textId="77777777" w:rsidR="0031043D" w:rsidRPr="009B592D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7579F0" w14:textId="6F31AFBD" w:rsidR="0031043D" w:rsidRPr="00F8756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shd w:val="clear" w:color="auto" w:fill="auto"/>
          </w:tcPr>
          <w:p w14:paraId="3ED3AC54" w14:textId="77777777" w:rsidR="0031043D" w:rsidRPr="009B592D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986D893" w14:textId="296117B9" w:rsidR="0031043D" w:rsidRPr="009B592D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454E" w:rsidRPr="00BF2202" w14:paraId="08EFE593" w14:textId="77777777" w:rsidTr="00681BA9">
        <w:trPr>
          <w:tblHeader/>
        </w:trPr>
        <w:tc>
          <w:tcPr>
            <w:tcW w:w="1985" w:type="dxa"/>
            <w:shd w:val="clear" w:color="auto" w:fill="auto"/>
          </w:tcPr>
          <w:p w14:paraId="238B1C31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53BD9" w14:textId="08B3660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B95C893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C99F3" w14:textId="56726129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BEAE481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4D11FD" w14:textId="5BE05A09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0B7EAC2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B5D1C5" w14:textId="737089FE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C3D3C60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41EAA1" w14:textId="7B15BEC8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1FD30A14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366C91" w14:textId="7DC95AE1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2D454E" w:rsidRPr="00BF2202" w14:paraId="1E44FB02" w14:textId="77777777" w:rsidTr="00681BA9">
        <w:tc>
          <w:tcPr>
            <w:tcW w:w="1985" w:type="dxa"/>
            <w:shd w:val="clear" w:color="auto" w:fill="auto"/>
          </w:tcPr>
          <w:p w14:paraId="7646E548" w14:textId="77777777" w:rsidR="002D454E" w:rsidRPr="00BF2202" w:rsidRDefault="002D454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18D6F3CB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953774F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6214CCE4" w14:textId="77777777" w:rsidR="002D454E" w:rsidRPr="00BF2202" w:rsidRDefault="002D454E" w:rsidP="002D45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30533B3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9D30F3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E6B825D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750A72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E1E772D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CEE94A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9D8A41C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1C931F" w14:textId="77777777" w:rsidR="002D454E" w:rsidRPr="00B0610A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F78E7" w:rsidRPr="005A5211" w14:paraId="1669895A" w14:textId="77777777" w:rsidTr="00681BA9">
        <w:tc>
          <w:tcPr>
            <w:tcW w:w="1985" w:type="dxa"/>
            <w:shd w:val="clear" w:color="auto" w:fill="auto"/>
          </w:tcPr>
          <w:p w14:paraId="575E412F" w14:textId="77777777" w:rsidR="00EF78E7" w:rsidRDefault="00EF78E7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08" w:type="dxa"/>
            <w:shd w:val="clear" w:color="auto" w:fill="auto"/>
          </w:tcPr>
          <w:p w14:paraId="55F79086" w14:textId="1986EA76" w:rsidR="00EF78E7" w:rsidRPr="00681BA9" w:rsidRDefault="00681BA9" w:rsidP="00FD016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1BA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6.8 - </w:t>
            </w:r>
            <w:r w:rsidR="00EF78E7" w:rsidRPr="00681BA9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4" w:type="dxa"/>
            <w:shd w:val="clear" w:color="auto" w:fill="auto"/>
          </w:tcPr>
          <w:p w14:paraId="15704677" w14:textId="77777777" w:rsidR="00EF78E7" w:rsidRPr="00681BA9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0F4BF848" w14:textId="77777777" w:rsidR="00EF78E7" w:rsidRPr="00BF2202" w:rsidRDefault="00EF78E7" w:rsidP="00EF78E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3" w:type="dxa"/>
            <w:shd w:val="clear" w:color="auto" w:fill="auto"/>
          </w:tcPr>
          <w:p w14:paraId="7080ACB5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6E91B2" w14:textId="21C144BB" w:rsidR="00EF78E7" w:rsidRPr="00ED595D" w:rsidRDefault="00EF78E7" w:rsidP="00EF78E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D8098C" w14:textId="77777777" w:rsidR="00EF78E7" w:rsidRPr="00ED595D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F2F5F5" w14:textId="77777777" w:rsidR="00EF78E7" w:rsidRPr="00ED595D" w:rsidRDefault="00EF78E7" w:rsidP="00EF78E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D29763" w14:textId="77777777" w:rsidR="00EF78E7" w:rsidRPr="009030FD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069391" w14:textId="24F2262F" w:rsidR="00EF78E7" w:rsidRPr="00DF5237" w:rsidRDefault="00EF78E7" w:rsidP="00EF7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582361" w14:textId="77777777" w:rsidR="00EF78E7" w:rsidRPr="009030FD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5203D2" w14:textId="63B618D9" w:rsidR="00EF78E7" w:rsidRPr="00ED595D" w:rsidRDefault="00EF78E7" w:rsidP="00EF78E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</w:tr>
      <w:tr w:rsidR="00EF78E7" w:rsidRPr="005A5211" w14:paraId="59214D7A" w14:textId="77777777" w:rsidTr="00681BA9">
        <w:tc>
          <w:tcPr>
            <w:tcW w:w="1985" w:type="dxa"/>
            <w:shd w:val="clear" w:color="auto" w:fill="auto"/>
          </w:tcPr>
          <w:p w14:paraId="4EBA04DC" w14:textId="5C4E8038" w:rsidR="00EF78E7" w:rsidRPr="00ED595D" w:rsidRDefault="00EF78E7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060F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60F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1594024" w14:textId="77777777" w:rsidR="00EF78E7" w:rsidRDefault="00EF78E7" w:rsidP="00EF78E7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7FE8536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2A49442E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7C97133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089F38" w14:textId="77777777" w:rsidR="00EF78E7" w:rsidRPr="005A5211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D1248C" w14:textId="77777777" w:rsidR="00EF78E7" w:rsidRPr="00ED595D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73FCB4" w14:textId="77777777" w:rsidR="00EF78E7" w:rsidRPr="00ED595D" w:rsidRDefault="00EF78E7" w:rsidP="00EF78E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B26A52" w14:textId="77777777" w:rsidR="00EF78E7" w:rsidRPr="009030FD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A598F8" w14:textId="77777777" w:rsidR="00EF78E7" w:rsidRPr="00ED595D" w:rsidRDefault="00EF78E7" w:rsidP="00EF78E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EA1903" w14:textId="77777777" w:rsidR="00EF78E7" w:rsidRPr="009030FD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CE8DC3" w14:textId="77777777" w:rsidR="00EF78E7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78E7" w:rsidRPr="005A5211" w14:paraId="0C3D0ACF" w14:textId="77777777" w:rsidTr="00681BA9">
        <w:tc>
          <w:tcPr>
            <w:tcW w:w="2693" w:type="dxa"/>
            <w:gridSpan w:val="2"/>
            <w:shd w:val="clear" w:color="auto" w:fill="auto"/>
          </w:tcPr>
          <w:p w14:paraId="19445BDF" w14:textId="356812EC" w:rsidR="00EF78E7" w:rsidRDefault="00EF78E7" w:rsidP="00EF78E7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กิจการที่เกี่ยวข้องกัน </w:t>
            </w:r>
          </w:p>
        </w:tc>
        <w:tc>
          <w:tcPr>
            <w:tcW w:w="284" w:type="dxa"/>
            <w:shd w:val="clear" w:color="auto" w:fill="auto"/>
          </w:tcPr>
          <w:p w14:paraId="6E852AF0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7" w:type="dxa"/>
            <w:shd w:val="clear" w:color="auto" w:fill="auto"/>
          </w:tcPr>
          <w:p w14:paraId="05CD2A7C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E37CBD" w14:textId="77777777" w:rsidR="00EF78E7" w:rsidRPr="00BF2202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4352025" w14:textId="720AD2E6" w:rsidR="00EF78E7" w:rsidRPr="005A5211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1F2234" w14:textId="77777777" w:rsidR="00EF78E7" w:rsidRPr="00ED595D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66FFAFD" w14:textId="77777777" w:rsidR="00EF78E7" w:rsidRPr="00ED595D" w:rsidRDefault="00EF78E7" w:rsidP="00EF78E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C6413" w14:textId="77777777" w:rsidR="00EF78E7" w:rsidRPr="009030FD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D97EE2A" w14:textId="2DDFDFEF" w:rsidR="00EF78E7" w:rsidRPr="00DF5237" w:rsidRDefault="00EF78E7" w:rsidP="00EF78E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78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98A31E" w14:textId="77777777" w:rsidR="00EF78E7" w:rsidRPr="00DF5237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671EA" w14:textId="550DB67F" w:rsidR="00EF78E7" w:rsidRPr="0031043D" w:rsidRDefault="00EF78E7" w:rsidP="00EF78E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043D"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</w:tbl>
    <w:p w14:paraId="02A9CD2A" w14:textId="77777777" w:rsidR="00A27B00" w:rsidRDefault="00A27B00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cs/>
          <w:lang w:val="en-US"/>
        </w:rPr>
      </w:pPr>
    </w:p>
    <w:p w14:paraId="252409F0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729DF821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3144EFD1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3CB0F912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6C5000B4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5437D913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7D8F8617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0618188B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65724D75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6D126DD9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770D10B2" w14:textId="77777777" w:rsidR="00662A32" w:rsidRDefault="00662A32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473077BC" w14:textId="33678291" w:rsidR="006E7D43" w:rsidRPr="00A77C02" w:rsidRDefault="006E7D43" w:rsidP="00236866">
      <w:pPr>
        <w:pStyle w:val="a0"/>
        <w:tabs>
          <w:tab w:val="clear" w:pos="1080"/>
        </w:tabs>
        <w:spacing w:before="120" w:after="120" w:line="240" w:lineRule="atLeast"/>
        <w:ind w:left="539" w:firstLine="170"/>
        <w:rPr>
          <w:rFonts w:ascii="Angsana New" w:hAnsi="Angsana New" w:cs="Angsana New"/>
          <w:spacing w:val="-4"/>
          <w:cs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lastRenderedPageBreak/>
        <w:t>ราย</w:t>
      </w:r>
      <w:r w:rsidR="00FD016A">
        <w:rPr>
          <w:rFonts w:ascii="Angsana New" w:hAnsi="Angsana New" w:cs="Angsana New"/>
          <w:spacing w:val="-4"/>
          <w:cs/>
          <w:lang w:val="en-US"/>
        </w:rPr>
        <w:t>การเคลื่อนไหวของเงินให้กู้ยืม</w:t>
      </w:r>
      <w:r w:rsidR="00FD016A">
        <w:rPr>
          <w:rFonts w:ascii="Angsana New" w:hAnsi="Angsana New" w:cs="Angsana New" w:hint="cs"/>
          <w:spacing w:val="-4"/>
          <w:cs/>
          <w:lang w:val="en-US"/>
        </w:rPr>
        <w:t>ระยะสั้น</w:t>
      </w:r>
      <w:r w:rsidR="00FD016A">
        <w:rPr>
          <w:rFonts w:ascii="Angsana New" w:hAnsi="Angsana New" w:cs="Angsana New"/>
          <w:spacing w:val="-4"/>
          <w:cs/>
          <w:lang w:val="en-US"/>
        </w:rPr>
        <w:t>แก</w:t>
      </w:r>
      <w:r w:rsidR="00FD016A">
        <w:rPr>
          <w:rFonts w:ascii="Angsana New" w:hAnsi="Angsana New" w:cs="Angsana New" w:hint="cs"/>
          <w:spacing w:val="-4"/>
          <w:cs/>
          <w:lang w:val="en-US"/>
        </w:rPr>
        <w:t>่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กิจการที่เกี่ยวข้องกัน </w:t>
      </w:r>
      <w:r w:rsid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19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719"/>
        <w:gridCol w:w="1162"/>
        <w:gridCol w:w="270"/>
        <w:gridCol w:w="1170"/>
        <w:gridCol w:w="270"/>
        <w:gridCol w:w="1155"/>
        <w:gridCol w:w="270"/>
        <w:gridCol w:w="1175"/>
      </w:tblGrid>
      <w:tr w:rsidR="00A27B00" w:rsidRPr="009375E0" w14:paraId="1B10EA92" w14:textId="77777777" w:rsidTr="00F91283">
        <w:trPr>
          <w:tblHeader/>
        </w:trPr>
        <w:tc>
          <w:tcPr>
            <w:tcW w:w="3719" w:type="dxa"/>
          </w:tcPr>
          <w:p w14:paraId="296E38F9" w14:textId="77777777" w:rsidR="00A27B00" w:rsidRPr="009375E0" w:rsidRDefault="00A27B00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14:paraId="048C727D" w14:textId="77777777" w:rsidR="00A27B00" w:rsidRPr="009B592D" w:rsidRDefault="00A27B00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05146AEB" w14:textId="77777777" w:rsidTr="00F91283">
        <w:trPr>
          <w:tblHeader/>
        </w:trPr>
        <w:tc>
          <w:tcPr>
            <w:tcW w:w="3719" w:type="dxa"/>
          </w:tcPr>
          <w:p w14:paraId="7303AF9D" w14:textId="77777777" w:rsidR="006E7D43" w:rsidRPr="009375E0" w:rsidRDefault="006E7D43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50C4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65BF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8220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43D" w:rsidRPr="009375E0" w14:paraId="73362A79" w14:textId="77777777" w:rsidTr="00F91283">
        <w:trPr>
          <w:tblHeader/>
        </w:trPr>
        <w:tc>
          <w:tcPr>
            <w:tcW w:w="3719" w:type="dxa"/>
          </w:tcPr>
          <w:p w14:paraId="7B5664E7" w14:textId="77777777" w:rsidR="0031043D" w:rsidRPr="009375E0" w:rsidRDefault="0031043D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C69E037" w14:textId="5668C1B9" w:rsidR="0031043D" w:rsidRPr="00F8756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CB5FD8" w14:textId="77777777" w:rsidR="0031043D" w:rsidRPr="00BF2202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28AE58" w14:textId="2F5FCB3E" w:rsidR="0031043D" w:rsidRPr="00BF2202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8B54DBF" w14:textId="77777777" w:rsidR="0031043D" w:rsidRPr="00BF2202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1E7461D2" w14:textId="1C1A5262" w:rsidR="0031043D" w:rsidRPr="00F8756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1D96910" w14:textId="77777777" w:rsidR="0031043D" w:rsidRPr="00BF2202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A0785C" w14:textId="31900DF3" w:rsidR="0031043D" w:rsidRPr="00BF2202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043D" w:rsidRPr="009375E0" w14:paraId="3A6A0CB8" w14:textId="77777777" w:rsidTr="00F91283">
        <w:trPr>
          <w:tblHeader/>
        </w:trPr>
        <w:tc>
          <w:tcPr>
            <w:tcW w:w="3719" w:type="dxa"/>
          </w:tcPr>
          <w:p w14:paraId="000867FC" w14:textId="77777777" w:rsidR="0031043D" w:rsidRPr="009375E0" w:rsidRDefault="0031043D" w:rsidP="00F912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D89E41E" w14:textId="4E7089FA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014E3C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231429" w14:textId="788A0EFD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C943DB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B3D1607" w14:textId="595A48B5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82F2D8" w14:textId="77777777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7AB1C50" w14:textId="0F51BB7D" w:rsidR="0031043D" w:rsidRPr="00AC7CB0" w:rsidRDefault="0031043D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31043D" w:rsidRPr="009375E0" w14:paraId="3B4189C0" w14:textId="77777777" w:rsidTr="00F91283">
        <w:tc>
          <w:tcPr>
            <w:tcW w:w="3719" w:type="dxa"/>
          </w:tcPr>
          <w:p w14:paraId="1176B8A7" w14:textId="77777777" w:rsidR="0031043D" w:rsidRPr="00F91283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12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2" w:type="dxa"/>
          </w:tcPr>
          <w:p w14:paraId="12968EE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5CCA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9D3A0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8859A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142A550B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D3048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0021738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1043D" w:rsidRPr="009375E0" w14:paraId="24807EB1" w14:textId="77777777" w:rsidTr="00F91283">
        <w:tc>
          <w:tcPr>
            <w:tcW w:w="3719" w:type="dxa"/>
            <w:shd w:val="clear" w:color="auto" w:fill="auto"/>
          </w:tcPr>
          <w:p w14:paraId="5C4E4C63" w14:textId="77777777" w:rsidR="0031043D" w:rsidRPr="009375E0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  <w:shd w:val="clear" w:color="auto" w:fill="auto"/>
          </w:tcPr>
          <w:p w14:paraId="42D5504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7667C0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76F90F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3D72CA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0698E04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7A191B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321D8A1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043D" w:rsidRPr="009375E0" w14:paraId="34285272" w14:textId="77777777" w:rsidTr="00E324FD">
        <w:tc>
          <w:tcPr>
            <w:tcW w:w="3719" w:type="dxa"/>
            <w:shd w:val="clear" w:color="auto" w:fill="auto"/>
          </w:tcPr>
          <w:p w14:paraId="70891CD9" w14:textId="77777777" w:rsidR="0031043D" w:rsidRPr="009375E0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572494C9" w14:textId="27E37419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CC8D9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6200E7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9701E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9DEEC57" w14:textId="772B898B" w:rsidR="0031043D" w:rsidRPr="00C6282B" w:rsidRDefault="002B4514" w:rsidP="0031043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4514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="00E324FD" w:rsidRPr="00E324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B4514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81D9D5A" w14:textId="77777777" w:rsidR="0031043D" w:rsidRPr="009375E0" w:rsidRDefault="0031043D" w:rsidP="002D454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32A2DB4" w14:textId="41EAEDCA" w:rsidR="0031043D" w:rsidRPr="009375E0" w:rsidRDefault="0031043D" w:rsidP="00D75FCF">
            <w:pPr>
              <w:pStyle w:val="acctfourfigures"/>
              <w:tabs>
                <w:tab w:val="clear" w:pos="765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</w:tr>
      <w:tr w:rsidR="0031043D" w:rsidRPr="009375E0" w14:paraId="27D4B86A" w14:textId="77777777" w:rsidTr="00E324FD">
        <w:tc>
          <w:tcPr>
            <w:tcW w:w="3719" w:type="dxa"/>
            <w:shd w:val="clear" w:color="auto" w:fill="auto"/>
          </w:tcPr>
          <w:p w14:paraId="09EFA33A" w14:textId="77777777" w:rsidR="0031043D" w:rsidRPr="009375E0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4955AA4F" w14:textId="5BE9BA26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3620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858642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C5D6D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2191B6D" w14:textId="108372BC" w:rsidR="0031043D" w:rsidRPr="00C6282B" w:rsidRDefault="00E324FD" w:rsidP="0031043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70" w:type="dxa"/>
            <w:shd w:val="clear" w:color="auto" w:fill="auto"/>
          </w:tcPr>
          <w:p w14:paraId="783E161C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0E3377F" w14:textId="659B9651" w:rsidR="0031043D" w:rsidRPr="009375E0" w:rsidRDefault="0031043D" w:rsidP="00D75FCF">
            <w:pPr>
              <w:pStyle w:val="acctfourfigures"/>
              <w:tabs>
                <w:tab w:val="clear" w:pos="765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83,100</w:t>
            </w:r>
          </w:p>
        </w:tc>
      </w:tr>
      <w:tr w:rsidR="0031043D" w:rsidRPr="009375E0" w14:paraId="07C2C4C6" w14:textId="77777777" w:rsidTr="00E324FD">
        <w:tc>
          <w:tcPr>
            <w:tcW w:w="3719" w:type="dxa"/>
            <w:shd w:val="clear" w:color="auto" w:fill="auto"/>
          </w:tcPr>
          <w:p w14:paraId="26B3739B" w14:textId="77777777" w:rsidR="0031043D" w:rsidRPr="009375E0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66D005" w14:textId="30972031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735AE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E33EE8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13D4B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95F7B" w14:textId="07491BE4" w:rsidR="0031043D" w:rsidRPr="00C6282B" w:rsidRDefault="00E324FD" w:rsidP="0031043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(1,000)</w:t>
            </w:r>
          </w:p>
        </w:tc>
        <w:tc>
          <w:tcPr>
            <w:tcW w:w="270" w:type="dxa"/>
            <w:shd w:val="clear" w:color="auto" w:fill="auto"/>
          </w:tcPr>
          <w:p w14:paraId="6760C7A0" w14:textId="77777777" w:rsidR="0031043D" w:rsidRPr="009375E0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6D72C15" w14:textId="3B15098B" w:rsidR="0031043D" w:rsidRDefault="0031043D" w:rsidP="00D75FCF">
            <w:pPr>
              <w:pStyle w:val="acctfourfigures"/>
              <w:tabs>
                <w:tab w:val="clear" w:pos="765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(27,100)</w:t>
            </w:r>
          </w:p>
        </w:tc>
      </w:tr>
      <w:tr w:rsidR="0031043D" w:rsidRPr="00536A0E" w14:paraId="1D054B39" w14:textId="77777777" w:rsidTr="00E324FD">
        <w:tc>
          <w:tcPr>
            <w:tcW w:w="3719" w:type="dxa"/>
            <w:shd w:val="clear" w:color="auto" w:fill="auto"/>
          </w:tcPr>
          <w:p w14:paraId="56039AAC" w14:textId="77777777" w:rsidR="0031043D" w:rsidRPr="009375E0" w:rsidRDefault="003104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A1E8" w14:textId="30BAD038" w:rsidR="0031043D" w:rsidRPr="001E2904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D30ED" w14:textId="77777777" w:rsidR="0031043D" w:rsidRPr="001E2904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AC04C" w14:textId="77777777" w:rsidR="0031043D" w:rsidRPr="001E2904" w:rsidRDefault="0031043D" w:rsidP="0031043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01966" w14:textId="77777777" w:rsidR="0031043D" w:rsidRPr="001E2904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B2636" w14:textId="26F3B575" w:rsidR="0031043D" w:rsidRPr="00C6282B" w:rsidRDefault="00E324FD" w:rsidP="0031043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75,500</w:t>
            </w:r>
          </w:p>
        </w:tc>
        <w:tc>
          <w:tcPr>
            <w:tcW w:w="270" w:type="dxa"/>
            <w:shd w:val="clear" w:color="auto" w:fill="auto"/>
          </w:tcPr>
          <w:p w14:paraId="11D5BC63" w14:textId="77777777" w:rsidR="0031043D" w:rsidRPr="001E2904" w:rsidRDefault="0031043D" w:rsidP="0031043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8E27A" w14:textId="17C34262" w:rsidR="0031043D" w:rsidRPr="001E2904" w:rsidRDefault="0031043D" w:rsidP="00D75FCF">
            <w:pPr>
              <w:pStyle w:val="acctfourfigures"/>
              <w:tabs>
                <w:tab w:val="clear" w:pos="765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31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75,000</w:t>
            </w:r>
          </w:p>
        </w:tc>
      </w:tr>
      <w:tr w:rsidR="008F644D" w:rsidRPr="00536A0E" w14:paraId="67BA4585" w14:textId="77777777" w:rsidTr="00F91283">
        <w:trPr>
          <w:trHeight w:hRule="exact" w:val="403"/>
        </w:trPr>
        <w:tc>
          <w:tcPr>
            <w:tcW w:w="3719" w:type="dxa"/>
            <w:shd w:val="clear" w:color="auto" w:fill="auto"/>
          </w:tcPr>
          <w:p w14:paraId="47C9A7D2" w14:textId="77777777" w:rsidR="008F644D" w:rsidRPr="00F91283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1E37FC9B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E28D90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25DC38C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23C3D3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14:paraId="711C5A0E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B7B435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0D894F77" w14:textId="77777777" w:rsidR="008F644D" w:rsidRPr="00670A1D" w:rsidRDefault="008F644D" w:rsidP="008F644D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8F644D" w:rsidRPr="00690D84" w14:paraId="3C7781CB" w14:textId="77777777" w:rsidTr="00E324FD">
        <w:tc>
          <w:tcPr>
            <w:tcW w:w="3719" w:type="dxa"/>
            <w:shd w:val="clear" w:color="auto" w:fill="auto"/>
          </w:tcPr>
          <w:p w14:paraId="1A8BD5CF" w14:textId="2508D290" w:rsidR="008F644D" w:rsidRPr="001E7BA6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ดอกเบี้ยค้างจ่าย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2" w:type="dxa"/>
            <w:shd w:val="clear" w:color="auto" w:fill="auto"/>
          </w:tcPr>
          <w:p w14:paraId="019617BB" w14:textId="77777777" w:rsidR="008F644D" w:rsidRPr="009E02F6" w:rsidRDefault="008F644D" w:rsidP="008F64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1916E1" w14:textId="77777777" w:rsidR="008F644D" w:rsidRPr="00C462F2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8FAD8D" w14:textId="77777777" w:rsidR="008F644D" w:rsidRPr="009E02F6" w:rsidRDefault="008F644D" w:rsidP="008F644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01CA53" w14:textId="77777777" w:rsidR="008F644D" w:rsidRPr="00C462F2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9BB8C4B" w14:textId="77777777" w:rsidR="008F644D" w:rsidRPr="009E02F6" w:rsidRDefault="008F644D" w:rsidP="008F64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0217A6" w14:textId="77777777" w:rsidR="008F644D" w:rsidRPr="00690D84" w:rsidRDefault="008F644D" w:rsidP="008F644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shd w:val="clear" w:color="auto" w:fill="auto"/>
          </w:tcPr>
          <w:p w14:paraId="7A52258D" w14:textId="77777777" w:rsidR="008F644D" w:rsidRPr="009E02F6" w:rsidRDefault="008F644D" w:rsidP="008F644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B5F0A" w:rsidRPr="00690D84" w14:paraId="577F1A11" w14:textId="77777777" w:rsidTr="007B5F0A">
        <w:tc>
          <w:tcPr>
            <w:tcW w:w="3719" w:type="dxa"/>
            <w:shd w:val="clear" w:color="auto" w:fill="auto"/>
          </w:tcPr>
          <w:p w14:paraId="2E85AAFF" w14:textId="0B9FF18F" w:rsidR="007B5F0A" w:rsidRPr="001E7BA6" w:rsidRDefault="007B5F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8FDD1E0" w14:textId="43F6852A" w:rsidR="007B5F0A" w:rsidRPr="009E02F6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1C696507" w14:textId="77777777" w:rsidR="007B5F0A" w:rsidRPr="00C462F2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5918A" w14:textId="152BDC90" w:rsidR="007B5F0A" w:rsidRPr="009E02F6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02F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7BD265C" w14:textId="77777777" w:rsidR="007B5F0A" w:rsidRPr="00C462F2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7F59" w14:textId="1A3C99D1" w:rsidR="007B5F0A" w:rsidRPr="009E02F6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A350C5" w14:textId="77777777" w:rsidR="007B5F0A" w:rsidRPr="00690D84" w:rsidRDefault="007B5F0A" w:rsidP="007B5F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94CB" w14:textId="58081BDE" w:rsidR="007B5F0A" w:rsidRPr="009E02F6" w:rsidRDefault="007B5F0A" w:rsidP="007B5F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5F0A" w:rsidRPr="00690D84" w14:paraId="42A87023" w14:textId="77777777" w:rsidTr="007B5F0A">
        <w:tc>
          <w:tcPr>
            <w:tcW w:w="3719" w:type="dxa"/>
            <w:shd w:val="clear" w:color="auto" w:fill="auto"/>
          </w:tcPr>
          <w:p w14:paraId="2D7429F1" w14:textId="6B370E71" w:rsidR="007B5F0A" w:rsidRPr="00F91283" w:rsidRDefault="007B5F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2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9C875" w14:textId="17E3637F" w:rsidR="007B5F0A" w:rsidRPr="007B5F0A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B5F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470C1C67" w14:textId="77777777" w:rsidR="007B5F0A" w:rsidRPr="00C462F2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A6479" w14:textId="4EB94ACA" w:rsidR="007B5F0A" w:rsidRPr="009E02F6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1DD539E" w14:textId="77777777" w:rsidR="007B5F0A" w:rsidRPr="00C462F2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DB02F" w14:textId="21E598E8" w:rsidR="007B5F0A" w:rsidRPr="009E02F6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BCE878" w14:textId="77777777" w:rsidR="007B5F0A" w:rsidRPr="00690D84" w:rsidRDefault="007B5F0A" w:rsidP="007B5F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F24EE" w14:textId="4A22076A" w:rsidR="007B5F0A" w:rsidRPr="009E02F6" w:rsidRDefault="007B5F0A" w:rsidP="007B5F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6549149" w14:textId="77777777" w:rsidR="00786FD1" w:rsidRPr="00F74945" w:rsidRDefault="00786FD1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268"/>
        <w:gridCol w:w="425"/>
        <w:gridCol w:w="284"/>
        <w:gridCol w:w="425"/>
        <w:gridCol w:w="284"/>
        <w:gridCol w:w="1134"/>
        <w:gridCol w:w="283"/>
        <w:gridCol w:w="1134"/>
        <w:gridCol w:w="284"/>
        <w:gridCol w:w="1134"/>
        <w:gridCol w:w="283"/>
        <w:gridCol w:w="1242"/>
      </w:tblGrid>
      <w:tr w:rsidR="00B6100E" w:rsidRPr="00BF2202" w14:paraId="040AE4C3" w14:textId="77777777" w:rsidTr="00EA0DA3">
        <w:trPr>
          <w:tblHeader/>
        </w:trPr>
        <w:tc>
          <w:tcPr>
            <w:tcW w:w="2268" w:type="dxa"/>
            <w:shd w:val="clear" w:color="auto" w:fill="auto"/>
          </w:tcPr>
          <w:p w14:paraId="7BB361DE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BBE6C6C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3523EE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45062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6AF6D7F8" w14:textId="77777777" w:rsidTr="00EA0DA3">
        <w:trPr>
          <w:tblHeader/>
        </w:trPr>
        <w:tc>
          <w:tcPr>
            <w:tcW w:w="2268" w:type="dxa"/>
            <w:shd w:val="clear" w:color="auto" w:fill="auto"/>
          </w:tcPr>
          <w:p w14:paraId="30F6BC5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45B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</w:tcPr>
          <w:p w14:paraId="30686D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AA7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C7B51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A1F4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54E" w:rsidRPr="00BF2202" w14:paraId="1A8B015D" w14:textId="77777777" w:rsidTr="00EA0DA3">
        <w:trPr>
          <w:tblHeader/>
        </w:trPr>
        <w:tc>
          <w:tcPr>
            <w:tcW w:w="2268" w:type="dxa"/>
            <w:shd w:val="clear" w:color="auto" w:fill="auto"/>
          </w:tcPr>
          <w:p w14:paraId="1AC82621" w14:textId="77777777" w:rsidR="002D454E" w:rsidRPr="00514A8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B7C29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586DEE7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220BA1" w14:textId="5EE2D80B" w:rsidR="002D454E" w:rsidRPr="00F8756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F24CC72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C40AA8" w14:textId="38BED454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58D98F52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5C10CA" w14:textId="5411B298" w:rsidR="002D454E" w:rsidRPr="00F8756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shd w:val="clear" w:color="auto" w:fill="auto"/>
          </w:tcPr>
          <w:p w14:paraId="3FFCD140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0F4631C" w14:textId="23ECF0D4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454E" w:rsidRPr="00BF2202" w14:paraId="058E7153" w14:textId="77777777" w:rsidTr="00EA0DA3">
        <w:trPr>
          <w:tblHeader/>
        </w:trPr>
        <w:tc>
          <w:tcPr>
            <w:tcW w:w="2268" w:type="dxa"/>
            <w:shd w:val="clear" w:color="auto" w:fill="auto"/>
          </w:tcPr>
          <w:p w14:paraId="61C01E9B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307A3" w14:textId="2AC30FA0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C28BE33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57707" w14:textId="5B7DE1BA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1C8432D8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9F4025" w14:textId="0F7A0FAB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766C7D57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1171C2" w14:textId="21022273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274602C2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E499CD" w14:textId="44B257B4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3ED38B2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EA4DBBB" w14:textId="668DAEAE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D454E" w:rsidRPr="00BF2202" w14:paraId="39D934F3" w14:textId="77777777" w:rsidTr="00EA0DA3">
        <w:tc>
          <w:tcPr>
            <w:tcW w:w="2268" w:type="dxa"/>
            <w:shd w:val="clear" w:color="auto" w:fill="auto"/>
          </w:tcPr>
          <w:p w14:paraId="449E2F34" w14:textId="77777777" w:rsidR="002D454E" w:rsidRPr="00BF2202" w:rsidRDefault="002D454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425" w:type="dxa"/>
            <w:shd w:val="clear" w:color="auto" w:fill="auto"/>
          </w:tcPr>
          <w:p w14:paraId="0385C49F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DD4BC5D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254B02E5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9BACD21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E5C3ED6" w14:textId="77777777" w:rsidR="002D454E" w:rsidRPr="009030FD" w:rsidRDefault="002D454E" w:rsidP="002D454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3E35508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420413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6A32385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B967E41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77674C1" w14:textId="77777777" w:rsidR="002D454E" w:rsidRPr="00BF2202" w:rsidRDefault="002D454E" w:rsidP="002D454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669F497" w14:textId="77777777" w:rsidR="002D454E" w:rsidRPr="00B0610A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B5F0A" w:rsidRPr="00C5132F" w14:paraId="1E95A58C" w14:textId="77777777" w:rsidTr="00EA0DA3">
        <w:tc>
          <w:tcPr>
            <w:tcW w:w="2268" w:type="dxa"/>
            <w:shd w:val="clear" w:color="auto" w:fill="auto"/>
          </w:tcPr>
          <w:p w14:paraId="7E86443F" w14:textId="0DBC0852" w:rsidR="007B5F0A" w:rsidRPr="00C5132F" w:rsidRDefault="001208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425" w:type="dxa"/>
            <w:shd w:val="clear" w:color="auto" w:fill="auto"/>
          </w:tcPr>
          <w:p w14:paraId="7FF53053" w14:textId="5AC6A9D0" w:rsidR="007B5F0A" w:rsidRPr="007B5F0A" w:rsidRDefault="007B5F0A" w:rsidP="007B5F0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5F0A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4" w:type="dxa"/>
            <w:shd w:val="clear" w:color="auto" w:fill="auto"/>
          </w:tcPr>
          <w:p w14:paraId="7C4BE1B3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061E927B" w14:textId="77777777" w:rsidR="007B5F0A" w:rsidRPr="00C5132F" w:rsidRDefault="007B5F0A" w:rsidP="007B5F0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84" w:type="dxa"/>
            <w:shd w:val="clear" w:color="auto" w:fill="auto"/>
          </w:tcPr>
          <w:p w14:paraId="5DE6354D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97A2C9" w14:textId="4F24B7AB" w:rsidR="007B5F0A" w:rsidRPr="00C5132F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83" w:type="dxa"/>
            <w:shd w:val="clear" w:color="auto" w:fill="auto"/>
          </w:tcPr>
          <w:p w14:paraId="4B4CF4BA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555923" w14:textId="0E9BE99B" w:rsidR="007B5F0A" w:rsidRPr="00C5132F" w:rsidRDefault="007B5F0A" w:rsidP="007B5F0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7F497E2F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7AD58C" w14:textId="6410FE32" w:rsidR="007B5F0A" w:rsidRPr="007B5F0A" w:rsidRDefault="007B5F0A" w:rsidP="007B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5F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05F3B18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06ADC64" w14:textId="77777777" w:rsidR="007B5F0A" w:rsidRPr="00C5132F" w:rsidRDefault="007B5F0A" w:rsidP="007B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5F0A" w:rsidRPr="00C5132F" w14:paraId="6C7E0633" w14:textId="77777777" w:rsidTr="00EA0DA3">
        <w:tc>
          <w:tcPr>
            <w:tcW w:w="2693" w:type="dxa"/>
            <w:gridSpan w:val="2"/>
            <w:shd w:val="clear" w:color="auto" w:fill="auto"/>
          </w:tcPr>
          <w:p w14:paraId="06EDC657" w14:textId="77777777" w:rsidR="007B5F0A" w:rsidRPr="00C5132F" w:rsidRDefault="007B5F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14:paraId="12162D3F" w14:textId="3ADF8453" w:rsidR="007B5F0A" w:rsidRPr="00C5132F" w:rsidRDefault="007B5F0A" w:rsidP="007B5F0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7D28FDE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5" w:type="dxa"/>
            <w:shd w:val="clear" w:color="auto" w:fill="auto"/>
          </w:tcPr>
          <w:p w14:paraId="63E62A83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FF9CEF7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5985E" w14:textId="7397CA21" w:rsidR="007B5F0A" w:rsidRPr="00C5132F" w:rsidRDefault="007B5F0A" w:rsidP="007B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3348A9" w14:textId="70768FEC" w:rsidR="007B5F0A" w:rsidRPr="00C5132F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72E46" w14:textId="39BD7932" w:rsidR="007B5F0A" w:rsidRPr="00C5132F" w:rsidRDefault="007B5F0A" w:rsidP="007B5F0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36F3B7" w14:textId="77777777" w:rsidR="007B5F0A" w:rsidRPr="00C5132F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0ADD6" w14:textId="515654EF" w:rsidR="007B5F0A" w:rsidRPr="007B5F0A" w:rsidRDefault="007B5F0A" w:rsidP="007B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5F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89DC56" w14:textId="2BA0C9BB" w:rsidR="007B5F0A" w:rsidRPr="00C5132F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690CE" w14:textId="77777777" w:rsidR="007B5F0A" w:rsidRPr="00C5132F" w:rsidRDefault="007B5F0A" w:rsidP="007B5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466809" w14:textId="77777777" w:rsidR="00662A32" w:rsidRDefault="00E1361A" w:rsidP="00E1361A">
      <w:pPr>
        <w:pStyle w:val="a0"/>
        <w:tabs>
          <w:tab w:val="clear" w:pos="1080"/>
          <w:tab w:val="left" w:pos="574"/>
        </w:tabs>
        <w:spacing w:before="480" w:line="240" w:lineRule="atLeast"/>
        <w:ind w:firstLine="567"/>
        <w:jc w:val="thaiDistribute"/>
        <w:rPr>
          <w:rFonts w:ascii="Angsana New" w:hAnsi="Angsana New" w:cs="Angsana New"/>
          <w:spacing w:val="-4"/>
          <w:sz w:val="3"/>
          <w:szCs w:val="3"/>
          <w:lang w:val="en-US"/>
        </w:rPr>
      </w:pPr>
      <w:r w:rsidRPr="00C5132F">
        <w:rPr>
          <w:rFonts w:ascii="Angsana New" w:hAnsi="Angsana New" w:cs="Angsana New"/>
          <w:spacing w:val="-4"/>
          <w:sz w:val="3"/>
          <w:szCs w:val="3"/>
          <w:lang w:val="en-US"/>
        </w:rPr>
        <w:t xml:space="preserve"> </w:t>
      </w:r>
    </w:p>
    <w:p w14:paraId="398A5F72" w14:textId="77777777" w:rsidR="00662A32" w:rsidRDefault="00662A32" w:rsidP="00E1361A">
      <w:pPr>
        <w:pStyle w:val="a0"/>
        <w:tabs>
          <w:tab w:val="clear" w:pos="1080"/>
          <w:tab w:val="left" w:pos="574"/>
        </w:tabs>
        <w:spacing w:before="480" w:line="240" w:lineRule="atLeast"/>
        <w:ind w:firstLine="567"/>
        <w:jc w:val="thaiDistribute"/>
        <w:rPr>
          <w:rFonts w:ascii="Angsana New" w:hAnsi="Angsana New" w:cs="Angsana New"/>
          <w:spacing w:val="-4"/>
          <w:sz w:val="3"/>
          <w:szCs w:val="3"/>
          <w:lang w:val="en-US"/>
        </w:rPr>
      </w:pPr>
    </w:p>
    <w:p w14:paraId="51F1A0E9" w14:textId="77777777" w:rsidR="0012083D" w:rsidRDefault="0012083D" w:rsidP="00E1361A">
      <w:pPr>
        <w:pStyle w:val="a0"/>
        <w:tabs>
          <w:tab w:val="clear" w:pos="1080"/>
          <w:tab w:val="left" w:pos="574"/>
        </w:tabs>
        <w:spacing w:before="480" w:line="240" w:lineRule="atLeast"/>
        <w:ind w:firstLine="567"/>
        <w:jc w:val="thaiDistribute"/>
        <w:rPr>
          <w:rFonts w:ascii="Angsana New" w:hAnsi="Angsana New" w:cs="Angsana New"/>
          <w:spacing w:val="-4"/>
          <w:sz w:val="3"/>
          <w:szCs w:val="3"/>
          <w:lang w:val="en-US"/>
        </w:rPr>
      </w:pPr>
    </w:p>
    <w:p w14:paraId="3DB6F99D" w14:textId="77777777" w:rsidR="0012083D" w:rsidRDefault="0012083D" w:rsidP="00E1361A">
      <w:pPr>
        <w:pStyle w:val="a0"/>
        <w:tabs>
          <w:tab w:val="clear" w:pos="1080"/>
          <w:tab w:val="left" w:pos="574"/>
        </w:tabs>
        <w:spacing w:before="480" w:line="240" w:lineRule="atLeast"/>
        <w:ind w:firstLine="567"/>
        <w:jc w:val="thaiDistribute"/>
        <w:rPr>
          <w:rFonts w:ascii="Angsana New" w:hAnsi="Angsana New" w:cs="Angsana New"/>
          <w:spacing w:val="-4"/>
          <w:sz w:val="3"/>
          <w:szCs w:val="3"/>
          <w:lang w:val="en-US"/>
        </w:rPr>
      </w:pPr>
    </w:p>
    <w:p w14:paraId="34306F64" w14:textId="67120659" w:rsidR="006E7D43" w:rsidRPr="00E57131" w:rsidRDefault="00F91283" w:rsidP="00236866">
      <w:pPr>
        <w:pStyle w:val="a0"/>
        <w:tabs>
          <w:tab w:val="clear" w:pos="1080"/>
          <w:tab w:val="left" w:pos="574"/>
        </w:tabs>
        <w:spacing w:before="120" w:after="120" w:line="240" w:lineRule="atLeast"/>
        <w:ind w:firstLine="567"/>
        <w:jc w:val="thaiDistribute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spacing w:val="-4"/>
          <w:sz w:val="3"/>
          <w:szCs w:val="3"/>
          <w:lang w:val="en-US"/>
        </w:rPr>
        <w:lastRenderedPageBreak/>
        <w:tab/>
      </w:r>
      <w:r w:rsidR="00E1361A" w:rsidRPr="00C5132F">
        <w:rPr>
          <w:rFonts w:ascii="Angsana New" w:hAnsi="Angsana New" w:cs="Angsana New"/>
          <w:spacing w:val="-4"/>
          <w:sz w:val="3"/>
          <w:szCs w:val="3"/>
          <w:lang w:val="en-US"/>
        </w:rPr>
        <w:t xml:space="preserve">   </w:t>
      </w:r>
      <w:r>
        <w:rPr>
          <w:rFonts w:ascii="Angsana New" w:hAnsi="Angsana New" w:cs="Angsana New"/>
          <w:spacing w:val="-4"/>
          <w:sz w:val="3"/>
          <w:szCs w:val="3"/>
          <w:lang w:val="en-US"/>
        </w:rPr>
        <w:tab/>
      </w:r>
      <w:r w:rsidR="006E7D43" w:rsidRPr="00C5132F">
        <w:rPr>
          <w:rFonts w:ascii="Angsana New" w:hAnsi="Angsana New" w:cs="Angsana New" w:hint="cs"/>
          <w:spacing w:val="-4"/>
          <w:cs/>
          <w:lang w:val="en-US"/>
        </w:rPr>
        <w:t>รายการเคลื่อนไหวของเงินกู้ยืมจากบุคคลหรือกิจการที่เกี่</w:t>
      </w:r>
      <w:r w:rsidR="006E7D43" w:rsidRPr="002D605D">
        <w:rPr>
          <w:rFonts w:ascii="Angsana New" w:hAnsi="Angsana New" w:cs="Angsana New" w:hint="cs"/>
          <w:spacing w:val="-4"/>
          <w:cs/>
          <w:lang w:val="en-US"/>
        </w:rPr>
        <w:t>ยวข้องกัน</w:t>
      </w:r>
      <w:r w:rsidR="006E7D43" w:rsidRPr="002D605D">
        <w:rPr>
          <w:rFonts w:ascii="Angsana New" w:hAnsi="Angsana New" w:cs="Angsana New"/>
          <w:spacing w:val="-4"/>
          <w:lang w:val="en-US"/>
        </w:rPr>
        <w:t xml:space="preserve"> </w:t>
      </w:r>
      <w:r w:rsidR="006E7D43" w:rsidRP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11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066"/>
        <w:gridCol w:w="270"/>
        <w:gridCol w:w="1080"/>
        <w:gridCol w:w="270"/>
        <w:gridCol w:w="1183"/>
      </w:tblGrid>
      <w:tr w:rsidR="00B6100E" w:rsidRPr="009375E0" w14:paraId="5D1CB974" w14:textId="77777777" w:rsidTr="00F91283">
        <w:trPr>
          <w:tblHeader/>
        </w:trPr>
        <w:tc>
          <w:tcPr>
            <w:tcW w:w="3827" w:type="dxa"/>
            <w:shd w:val="clear" w:color="auto" w:fill="auto"/>
          </w:tcPr>
          <w:p w14:paraId="412E1829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61A5A7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5B077D63" w14:textId="77777777" w:rsidTr="00F91283">
        <w:trPr>
          <w:tblHeader/>
        </w:trPr>
        <w:tc>
          <w:tcPr>
            <w:tcW w:w="3827" w:type="dxa"/>
            <w:shd w:val="clear" w:color="auto" w:fill="auto"/>
          </w:tcPr>
          <w:p w14:paraId="3203836A" w14:textId="77777777"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3F0A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E0520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89A63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54E" w:rsidRPr="001E7BA6" w14:paraId="41FE7736" w14:textId="77777777" w:rsidTr="00F91283">
        <w:trPr>
          <w:tblHeader/>
        </w:trPr>
        <w:tc>
          <w:tcPr>
            <w:tcW w:w="3827" w:type="dxa"/>
            <w:shd w:val="clear" w:color="auto" w:fill="auto"/>
          </w:tcPr>
          <w:p w14:paraId="49622C5C" w14:textId="77777777" w:rsidR="002D454E" w:rsidRPr="00A624D5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CA6C1" w14:textId="3AA3CFB0" w:rsidR="002D454E" w:rsidRPr="00F8756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A61214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F106C8B" w14:textId="341A9971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4210430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AA6A4C" w14:textId="14651B8B" w:rsidR="002D454E" w:rsidRPr="00F8756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11BCBCAE" w14:textId="77777777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9F153D" w14:textId="41DD308A" w:rsidR="002D454E" w:rsidRPr="00BF2202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454E" w:rsidRPr="001E7BA6" w14:paraId="49F0D73C" w14:textId="77777777" w:rsidTr="00F91283">
        <w:trPr>
          <w:tblHeader/>
        </w:trPr>
        <w:tc>
          <w:tcPr>
            <w:tcW w:w="3827" w:type="dxa"/>
            <w:shd w:val="clear" w:color="auto" w:fill="auto"/>
          </w:tcPr>
          <w:p w14:paraId="5A303958" w14:textId="77777777" w:rsidR="002D454E" w:rsidRPr="00A624D5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14BFEF" w14:textId="4065C115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14:paraId="4213FAEE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8E64C4" w14:textId="7D4F831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58BC60AF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D5FD3A" w14:textId="360CBA9C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608A3D" w14:textId="77777777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3A41CC8" w14:textId="7204DCF8" w:rsidR="002D454E" w:rsidRPr="00AC7CB0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F644D" w:rsidRPr="00C7500F" w14:paraId="6AFA905F" w14:textId="77777777" w:rsidTr="00F91283">
        <w:tc>
          <w:tcPr>
            <w:tcW w:w="3827" w:type="dxa"/>
            <w:shd w:val="clear" w:color="auto" w:fill="auto"/>
          </w:tcPr>
          <w:p w14:paraId="53C54E46" w14:textId="3EA18C94" w:rsidR="008F644D" w:rsidRPr="00C7500F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7C74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34" w:type="dxa"/>
            <w:shd w:val="clear" w:color="auto" w:fill="auto"/>
          </w:tcPr>
          <w:p w14:paraId="5358B1EA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CAE39B9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12E92E46" w14:textId="77777777" w:rsidR="008F644D" w:rsidRPr="00A624D5" w:rsidRDefault="008F644D" w:rsidP="008F64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A0F286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4AFE9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5D3E14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C238D90" w14:textId="77777777" w:rsidR="008F644D" w:rsidRPr="00C7500F" w:rsidRDefault="008F644D" w:rsidP="008F644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5F0A" w:rsidRPr="00C7500F" w14:paraId="03B7CB9E" w14:textId="77777777" w:rsidTr="007B5F0A">
        <w:tc>
          <w:tcPr>
            <w:tcW w:w="3827" w:type="dxa"/>
            <w:shd w:val="clear" w:color="auto" w:fill="auto"/>
          </w:tcPr>
          <w:p w14:paraId="29817C28" w14:textId="77777777" w:rsidR="007B5F0A" w:rsidRPr="005332A0" w:rsidRDefault="007B5F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6784D6E2" w14:textId="7F3DADED" w:rsidR="007B5F0A" w:rsidRPr="007B5F0A" w:rsidRDefault="007B5F0A" w:rsidP="007B5F0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5F0A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6E347976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E248A24" w14:textId="25225FBF" w:rsidR="007B5F0A" w:rsidRPr="00303DC0" w:rsidRDefault="007B5F0A" w:rsidP="007B5F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0AD48509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006AC9" w14:textId="01D63C09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0D638F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1B123D1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0E52676B" w14:textId="77777777" w:rsidTr="007B5F0A">
        <w:tc>
          <w:tcPr>
            <w:tcW w:w="3827" w:type="dxa"/>
            <w:shd w:val="clear" w:color="auto" w:fill="auto"/>
          </w:tcPr>
          <w:p w14:paraId="3D0B12D7" w14:textId="77777777" w:rsidR="007B5F0A" w:rsidRPr="005332A0" w:rsidRDefault="007B5F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CDE938A" w14:textId="7FDAE21B" w:rsidR="007B5F0A" w:rsidRPr="00514813" w:rsidRDefault="007B5F0A" w:rsidP="007B5F0A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CF170F" w14:textId="77777777" w:rsidR="007B5F0A" w:rsidRPr="005332A0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0B47316" w14:textId="0739B168" w:rsidR="007B5F0A" w:rsidRPr="00303DC0" w:rsidRDefault="007B5F0A" w:rsidP="007B5F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34,172</w:t>
            </w:r>
          </w:p>
        </w:tc>
        <w:tc>
          <w:tcPr>
            <w:tcW w:w="270" w:type="dxa"/>
            <w:shd w:val="clear" w:color="auto" w:fill="auto"/>
          </w:tcPr>
          <w:p w14:paraId="55B00E9F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2DDEE0" w14:textId="12C9DCB8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C0D8B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4F3062FD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3D0224C1" w14:textId="77777777" w:rsidTr="007B5F0A">
        <w:tc>
          <w:tcPr>
            <w:tcW w:w="3827" w:type="dxa"/>
            <w:shd w:val="clear" w:color="auto" w:fill="auto"/>
          </w:tcPr>
          <w:p w14:paraId="0A562FBE" w14:textId="0E8D2FD6" w:rsidR="007B5F0A" w:rsidRPr="005332A0" w:rsidRDefault="007B5F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724485" w14:textId="0B2126B0" w:rsidR="007B5F0A" w:rsidRPr="008149D5" w:rsidRDefault="007B5F0A" w:rsidP="007B5F0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BB7A81" w14:textId="77777777" w:rsidR="007B5F0A" w:rsidRPr="005332A0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4579F0C" w14:textId="78E48263" w:rsidR="007B5F0A" w:rsidRPr="00303DC0" w:rsidRDefault="007B5F0A" w:rsidP="007B5F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(21,672)</w:t>
            </w:r>
          </w:p>
        </w:tc>
        <w:tc>
          <w:tcPr>
            <w:tcW w:w="270" w:type="dxa"/>
            <w:shd w:val="clear" w:color="auto" w:fill="auto"/>
          </w:tcPr>
          <w:p w14:paraId="107D76B0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3F03EC" w14:textId="65254234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6413C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D818619" w14:textId="77777777" w:rsidR="007B5F0A" w:rsidRPr="008149D5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F0A" w:rsidRPr="00C7500F" w14:paraId="45E404B2" w14:textId="77777777" w:rsidTr="007B5F0A">
        <w:tc>
          <w:tcPr>
            <w:tcW w:w="3827" w:type="dxa"/>
            <w:shd w:val="clear" w:color="auto" w:fill="auto"/>
          </w:tcPr>
          <w:p w14:paraId="1648D862" w14:textId="77777777" w:rsidR="007B5F0A" w:rsidRPr="00C7500F" w:rsidRDefault="007B5F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DA08" w14:textId="11D5F19A" w:rsidR="007B5F0A" w:rsidRPr="00795894" w:rsidRDefault="007B5F0A" w:rsidP="007B5F0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733621BF" w14:textId="77777777" w:rsidR="007B5F0A" w:rsidRPr="00C7500F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891B" w14:textId="34B103DA" w:rsidR="007B5F0A" w:rsidRPr="00303DC0" w:rsidRDefault="007B5F0A" w:rsidP="007B5F0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2ECDC03A" w14:textId="77777777" w:rsidR="007B5F0A" w:rsidRPr="00C7500F" w:rsidRDefault="007B5F0A" w:rsidP="007B5F0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4ECF" w14:textId="6169C10C" w:rsidR="007B5F0A" w:rsidRPr="00C7500F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01798" w14:textId="77777777" w:rsidR="007B5F0A" w:rsidRPr="00C7500F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E522" w14:textId="77777777" w:rsidR="007B5F0A" w:rsidRPr="00C7500F" w:rsidRDefault="007B5F0A" w:rsidP="007B5F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122F220" w14:textId="77777777" w:rsidR="006E7D43" w:rsidRPr="00C22E61" w:rsidRDefault="006E7D43" w:rsidP="006A2D22">
      <w:pPr>
        <w:pStyle w:val="a0"/>
        <w:tabs>
          <w:tab w:val="clear" w:pos="1080"/>
          <w:tab w:val="left" w:pos="567"/>
        </w:tabs>
        <w:spacing w:before="240" w:after="120" w:line="240" w:lineRule="atLeast"/>
        <w:ind w:left="720" w:hanging="11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C22E61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</w:t>
      </w:r>
      <w:r w:rsidRPr="00C22E61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C22E61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14:paraId="54AF6A99" w14:textId="7CECCBFE" w:rsidR="006E7D43" w:rsidRDefault="006E7D43" w:rsidP="006A2D22">
      <w:pPr>
        <w:pStyle w:val="a0"/>
        <w:tabs>
          <w:tab w:val="clear" w:pos="1080"/>
        </w:tabs>
        <w:spacing w:before="120" w:after="120" w:line="240" w:lineRule="atLeast"/>
        <w:ind w:left="709"/>
        <w:jc w:val="thaiDistribute"/>
        <w:rPr>
          <w:rFonts w:ascii="Angsana New" w:hAnsi="Angsana New" w:cs="Angsana New"/>
          <w:lang w:val="en-US"/>
        </w:rPr>
      </w:pPr>
      <w:r w:rsidRPr="00C22E61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7F1887" w:rsidRPr="00C22E61">
        <w:rPr>
          <w:rFonts w:ascii="Angsana New" w:hAnsi="Angsana New" w:cs="Angsana New"/>
          <w:lang w:val="en-US"/>
        </w:rPr>
        <w:t>1</w:t>
      </w:r>
      <w:r w:rsidRPr="00C22E61">
        <w:rPr>
          <w:rFonts w:ascii="Angsana New" w:hAnsi="Angsana New" w:cs="Angsana New" w:hint="cs"/>
          <w:cs/>
          <w:lang w:val="en-US"/>
        </w:rPr>
        <w:t xml:space="preserve"> มกราคม </w:t>
      </w:r>
      <w:r w:rsidR="007F1887" w:rsidRPr="00C22E61">
        <w:rPr>
          <w:rFonts w:ascii="Angsana New" w:hAnsi="Angsana New" w:cs="Angsana New"/>
          <w:lang w:val="en-US"/>
        </w:rPr>
        <w:t>256</w:t>
      </w:r>
      <w:r w:rsidR="00C22E61" w:rsidRPr="00C22E61">
        <w:rPr>
          <w:rFonts w:ascii="Angsana New" w:hAnsi="Angsana New" w:cs="Angsana New"/>
          <w:lang w:val="en-US"/>
        </w:rPr>
        <w:t>4</w:t>
      </w:r>
      <w:r w:rsidRPr="00C22E61">
        <w:rPr>
          <w:rFonts w:ascii="Angsana New" w:hAnsi="Angsana New" w:cs="Angsana New" w:hint="cs"/>
          <w:cs/>
          <w:lang w:val="en-US"/>
        </w:rPr>
        <w:t xml:space="preserve"> บริษัทได้ทำสัญญาให้บริการจัดซื้อ</w:t>
      </w:r>
      <w:r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 xml:space="preserve">ทำบัญชีและสนับสนุนการดำเนินงานแก่บริษัทย่อยแห่งหนึ่งเป็นระยะเวลา </w:t>
      </w:r>
      <w:r w:rsidR="007F1887" w:rsidRPr="00C22E61">
        <w:rPr>
          <w:rFonts w:ascii="Angsana New" w:hAnsi="Angsana New" w:cs="Angsana New"/>
          <w:lang w:val="en-US"/>
        </w:rPr>
        <w:t>1</w:t>
      </w:r>
      <w:r w:rsidR="00771E46"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>ปี โดยบริษัทตกลงที่จะให้บริการช่วยเหลือด้านบริการจัดกา</w:t>
      </w:r>
      <w:r w:rsidR="006148F6" w:rsidRPr="00C22E61">
        <w:rPr>
          <w:rFonts w:ascii="Angsana New" w:hAnsi="Angsana New" w:cs="Angsana New" w:hint="cs"/>
          <w:cs/>
          <w:lang w:val="en-US"/>
        </w:rPr>
        <w:t>รแก่บริษัทย่อยดังกล่าว</w:t>
      </w:r>
      <w:r w:rsidR="00035902" w:rsidRPr="00C22E61">
        <w:rPr>
          <w:rFonts w:ascii="Angsana New" w:hAnsi="Angsana New" w:cs="Angsana New"/>
          <w:lang w:val="en-US"/>
        </w:rPr>
        <w:t xml:space="preserve"> </w:t>
      </w:r>
      <w:r w:rsidRPr="00C22E61">
        <w:rPr>
          <w:rFonts w:ascii="Angsana New" w:hAnsi="Angsana New" w:cs="Angsana New" w:hint="cs"/>
          <w:cs/>
          <w:lang w:val="en-US"/>
        </w:rPr>
        <w:t>ในการนี้บริษัทย่อยตกลงที่จะจ่ายค่าบริการในจำนวนเงินตามที่ระบุในสัญญา</w:t>
      </w:r>
      <w:r w:rsidRPr="00641B2A">
        <w:rPr>
          <w:rFonts w:ascii="Angsana New" w:hAnsi="Angsana New" w:cs="Angsana New" w:hint="cs"/>
          <w:cs/>
          <w:lang w:val="en-US"/>
        </w:rPr>
        <w:t xml:space="preserve"> </w:t>
      </w:r>
    </w:p>
    <w:p w14:paraId="6C18C9C2" w14:textId="145A68C2" w:rsidR="008F644D" w:rsidRDefault="008F644D" w:rsidP="006A2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 w:after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  <w:r w:rsidRPr="00C22E61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บริษัทได้ทำสัญญาเงินให้กู้ยืมแก่บริษัทย่อยแห่งหนึ่งโดยมีข้อกำหนดชำระคืนภายในเดือน</w:t>
      </w:r>
      <w:r w:rsidR="00C22E61" w:rsidRPr="00C22E61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C22E61">
        <w:rPr>
          <w:rFonts w:ascii="Angsana New" w:hAnsi="Angsana New" w:hint="cs"/>
          <w:spacing w:val="-6"/>
          <w:sz w:val="30"/>
          <w:szCs w:val="30"/>
          <w:cs/>
        </w:rPr>
        <w:t xml:space="preserve"> ถึง </w:t>
      </w:r>
      <w:r w:rsidR="00C22E61" w:rsidRPr="00C22E61"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C22E6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22E61">
        <w:rPr>
          <w:rFonts w:ascii="Angsana New" w:hAnsi="Angsana New"/>
          <w:spacing w:val="-6"/>
          <w:sz w:val="30"/>
          <w:szCs w:val="30"/>
        </w:rPr>
        <w:t>2564</w:t>
      </w:r>
    </w:p>
    <w:p w14:paraId="017E03F9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A6B06DA" w14:textId="77777777" w:rsidR="002E381D" w:rsidRPr="00C22E61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6F2B728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3869564B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C205024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EAF4733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54B4C5D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4BD67A6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13E194E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65DA28D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131AD33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A800066" w14:textId="77777777" w:rsidR="002E381D" w:rsidRDefault="002E381D" w:rsidP="00F9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before="120"/>
        <w:ind w:left="567" w:firstLine="142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A3664D" w14:textId="77777777" w:rsidR="006E7D43" w:rsidRPr="00A6688A" w:rsidRDefault="006E7D43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</w:rPr>
      </w:pPr>
      <w:r w:rsidRPr="00FD524A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</w:t>
      </w:r>
      <w:r w:rsidR="00EE5763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  <w:r w:rsidR="00E95267">
        <w:rPr>
          <w:rFonts w:ascii="Angsana New" w:hAnsi="Angsana New"/>
          <w:bCs/>
          <w:sz w:val="30"/>
          <w:szCs w:val="30"/>
        </w:rPr>
        <w:t xml:space="preserve"> - </w:t>
      </w:r>
      <w:r w:rsidR="00E95267">
        <w:rPr>
          <w:rFonts w:ascii="Angsana New" w:hAnsi="Angsana New" w:hint="cs"/>
          <w:bCs/>
          <w:sz w:val="30"/>
          <w:szCs w:val="30"/>
          <w:cs/>
        </w:rPr>
        <w:t>สุทธิ</w:t>
      </w:r>
    </w:p>
    <w:p w14:paraId="46989434" w14:textId="77777777"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19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EE5763" w:rsidRPr="00B85D43" w14:paraId="340DCE5E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667A6F06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20214BF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E29584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8EB04A" w14:textId="77777777" w:rsidR="00EE5763" w:rsidRPr="009B592D" w:rsidRDefault="00EE576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85D43" w14:paraId="6B790933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10B2AA91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1463BEB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E756588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1755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1CD459" w14:textId="77777777" w:rsidR="006E7D43" w:rsidRPr="009B592D" w:rsidRDefault="006E7D43" w:rsidP="00F407D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B2436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44D" w:rsidRPr="00B85D43" w14:paraId="15C8CEFA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1D62E4B6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5ECE544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C246907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DDE6D1" w14:textId="4557C451" w:rsidR="008F644D" w:rsidRPr="00F87560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AECBF62" w14:textId="77777777" w:rsidR="008F644D" w:rsidRPr="00F656B8" w:rsidRDefault="008F644D" w:rsidP="008F644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76FC2C" w14:textId="2463D7B6" w:rsidR="008F644D" w:rsidRPr="00F656B8" w:rsidRDefault="008F644D" w:rsidP="008F644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2AB52191" w14:textId="77777777" w:rsidR="008F644D" w:rsidRPr="00F656B8" w:rsidRDefault="008F644D" w:rsidP="008F64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D57BA4" w14:textId="1AA3A70A" w:rsidR="008F644D" w:rsidRPr="00F87560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3" w:type="dxa"/>
            <w:shd w:val="clear" w:color="auto" w:fill="auto"/>
          </w:tcPr>
          <w:p w14:paraId="75F4EC63" w14:textId="77777777" w:rsidR="008F644D" w:rsidRPr="00F656B8" w:rsidRDefault="008F644D" w:rsidP="008F644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1D7971" w14:textId="5FA054D6" w:rsidR="008F644D" w:rsidRPr="00F656B8" w:rsidRDefault="008F644D" w:rsidP="008F644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644D" w:rsidRPr="00B85D43" w14:paraId="15955DA5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53B90803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7547F5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  <w:shd w:val="clear" w:color="auto" w:fill="auto"/>
          </w:tcPr>
          <w:p w14:paraId="3A567F49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5DE1F9" w14:textId="44EBD0E9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63B2C7C0" w14:textId="77777777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A5F6BA" w14:textId="7AC8EDE0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65F71F93" w14:textId="77777777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833AB8" w14:textId="767F9F3C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9708966" w14:textId="77777777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53DEC0" w14:textId="1A438417" w:rsidR="008F644D" w:rsidRPr="00BF2202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F644D" w:rsidRPr="00B85D43" w14:paraId="5CB2BDE3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1E363A04" w14:textId="77777777" w:rsidR="008F644D" w:rsidRPr="00DC1431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15C7256" w14:textId="77777777" w:rsidR="008F644D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29B20A2" w14:textId="77777777" w:rsidR="008F644D" w:rsidRPr="00F656B8" w:rsidRDefault="008F644D" w:rsidP="008F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3FED6C" w14:textId="77777777" w:rsidR="008F644D" w:rsidRPr="005B2E80" w:rsidRDefault="008F644D" w:rsidP="008F64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3842AC3" w14:textId="77777777" w:rsidR="008F644D" w:rsidRPr="00F656B8" w:rsidRDefault="008F644D" w:rsidP="008F644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697592" w14:textId="77777777" w:rsidR="008F644D" w:rsidRPr="005B2E80" w:rsidRDefault="008F644D" w:rsidP="008F644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8D0501C" w14:textId="77777777" w:rsidR="008F644D" w:rsidRPr="00F656B8" w:rsidRDefault="008F644D" w:rsidP="008F644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9E157D" w14:textId="77777777" w:rsidR="008F644D" w:rsidRPr="006D0D18" w:rsidRDefault="008F644D" w:rsidP="008F644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DAB5C04" w14:textId="77777777" w:rsidR="008F644D" w:rsidRPr="00F656B8" w:rsidRDefault="008F644D" w:rsidP="008F644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F5C5D1" w14:textId="77777777" w:rsidR="008F644D" w:rsidRPr="005B2E80" w:rsidRDefault="008F644D" w:rsidP="008F644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21F9E" w:rsidRPr="00B85D43" w14:paraId="0F302E5A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502B9AEF" w14:textId="77777777" w:rsidR="00E21F9E" w:rsidRPr="00F656B8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shd w:val="clear" w:color="auto" w:fill="auto"/>
          </w:tcPr>
          <w:p w14:paraId="33E3AB20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028BE78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1FE53F" w14:textId="79672AA6" w:rsidR="00E21F9E" w:rsidRPr="00E21F9E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1F9E">
              <w:rPr>
                <w:rFonts w:ascii="Angsana New" w:hAnsi="Angsana New"/>
                <w:sz w:val="30"/>
                <w:szCs w:val="30"/>
                <w:lang w:val="en-US" w:bidi="th-TH"/>
              </w:rPr>
              <w:t>17,713</w:t>
            </w:r>
          </w:p>
        </w:tc>
        <w:tc>
          <w:tcPr>
            <w:tcW w:w="283" w:type="dxa"/>
            <w:shd w:val="clear" w:color="auto" w:fill="auto"/>
          </w:tcPr>
          <w:p w14:paraId="40AA920E" w14:textId="77777777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B1F9C7" w14:textId="228A3CA3" w:rsidR="00E21F9E" w:rsidRPr="005B2E80" w:rsidRDefault="00E21F9E" w:rsidP="00E21F9E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  <w:tc>
          <w:tcPr>
            <w:tcW w:w="284" w:type="dxa"/>
            <w:shd w:val="clear" w:color="auto" w:fill="auto"/>
          </w:tcPr>
          <w:p w14:paraId="48C82733" w14:textId="77777777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94BC8C" w14:textId="030B3CCC" w:rsidR="00E21F9E" w:rsidRPr="00CE02EE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17,713</w:t>
            </w:r>
          </w:p>
        </w:tc>
        <w:tc>
          <w:tcPr>
            <w:tcW w:w="283" w:type="dxa"/>
            <w:shd w:val="clear" w:color="auto" w:fill="auto"/>
          </w:tcPr>
          <w:p w14:paraId="02122BB8" w14:textId="77777777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23D1B1" w14:textId="69E48327" w:rsidR="00E21F9E" w:rsidRPr="005B2E80" w:rsidRDefault="00E21F9E" w:rsidP="00E21F9E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</w:tr>
      <w:tr w:rsidR="00E21F9E" w:rsidRPr="00B85D43" w14:paraId="16873EEF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466EDBE8" w14:textId="77777777" w:rsidR="00E21F9E" w:rsidRPr="00F656B8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6"/>
              <w:rPr>
                <w:rFonts w:ascii="Angsana New" w:hAnsi="Angsana New"/>
                <w:sz w:val="30"/>
                <w:szCs w:val="30"/>
                <w:cs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850" w:type="dxa"/>
            <w:shd w:val="clear" w:color="auto" w:fill="auto"/>
          </w:tcPr>
          <w:p w14:paraId="25F72960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5FB1667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972EAE" w14:textId="05DC23DC" w:rsidR="00E21F9E" w:rsidRPr="00E21F9E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1F9E">
              <w:rPr>
                <w:rFonts w:ascii="Angsana New" w:hAnsi="Angsana New"/>
                <w:sz w:val="30"/>
                <w:szCs w:val="30"/>
                <w:lang w:val="en-US" w:bidi="th-TH"/>
              </w:rPr>
              <w:t>(13,264)</w:t>
            </w:r>
          </w:p>
        </w:tc>
        <w:tc>
          <w:tcPr>
            <w:tcW w:w="283" w:type="dxa"/>
            <w:shd w:val="clear" w:color="auto" w:fill="auto"/>
          </w:tcPr>
          <w:p w14:paraId="2EE6AB12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3D8D8E" w14:textId="6DA5F809" w:rsidR="00E21F9E" w:rsidRPr="005B2E80" w:rsidRDefault="00E21F9E" w:rsidP="00E21F9E">
            <w:pPr>
              <w:pStyle w:val="acctfourfigures"/>
              <w:tabs>
                <w:tab w:val="clear" w:pos="765"/>
                <w:tab w:val="decimal" w:pos="252"/>
                <w:tab w:val="decimal" w:pos="79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  <w:tc>
          <w:tcPr>
            <w:tcW w:w="284" w:type="dxa"/>
            <w:shd w:val="clear" w:color="auto" w:fill="auto"/>
          </w:tcPr>
          <w:p w14:paraId="6E6C6D61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AD188D" w14:textId="6BDBAFEA" w:rsidR="00E21F9E" w:rsidRPr="00CA7973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(13,264)</w:t>
            </w:r>
          </w:p>
        </w:tc>
        <w:tc>
          <w:tcPr>
            <w:tcW w:w="283" w:type="dxa"/>
            <w:shd w:val="clear" w:color="auto" w:fill="auto"/>
          </w:tcPr>
          <w:p w14:paraId="1B93ABDF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354AE7" w14:textId="523C8BA8" w:rsidR="00E21F9E" w:rsidRPr="005B2E80" w:rsidRDefault="00E21F9E" w:rsidP="00E21F9E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</w:tr>
      <w:tr w:rsidR="00E21F9E" w:rsidRPr="00B85D43" w14:paraId="07BD37B8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5D862772" w14:textId="0616B4D5" w:rsidR="00E21F9E" w:rsidRPr="00F656B8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060F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="00060F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</w:tcPr>
          <w:p w14:paraId="7EA42B55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B1F63CC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7620" w14:textId="695864A5" w:rsidR="00E21F9E" w:rsidRPr="00E21F9E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1F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4,449</w:t>
            </w:r>
          </w:p>
        </w:tc>
        <w:tc>
          <w:tcPr>
            <w:tcW w:w="283" w:type="dxa"/>
            <w:shd w:val="clear" w:color="auto" w:fill="auto"/>
          </w:tcPr>
          <w:p w14:paraId="2374B4EB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689F" w14:textId="36B6CEEE" w:rsidR="00E21F9E" w:rsidRPr="005B2E80" w:rsidDel="00113267" w:rsidRDefault="00E21F9E" w:rsidP="00E21F9E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7,332</w:t>
            </w:r>
          </w:p>
        </w:tc>
        <w:tc>
          <w:tcPr>
            <w:tcW w:w="284" w:type="dxa"/>
            <w:shd w:val="clear" w:color="auto" w:fill="auto"/>
          </w:tcPr>
          <w:p w14:paraId="67B38004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2F4A3" w14:textId="0547C0ED" w:rsidR="00E21F9E" w:rsidRPr="00454CF4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4,449</w:t>
            </w:r>
          </w:p>
        </w:tc>
        <w:tc>
          <w:tcPr>
            <w:tcW w:w="283" w:type="dxa"/>
            <w:shd w:val="clear" w:color="auto" w:fill="auto"/>
          </w:tcPr>
          <w:p w14:paraId="5FB01397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C63CC" w14:textId="1A041FE8" w:rsidR="00E21F9E" w:rsidRPr="005B2E80" w:rsidDel="00113267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7,332</w:t>
            </w:r>
          </w:p>
        </w:tc>
      </w:tr>
      <w:tr w:rsidR="00E21F9E" w:rsidRPr="00F656B8" w14:paraId="6B40BF23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010F4093" w14:textId="77777777" w:rsidR="00E21F9E" w:rsidRPr="00F656B8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412D0542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72F797F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54F9E4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E038A4E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DD8A29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60A06BC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B12AD8" w14:textId="77777777" w:rsidR="00E21F9E" w:rsidRPr="00CA7973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CC5846C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7608EA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1F9E" w:rsidRPr="00F656B8" w14:paraId="119740EC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2DF1A285" w14:textId="77777777" w:rsidR="00E21F9E" w:rsidRPr="00DC1431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</w:tcPr>
          <w:p w14:paraId="29F48516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A25C62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BEE8B5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DF217B5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B845E2F" w14:textId="77777777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01E0C57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CC223A" w14:textId="77777777" w:rsidR="00E21F9E" w:rsidRPr="00E00CE6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149BC87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4D2446A" w14:textId="77777777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1F9E" w:rsidRPr="00F656B8" w14:paraId="54A39132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72A2555C" w14:textId="77777777" w:rsidR="00E21F9E" w:rsidRPr="00F656B8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14:paraId="58B1B11F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3.3</w:t>
            </w:r>
          </w:p>
        </w:tc>
        <w:tc>
          <w:tcPr>
            <w:tcW w:w="284" w:type="dxa"/>
            <w:shd w:val="clear" w:color="auto" w:fill="auto"/>
          </w:tcPr>
          <w:p w14:paraId="33E4EAAC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0B9E59" w14:textId="19D88C8D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C6C2AF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275AE9" w14:textId="4CD9EE8D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CD78459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FD0CCC" w14:textId="046BA6E7" w:rsidR="00E21F9E" w:rsidRPr="00E00CE6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5,506</w:t>
            </w:r>
          </w:p>
        </w:tc>
        <w:tc>
          <w:tcPr>
            <w:tcW w:w="283" w:type="dxa"/>
            <w:shd w:val="clear" w:color="auto" w:fill="auto"/>
          </w:tcPr>
          <w:p w14:paraId="10E0A602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54D6189" w14:textId="575859D5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</w:tr>
      <w:tr w:rsidR="00E21F9E" w:rsidRPr="00F656B8" w14:paraId="2787F81C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22060F7F" w14:textId="7A5F2A3D" w:rsidR="00E21F9E" w:rsidRPr="00F656B8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shd w:val="clear" w:color="auto" w:fill="auto"/>
          </w:tcPr>
          <w:p w14:paraId="5D8D36EE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D81205B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C2F902" w14:textId="73113FD6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1F9E">
              <w:rPr>
                <w:rFonts w:ascii="Angsana New" w:hAnsi="Angsana New"/>
                <w:sz w:val="30"/>
                <w:szCs w:val="30"/>
              </w:rPr>
              <w:t>19,</w:t>
            </w:r>
            <w:r w:rsidR="00963855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83" w:type="dxa"/>
            <w:shd w:val="clear" w:color="auto" w:fill="auto"/>
          </w:tcPr>
          <w:p w14:paraId="2BD7932D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35E9D6" w14:textId="4DFCF5AF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16,858</w:t>
            </w:r>
          </w:p>
        </w:tc>
        <w:tc>
          <w:tcPr>
            <w:tcW w:w="284" w:type="dxa"/>
            <w:shd w:val="clear" w:color="auto" w:fill="auto"/>
          </w:tcPr>
          <w:p w14:paraId="17586AF8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0C76B9" w14:textId="459A10C1" w:rsidR="00E21F9E" w:rsidRPr="00E00CE6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3,83</w:t>
            </w:r>
            <w:r w:rsidR="0048377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17336DC1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0630B9" w14:textId="557E5E72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2,827</w:t>
            </w:r>
          </w:p>
        </w:tc>
      </w:tr>
      <w:tr w:rsidR="00E21F9E" w:rsidRPr="00F656B8" w14:paraId="44C0282B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264607EA" w14:textId="77777777" w:rsidR="00E21F9E" w:rsidRPr="00F656B8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50" w:type="dxa"/>
            <w:shd w:val="clear" w:color="auto" w:fill="auto"/>
          </w:tcPr>
          <w:p w14:paraId="67AA6942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F94ED3C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DCB9F" w14:textId="2E398B3C" w:rsidR="00E21F9E" w:rsidRPr="0030174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F9E"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963855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83" w:type="dxa"/>
            <w:shd w:val="clear" w:color="auto" w:fill="auto"/>
          </w:tcPr>
          <w:p w14:paraId="2C596EC6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B7DDD" w14:textId="0E3345F3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16,858</w:t>
            </w:r>
          </w:p>
        </w:tc>
        <w:tc>
          <w:tcPr>
            <w:tcW w:w="284" w:type="dxa"/>
            <w:shd w:val="clear" w:color="auto" w:fill="auto"/>
          </w:tcPr>
          <w:p w14:paraId="3418829E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7C0A4" w14:textId="01009C34" w:rsidR="00E21F9E" w:rsidRPr="00CA7973" w:rsidRDefault="00E21F9E" w:rsidP="00E21F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9,33</w:t>
            </w:r>
            <w:r w:rsidR="004837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08613DD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FFA5" w14:textId="7447ADB2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6,288</w:t>
            </w:r>
          </w:p>
        </w:tc>
      </w:tr>
      <w:tr w:rsidR="00E21F9E" w:rsidRPr="00F656B8" w14:paraId="37DEA6EA" w14:textId="77777777" w:rsidTr="00EA0DA3">
        <w:trPr>
          <w:trHeight w:hRule="exact" w:val="403"/>
        </w:trPr>
        <w:tc>
          <w:tcPr>
            <w:tcW w:w="3119" w:type="dxa"/>
            <w:shd w:val="clear" w:color="auto" w:fill="auto"/>
          </w:tcPr>
          <w:p w14:paraId="1AD1E18D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0C68F3B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C7175F7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C77308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994A0DF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EC4FDF" w14:textId="77777777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5C0F513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86DCA8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ECBCB28" w14:textId="77777777" w:rsidR="00E21F9E" w:rsidRPr="00BF220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3DAB39" w14:textId="77777777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1F9E" w:rsidRPr="00F656B8" w14:paraId="2D8C647B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73B62690" w14:textId="77777777" w:rsidR="00E21F9E" w:rsidRPr="004F7722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5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มูลค่างานระหว่างทำตามสัญญาที่ยัง</w:t>
            </w:r>
          </w:p>
        </w:tc>
        <w:tc>
          <w:tcPr>
            <w:tcW w:w="284" w:type="dxa"/>
            <w:shd w:val="clear" w:color="auto" w:fill="auto"/>
          </w:tcPr>
          <w:p w14:paraId="2DF24E10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A97715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74A2E1B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D7949A" w14:textId="77777777" w:rsidR="00E21F9E" w:rsidRPr="002E381D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06CCD23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9066E7D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6C982C8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AB1689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21F9E" w:rsidRPr="00F656B8" w14:paraId="0B06F2F6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7DF78CEF" w14:textId="77777777" w:rsidR="00E21F9E" w:rsidRPr="004F7722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297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84" w:type="dxa"/>
            <w:shd w:val="clear" w:color="auto" w:fill="auto"/>
          </w:tcPr>
          <w:p w14:paraId="1CE6AD41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9156FA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AC28FC8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12D920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F2088EC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31BFF1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59D6447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21CEEED" w14:textId="77777777" w:rsidR="00E21F9E" w:rsidRPr="004F7722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1F9E" w:rsidRPr="00F656B8" w14:paraId="2926F8D2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24A37A52" w14:textId="77777777" w:rsidR="00E21F9E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2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84" w:type="dxa"/>
            <w:shd w:val="clear" w:color="auto" w:fill="auto"/>
          </w:tcPr>
          <w:p w14:paraId="2E98630C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1C933C" w14:textId="75F14A68" w:rsidR="00E21F9E" w:rsidRPr="003725B7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19,453</w:t>
            </w:r>
          </w:p>
        </w:tc>
        <w:tc>
          <w:tcPr>
            <w:tcW w:w="283" w:type="dxa"/>
            <w:shd w:val="clear" w:color="auto" w:fill="auto"/>
          </w:tcPr>
          <w:p w14:paraId="0E493067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D29D76" w14:textId="6C4DCCF8" w:rsidR="00E21F9E" w:rsidRPr="00067EDF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19,453</w:t>
            </w:r>
          </w:p>
        </w:tc>
        <w:tc>
          <w:tcPr>
            <w:tcW w:w="284" w:type="dxa"/>
            <w:shd w:val="clear" w:color="auto" w:fill="auto"/>
          </w:tcPr>
          <w:p w14:paraId="32EF7AA1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404643" w14:textId="7D8D03F4" w:rsidR="00E21F9E" w:rsidRPr="003725B7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19,453</w:t>
            </w:r>
          </w:p>
        </w:tc>
        <w:tc>
          <w:tcPr>
            <w:tcW w:w="283" w:type="dxa"/>
            <w:shd w:val="clear" w:color="auto" w:fill="auto"/>
          </w:tcPr>
          <w:p w14:paraId="44D42EAA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B0EFDB0" w14:textId="7DD5419D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19,453</w:t>
            </w:r>
          </w:p>
        </w:tc>
      </w:tr>
      <w:tr w:rsidR="00E21F9E" w:rsidRPr="00F656B8" w14:paraId="5987A354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57244663" w14:textId="77777777" w:rsidR="00E21F9E" w:rsidRPr="00067EDF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264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84" w:type="dxa"/>
            <w:shd w:val="clear" w:color="auto" w:fill="auto"/>
          </w:tcPr>
          <w:p w14:paraId="25AD235A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E31EFEF" w14:textId="44C06F71" w:rsidR="00E21F9E" w:rsidRPr="003B3011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1F9E">
              <w:rPr>
                <w:rFonts w:ascii="Angsana New" w:hAnsi="Angsana New"/>
                <w:sz w:val="30"/>
                <w:szCs w:val="30"/>
              </w:rPr>
              <w:t>(11,286)</w:t>
            </w:r>
          </w:p>
        </w:tc>
        <w:tc>
          <w:tcPr>
            <w:tcW w:w="283" w:type="dxa"/>
            <w:shd w:val="clear" w:color="auto" w:fill="auto"/>
          </w:tcPr>
          <w:p w14:paraId="5CCEA586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B0EFB3" w14:textId="1B5B6211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(11,286)</w:t>
            </w:r>
          </w:p>
        </w:tc>
        <w:tc>
          <w:tcPr>
            <w:tcW w:w="284" w:type="dxa"/>
            <w:shd w:val="clear" w:color="auto" w:fill="auto"/>
          </w:tcPr>
          <w:p w14:paraId="64E8A70D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5D95D5" w14:textId="640F03E0" w:rsidR="00E21F9E" w:rsidRPr="00E21F9E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1F9E">
              <w:rPr>
                <w:rFonts w:ascii="Angsana New" w:hAnsi="Angsana New"/>
                <w:sz w:val="30"/>
                <w:szCs w:val="30"/>
              </w:rPr>
              <w:t>(11,286)</w:t>
            </w:r>
          </w:p>
        </w:tc>
        <w:tc>
          <w:tcPr>
            <w:tcW w:w="283" w:type="dxa"/>
            <w:shd w:val="clear" w:color="auto" w:fill="auto"/>
          </w:tcPr>
          <w:p w14:paraId="3D49ECBD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0BD8C3" w14:textId="213C399D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(11,286)</w:t>
            </w:r>
          </w:p>
        </w:tc>
      </w:tr>
      <w:tr w:rsidR="00E21F9E" w:rsidRPr="00F656B8" w14:paraId="23B9FA16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4391BC56" w14:textId="5205AAB5" w:rsidR="00E21F9E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264"/>
              <w:rPr>
                <w:rFonts w:ascii="Angsana New" w:hAnsi="Angsana New"/>
                <w:sz w:val="30"/>
                <w:szCs w:val="30"/>
                <w:cs/>
              </w:rPr>
            </w:pPr>
            <w:r w:rsidRPr="00D46EA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84" w:type="dxa"/>
            <w:shd w:val="clear" w:color="auto" w:fill="auto"/>
          </w:tcPr>
          <w:p w14:paraId="48F2FB85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A7F3B6" w14:textId="25801F0A" w:rsidR="00E21F9E" w:rsidRPr="00424663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1F9E">
              <w:rPr>
                <w:rFonts w:ascii="Angsana New" w:hAnsi="Angsana New"/>
                <w:sz w:val="30"/>
                <w:szCs w:val="30"/>
              </w:rPr>
              <w:t>(4,483)</w:t>
            </w:r>
          </w:p>
        </w:tc>
        <w:tc>
          <w:tcPr>
            <w:tcW w:w="283" w:type="dxa"/>
            <w:shd w:val="clear" w:color="auto" w:fill="auto"/>
          </w:tcPr>
          <w:p w14:paraId="423D5127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CDE60D" w14:textId="1BCDDD67" w:rsidR="00E21F9E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(4,483)</w:t>
            </w:r>
          </w:p>
        </w:tc>
        <w:tc>
          <w:tcPr>
            <w:tcW w:w="284" w:type="dxa"/>
            <w:shd w:val="clear" w:color="auto" w:fill="auto"/>
          </w:tcPr>
          <w:p w14:paraId="31FF7B62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2D1F6A" w14:textId="1C5FF7C3" w:rsidR="00E21F9E" w:rsidRPr="00E21F9E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21F9E">
              <w:rPr>
                <w:rFonts w:ascii="Angsana New" w:hAnsi="Angsana New"/>
                <w:sz w:val="30"/>
                <w:szCs w:val="30"/>
              </w:rPr>
              <w:t>(4,483)</w:t>
            </w:r>
          </w:p>
        </w:tc>
        <w:tc>
          <w:tcPr>
            <w:tcW w:w="283" w:type="dxa"/>
            <w:shd w:val="clear" w:color="auto" w:fill="auto"/>
          </w:tcPr>
          <w:p w14:paraId="2B1B03EB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72231D" w14:textId="70EC5C19" w:rsidR="00E21F9E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(4,483)</w:t>
            </w:r>
          </w:p>
        </w:tc>
      </w:tr>
      <w:tr w:rsidR="00E21F9E" w:rsidRPr="00F656B8" w14:paraId="4945630A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30BBDCB5" w14:textId="77777777" w:rsidR="00E21F9E" w:rsidRPr="00067EDF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2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E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20EE6DE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BA7B2" w14:textId="3F338612" w:rsidR="00E21F9E" w:rsidRPr="003725B7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21F9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3,684</w:t>
            </w:r>
          </w:p>
        </w:tc>
        <w:tc>
          <w:tcPr>
            <w:tcW w:w="283" w:type="dxa"/>
            <w:shd w:val="clear" w:color="auto" w:fill="auto"/>
          </w:tcPr>
          <w:p w14:paraId="3A1D115C" w14:textId="77777777" w:rsidR="00E21F9E" w:rsidRPr="00067EDF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FCB05" w14:textId="547E6A87" w:rsidR="00E21F9E" w:rsidRPr="00067EDF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3,684</w:t>
            </w:r>
          </w:p>
        </w:tc>
        <w:tc>
          <w:tcPr>
            <w:tcW w:w="284" w:type="dxa"/>
            <w:shd w:val="clear" w:color="auto" w:fill="auto"/>
          </w:tcPr>
          <w:p w14:paraId="2C8C4088" w14:textId="77777777" w:rsidR="00E21F9E" w:rsidRPr="00067EDF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46059" w14:textId="343451DC" w:rsidR="00E21F9E" w:rsidRPr="00E21F9E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21F9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3,684</w:t>
            </w:r>
          </w:p>
        </w:tc>
        <w:tc>
          <w:tcPr>
            <w:tcW w:w="283" w:type="dxa"/>
            <w:shd w:val="clear" w:color="auto" w:fill="auto"/>
          </w:tcPr>
          <w:p w14:paraId="2640FFFD" w14:textId="77777777" w:rsidR="00E21F9E" w:rsidRPr="00067EDF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95598" w14:textId="39D96356" w:rsidR="00E21F9E" w:rsidRPr="00067EDF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3,684</w:t>
            </w:r>
          </w:p>
        </w:tc>
      </w:tr>
      <w:tr w:rsidR="00E21F9E" w:rsidRPr="00F656B8" w14:paraId="65D6725D" w14:textId="77777777" w:rsidTr="00EA0DA3">
        <w:trPr>
          <w:trHeight w:hRule="exact" w:val="403"/>
        </w:trPr>
        <w:tc>
          <w:tcPr>
            <w:tcW w:w="4253" w:type="dxa"/>
            <w:gridSpan w:val="3"/>
            <w:shd w:val="clear" w:color="auto" w:fill="auto"/>
          </w:tcPr>
          <w:p w14:paraId="5B641A0B" w14:textId="64B61D51" w:rsidR="00E21F9E" w:rsidRPr="00EA0DA3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EA0DA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EA0DA3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- </w:t>
            </w:r>
            <w:r w:rsidRPr="00EA0DA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807A4" w14:textId="3AA42202" w:rsidR="00E21F9E" w:rsidRPr="002B30F1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</w:t>
            </w:r>
            <w:r w:rsidR="00963855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83" w:type="dxa"/>
            <w:shd w:val="clear" w:color="auto" w:fill="auto"/>
          </w:tcPr>
          <w:p w14:paraId="2859EAC8" w14:textId="5DC908B3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0CA15" w14:textId="49CE7AEE" w:rsidR="00E21F9E" w:rsidRPr="004F7722" w:rsidRDefault="00E21F9E" w:rsidP="00E21F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27,874</w:t>
            </w:r>
          </w:p>
        </w:tc>
        <w:tc>
          <w:tcPr>
            <w:tcW w:w="284" w:type="dxa"/>
            <w:shd w:val="clear" w:color="auto" w:fill="auto"/>
          </w:tcPr>
          <w:p w14:paraId="79A54FC8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2A8C9" w14:textId="236B3419" w:rsidR="00E21F9E" w:rsidRPr="00E21F9E" w:rsidRDefault="00E21F9E" w:rsidP="00E21F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1F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17,470</w:t>
            </w:r>
          </w:p>
        </w:tc>
        <w:tc>
          <w:tcPr>
            <w:tcW w:w="283" w:type="dxa"/>
            <w:shd w:val="clear" w:color="auto" w:fill="auto"/>
          </w:tcPr>
          <w:p w14:paraId="59420E0B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1B2D5" w14:textId="345004D8" w:rsidR="00E21F9E" w:rsidRPr="00F656B8" w:rsidRDefault="00E21F9E" w:rsidP="00E21F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17,304</w:t>
            </w:r>
          </w:p>
        </w:tc>
      </w:tr>
      <w:tr w:rsidR="00E21F9E" w:rsidRPr="00F656B8" w14:paraId="662BC1E0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6EEE4395" w14:textId="77777777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5A39740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FEE5049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48AD8C8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AB6FCF" w14:textId="77777777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4ED3B67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0CCB23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1D9ED23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6B0F03" w14:textId="77777777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F9E" w:rsidRPr="00F656B8" w14:paraId="6D0FCAC4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6F674A5A" w14:textId="77777777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89C5202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9981A8" w14:textId="7F8198B0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21F9E" w:rsidRPr="00F656B8" w14:paraId="0DFA6F54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195A177A" w14:textId="77777777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0436B54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2525" w14:textId="6BDA0921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6E0C25A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5513" w14:textId="269D1C5E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1F9E" w:rsidRPr="00F656B8" w14:paraId="66F4348C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6964442C" w14:textId="77777777" w:rsidR="00E21F9E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6983602" w14:textId="77777777" w:rsidR="00E21F9E" w:rsidRPr="00F656B8" w:rsidRDefault="00E21F9E" w:rsidP="00E2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5CC563" w14:textId="01C98F28" w:rsidR="00E21F9E" w:rsidRPr="00F656B8" w:rsidRDefault="00E21F9E" w:rsidP="00E21F9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14:paraId="7A0D5EEC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FF7C84" w14:textId="20067929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7D58CCA9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06136" w14:textId="71115FCF" w:rsidR="00E21F9E" w:rsidRPr="00F656B8" w:rsidRDefault="00E21F9E" w:rsidP="00E21F9E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38E2B29" w14:textId="77777777" w:rsidR="00E21F9E" w:rsidRPr="00F656B8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1A95DF" w14:textId="7CD85229" w:rsidR="00E21F9E" w:rsidRPr="00F656B8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21F9E" w:rsidRPr="00F656B8" w14:paraId="5E4DD77C" w14:textId="77777777" w:rsidTr="00EA0DA3">
        <w:trPr>
          <w:trHeight w:hRule="exact" w:val="403"/>
        </w:trPr>
        <w:tc>
          <w:tcPr>
            <w:tcW w:w="5387" w:type="dxa"/>
            <w:gridSpan w:val="4"/>
            <w:shd w:val="clear" w:color="auto" w:fill="auto"/>
          </w:tcPr>
          <w:p w14:paraId="59620F4A" w14:textId="297E9C82" w:rsidR="00E21F9E" w:rsidRPr="004A61A6" w:rsidRDefault="00E21F9E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หนี้สูญแ</w:t>
            </w:r>
            <w:r w:rsidR="002960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ละหนี้สงสัยจะสูญ (กลับรายการ)</w:t>
            </w:r>
          </w:p>
          <w:p w14:paraId="31E41086" w14:textId="77777777" w:rsidR="00E21F9E" w:rsidRPr="004A61A6" w:rsidRDefault="00E21F9E" w:rsidP="00E21F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5AA199" w14:textId="77777777" w:rsidR="00E21F9E" w:rsidRPr="004A61A6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F637E8" w14:textId="77777777" w:rsidR="00E21F9E" w:rsidRPr="004A61A6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0CBAA82" w14:textId="77777777" w:rsidR="00E21F9E" w:rsidRPr="004A61A6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058EDED" w14:textId="77777777" w:rsidR="00E21F9E" w:rsidRPr="004A61A6" w:rsidRDefault="00E21F9E" w:rsidP="00E21F9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EAC9FDA" w14:textId="77777777" w:rsidR="00E21F9E" w:rsidRPr="004A61A6" w:rsidRDefault="00E21F9E" w:rsidP="00E21F9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7D2052" w14:textId="77777777" w:rsidR="00E21F9E" w:rsidRPr="004A61A6" w:rsidRDefault="00E21F9E" w:rsidP="00E21F9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8DD" w:rsidRPr="000B5165" w14:paraId="3262211C" w14:textId="77777777" w:rsidTr="00EA0DA3">
        <w:trPr>
          <w:trHeight w:hRule="exact" w:val="403"/>
        </w:trPr>
        <w:tc>
          <w:tcPr>
            <w:tcW w:w="3969" w:type="dxa"/>
            <w:gridSpan w:val="2"/>
            <w:shd w:val="clear" w:color="auto" w:fill="auto"/>
          </w:tcPr>
          <w:p w14:paraId="6B5086E3" w14:textId="198C9D02" w:rsidR="00FF08DD" w:rsidRPr="000B5165" w:rsidRDefault="0029606C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4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 w:rsidR="00FF08DD" w:rsidRPr="000B51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FF08DD" w:rsidRPr="000B516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F08DD" w:rsidRPr="000B51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4" w:type="dxa"/>
            <w:shd w:val="clear" w:color="auto" w:fill="auto"/>
          </w:tcPr>
          <w:p w14:paraId="0B53A050" w14:textId="77777777" w:rsidR="00FF08DD" w:rsidRPr="000B5165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239DBA1" w14:textId="3E8B5628" w:rsidR="00FF08DD" w:rsidRPr="000B5165" w:rsidRDefault="00FF08DD" w:rsidP="00FF08D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283" w:type="dxa"/>
            <w:shd w:val="clear" w:color="auto" w:fill="auto"/>
          </w:tcPr>
          <w:p w14:paraId="20AB7CAB" w14:textId="77777777" w:rsidR="00FF08DD" w:rsidRPr="000B5165" w:rsidRDefault="00FF08DD" w:rsidP="00FF08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DDA630B" w14:textId="5FBD19A2" w:rsidR="00FF08DD" w:rsidRPr="000B5165" w:rsidRDefault="00FF08DD" w:rsidP="00FF08D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7,254</w:t>
            </w:r>
          </w:p>
        </w:tc>
        <w:tc>
          <w:tcPr>
            <w:tcW w:w="284" w:type="dxa"/>
            <w:shd w:val="clear" w:color="auto" w:fill="auto"/>
          </w:tcPr>
          <w:p w14:paraId="6E167C4D" w14:textId="77777777" w:rsidR="00FF08DD" w:rsidRPr="000B5165" w:rsidRDefault="00FF08DD" w:rsidP="00FF08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FAB97F8" w14:textId="0E699BCE" w:rsidR="00FF08DD" w:rsidRPr="000B5165" w:rsidRDefault="00FF08DD" w:rsidP="00FF08D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283" w:type="dxa"/>
            <w:shd w:val="clear" w:color="auto" w:fill="auto"/>
          </w:tcPr>
          <w:p w14:paraId="24F20AFE" w14:textId="77777777" w:rsidR="00FF08DD" w:rsidRPr="000B5165" w:rsidRDefault="00FF08DD" w:rsidP="00FF08D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49C7C86" w14:textId="5612E466" w:rsidR="00FF08DD" w:rsidRPr="000B5165" w:rsidRDefault="00FF08DD" w:rsidP="00FF08D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7,254</w:t>
            </w:r>
          </w:p>
        </w:tc>
      </w:tr>
    </w:tbl>
    <w:p w14:paraId="7B9C3459" w14:textId="77777777" w:rsidR="002E381D" w:rsidRDefault="002E381D" w:rsidP="00987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32913EBB" w14:textId="77777777" w:rsidR="002E381D" w:rsidRDefault="002E381D" w:rsidP="00987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09206447" w14:textId="77777777" w:rsidR="002E381D" w:rsidRDefault="002E381D" w:rsidP="00987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</w:p>
    <w:p w14:paraId="2614B39D" w14:textId="52DC5283" w:rsidR="006E7D43" w:rsidRPr="00E44998" w:rsidRDefault="00197D75" w:rsidP="006A2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</w:pPr>
      <w:r w:rsidRPr="00E44998">
        <w:rPr>
          <w:rFonts w:ascii="Angsana New" w:hAnsi="Angsana New" w:hint="cs"/>
          <w:sz w:val="30"/>
          <w:szCs w:val="30"/>
          <w:cs/>
        </w:rPr>
        <w:lastRenderedPageBreak/>
        <w:t>ก</w:t>
      </w:r>
      <w:r w:rsidR="006E7D43" w:rsidRPr="00E44998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 มีดังนี้</w:t>
      </w:r>
    </w:p>
    <w:p w14:paraId="033B445D" w14:textId="77777777"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70"/>
        <w:gridCol w:w="1147"/>
        <w:gridCol w:w="270"/>
        <w:gridCol w:w="1148"/>
        <w:gridCol w:w="270"/>
        <w:gridCol w:w="1147"/>
      </w:tblGrid>
      <w:tr w:rsidR="003227F6" w:rsidRPr="00034EDD" w14:paraId="51D0D9DE" w14:textId="77777777" w:rsidTr="0029606C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13BA4B5A" w14:textId="77777777" w:rsidR="003227F6" w:rsidRPr="00384C7A" w:rsidRDefault="003227F6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E96B93" w14:textId="77777777" w:rsidR="003227F6" w:rsidRPr="009B592D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034EDD" w14:paraId="102DAFC7" w14:textId="77777777" w:rsidTr="0029606C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5442F00A" w14:textId="77777777"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F9A0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C4FC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3BB7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ECA" w:rsidRPr="00034EDD" w14:paraId="64957288" w14:textId="77777777" w:rsidTr="0029606C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43BD2608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68D859" w14:textId="150BEB2E" w:rsidR="00282ECA" w:rsidRPr="00F87560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40A733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25B1356" w14:textId="0396A75A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B01B2D8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5B36D1D2" w14:textId="7AC3B339" w:rsidR="00282ECA" w:rsidRPr="00F87560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611C5ED2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86E8FF5" w14:textId="0D4B0C0E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ECA" w:rsidRPr="00034EDD" w14:paraId="5A5A7353" w14:textId="77777777" w:rsidTr="0029606C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5457C504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2DFCB9" w14:textId="6D5690B3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6D452FFA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124E83CF" w14:textId="0ECDF228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69234495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90B04AA" w14:textId="73D9C54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BE9CE4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99593F8" w14:textId="2D50C1D6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82ECA" w:rsidRPr="00034EDD" w14:paraId="1CB75284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5B071603" w14:textId="77777777" w:rsidR="00282ECA" w:rsidRPr="00034EDD" w:rsidRDefault="00282EC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134" w:type="dxa"/>
            <w:shd w:val="clear" w:color="auto" w:fill="auto"/>
          </w:tcPr>
          <w:p w14:paraId="39E44948" w14:textId="77777777" w:rsidR="00282ECA" w:rsidRPr="00034EDD" w:rsidRDefault="00282ECA" w:rsidP="00282EC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C20FB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8E9FE25" w14:textId="77777777" w:rsidR="00282ECA" w:rsidRPr="00034EDD" w:rsidRDefault="00282ECA" w:rsidP="00282EC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7BDC9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0C8BAE2" w14:textId="77777777" w:rsidR="00282ECA" w:rsidRPr="00034EDD" w:rsidRDefault="00282ECA" w:rsidP="00282EC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65B79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1E015F6" w14:textId="77777777" w:rsidR="00282ECA" w:rsidRPr="00034EDD" w:rsidRDefault="00282ECA" w:rsidP="00282EC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50C2" w:rsidRPr="00034EDD" w14:paraId="33D822FF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3FE544C1" w14:textId="77777777" w:rsidR="00B450C2" w:rsidRPr="00034EDD" w:rsidRDefault="00B450C2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598B7FCC" w14:textId="148A35A3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  <w:shd w:val="clear" w:color="auto" w:fill="auto"/>
          </w:tcPr>
          <w:p w14:paraId="57B28D39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7E0B4EC" w14:textId="4C7C78BB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0289AD30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6C5A9D4" w14:textId="53E003CA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  <w:shd w:val="clear" w:color="auto" w:fill="auto"/>
          </w:tcPr>
          <w:p w14:paraId="18112E58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62BA7FB" w14:textId="73B98ABD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</w:tr>
      <w:tr w:rsidR="00B450C2" w:rsidRPr="00034EDD" w14:paraId="75C5E3C8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05C3702D" w14:textId="77777777" w:rsidR="00B450C2" w:rsidRPr="00034EDD" w:rsidRDefault="00B450C2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35B3122A" w14:textId="77777777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CCA85B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3636F65" w14:textId="77777777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B54257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CBEFCD8" w14:textId="77777777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F699E7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07AE592" w14:textId="77777777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450C2" w:rsidRPr="00034EDD" w14:paraId="4DA5EFDB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43C07661" w14:textId="77777777" w:rsidR="00B450C2" w:rsidRPr="00034EDD" w:rsidRDefault="00B450C2" w:rsidP="00B4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474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498A317E" w14:textId="15386909" w:rsidR="00B450C2" w:rsidRPr="00034EDD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1,599</w:t>
            </w:r>
          </w:p>
        </w:tc>
        <w:tc>
          <w:tcPr>
            <w:tcW w:w="270" w:type="dxa"/>
            <w:shd w:val="clear" w:color="auto" w:fill="auto"/>
          </w:tcPr>
          <w:p w14:paraId="559988D6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E236051" w14:textId="0347A5ED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70" w:type="dxa"/>
            <w:shd w:val="clear" w:color="auto" w:fill="auto"/>
          </w:tcPr>
          <w:p w14:paraId="2E32F6D1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4337F46" w14:textId="786C1ED6" w:rsidR="00B450C2" w:rsidRPr="00034EDD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1,599</w:t>
            </w:r>
          </w:p>
        </w:tc>
        <w:tc>
          <w:tcPr>
            <w:tcW w:w="270" w:type="dxa"/>
            <w:shd w:val="clear" w:color="auto" w:fill="auto"/>
          </w:tcPr>
          <w:p w14:paraId="76A687FA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DBB8338" w14:textId="686AB9ED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</w:tr>
      <w:tr w:rsidR="00B450C2" w:rsidRPr="00034EDD" w14:paraId="7E1F1420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71EF8FC7" w14:textId="77777777" w:rsidR="00B450C2" w:rsidRPr="00034EDD" w:rsidRDefault="00B450C2" w:rsidP="00B4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474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0E6BC2BA" w14:textId="3022484D" w:rsidR="00B450C2" w:rsidRPr="00034EDD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70" w:type="dxa"/>
            <w:shd w:val="clear" w:color="auto" w:fill="auto"/>
          </w:tcPr>
          <w:p w14:paraId="571A0FBE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DDAD261" w14:textId="372FFD96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6EC58B5B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B802423" w14:textId="47C1EFD2" w:rsidR="00B450C2" w:rsidRPr="00034EDD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70" w:type="dxa"/>
            <w:shd w:val="clear" w:color="auto" w:fill="auto"/>
          </w:tcPr>
          <w:p w14:paraId="6DF712C7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A9841BF" w14:textId="7801E692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</w:tr>
      <w:tr w:rsidR="00B450C2" w:rsidRPr="00034EDD" w14:paraId="7D5E2157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0954045E" w14:textId="77777777" w:rsidR="00B450C2" w:rsidRPr="00034EDD" w:rsidRDefault="00B450C2" w:rsidP="00B4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474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77383D9F" w14:textId="2E3C7722" w:rsidR="00B450C2" w:rsidRPr="00034EDD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43A0F4CC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0DC0FA7" w14:textId="3911CC3E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14:paraId="65512F77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696D21A" w14:textId="36832DF7" w:rsidR="00B450C2" w:rsidRPr="00034EDD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1307228A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3C4BB9D" w14:textId="5D345D8D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</w:tr>
      <w:tr w:rsidR="00B450C2" w:rsidRPr="00034EDD" w14:paraId="6A18FEBE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1F32065C" w14:textId="6AB51B19" w:rsidR="00B450C2" w:rsidRPr="00034EDD" w:rsidRDefault="00B450C2" w:rsidP="00B4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474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955F10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4E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5D2AC5B8" w14:textId="60B31FED" w:rsidR="00B450C2" w:rsidRPr="00034EDD" w:rsidDel="00CF3381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14,305</w:t>
            </w:r>
          </w:p>
        </w:tc>
        <w:tc>
          <w:tcPr>
            <w:tcW w:w="270" w:type="dxa"/>
            <w:shd w:val="clear" w:color="auto" w:fill="auto"/>
          </w:tcPr>
          <w:p w14:paraId="4CF01CED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2929E51" w14:textId="6315B5D1" w:rsidR="00B450C2" w:rsidRPr="003F7707" w:rsidDel="00CF3381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  <w:tc>
          <w:tcPr>
            <w:tcW w:w="270" w:type="dxa"/>
            <w:shd w:val="clear" w:color="auto" w:fill="auto"/>
          </w:tcPr>
          <w:p w14:paraId="3DD06AAF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F998C91" w14:textId="76C75D79" w:rsidR="00B450C2" w:rsidRPr="00034EDD" w:rsidDel="00CF3381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14,305</w:t>
            </w:r>
          </w:p>
        </w:tc>
        <w:tc>
          <w:tcPr>
            <w:tcW w:w="270" w:type="dxa"/>
            <w:shd w:val="clear" w:color="auto" w:fill="auto"/>
          </w:tcPr>
          <w:p w14:paraId="40B2A471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05B5001" w14:textId="3AF0F12D" w:rsidR="00B450C2" w:rsidRPr="003F7707" w:rsidDel="00CF3381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</w:tr>
      <w:tr w:rsidR="00B450C2" w:rsidRPr="00034EDD" w14:paraId="2829034C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5BF1AAB2" w14:textId="77777777" w:rsidR="00B450C2" w:rsidRPr="00034EDD" w:rsidRDefault="00B450C2" w:rsidP="00B4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7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2E492D" w14:textId="52DCB95D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17,713</w:t>
            </w:r>
          </w:p>
        </w:tc>
        <w:tc>
          <w:tcPr>
            <w:tcW w:w="270" w:type="dxa"/>
            <w:shd w:val="clear" w:color="auto" w:fill="auto"/>
          </w:tcPr>
          <w:p w14:paraId="47BA2D5F" w14:textId="77777777" w:rsidR="00B450C2" w:rsidRPr="00034EDD" w:rsidRDefault="00B450C2" w:rsidP="00B45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4C6B702D" w14:textId="681B57AA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  <w:tc>
          <w:tcPr>
            <w:tcW w:w="270" w:type="dxa"/>
            <w:shd w:val="clear" w:color="auto" w:fill="auto"/>
          </w:tcPr>
          <w:p w14:paraId="50BB3FF2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A90F956" w14:textId="04321226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17,713</w:t>
            </w:r>
          </w:p>
        </w:tc>
        <w:tc>
          <w:tcPr>
            <w:tcW w:w="270" w:type="dxa"/>
            <w:shd w:val="clear" w:color="auto" w:fill="auto"/>
          </w:tcPr>
          <w:p w14:paraId="66BA2A96" w14:textId="77777777" w:rsidR="00B450C2" w:rsidRPr="00034EDD" w:rsidRDefault="00B450C2" w:rsidP="00B45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0F00AE3D" w14:textId="5038C6FE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</w:tr>
      <w:tr w:rsidR="00B450C2" w:rsidRPr="00034EDD" w14:paraId="71078BA8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487049BC" w14:textId="77777777" w:rsidR="00B450C2" w:rsidRPr="00034EDD" w:rsidRDefault="00B450C2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C983F2" w14:textId="78BFFEB2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(13,264)</w:t>
            </w:r>
          </w:p>
        </w:tc>
        <w:tc>
          <w:tcPr>
            <w:tcW w:w="270" w:type="dxa"/>
            <w:shd w:val="clear" w:color="auto" w:fill="auto"/>
          </w:tcPr>
          <w:p w14:paraId="4BD79BCD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980ECDA" w14:textId="00365CB0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  <w:tc>
          <w:tcPr>
            <w:tcW w:w="270" w:type="dxa"/>
            <w:shd w:val="clear" w:color="auto" w:fill="auto"/>
          </w:tcPr>
          <w:p w14:paraId="520B37D1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36937DA" w14:textId="2D903F8C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(13,264)</w:t>
            </w:r>
          </w:p>
        </w:tc>
        <w:tc>
          <w:tcPr>
            <w:tcW w:w="270" w:type="dxa"/>
            <w:shd w:val="clear" w:color="auto" w:fill="auto"/>
          </w:tcPr>
          <w:p w14:paraId="46906163" w14:textId="77777777" w:rsidR="00B450C2" w:rsidRPr="00034EDD" w:rsidRDefault="00B450C2" w:rsidP="00B45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BF4FFD6" w14:textId="2A2AB7EF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</w:tr>
      <w:tr w:rsidR="00B450C2" w:rsidRPr="00034EDD" w14:paraId="771F1961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4985A0D8" w14:textId="6FF8AA71" w:rsidR="00B450C2" w:rsidRPr="00034EDD" w:rsidRDefault="00B450C2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85F34" w14:textId="789AF1AA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4,449</w:t>
            </w:r>
          </w:p>
        </w:tc>
        <w:tc>
          <w:tcPr>
            <w:tcW w:w="270" w:type="dxa"/>
            <w:shd w:val="clear" w:color="auto" w:fill="auto"/>
          </w:tcPr>
          <w:p w14:paraId="72E91478" w14:textId="77777777" w:rsidR="00B450C2" w:rsidRPr="00034EDD" w:rsidRDefault="00B450C2" w:rsidP="00B45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343D7" w14:textId="334DF31E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  <w:tc>
          <w:tcPr>
            <w:tcW w:w="270" w:type="dxa"/>
            <w:shd w:val="clear" w:color="auto" w:fill="auto"/>
          </w:tcPr>
          <w:p w14:paraId="480E7FDF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C7616" w14:textId="79E5A62F" w:rsidR="00B450C2" w:rsidRPr="00695DEB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4,449</w:t>
            </w:r>
          </w:p>
        </w:tc>
        <w:tc>
          <w:tcPr>
            <w:tcW w:w="270" w:type="dxa"/>
            <w:shd w:val="clear" w:color="auto" w:fill="auto"/>
          </w:tcPr>
          <w:p w14:paraId="635B0F4B" w14:textId="77777777" w:rsidR="00B450C2" w:rsidRPr="00034EDD" w:rsidRDefault="00B450C2" w:rsidP="00B45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A044" w14:textId="62E87A1A" w:rsidR="00B450C2" w:rsidRPr="003F770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</w:tr>
    </w:tbl>
    <w:p w14:paraId="34B9FB06" w14:textId="160DE891" w:rsidR="00A73D01" w:rsidRPr="003E00DA" w:rsidRDefault="00282ECA" w:rsidP="006A2D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450C2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B450C2">
        <w:rPr>
          <w:rFonts w:ascii="Angsana New" w:hAnsi="Angsana New"/>
          <w:sz w:val="30"/>
          <w:szCs w:val="30"/>
          <w:cs/>
        </w:rPr>
        <w:t xml:space="preserve"> </w:t>
      </w:r>
      <w:r w:rsidRPr="00B450C2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B450C2">
        <w:rPr>
          <w:rFonts w:ascii="Angsana New" w:hAnsi="Angsana New"/>
          <w:sz w:val="30"/>
          <w:szCs w:val="30"/>
          <w:cs/>
        </w:rPr>
        <w:t xml:space="preserve"> </w:t>
      </w:r>
      <w:r w:rsidR="003E00DA" w:rsidRPr="00FF08DD">
        <w:rPr>
          <w:rFonts w:ascii="Angsana New" w:hAnsi="Angsana New"/>
          <w:sz w:val="30"/>
          <w:szCs w:val="30"/>
        </w:rPr>
        <w:t>30</w:t>
      </w:r>
      <w:r w:rsidRPr="00FF08DD">
        <w:rPr>
          <w:rFonts w:ascii="Angsana New" w:hAnsi="Angsana New"/>
          <w:sz w:val="30"/>
          <w:szCs w:val="30"/>
          <w:cs/>
        </w:rPr>
        <w:t xml:space="preserve"> </w:t>
      </w:r>
      <w:r w:rsidRPr="00FF08DD">
        <w:rPr>
          <w:rFonts w:ascii="Angsana New" w:hAnsi="Angsana New" w:hint="cs"/>
          <w:sz w:val="30"/>
          <w:szCs w:val="30"/>
          <w:cs/>
        </w:rPr>
        <w:t>วันถึง</w:t>
      </w:r>
      <w:r w:rsidRPr="00FF08DD">
        <w:rPr>
          <w:rFonts w:ascii="Angsana New" w:hAnsi="Angsana New"/>
          <w:sz w:val="30"/>
          <w:szCs w:val="30"/>
          <w:cs/>
        </w:rPr>
        <w:t xml:space="preserve"> </w:t>
      </w:r>
      <w:r w:rsidR="003E00DA" w:rsidRPr="00FF08DD">
        <w:rPr>
          <w:rFonts w:ascii="Angsana New" w:hAnsi="Angsana New"/>
          <w:sz w:val="30"/>
          <w:szCs w:val="30"/>
        </w:rPr>
        <w:t>60</w:t>
      </w:r>
      <w:r w:rsidRPr="00FF08DD">
        <w:rPr>
          <w:rFonts w:ascii="Angsana New" w:hAnsi="Angsana New"/>
          <w:sz w:val="30"/>
          <w:szCs w:val="30"/>
          <w:cs/>
        </w:rPr>
        <w:t xml:space="preserve"> </w:t>
      </w:r>
      <w:r w:rsidRPr="00B450C2">
        <w:rPr>
          <w:rFonts w:ascii="Angsana New" w:hAnsi="Angsana New" w:hint="cs"/>
          <w:sz w:val="30"/>
          <w:szCs w:val="30"/>
          <w:cs/>
        </w:rPr>
        <w:t>วัน</w:t>
      </w:r>
    </w:p>
    <w:p w14:paraId="7F1DA5C8" w14:textId="77777777" w:rsidR="00566452" w:rsidRDefault="00566452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A73D01">
        <w:rPr>
          <w:rFonts w:ascii="Angsana New" w:hAnsi="Angsana New" w:hint="cs"/>
          <w:bCs/>
          <w:sz w:val="30"/>
          <w:szCs w:val="30"/>
          <w:cs/>
        </w:rPr>
        <w:t>สินค้าคงเหลือ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24D5">
        <w:rPr>
          <w:rFonts w:ascii="Angsana New" w:hAnsi="Angsana New"/>
          <w:b/>
          <w:bCs/>
          <w:sz w:val="30"/>
          <w:szCs w:val="30"/>
        </w:rPr>
        <w:t>-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70"/>
        <w:gridCol w:w="1147"/>
        <w:gridCol w:w="270"/>
        <w:gridCol w:w="1148"/>
        <w:gridCol w:w="270"/>
        <w:gridCol w:w="1147"/>
      </w:tblGrid>
      <w:tr w:rsidR="00566452" w:rsidRPr="00034EDD" w14:paraId="0A2C9971" w14:textId="77777777" w:rsidTr="0029606C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2F6DDA20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55C9D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452" w:rsidRPr="00034EDD" w14:paraId="17E7DA7C" w14:textId="77777777" w:rsidTr="0029606C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6C074C34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36405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20FAD7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4010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ECA" w:rsidRPr="00034EDD" w14:paraId="693931F3" w14:textId="77777777" w:rsidTr="0029606C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34B58D55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FBB7E4" w14:textId="7BB15CD5" w:rsidR="00282ECA" w:rsidRPr="00F87560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CA80A4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5B5F31D" w14:textId="5924B9A2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03C69B7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38B06494" w14:textId="1CB14EC2" w:rsidR="00282ECA" w:rsidRPr="00F87560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620F4619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F012018" w14:textId="4F4DCFF2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ECA" w:rsidRPr="00BF2202" w14:paraId="61E2A329" w14:textId="77777777" w:rsidTr="0029606C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523E3395" w14:textId="77777777" w:rsidR="00282ECA" w:rsidRPr="00034EDD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4DC215" w14:textId="6ECC3BAD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D1B6922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F9D1E75" w14:textId="0A053394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29A657EE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D880EBD" w14:textId="647114E0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B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AA5B3A" w14:textId="77777777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D7A8F91" w14:textId="283D4AA8" w:rsidR="00282ECA" w:rsidRPr="00BF2202" w:rsidRDefault="00282ECA" w:rsidP="00282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82ECA" w:rsidRPr="00034EDD" w14:paraId="03AE9B8F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4E9A54E7" w14:textId="77777777" w:rsidR="00282ECA" w:rsidRPr="00566452" w:rsidRDefault="00282EC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645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11B8092C" w14:textId="51677F40" w:rsidR="00282ECA" w:rsidRPr="00034EDD" w:rsidRDefault="00B450C2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4,889</w:t>
            </w:r>
          </w:p>
        </w:tc>
        <w:tc>
          <w:tcPr>
            <w:tcW w:w="270" w:type="dxa"/>
            <w:shd w:val="clear" w:color="auto" w:fill="auto"/>
          </w:tcPr>
          <w:p w14:paraId="5C449BFF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F217C9F" w14:textId="14F3AD89" w:rsidR="00282ECA" w:rsidRPr="00034EDD" w:rsidRDefault="00282ECA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4,982</w:t>
            </w:r>
          </w:p>
        </w:tc>
        <w:tc>
          <w:tcPr>
            <w:tcW w:w="270" w:type="dxa"/>
            <w:shd w:val="clear" w:color="auto" w:fill="auto"/>
          </w:tcPr>
          <w:p w14:paraId="52B6CAAF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98A7D21" w14:textId="25B9A747" w:rsidR="00282ECA" w:rsidRPr="006B7660" w:rsidRDefault="00B450C2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4,107</w:t>
            </w:r>
          </w:p>
        </w:tc>
        <w:tc>
          <w:tcPr>
            <w:tcW w:w="270" w:type="dxa"/>
            <w:shd w:val="clear" w:color="auto" w:fill="auto"/>
          </w:tcPr>
          <w:p w14:paraId="60EF47DB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6A499D6" w14:textId="2B0BCD45" w:rsidR="00282ECA" w:rsidRPr="006B7660" w:rsidRDefault="00282ECA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</w:tr>
      <w:tr w:rsidR="00282ECA" w:rsidRPr="003F7707" w14:paraId="1BCC0ABF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5C92773E" w14:textId="77777777" w:rsidR="00282ECA" w:rsidRPr="00034EDD" w:rsidRDefault="00282EC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งานระหว่างประกอบและติดตั้ง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9F56B7F" w14:textId="48B9A2D5" w:rsidR="00282ECA" w:rsidRPr="00034EDD" w:rsidRDefault="00B450C2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22,815</w:t>
            </w:r>
          </w:p>
        </w:tc>
        <w:tc>
          <w:tcPr>
            <w:tcW w:w="270" w:type="dxa"/>
            <w:shd w:val="clear" w:color="auto" w:fill="auto"/>
          </w:tcPr>
          <w:p w14:paraId="5729EF81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ED6182D" w14:textId="5207C5C8" w:rsidR="00282ECA" w:rsidRPr="003F7707" w:rsidRDefault="00282ECA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23,097</w:t>
            </w:r>
          </w:p>
        </w:tc>
        <w:tc>
          <w:tcPr>
            <w:tcW w:w="270" w:type="dxa"/>
            <w:shd w:val="clear" w:color="auto" w:fill="auto"/>
          </w:tcPr>
          <w:p w14:paraId="766A8143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EEDDE8C" w14:textId="064C4C58" w:rsidR="00282ECA" w:rsidRPr="006B7660" w:rsidRDefault="00B450C2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22,81</w:t>
            </w:r>
            <w:r w:rsidR="007C748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67FA0C3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9473513" w14:textId="58E60020" w:rsidR="00282ECA" w:rsidRPr="006B7660" w:rsidRDefault="00282ECA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23,097</w:t>
            </w:r>
          </w:p>
        </w:tc>
      </w:tr>
      <w:tr w:rsidR="00282ECA" w:rsidRPr="003F7707" w14:paraId="003B5D58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7DC509FD" w14:textId="77777777" w:rsidR="00282ECA" w:rsidRPr="00034EDD" w:rsidRDefault="00282EC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0B1D2F7E" w14:textId="47E4827A" w:rsidR="00282ECA" w:rsidRPr="00034EDD" w:rsidRDefault="00B450C2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4,902</w:t>
            </w:r>
          </w:p>
        </w:tc>
        <w:tc>
          <w:tcPr>
            <w:tcW w:w="270" w:type="dxa"/>
            <w:shd w:val="clear" w:color="auto" w:fill="auto"/>
          </w:tcPr>
          <w:p w14:paraId="79B39C8F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A8A0518" w14:textId="765EBA0B" w:rsidR="00282ECA" w:rsidRPr="003F7707" w:rsidRDefault="00282ECA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4,904</w:t>
            </w:r>
          </w:p>
        </w:tc>
        <w:tc>
          <w:tcPr>
            <w:tcW w:w="270" w:type="dxa"/>
            <w:shd w:val="clear" w:color="auto" w:fill="auto"/>
          </w:tcPr>
          <w:p w14:paraId="1BF26055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C666509" w14:textId="47DBABD3" w:rsidR="00282ECA" w:rsidRPr="006B7660" w:rsidRDefault="00B450C2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4,06</w:t>
            </w:r>
            <w:r w:rsidR="007C748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F3EE109" w14:textId="77777777" w:rsidR="00282ECA" w:rsidRPr="00034EDD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A4BFD25" w14:textId="2B4504C3" w:rsidR="00282ECA" w:rsidRPr="006B7660" w:rsidRDefault="00282ECA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4,063</w:t>
            </w:r>
          </w:p>
        </w:tc>
      </w:tr>
      <w:tr w:rsidR="00282ECA" w:rsidRPr="003F7707" w14:paraId="42CEF4AC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35445894" w14:textId="77777777" w:rsidR="00282ECA" w:rsidRPr="00566452" w:rsidRDefault="00282EC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4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0703BA" w14:textId="59F91110" w:rsidR="00282ECA" w:rsidRPr="0049136C" w:rsidRDefault="00B450C2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32,606</w:t>
            </w:r>
          </w:p>
        </w:tc>
        <w:tc>
          <w:tcPr>
            <w:tcW w:w="270" w:type="dxa"/>
            <w:shd w:val="clear" w:color="auto" w:fill="auto"/>
          </w:tcPr>
          <w:p w14:paraId="1A26C7DF" w14:textId="77777777" w:rsidR="00282ECA" w:rsidRPr="00F25FFB" w:rsidRDefault="00282ECA" w:rsidP="00282E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CCE6C8F" w14:textId="284EBF01" w:rsidR="00282ECA" w:rsidRPr="00705E27" w:rsidRDefault="00282ECA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32,983</w:t>
            </w:r>
          </w:p>
        </w:tc>
        <w:tc>
          <w:tcPr>
            <w:tcW w:w="270" w:type="dxa"/>
            <w:shd w:val="clear" w:color="auto" w:fill="auto"/>
          </w:tcPr>
          <w:p w14:paraId="76278CC7" w14:textId="77777777" w:rsidR="00282ECA" w:rsidRPr="00705E27" w:rsidRDefault="00282ECA" w:rsidP="00282E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6509E89" w14:textId="1CA642CA" w:rsidR="00282ECA" w:rsidRPr="00705E27" w:rsidRDefault="00B450C2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30,98</w:t>
            </w:r>
            <w:r w:rsidR="00E020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DDECB81" w14:textId="77777777" w:rsidR="00282ECA" w:rsidRPr="00705E27" w:rsidRDefault="00282ECA" w:rsidP="00282EC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731F69F" w14:textId="79AC3653" w:rsidR="00282ECA" w:rsidRPr="00705E27" w:rsidRDefault="00282ECA" w:rsidP="00282EC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31,360</w:t>
            </w:r>
          </w:p>
        </w:tc>
      </w:tr>
      <w:tr w:rsidR="00B450C2" w:rsidRPr="002D6F00" w14:paraId="6D4A8B48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188D4C32" w14:textId="77777777" w:rsidR="00B450C2" w:rsidRPr="00034EDD" w:rsidRDefault="00B450C2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B0C83E" w14:textId="562ED89F" w:rsidR="00B450C2" w:rsidRPr="002D6F00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3BFEE790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D064EA9" w14:textId="256B41A9" w:rsidR="00B450C2" w:rsidRPr="002D6F00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360490F2" w14:textId="77777777" w:rsidR="00B450C2" w:rsidRPr="00034EDD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8396ECD" w14:textId="05BFFE41" w:rsidR="00B450C2" w:rsidRPr="001929A8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(10,915)</w:t>
            </w:r>
          </w:p>
        </w:tc>
        <w:tc>
          <w:tcPr>
            <w:tcW w:w="270" w:type="dxa"/>
            <w:shd w:val="clear" w:color="auto" w:fill="auto"/>
          </w:tcPr>
          <w:p w14:paraId="7E5C94F9" w14:textId="77777777" w:rsidR="00B450C2" w:rsidRPr="00034EDD" w:rsidRDefault="00B450C2" w:rsidP="00B45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0CC00E1" w14:textId="2CAE319B" w:rsidR="00B450C2" w:rsidRPr="006B7660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</w:tr>
      <w:tr w:rsidR="00B450C2" w:rsidRPr="002D6F00" w14:paraId="08538BDB" w14:textId="77777777" w:rsidTr="0029606C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5FCE374D" w14:textId="55CD7DB4" w:rsidR="00B450C2" w:rsidRPr="00034EDD" w:rsidRDefault="00B450C2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รวมสินค้าคงเหลือ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C5F6A" w14:textId="39BFBF4B" w:rsidR="00B450C2" w:rsidRPr="0049136C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21,691</w:t>
            </w:r>
          </w:p>
        </w:tc>
        <w:tc>
          <w:tcPr>
            <w:tcW w:w="270" w:type="dxa"/>
            <w:shd w:val="clear" w:color="auto" w:fill="auto"/>
          </w:tcPr>
          <w:p w14:paraId="12552234" w14:textId="77777777" w:rsidR="00B450C2" w:rsidRPr="00034EDD" w:rsidRDefault="00B450C2" w:rsidP="00B45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DDD4F" w14:textId="301A8563" w:rsidR="00B450C2" w:rsidRPr="00705E2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22,068</w:t>
            </w:r>
          </w:p>
        </w:tc>
        <w:tc>
          <w:tcPr>
            <w:tcW w:w="270" w:type="dxa"/>
            <w:shd w:val="clear" w:color="auto" w:fill="auto"/>
          </w:tcPr>
          <w:p w14:paraId="19F0174A" w14:textId="77777777" w:rsidR="00B450C2" w:rsidRPr="00705E27" w:rsidRDefault="00B450C2" w:rsidP="00B450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2177" w14:textId="61C9AB4C" w:rsidR="00B450C2" w:rsidRPr="00705E2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20,071</w:t>
            </w:r>
          </w:p>
        </w:tc>
        <w:tc>
          <w:tcPr>
            <w:tcW w:w="270" w:type="dxa"/>
            <w:shd w:val="clear" w:color="auto" w:fill="auto"/>
          </w:tcPr>
          <w:p w14:paraId="41A292D2" w14:textId="77777777" w:rsidR="00B450C2" w:rsidRPr="00705E27" w:rsidRDefault="00B450C2" w:rsidP="00B450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74BCC" w14:textId="0C9F0871" w:rsidR="00B450C2" w:rsidRPr="00705E27" w:rsidRDefault="00B450C2" w:rsidP="00B450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20,445</w:t>
            </w:r>
          </w:p>
        </w:tc>
      </w:tr>
    </w:tbl>
    <w:p w14:paraId="42B1ABF8" w14:textId="3E0B0862" w:rsidR="006E7D43" w:rsidRPr="00282ECA" w:rsidRDefault="006E7D43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  <w:rPr>
          <w:cs/>
          <w:lang w:val="en-GB"/>
        </w:rPr>
        <w:sectPr w:rsidR="006E7D43" w:rsidRPr="00282ECA" w:rsidSect="00256B15">
          <w:headerReference w:type="default" r:id="rId8"/>
          <w:footerReference w:type="default" r:id="rId9"/>
          <w:headerReference w:type="first" r:id="rId10"/>
          <w:pgSz w:w="11907" w:h="16840" w:code="9"/>
          <w:pgMar w:top="692" w:right="992" w:bottom="578" w:left="1151" w:header="720" w:footer="720" w:gutter="0"/>
          <w:pgNumType w:start="10"/>
          <w:cols w:space="708"/>
          <w:docGrid w:linePitch="360"/>
        </w:sectPr>
      </w:pPr>
    </w:p>
    <w:tbl>
      <w:tblPr>
        <w:tblpPr w:leftFromText="180" w:rightFromText="180" w:vertAnchor="page" w:horzAnchor="margin" w:tblpX="284" w:tblpY="3571"/>
        <w:tblW w:w="14674" w:type="dxa"/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2"/>
        <w:gridCol w:w="284"/>
        <w:gridCol w:w="850"/>
        <w:gridCol w:w="284"/>
        <w:gridCol w:w="850"/>
        <w:gridCol w:w="284"/>
        <w:gridCol w:w="850"/>
        <w:gridCol w:w="284"/>
        <w:gridCol w:w="924"/>
      </w:tblGrid>
      <w:tr w:rsidR="00B82E4D" w:rsidRPr="00715124" w14:paraId="647FA9F3" w14:textId="77777777" w:rsidTr="00E44998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AE2840B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4EF06633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8D81F3" w14:textId="77777777" w:rsid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ABF35CD" w14:textId="77777777" w:rsidR="00B82E4D" w:rsidRPr="009B592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2E4D" w:rsidRPr="00715124" w14:paraId="1AC111CA" w14:textId="77777777" w:rsidTr="00E44998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0A7BD20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0E0F330B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825EC3C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1E49F53" w14:textId="77777777" w:rsidR="00B82E4D" w:rsidRPr="009B592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E4D" w:rsidRPr="00715124" w14:paraId="2E3D1418" w14:textId="77777777" w:rsidTr="00E44998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7BD435AA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171BBF4F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83" w:type="dxa"/>
            <w:shd w:val="clear" w:color="auto" w:fill="auto"/>
          </w:tcPr>
          <w:p w14:paraId="1E86F99E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2D38D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AA80E" w14:textId="77777777" w:rsidR="00B82E4D" w:rsidRPr="00B82E4D" w:rsidRDefault="00B82E4D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3AE0724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654B2B1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A57F622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8A5B48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5DCA654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E5E82B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B0872A5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22E02F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4669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2E4D" w:rsidRPr="00715124" w14:paraId="0FC5EF18" w14:textId="77777777" w:rsidTr="00E44998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7838B08F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DA67F8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83" w:type="dxa"/>
            <w:shd w:val="clear" w:color="auto" w:fill="auto"/>
          </w:tcPr>
          <w:p w14:paraId="22D35F0D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233EA" w14:textId="77777777" w:rsidR="00B82E4D" w:rsidRPr="00B82E4D" w:rsidDel="00685444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E68B4" w14:textId="77777777" w:rsidR="00B82E4D" w:rsidRPr="00B82E4D" w:rsidRDefault="00B82E4D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3B349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14:paraId="60C1AE97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53C41B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84" w:type="dxa"/>
            <w:shd w:val="clear" w:color="auto" w:fill="auto"/>
          </w:tcPr>
          <w:p w14:paraId="0596ECD8" w14:textId="77777777" w:rsidR="00B82E4D" w:rsidRPr="00B82E4D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D451" w14:textId="77777777" w:rsidR="00B82E4D" w:rsidRPr="00B82E4D" w:rsidDel="00685444" w:rsidRDefault="00B82E4D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2E4D">
              <w:rPr>
                <w:rFonts w:ascii="Angsana New" w:hAnsi="Angsana New"/>
                <w:sz w:val="30"/>
                <w:szCs w:val="30"/>
              </w:rPr>
              <w:t>-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282ECA" w:rsidRPr="00715124" w14:paraId="64C16944" w14:textId="77777777" w:rsidTr="00E44998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377220C0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05F3827" w14:textId="66975D91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FA0A62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66D1FC0" w14:textId="57BB7C5F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6367F3E5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48EA8" w14:textId="491C88F8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7E17D2E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8BFF64" w14:textId="57A26CBF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55D16336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D7FE2F" w14:textId="46A07CC8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53F3CAB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076608" w14:textId="46735650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24E208B1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E74223B" w14:textId="42905096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1851E031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8127877" w14:textId="344FDC58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17A43DB5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DFFF61" w14:textId="6E1F048D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654EFAD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37B859A" w14:textId="5EE291EA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82ECA" w:rsidRPr="00715124" w14:paraId="32FB0E77" w14:textId="77777777" w:rsidTr="00E44998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6AF04D83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FDA8571" w14:textId="688F6551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shd w:val="clear" w:color="auto" w:fill="auto"/>
          </w:tcPr>
          <w:p w14:paraId="1D3DF46E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6CD6D229" w14:textId="4DF7DA33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08496390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27D37C0" w14:textId="6F4ACDA0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shd w:val="clear" w:color="auto" w:fill="auto"/>
          </w:tcPr>
          <w:p w14:paraId="18D06937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E6119C2" w14:textId="0087A869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E25E97D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F7B3B39" w14:textId="422E48CD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shd w:val="clear" w:color="auto" w:fill="auto"/>
          </w:tcPr>
          <w:p w14:paraId="459BD93E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6E9E9B5" w14:textId="48D2BADC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56B7717C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6898CBE" w14:textId="7C1FA2FD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shd w:val="clear" w:color="auto" w:fill="auto"/>
          </w:tcPr>
          <w:p w14:paraId="75E94809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17D7A82" w14:textId="3A09CF48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15D17CCF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0ADD1CA" w14:textId="0CF1899E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shd w:val="clear" w:color="auto" w:fill="auto"/>
          </w:tcPr>
          <w:p w14:paraId="4755FBE3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48AD1492" w14:textId="12EFD736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2ECA" w:rsidRPr="00715124" w14:paraId="322F34C4" w14:textId="77777777" w:rsidTr="00E44998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6466B482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27D1CB" w14:textId="3208522C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9A8282C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19E825" w14:textId="53B90FBF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13EB83D9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2DDC59" w14:textId="6B4C2AE8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36B1BDE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19162C" w14:textId="213BFEF9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30748002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5FA778" w14:textId="5DB7AA63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0A858CB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63586A" w14:textId="1ED965F8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4F439553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C4818B" w14:textId="172F37E0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3AA9D06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569578" w14:textId="3DCFF85E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BB0EF76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DF7E05" w14:textId="75F18FA0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1F28546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4FEF80DB" w14:textId="2E68CD84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82ECA" w:rsidRPr="00715124" w14:paraId="12BBFBC5" w14:textId="77777777" w:rsidTr="00E44998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8082090" w14:textId="77777777" w:rsidR="00282ECA" w:rsidRPr="00B82E4D" w:rsidRDefault="00282EC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AD61A97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2C6EA60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1A1E58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0AFC06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7334F1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FC2D552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07E877B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02140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8A84422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A4A8DF4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934914F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0B766B8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6EC68ED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6821BE6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750B30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D3B18F6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F397E1F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BA81C57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6B540E78" w14:textId="77777777" w:rsidR="00282ECA" w:rsidRPr="00B82E4D" w:rsidRDefault="00282ECA" w:rsidP="00E449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15AB" w:rsidRPr="00715124" w14:paraId="602075CE" w14:textId="77777777" w:rsidTr="00FA4DF6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0B676E1" w14:textId="77777777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บีเอส มายโค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ไบ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โอ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เทค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851" w:type="dxa"/>
            <w:shd w:val="clear" w:color="auto" w:fill="auto"/>
          </w:tcPr>
          <w:p w14:paraId="02FB6611" w14:textId="2A7BE17B" w:rsidR="00AA15AB" w:rsidRPr="00B82E4D" w:rsidRDefault="00AA15AB" w:rsidP="00E4499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3" w:type="dxa"/>
            <w:shd w:val="clear" w:color="auto" w:fill="auto"/>
          </w:tcPr>
          <w:p w14:paraId="018742DE" w14:textId="77777777" w:rsidR="00AA15AB" w:rsidRPr="00B82E4D" w:rsidRDefault="00AA15AB" w:rsidP="00E449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D1CE3F7" w14:textId="2981D539" w:rsidR="00AA15AB" w:rsidRPr="00B82E4D" w:rsidRDefault="00AA15AB" w:rsidP="00E4499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3" w:type="dxa"/>
            <w:shd w:val="clear" w:color="auto" w:fill="auto"/>
          </w:tcPr>
          <w:p w14:paraId="186256BD" w14:textId="7777777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FA6597E" w14:textId="7777777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7BC3FF87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92EC632" w14:textId="6680E22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0276323A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0B71882E" w14:textId="77777777" w:rsidR="00AA15AB" w:rsidRPr="00532635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3" w:type="dxa"/>
            <w:shd w:val="clear" w:color="auto" w:fill="auto"/>
          </w:tcPr>
          <w:p w14:paraId="1D820D87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4DC316" w14:textId="2E6A9A51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4" w:type="dxa"/>
            <w:shd w:val="clear" w:color="auto" w:fill="auto"/>
          </w:tcPr>
          <w:p w14:paraId="3F41DF6C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5D250BCF" w14:textId="04B15C42" w:rsidR="00AA15AB" w:rsidRPr="00532635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A4DF6">
              <w:rPr>
                <w:rFonts w:ascii="Angsana New" w:hAnsi="Angsana New"/>
                <w:sz w:val="30"/>
                <w:szCs w:val="30"/>
              </w:rPr>
              <w:t>20,446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142F6FD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10A2C3E" w14:textId="43429A8A" w:rsidR="00AA15AB" w:rsidRPr="00532635" w:rsidRDefault="00AA15AB" w:rsidP="00E44998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(13,456)</w:t>
            </w:r>
          </w:p>
        </w:tc>
        <w:tc>
          <w:tcPr>
            <w:tcW w:w="284" w:type="dxa"/>
            <w:shd w:val="clear" w:color="auto" w:fill="auto"/>
          </w:tcPr>
          <w:p w14:paraId="6E500263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E789531" w14:textId="698945F8" w:rsidR="00AA15AB" w:rsidRPr="00532635" w:rsidRDefault="00FA4DF6" w:rsidP="00E44998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37,353</w:t>
            </w:r>
          </w:p>
        </w:tc>
        <w:tc>
          <w:tcPr>
            <w:tcW w:w="284" w:type="dxa"/>
            <w:shd w:val="clear" w:color="auto" w:fill="auto"/>
          </w:tcPr>
          <w:p w14:paraId="43002AC7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7875F40C" w14:textId="3A049F72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44,343</w:t>
            </w:r>
          </w:p>
        </w:tc>
      </w:tr>
      <w:tr w:rsidR="00AA15AB" w:rsidRPr="00715124" w14:paraId="05B56B08" w14:textId="77777777" w:rsidTr="00FA4DF6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8544D01" w14:textId="77777777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รก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า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 ยูยู จำกัด</w:t>
            </w:r>
          </w:p>
        </w:tc>
        <w:tc>
          <w:tcPr>
            <w:tcW w:w="851" w:type="dxa"/>
            <w:shd w:val="clear" w:color="auto" w:fill="auto"/>
          </w:tcPr>
          <w:p w14:paraId="351B1228" w14:textId="48FEFDD1" w:rsidR="00AA15AB" w:rsidRPr="00B82E4D" w:rsidRDefault="00AA15AB" w:rsidP="00E4499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3" w:type="dxa"/>
            <w:shd w:val="clear" w:color="auto" w:fill="auto"/>
          </w:tcPr>
          <w:p w14:paraId="6A94467F" w14:textId="77777777" w:rsidR="00AA15AB" w:rsidRPr="00B82E4D" w:rsidRDefault="00AA15AB" w:rsidP="00E449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561584B" w14:textId="777B055C" w:rsidR="00AA15AB" w:rsidRPr="00B82E4D" w:rsidRDefault="00AA15AB" w:rsidP="00E4499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3" w:type="dxa"/>
            <w:shd w:val="clear" w:color="auto" w:fill="auto"/>
          </w:tcPr>
          <w:p w14:paraId="12850D24" w14:textId="7777777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555D408" w14:textId="7777777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3" w:type="dxa"/>
            <w:shd w:val="clear" w:color="auto" w:fill="auto"/>
          </w:tcPr>
          <w:p w14:paraId="18B3E1FE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7F191C2" w14:textId="77B9959C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3" w:type="dxa"/>
            <w:shd w:val="clear" w:color="auto" w:fill="auto"/>
          </w:tcPr>
          <w:p w14:paraId="19719A11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363048CE" w14:textId="77777777" w:rsidR="00AA15AB" w:rsidRPr="00532635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3" w:type="dxa"/>
            <w:shd w:val="clear" w:color="auto" w:fill="auto"/>
          </w:tcPr>
          <w:p w14:paraId="7565DD60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FEAA435" w14:textId="2FC572ED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shd w:val="clear" w:color="auto" w:fill="auto"/>
          </w:tcPr>
          <w:p w14:paraId="47AA7AAB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230BDCC" w14:textId="141918C2" w:rsidR="00AA15AB" w:rsidRPr="00532635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EE267B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54721C4" w14:textId="4EE33419" w:rsidR="00AA15AB" w:rsidRPr="00532635" w:rsidRDefault="00AA15AB" w:rsidP="00E44998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E710F3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F8235B0" w14:textId="3ED992FF" w:rsidR="00AA15AB" w:rsidRPr="00532635" w:rsidRDefault="00AA15AB" w:rsidP="00E44998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shd w:val="clear" w:color="auto" w:fill="auto"/>
          </w:tcPr>
          <w:p w14:paraId="11525AA3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1F6BCD73" w14:textId="7DF89ED8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</w:tr>
      <w:tr w:rsidR="00AA15AB" w:rsidRPr="00715124" w14:paraId="4C9F7D13" w14:textId="77777777" w:rsidTr="00FA4DF6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BD7B281" w14:textId="77777777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ยูเร</w:t>
            </w:r>
            <w:proofErr w:type="spellEnd"/>
            <w:r w:rsidRPr="00B82E4D">
              <w:rPr>
                <w:rFonts w:ascii="Angsana New" w:hAnsi="Angsana New"/>
                <w:sz w:val="30"/>
                <w:szCs w:val="30"/>
                <w:cs/>
              </w:rPr>
              <w:t>กา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3CE7B2DD" w14:textId="5EA65D14" w:rsidR="00AA15AB" w:rsidRPr="00B82E4D" w:rsidRDefault="00AA15AB" w:rsidP="00E4499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1FC5A460" w14:textId="77777777" w:rsidR="00AA15AB" w:rsidRPr="00B82E4D" w:rsidRDefault="00AA15AB" w:rsidP="00E449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7C3FB36A" w14:textId="4B70B8B3" w:rsidR="00AA15AB" w:rsidRPr="00B82E4D" w:rsidRDefault="00AA15AB" w:rsidP="00E4499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32D2E0B8" w14:textId="7777777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F03CC62" w14:textId="7777777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2FC4A7C4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664CDB7" w14:textId="0C733F1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0434B236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74A57517" w14:textId="77777777" w:rsidR="00AA15AB" w:rsidRPr="00532635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3" w:type="dxa"/>
            <w:shd w:val="clear" w:color="auto" w:fill="auto"/>
          </w:tcPr>
          <w:p w14:paraId="0A89EB65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81834DE" w14:textId="7E6DB79B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03B104D0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9126313" w14:textId="61C2F9ED" w:rsidR="00AA15AB" w:rsidRPr="00532635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6F9CA2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1D8A655" w14:textId="60DFB7C9" w:rsidR="00AA15AB" w:rsidRPr="00532635" w:rsidRDefault="00AA15AB" w:rsidP="00E44998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71B62F" w14:textId="6AC4CD38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86728D4" w14:textId="7A97F5BF" w:rsidR="00AA15AB" w:rsidRPr="00532635" w:rsidRDefault="00AA15AB" w:rsidP="00E44998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2896323F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25125DA6" w14:textId="0B2E064E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AA15AB" w:rsidRPr="00715124" w14:paraId="330E4705" w14:textId="77777777" w:rsidTr="00FA4DF6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D8E1E97" w14:textId="77777777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3854C7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C1952E6" w14:textId="77777777" w:rsidR="00AA15AB" w:rsidRPr="00B82E4D" w:rsidRDefault="00AA15AB" w:rsidP="00E449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28E1E18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53EB6" w14:textId="77777777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CE3843D" w14:textId="77777777" w:rsidR="00AA15AB" w:rsidRPr="00B82E4D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F54F3E0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91C9871" w14:textId="77777777" w:rsidR="00AA15AB" w:rsidRPr="00B82E4D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910E623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9CAAC" w14:textId="77777777" w:rsidR="00AA15AB" w:rsidRPr="00532635" w:rsidRDefault="00AA15AB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3" w:type="dxa"/>
            <w:shd w:val="clear" w:color="auto" w:fill="auto"/>
          </w:tcPr>
          <w:p w14:paraId="47C0E8FF" w14:textId="77777777" w:rsidR="00AA15AB" w:rsidRPr="00532635" w:rsidRDefault="00AA15AB" w:rsidP="00E449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76789" w14:textId="25BD8D69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4" w:type="dxa"/>
            <w:shd w:val="clear" w:color="auto" w:fill="auto"/>
          </w:tcPr>
          <w:p w14:paraId="6D0BD7FF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A3AAF" w14:textId="06405537" w:rsidR="00AA15AB" w:rsidRPr="00FA4DF6" w:rsidRDefault="00FA4DF6" w:rsidP="00E4499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DF6">
              <w:rPr>
                <w:rFonts w:ascii="Angsana New" w:hAnsi="Angsana New"/>
                <w:b/>
                <w:bCs/>
                <w:sz w:val="30"/>
                <w:szCs w:val="30"/>
              </w:rPr>
              <w:t>(20,446)</w:t>
            </w:r>
          </w:p>
        </w:tc>
        <w:tc>
          <w:tcPr>
            <w:tcW w:w="284" w:type="dxa"/>
            <w:shd w:val="clear" w:color="auto" w:fill="auto"/>
          </w:tcPr>
          <w:p w14:paraId="585A3EE3" w14:textId="77777777" w:rsidR="00AA15AB" w:rsidRPr="00532635" w:rsidRDefault="00AA15AB" w:rsidP="00E449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B7949" w14:textId="1D4491A1" w:rsidR="00AA15AB" w:rsidRPr="00532635" w:rsidRDefault="00AA15AB" w:rsidP="00E44998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(13,456)</w:t>
            </w:r>
          </w:p>
        </w:tc>
        <w:tc>
          <w:tcPr>
            <w:tcW w:w="284" w:type="dxa"/>
            <w:shd w:val="clear" w:color="auto" w:fill="auto"/>
          </w:tcPr>
          <w:p w14:paraId="33D8B1CC" w14:textId="77777777" w:rsidR="00AA15AB" w:rsidRPr="00532635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9B581" w14:textId="2C21ADAC" w:rsidR="00AA15AB" w:rsidRPr="00532635" w:rsidRDefault="00AA15AB" w:rsidP="00E44998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A4DF6">
              <w:rPr>
                <w:rFonts w:ascii="Angsana New" w:hAnsi="Angsana New"/>
                <w:b/>
                <w:bCs/>
                <w:sz w:val="30"/>
                <w:szCs w:val="30"/>
              </w:rPr>
              <w:t>59,403</w:t>
            </w:r>
          </w:p>
        </w:tc>
        <w:tc>
          <w:tcPr>
            <w:tcW w:w="284" w:type="dxa"/>
            <w:shd w:val="clear" w:color="auto" w:fill="auto"/>
          </w:tcPr>
          <w:p w14:paraId="2A24D9E6" w14:textId="77777777" w:rsidR="00AA15AB" w:rsidRPr="00B82E4D" w:rsidRDefault="00AA15AB" w:rsidP="00E449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823B2" w14:textId="4CF74DFC" w:rsidR="00AA15AB" w:rsidRPr="001B049F" w:rsidRDefault="00AA15AB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66,393</w:t>
            </w:r>
          </w:p>
        </w:tc>
      </w:tr>
    </w:tbl>
    <w:p w14:paraId="45C75F1C" w14:textId="50F7806E" w:rsidR="00B82E4D" w:rsidRDefault="00B82E4D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82E4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49710B">
        <w:rPr>
          <w:rFonts w:ascii="Angsana New" w:hAnsi="Angsana New"/>
          <w:b/>
          <w:bCs/>
          <w:sz w:val="30"/>
          <w:szCs w:val="30"/>
        </w:rPr>
        <w:t xml:space="preserve"> </w:t>
      </w:r>
      <w:r w:rsidR="0029606C">
        <w:rPr>
          <w:rFonts w:ascii="Angsana New" w:hAnsi="Angsana New"/>
          <w:b/>
          <w:bCs/>
          <w:sz w:val="30"/>
          <w:szCs w:val="30"/>
          <w:cs/>
        </w:rPr>
        <w:t>–</w:t>
      </w:r>
      <w:r w:rsidR="0049710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3C741C94" w14:textId="364B3275" w:rsidR="0029606C" w:rsidRPr="0029606C" w:rsidRDefault="0029606C" w:rsidP="002960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 มีรายละเอียดดังนี้</w:t>
      </w:r>
    </w:p>
    <w:p w14:paraId="5C1E43E0" w14:textId="79680672" w:rsidR="006E7D43" w:rsidRDefault="00792139" w:rsidP="00AB5D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120" w:line="240" w:lineRule="auto"/>
        <w:ind w:left="357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ตามมติที่ประชุมคณะกรรมการบริษัท ครั้งที่</w:t>
      </w:r>
      <w:r>
        <w:rPr>
          <w:rFonts w:ascii="Angsana New" w:hAnsi="Angsana New"/>
          <w:sz w:val="30"/>
          <w:szCs w:val="30"/>
        </w:rPr>
        <w:t xml:space="preserve"> </w:t>
      </w:r>
      <w:r w:rsidR="00111E12">
        <w:rPr>
          <w:rFonts w:ascii="Angsana New" w:hAnsi="Angsana New"/>
          <w:sz w:val="30"/>
          <w:szCs w:val="30"/>
        </w:rPr>
        <w:t>7</w:t>
      </w:r>
      <w:r w:rsidR="00AB768E">
        <w:rPr>
          <w:rFonts w:ascii="Angsana New" w:hAnsi="Angsana New"/>
          <w:sz w:val="30"/>
          <w:szCs w:val="30"/>
        </w:rPr>
        <w:t>/2563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111E12">
        <w:rPr>
          <w:rFonts w:ascii="Angsana New" w:hAnsi="Angsana New"/>
          <w:sz w:val="30"/>
          <w:szCs w:val="30"/>
        </w:rPr>
        <w:t xml:space="preserve">5 </w:t>
      </w:r>
      <w:r w:rsidR="00111E12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มีมติอนุมัติเพิ่มทุนในบริษัทย่อย - บริษัท กิจการร่วมค้า </w:t>
      </w:r>
      <w:proofErr w:type="spellStart"/>
      <w:r>
        <w:rPr>
          <w:rFonts w:ascii="Angsana New" w:hAnsi="Angsana New" w:hint="cs"/>
          <w:sz w:val="30"/>
          <w:szCs w:val="30"/>
          <w:cs/>
        </w:rPr>
        <w:t>ยูเ</w:t>
      </w:r>
      <w:proofErr w:type="spellEnd"/>
      <w:r>
        <w:rPr>
          <w:rFonts w:ascii="Angsana New" w:hAnsi="Angsana New" w:hint="cs"/>
          <w:sz w:val="30"/>
          <w:szCs w:val="30"/>
          <w:cs/>
        </w:rPr>
        <w:t>รก</w:t>
      </w:r>
      <w:proofErr w:type="spellStart"/>
      <w:r>
        <w:rPr>
          <w:rFonts w:ascii="Angsana New" w:hAnsi="Angsana New" w:hint="cs"/>
          <w:sz w:val="30"/>
          <w:szCs w:val="30"/>
          <w:cs/>
        </w:rPr>
        <w:t>้า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ยูยู จำกัด จากทุนจดทะเบียน</w:t>
      </w:r>
      <w:r>
        <w:rPr>
          <w:rFonts w:ascii="Angsana New" w:hAnsi="Angsana New"/>
          <w:sz w:val="30"/>
          <w:szCs w:val="30"/>
        </w:rPr>
        <w:t xml:space="preserve"> 7,000,000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</w:t>
      </w:r>
      <w:r>
        <w:rPr>
          <w:rFonts w:ascii="Angsana New" w:hAnsi="Angsana New"/>
          <w:sz w:val="30"/>
          <w:szCs w:val="30"/>
        </w:rPr>
        <w:t xml:space="preserve"> 120,000,000</w:t>
      </w:r>
      <w:r>
        <w:rPr>
          <w:rFonts w:ascii="Angsana New" w:hAnsi="Angsana New" w:hint="cs"/>
          <w:sz w:val="30"/>
          <w:szCs w:val="30"/>
          <w:cs/>
        </w:rPr>
        <w:t xml:space="preserve"> บาท โดยออกหุ้นสามัญจำนวน </w:t>
      </w:r>
      <w:r>
        <w:rPr>
          <w:rFonts w:ascii="Angsana New" w:hAnsi="Angsana New"/>
          <w:sz w:val="30"/>
          <w:szCs w:val="30"/>
        </w:rPr>
        <w:t>1,130,000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>
        <w:rPr>
          <w:rFonts w:ascii="Angsana New" w:hAnsi="Angsana New"/>
          <w:sz w:val="30"/>
          <w:szCs w:val="30"/>
        </w:rPr>
        <w:t xml:space="preserve"> 100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บริษัทย่อยได้จดทะเบียนเพิ่มทุนเมื่อวันที่</w:t>
      </w:r>
      <w:r>
        <w:rPr>
          <w:rFonts w:ascii="Angsana New" w:hAnsi="Angsana New"/>
          <w:sz w:val="30"/>
          <w:szCs w:val="30"/>
        </w:rPr>
        <w:t xml:space="preserve"> 9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2563</w:t>
      </w:r>
    </w:p>
    <w:p w14:paraId="24D34AE1" w14:textId="6153C182" w:rsidR="006E7D43" w:rsidRPr="0059270E" w:rsidRDefault="00792139" w:rsidP="00AB5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jc w:val="thaiDistribute"/>
        <w:rPr>
          <w:rFonts w:ascii="Angsana New" w:hAnsi="Angsana New"/>
          <w:sz w:val="30"/>
          <w:szCs w:val="30"/>
        </w:rPr>
        <w:sectPr w:rsidR="006E7D43" w:rsidRPr="0059270E" w:rsidSect="00AD3D71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691" w:right="822" w:bottom="576" w:left="1152" w:header="720" w:footer="330" w:gutter="0"/>
          <w:cols w:space="708"/>
          <w:docGrid w:linePitch="360"/>
        </w:sectPr>
      </w:pPr>
      <w:r w:rsidRPr="00F27AF2">
        <w:rPr>
          <w:rFonts w:ascii="Angsana New" w:hAnsi="Angsana New" w:hint="cs"/>
          <w:sz w:val="30"/>
          <w:szCs w:val="30"/>
          <w:cs/>
        </w:rPr>
        <w:t>ตามมติที่ประชุมคณะกรรมการบริษัท ครั้งที่</w:t>
      </w:r>
      <w:r w:rsidRPr="00F27AF2">
        <w:rPr>
          <w:rFonts w:ascii="Angsana New" w:hAnsi="Angsana New"/>
          <w:sz w:val="30"/>
          <w:szCs w:val="30"/>
        </w:rPr>
        <w:t xml:space="preserve"> </w:t>
      </w:r>
      <w:r w:rsidR="00111E12" w:rsidRPr="00F27AF2">
        <w:rPr>
          <w:rFonts w:ascii="Angsana New" w:hAnsi="Angsana New"/>
          <w:sz w:val="30"/>
          <w:szCs w:val="30"/>
        </w:rPr>
        <w:t>7</w:t>
      </w:r>
      <w:r w:rsidR="00AB768E" w:rsidRPr="00F27AF2">
        <w:rPr>
          <w:rFonts w:ascii="Angsana New" w:hAnsi="Angsana New"/>
          <w:sz w:val="30"/>
          <w:szCs w:val="30"/>
        </w:rPr>
        <w:t>/2563</w:t>
      </w:r>
      <w:r w:rsidRPr="00F27AF2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Pr="00F27AF2">
        <w:rPr>
          <w:rFonts w:ascii="Angsana New" w:hAnsi="Angsana New"/>
          <w:sz w:val="30"/>
          <w:szCs w:val="30"/>
        </w:rPr>
        <w:t xml:space="preserve"> </w:t>
      </w:r>
      <w:r w:rsidR="00111E12" w:rsidRPr="00F27AF2">
        <w:rPr>
          <w:rFonts w:ascii="Angsana New" w:hAnsi="Angsana New"/>
          <w:sz w:val="30"/>
          <w:szCs w:val="30"/>
        </w:rPr>
        <w:t xml:space="preserve">5 </w:t>
      </w:r>
      <w:r w:rsidR="00111E12" w:rsidRPr="00F27AF2">
        <w:rPr>
          <w:rFonts w:ascii="Angsana New" w:hAnsi="Angsana New" w:hint="cs"/>
          <w:sz w:val="30"/>
          <w:szCs w:val="30"/>
          <w:cs/>
        </w:rPr>
        <w:t>มิถุนายน</w:t>
      </w:r>
      <w:r w:rsidRPr="00F27AF2">
        <w:rPr>
          <w:rFonts w:ascii="Angsana New" w:hAnsi="Angsana New" w:hint="cs"/>
          <w:sz w:val="30"/>
          <w:szCs w:val="30"/>
          <w:cs/>
        </w:rPr>
        <w:t xml:space="preserve"> </w:t>
      </w:r>
      <w:r w:rsidRPr="00F27AF2">
        <w:rPr>
          <w:rFonts w:ascii="Angsana New" w:hAnsi="Angsana New"/>
          <w:sz w:val="30"/>
          <w:szCs w:val="30"/>
        </w:rPr>
        <w:t>2563</w:t>
      </w:r>
      <w:r w:rsidRPr="00F27AF2">
        <w:rPr>
          <w:rFonts w:ascii="Angsana New" w:hAnsi="Angsana New" w:hint="cs"/>
          <w:sz w:val="30"/>
          <w:szCs w:val="30"/>
          <w:cs/>
        </w:rPr>
        <w:t xml:space="preserve"> มีมติอนุมัติเพิ่มทุนในบริษัทย่อย - บริษัท บีเอส มายโค </w:t>
      </w:r>
      <w:proofErr w:type="spellStart"/>
      <w:r w:rsidRPr="00F27AF2">
        <w:rPr>
          <w:rFonts w:ascii="Angsana New" w:hAnsi="Angsana New" w:hint="cs"/>
          <w:sz w:val="30"/>
          <w:szCs w:val="30"/>
          <w:cs/>
        </w:rPr>
        <w:t>ไบ</w:t>
      </w:r>
      <w:proofErr w:type="spellEnd"/>
      <w:r w:rsidRPr="00F27AF2">
        <w:rPr>
          <w:rFonts w:ascii="Angsana New" w:hAnsi="Angsana New" w:hint="cs"/>
          <w:sz w:val="30"/>
          <w:szCs w:val="30"/>
          <w:cs/>
        </w:rPr>
        <w:t>โอ</w:t>
      </w:r>
      <w:proofErr w:type="spellStart"/>
      <w:r w:rsidRPr="00F27AF2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F27AF2">
        <w:rPr>
          <w:rFonts w:ascii="Angsana New" w:hAnsi="Angsana New" w:hint="cs"/>
          <w:sz w:val="30"/>
          <w:szCs w:val="30"/>
          <w:cs/>
        </w:rPr>
        <w:t xml:space="preserve"> จำกัด จากทุนจดทะเบียน</w:t>
      </w:r>
      <w:r w:rsidRPr="00F27AF2">
        <w:rPr>
          <w:rFonts w:ascii="Angsana New" w:hAnsi="Angsana New"/>
          <w:sz w:val="30"/>
          <w:szCs w:val="30"/>
        </w:rPr>
        <w:t xml:space="preserve"> 46,700,000 </w:t>
      </w:r>
      <w:r w:rsidRPr="00F27AF2">
        <w:rPr>
          <w:rFonts w:ascii="Angsana New" w:hAnsi="Angsana New" w:hint="cs"/>
          <w:sz w:val="30"/>
          <w:szCs w:val="30"/>
          <w:cs/>
        </w:rPr>
        <w:t>บาท เป็น</w:t>
      </w:r>
      <w:r w:rsidRPr="00F27AF2">
        <w:rPr>
          <w:rFonts w:ascii="Angsana New" w:hAnsi="Angsana New"/>
          <w:sz w:val="30"/>
          <w:szCs w:val="30"/>
        </w:rPr>
        <w:t xml:space="preserve"> 72,000,000</w:t>
      </w:r>
      <w:r w:rsidRPr="00F27AF2">
        <w:rPr>
          <w:rFonts w:ascii="Angsana New" w:hAnsi="Angsana New" w:hint="cs"/>
          <w:sz w:val="30"/>
          <w:szCs w:val="30"/>
          <w:cs/>
        </w:rPr>
        <w:t xml:space="preserve"> บาท โดยออกหุ้นสามัญจำนวน </w:t>
      </w:r>
      <w:r w:rsidRPr="00F27AF2">
        <w:rPr>
          <w:rFonts w:ascii="Angsana New" w:hAnsi="Angsana New"/>
          <w:sz w:val="30"/>
          <w:szCs w:val="30"/>
        </w:rPr>
        <w:t>253,000</w:t>
      </w:r>
      <w:r w:rsidRPr="00F27AF2"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 w:rsidRPr="00F27AF2">
        <w:rPr>
          <w:rFonts w:ascii="Angsana New" w:hAnsi="Angsana New"/>
          <w:sz w:val="30"/>
          <w:szCs w:val="30"/>
        </w:rPr>
        <w:t xml:space="preserve"> 100 </w:t>
      </w:r>
      <w:r w:rsidRPr="00F27AF2">
        <w:rPr>
          <w:rFonts w:ascii="Angsana New" w:hAnsi="Angsana New" w:hint="cs"/>
          <w:sz w:val="30"/>
          <w:szCs w:val="30"/>
          <w:cs/>
        </w:rPr>
        <w:t>บาท</w:t>
      </w:r>
      <w:r w:rsidRPr="00F27AF2">
        <w:rPr>
          <w:rFonts w:ascii="Angsana New" w:hAnsi="Angsana New"/>
          <w:sz w:val="30"/>
          <w:szCs w:val="30"/>
        </w:rPr>
        <w:t xml:space="preserve"> </w:t>
      </w:r>
      <w:r w:rsidRPr="00F27AF2"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บริษัทย่อยได้จดทะเบียนเพิ่มทุนเมื่อวันที่</w:t>
      </w:r>
      <w:r w:rsidRPr="00F27AF2">
        <w:rPr>
          <w:rFonts w:ascii="Angsana New" w:hAnsi="Angsana New"/>
          <w:sz w:val="30"/>
          <w:szCs w:val="30"/>
        </w:rPr>
        <w:t xml:space="preserve"> </w:t>
      </w:r>
      <w:r w:rsidR="008B7221" w:rsidRPr="00F27AF2">
        <w:rPr>
          <w:rFonts w:ascii="Angsana New" w:hAnsi="Angsana New"/>
          <w:sz w:val="30"/>
          <w:szCs w:val="30"/>
        </w:rPr>
        <w:t>11</w:t>
      </w:r>
      <w:r w:rsidR="008B7221" w:rsidRPr="00F27AF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8B7221" w:rsidRPr="00F27AF2">
        <w:rPr>
          <w:rFonts w:ascii="Angsana New" w:hAnsi="Angsana New"/>
          <w:sz w:val="30"/>
          <w:szCs w:val="30"/>
        </w:rPr>
        <w:t xml:space="preserve"> 2563</w:t>
      </w:r>
    </w:p>
    <w:p w14:paraId="0B2747A6" w14:textId="77777777" w:rsidR="00566CED" w:rsidRDefault="00566CED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35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  <w:r>
        <w:rPr>
          <w:rFonts w:ascii="Angsana New" w:hAnsi="Angsana New"/>
          <w:b/>
          <w:bCs/>
          <w:sz w:val="30"/>
          <w:szCs w:val="30"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7CF451E4" w14:textId="171257C2" w:rsidR="00566CED" w:rsidRDefault="00566CED" w:rsidP="0029606C">
      <w:pPr>
        <w:spacing w:before="120" w:after="120" w:line="240" w:lineRule="auto"/>
        <w:ind w:left="544" w:hanging="118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</w:t>
      </w:r>
      <w:r w:rsidR="00083AEA">
        <w:rPr>
          <w:rFonts w:ascii="Angsana New" w:hAnsi="Angsana New" w:hint="cs"/>
          <w:sz w:val="30"/>
          <w:szCs w:val="30"/>
          <w:cs/>
        </w:rPr>
        <w:t>การเคลื่อนไหวสำหรับงวด</w:t>
      </w:r>
      <w:r w:rsidR="003729D4">
        <w:rPr>
          <w:rFonts w:ascii="Angsana New" w:hAnsi="Angsana New" w:hint="cs"/>
          <w:sz w:val="30"/>
          <w:szCs w:val="30"/>
          <w:cs/>
        </w:rPr>
        <w:t>สาม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3729D4">
        <w:rPr>
          <w:rFonts w:ascii="Angsana New" w:hAnsi="Angsana New"/>
          <w:sz w:val="30"/>
          <w:szCs w:val="30"/>
        </w:rPr>
        <w:t>3</w:t>
      </w:r>
      <w:r w:rsidR="00703519" w:rsidRPr="00703519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3729D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29D4">
        <w:rPr>
          <w:rFonts w:ascii="Angsana New" w:hAnsi="Angsana New"/>
          <w:sz w:val="30"/>
          <w:szCs w:val="30"/>
        </w:rPr>
        <w:t>2564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773" w:type="pct"/>
        <w:tblInd w:w="392" w:type="dxa"/>
        <w:tblLook w:val="0000" w:firstRow="0" w:lastRow="0" w:firstColumn="0" w:lastColumn="0" w:noHBand="0" w:noVBand="0"/>
      </w:tblPr>
      <w:tblGrid>
        <w:gridCol w:w="5103"/>
        <w:gridCol w:w="2077"/>
        <w:gridCol w:w="296"/>
        <w:gridCol w:w="2186"/>
      </w:tblGrid>
      <w:tr w:rsidR="00566CED" w:rsidRPr="009E58A4" w14:paraId="7897325E" w14:textId="77777777" w:rsidTr="0029606C">
        <w:trPr>
          <w:trHeight w:hRule="exact" w:val="403"/>
        </w:trPr>
        <w:tc>
          <w:tcPr>
            <w:tcW w:w="2641" w:type="pct"/>
          </w:tcPr>
          <w:p w14:paraId="43F68692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9" w:type="pct"/>
            <w:gridSpan w:val="3"/>
            <w:tcBorders>
              <w:bottom w:val="single" w:sz="4" w:space="0" w:color="auto"/>
            </w:tcBorders>
          </w:tcPr>
          <w:p w14:paraId="63957ADC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CED" w:rsidRPr="009E58A4" w14:paraId="7A468B7D" w14:textId="77777777" w:rsidTr="0029606C">
        <w:trPr>
          <w:trHeight w:hRule="exact" w:val="403"/>
        </w:trPr>
        <w:tc>
          <w:tcPr>
            <w:tcW w:w="2641" w:type="pct"/>
          </w:tcPr>
          <w:p w14:paraId="5B74484B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640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65EE3DD1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66C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8DD" w:rsidRPr="009E58A4" w14:paraId="5DAC0983" w14:textId="77777777" w:rsidTr="0029606C">
        <w:trPr>
          <w:trHeight w:hRule="exact" w:val="403"/>
        </w:trPr>
        <w:tc>
          <w:tcPr>
            <w:tcW w:w="2641" w:type="pct"/>
          </w:tcPr>
          <w:p w14:paraId="7F622BEC" w14:textId="03C3B586" w:rsidR="00FF08DD" w:rsidRPr="009B592D" w:rsidRDefault="00FF08D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075" w:type="pct"/>
            <w:shd w:val="clear" w:color="auto" w:fill="auto"/>
            <w:vAlign w:val="bottom"/>
          </w:tcPr>
          <w:p w14:paraId="1832DCE4" w14:textId="77777777" w:rsidR="00FF08DD" w:rsidRPr="007C26B2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C26B2">
              <w:rPr>
                <w:rFonts w:ascii="Angsana New" w:eastAsia="Calibri" w:hAnsi="Angsana New"/>
                <w:sz w:val="30"/>
                <w:szCs w:val="30"/>
              </w:rPr>
              <w:t>41,406</w:t>
            </w:r>
          </w:p>
          <w:p w14:paraId="743C0420" w14:textId="47A4CBFF" w:rsidR="00FF08DD" w:rsidRPr="007C26B2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3D774885" w14:textId="77777777" w:rsidR="00FF08DD" w:rsidRPr="007C26B2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31" w:type="pct"/>
            <w:shd w:val="clear" w:color="auto" w:fill="auto"/>
            <w:vAlign w:val="bottom"/>
          </w:tcPr>
          <w:p w14:paraId="5BD4F440" w14:textId="77777777" w:rsidR="00FF08DD" w:rsidRPr="007C26B2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C26B2">
              <w:rPr>
                <w:rFonts w:ascii="Angsana New" w:eastAsia="Calibri" w:hAnsi="Angsana New"/>
                <w:sz w:val="30"/>
                <w:szCs w:val="30"/>
              </w:rPr>
              <w:t>41,406</w:t>
            </w:r>
          </w:p>
          <w:p w14:paraId="2425EAC3" w14:textId="76D1707A" w:rsidR="00FF08DD" w:rsidRPr="007C26B2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FF08DD" w:rsidRPr="009E58A4" w14:paraId="0D99F109" w14:textId="77777777" w:rsidTr="0029606C">
        <w:trPr>
          <w:trHeight w:hRule="exact" w:val="403"/>
        </w:trPr>
        <w:tc>
          <w:tcPr>
            <w:tcW w:w="2641" w:type="pct"/>
          </w:tcPr>
          <w:p w14:paraId="2BF5DC27" w14:textId="77777777" w:rsidR="00FF08DD" w:rsidRPr="009E58A4" w:rsidRDefault="00FF08D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75" w:type="pct"/>
            <w:shd w:val="clear" w:color="auto" w:fill="auto"/>
            <w:vAlign w:val="bottom"/>
          </w:tcPr>
          <w:p w14:paraId="120B9DC9" w14:textId="7250D5D7" w:rsidR="00FF08DD" w:rsidRPr="002623AD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F08DD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2B0E4C9" w14:textId="77777777" w:rsidR="00FF08DD" w:rsidRPr="002623AD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31" w:type="pct"/>
            <w:shd w:val="clear" w:color="auto" w:fill="auto"/>
            <w:vAlign w:val="bottom"/>
          </w:tcPr>
          <w:p w14:paraId="3745D8C6" w14:textId="0C1A81BB" w:rsidR="00FF08DD" w:rsidRPr="00FF08DD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F08DD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FF08DD" w:rsidRPr="009E58A4" w14:paraId="7B52A247" w14:textId="77777777" w:rsidTr="0029606C">
        <w:trPr>
          <w:trHeight w:hRule="exact" w:val="403"/>
        </w:trPr>
        <w:tc>
          <w:tcPr>
            <w:tcW w:w="2641" w:type="pct"/>
          </w:tcPr>
          <w:p w14:paraId="112E2743" w14:textId="77777777" w:rsidR="00FF08DD" w:rsidRPr="009E58A4" w:rsidRDefault="00FF08D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DDF4" w14:textId="12005E5A" w:rsidR="00FF08DD" w:rsidRPr="002623AD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F08DD">
              <w:rPr>
                <w:rFonts w:ascii="Angsana New" w:eastAsia="Calibri" w:hAnsi="Angsana New"/>
                <w:sz w:val="30"/>
                <w:szCs w:val="30"/>
              </w:rPr>
              <w:t>(507)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9E39E59" w14:textId="77777777" w:rsidR="00FF08DD" w:rsidRPr="002623AD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ABD4" w14:textId="4EB0668F" w:rsidR="00FF08DD" w:rsidRPr="00FF08DD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FF08DD">
              <w:rPr>
                <w:rFonts w:ascii="Angsana New" w:eastAsia="Calibri" w:hAnsi="Angsana New"/>
                <w:sz w:val="30"/>
                <w:szCs w:val="30"/>
              </w:rPr>
              <w:t>(507)</w:t>
            </w:r>
          </w:p>
        </w:tc>
      </w:tr>
      <w:tr w:rsidR="00FF08DD" w:rsidRPr="009E58A4" w14:paraId="65D4FF96" w14:textId="77777777" w:rsidTr="0029606C">
        <w:trPr>
          <w:trHeight w:hRule="exact" w:val="403"/>
        </w:trPr>
        <w:tc>
          <w:tcPr>
            <w:tcW w:w="2641" w:type="pct"/>
          </w:tcPr>
          <w:p w14:paraId="2C287BD3" w14:textId="11A80E1C" w:rsidR="00FF08DD" w:rsidRPr="003729D4" w:rsidRDefault="00FF08D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1536" w14:textId="33306934" w:rsidR="00FF08DD" w:rsidRPr="00083AEA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F08D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40,899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4F17E00" w14:textId="77777777" w:rsidR="00FF08DD" w:rsidRPr="00BF3C0E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BA77C" w14:textId="0DC86A6D" w:rsidR="00FF08DD" w:rsidRPr="00FF08DD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F08D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40,899</w:t>
            </w:r>
          </w:p>
        </w:tc>
      </w:tr>
    </w:tbl>
    <w:p w14:paraId="51938ACC" w14:textId="20C5CDFE" w:rsidR="000271F3" w:rsidRDefault="000A4658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Pr="002623AD">
        <w:rPr>
          <w:rFonts w:ascii="Angsana New" w:hAnsi="Angsana New" w:hint="cs"/>
          <w:sz w:val="30"/>
          <w:szCs w:val="30"/>
          <w:cs/>
        </w:rPr>
        <w:t>า</w:t>
      </w:r>
      <w:r w:rsidRPr="002623AD">
        <w:rPr>
          <w:rFonts w:ascii="Angsana New" w:hAnsi="Angsana New"/>
          <w:sz w:val="30"/>
          <w:szCs w:val="30"/>
          <w:cs/>
        </w:rPr>
        <w:t>สะสมของ</w:t>
      </w:r>
      <w:r w:rsidRPr="002623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2623AD">
        <w:rPr>
          <w:rFonts w:ascii="Angsana New" w:hAnsi="Angsana New"/>
          <w:sz w:val="30"/>
          <w:szCs w:val="30"/>
          <w:cs/>
        </w:rPr>
        <w:t xml:space="preserve"> ซึ่งได้คิดค่าเสื่อมราคาเต็มจำนวนแล</w:t>
      </w:r>
      <w:r w:rsidRPr="002623AD">
        <w:rPr>
          <w:rFonts w:ascii="Angsana New" w:hAnsi="Angsana New" w:hint="cs"/>
          <w:sz w:val="30"/>
          <w:szCs w:val="30"/>
          <w:cs/>
        </w:rPr>
        <w:t>้</w:t>
      </w:r>
      <w:r w:rsidRPr="002623AD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Pr="002623AD">
        <w:rPr>
          <w:rFonts w:ascii="Angsana New" w:hAnsi="Angsana New"/>
          <w:sz w:val="30"/>
          <w:szCs w:val="30"/>
        </w:rPr>
        <w:t>3</w:t>
      </w:r>
      <w:r w:rsidR="003729D4">
        <w:rPr>
          <w:rFonts w:ascii="Angsana New" w:hAnsi="Angsana New"/>
          <w:sz w:val="30"/>
          <w:szCs w:val="30"/>
        </w:rPr>
        <w:t xml:space="preserve">1 </w:t>
      </w:r>
      <w:r w:rsidR="003729D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29D4">
        <w:rPr>
          <w:rFonts w:ascii="Angsana New" w:hAnsi="Angsana New"/>
          <w:sz w:val="30"/>
          <w:szCs w:val="30"/>
        </w:rPr>
        <w:t xml:space="preserve">2564 </w:t>
      </w:r>
      <w:r w:rsidRPr="002623AD">
        <w:rPr>
          <w:rFonts w:ascii="Angsana New" w:hAnsi="Angsana New"/>
          <w:sz w:val="30"/>
          <w:szCs w:val="30"/>
          <w:cs/>
        </w:rPr>
        <w:t>มี</w:t>
      </w:r>
      <w:r w:rsidRPr="000C08F7">
        <w:rPr>
          <w:rFonts w:ascii="Angsana New" w:hAnsi="Angsana New"/>
          <w:sz w:val="30"/>
          <w:szCs w:val="30"/>
          <w:cs/>
        </w:rPr>
        <w:t>จำนวน</w:t>
      </w:r>
      <w:r w:rsidRPr="000C08F7">
        <w:rPr>
          <w:rFonts w:ascii="Angsana New" w:hAnsi="Angsana New"/>
          <w:sz w:val="30"/>
          <w:szCs w:val="30"/>
        </w:rPr>
        <w:t xml:space="preserve"> </w:t>
      </w:r>
      <w:r w:rsidR="00823F9E" w:rsidRPr="00FE624B">
        <w:rPr>
          <w:rFonts w:ascii="Angsana New" w:hAnsi="Angsana New"/>
          <w:sz w:val="30"/>
          <w:szCs w:val="30"/>
        </w:rPr>
        <w:t>9.</w:t>
      </w:r>
      <w:r w:rsidR="00FE624B" w:rsidRPr="00FE624B">
        <w:rPr>
          <w:rFonts w:ascii="Angsana New" w:hAnsi="Angsana New"/>
          <w:sz w:val="30"/>
          <w:szCs w:val="30"/>
        </w:rPr>
        <w:t>86</w:t>
      </w:r>
      <w:r w:rsidRPr="00FE1B73">
        <w:rPr>
          <w:rFonts w:ascii="Angsana New" w:hAnsi="Angsana New"/>
          <w:sz w:val="30"/>
          <w:szCs w:val="30"/>
        </w:rPr>
        <w:t xml:space="preserve"> </w:t>
      </w:r>
      <w:r w:rsidRPr="002623AD">
        <w:rPr>
          <w:rFonts w:ascii="Angsana New" w:hAnsi="Angsana New"/>
          <w:sz w:val="30"/>
          <w:szCs w:val="30"/>
          <w:cs/>
        </w:rPr>
        <w:t>ล้านบาท (</w:t>
      </w:r>
      <w:r w:rsidRPr="002623AD">
        <w:rPr>
          <w:rFonts w:ascii="Angsana New" w:hAnsi="Angsana New"/>
          <w:sz w:val="30"/>
          <w:szCs w:val="30"/>
        </w:rPr>
        <w:t xml:space="preserve">31 </w:t>
      </w:r>
      <w:r w:rsidRPr="002623A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623AD">
        <w:rPr>
          <w:rFonts w:ascii="Angsana New" w:hAnsi="Angsana New"/>
          <w:sz w:val="30"/>
          <w:szCs w:val="30"/>
        </w:rPr>
        <w:t>256</w:t>
      </w:r>
      <w:r w:rsidR="00703519" w:rsidRPr="00703519">
        <w:rPr>
          <w:rFonts w:ascii="Angsana New" w:hAnsi="Angsana New" w:hint="cs"/>
          <w:sz w:val="30"/>
          <w:szCs w:val="30"/>
        </w:rPr>
        <w:t>3</w:t>
      </w:r>
      <w:r w:rsidR="00703519">
        <w:rPr>
          <w:rFonts w:ascii="Angsana New" w:hAnsi="Angsana New"/>
          <w:sz w:val="30"/>
          <w:szCs w:val="30"/>
        </w:rPr>
        <w:t xml:space="preserve"> : 9.36</w:t>
      </w:r>
      <w:r w:rsidRPr="002623AD">
        <w:rPr>
          <w:rFonts w:ascii="Angsana New" w:hAnsi="Angsana New"/>
          <w:sz w:val="30"/>
          <w:szCs w:val="30"/>
        </w:rPr>
        <w:t xml:space="preserve"> </w:t>
      </w:r>
      <w:r w:rsidRPr="002623AD">
        <w:rPr>
          <w:rFonts w:ascii="Angsana New" w:hAnsi="Angsana New"/>
          <w:sz w:val="30"/>
          <w:szCs w:val="30"/>
          <w:cs/>
        </w:rPr>
        <w:t>ล้านบาท</w:t>
      </w:r>
      <w:r w:rsidRPr="002623AD">
        <w:rPr>
          <w:rFonts w:ascii="Angsana New" w:hAnsi="Angsana New"/>
          <w:sz w:val="30"/>
          <w:szCs w:val="30"/>
        </w:rPr>
        <w:t>)</w:t>
      </w:r>
    </w:p>
    <w:p w14:paraId="308E87A8" w14:textId="7CA0C11F" w:rsidR="002E0BB1" w:rsidRPr="00CA2DF4" w:rsidRDefault="00786FD1" w:rsidP="0029606C">
      <w:pPr>
        <w:spacing w:before="120" w:after="120" w:line="240" w:lineRule="auto"/>
        <w:ind w:left="544" w:hanging="118"/>
        <w:jc w:val="thaiDistribute"/>
        <w:rPr>
          <w:rFonts w:ascii="Angsana New" w:hAnsi="Angsana New"/>
          <w:sz w:val="30"/>
          <w:szCs w:val="30"/>
        </w:rPr>
      </w:pPr>
      <w:r w:rsidRPr="00786FD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อสังหาริมทรัพย์เพื่อการลงทุนแสดงด้วยวิ</w:t>
      </w:r>
      <w:r>
        <w:rPr>
          <w:rFonts w:ascii="Angsana New" w:hAnsi="Angsana New" w:hint="cs"/>
          <w:sz w:val="30"/>
          <w:szCs w:val="30"/>
          <w:cs/>
        </w:rPr>
        <w:t>ธีราคาทุนหักค่าเสื่อม</w:t>
      </w:r>
      <w:r w:rsidRPr="00786FD1">
        <w:rPr>
          <w:rFonts w:ascii="Angsana New" w:hAnsi="Angsana New" w:hint="cs"/>
          <w:sz w:val="30"/>
          <w:szCs w:val="30"/>
          <w:cs/>
        </w:rPr>
        <w:t>ราคาสะสม</w:t>
      </w:r>
    </w:p>
    <w:p w14:paraId="6534FCFC" w14:textId="2C8EF539" w:rsidR="00C972FE" w:rsidRDefault="00C972FE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240" w:after="120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สินทรัพย์ที่ไม่ได้ใช้ดำเนินงาน </w:t>
      </w:r>
      <w:r w:rsidR="0049710B">
        <w:rPr>
          <w:rFonts w:ascii="Angsana New" w:hAnsi="Angsana New"/>
          <w:b/>
          <w:bCs/>
          <w:sz w:val="30"/>
          <w:szCs w:val="30"/>
          <w:cs/>
        </w:rPr>
        <w:t>-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63B0A28" w14:textId="35BD6047" w:rsidR="0049710B" w:rsidRPr="0049710B" w:rsidRDefault="003F490B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43644B">
        <w:rPr>
          <w:rFonts w:ascii="Angsana New" w:hAnsi="Angsana New" w:hint="cs"/>
          <w:sz w:val="30"/>
          <w:szCs w:val="30"/>
          <w:cs/>
        </w:rPr>
        <w:t>รายการเคลื่อนไหวสำหรับ</w:t>
      </w:r>
      <w:r>
        <w:rPr>
          <w:rFonts w:ascii="Angsana New" w:hAnsi="Angsana New" w:hint="cs"/>
          <w:sz w:val="30"/>
          <w:szCs w:val="30"/>
          <w:cs/>
        </w:rPr>
        <w:t>งวดสาม</w:t>
      </w:r>
      <w:r w:rsidRPr="000D2138">
        <w:rPr>
          <w:rFonts w:ascii="Angsana New" w:hAnsi="Angsana New" w:hint="cs"/>
          <w:sz w:val="30"/>
          <w:szCs w:val="30"/>
          <w:cs/>
        </w:rPr>
        <w:t>เดือน</w:t>
      </w:r>
      <w:r w:rsidR="0049710B" w:rsidRPr="0043644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087ED5">
        <w:rPr>
          <w:rFonts w:ascii="Angsana New" w:hAnsi="Angsana New"/>
          <w:sz w:val="30"/>
          <w:szCs w:val="30"/>
          <w:cs/>
        </w:rPr>
        <w:t xml:space="preserve"> </w:t>
      </w:r>
      <w:r w:rsidR="0049710B" w:rsidRPr="000F73A3">
        <w:rPr>
          <w:rFonts w:ascii="Angsana New" w:hAnsi="Angsana New"/>
          <w:sz w:val="30"/>
          <w:szCs w:val="30"/>
        </w:rPr>
        <w:t>3</w:t>
      </w:r>
      <w:r w:rsidR="0049710B" w:rsidRPr="0073560C">
        <w:rPr>
          <w:rFonts w:ascii="Angsana New" w:hAnsi="Angsana New"/>
          <w:sz w:val="30"/>
          <w:szCs w:val="30"/>
        </w:rPr>
        <w:t>1</w:t>
      </w:r>
      <w:r w:rsidR="0049710B" w:rsidRPr="0043644B">
        <w:rPr>
          <w:rFonts w:ascii="Angsana New" w:hAnsi="Angsana New"/>
          <w:sz w:val="30"/>
          <w:szCs w:val="30"/>
          <w:cs/>
        </w:rPr>
        <w:t xml:space="preserve"> </w:t>
      </w:r>
      <w:r w:rsidR="0049710B" w:rsidRPr="0043644B">
        <w:rPr>
          <w:rFonts w:ascii="Angsana New" w:hAnsi="Angsana New" w:hint="cs"/>
          <w:sz w:val="30"/>
          <w:szCs w:val="30"/>
          <w:cs/>
        </w:rPr>
        <w:t>ม</w:t>
      </w:r>
      <w:r w:rsidR="0049710B">
        <w:rPr>
          <w:rFonts w:ascii="Angsana New" w:hAnsi="Angsana New" w:hint="cs"/>
          <w:sz w:val="30"/>
          <w:szCs w:val="30"/>
          <w:cs/>
        </w:rPr>
        <w:t>ีน</w:t>
      </w:r>
      <w:r w:rsidR="0049710B" w:rsidRPr="0043644B">
        <w:rPr>
          <w:rFonts w:ascii="Angsana New" w:hAnsi="Angsana New" w:hint="cs"/>
          <w:sz w:val="30"/>
          <w:szCs w:val="30"/>
          <w:cs/>
        </w:rPr>
        <w:t>าคม</w:t>
      </w:r>
      <w:r w:rsidR="0049710B" w:rsidRPr="0043644B">
        <w:rPr>
          <w:rFonts w:ascii="Angsana New" w:hAnsi="Angsana New"/>
          <w:sz w:val="30"/>
          <w:szCs w:val="30"/>
          <w:cs/>
        </w:rPr>
        <w:t xml:space="preserve"> </w:t>
      </w:r>
      <w:r w:rsidR="0049710B" w:rsidRPr="0073560C">
        <w:rPr>
          <w:rFonts w:ascii="Angsana New" w:hAnsi="Angsana New"/>
          <w:sz w:val="30"/>
          <w:szCs w:val="30"/>
        </w:rPr>
        <w:t>256</w:t>
      </w:r>
      <w:r w:rsidR="0049710B">
        <w:rPr>
          <w:rFonts w:ascii="Angsana New" w:hAnsi="Angsana New"/>
          <w:sz w:val="30"/>
          <w:szCs w:val="30"/>
        </w:rPr>
        <w:t>4</w:t>
      </w:r>
      <w:r w:rsidR="0049710B" w:rsidRPr="0043644B">
        <w:rPr>
          <w:rFonts w:ascii="Angsana New" w:hAnsi="Angsana New"/>
          <w:sz w:val="30"/>
          <w:szCs w:val="30"/>
          <w:cs/>
        </w:rPr>
        <w:t xml:space="preserve"> </w:t>
      </w:r>
      <w:r w:rsidR="0049710B" w:rsidRPr="0043644B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254"/>
        <w:gridCol w:w="2076"/>
        <w:gridCol w:w="298"/>
        <w:gridCol w:w="2119"/>
      </w:tblGrid>
      <w:tr w:rsidR="00C972FE" w:rsidRPr="009E58A4" w14:paraId="464144B8" w14:textId="77777777" w:rsidTr="0029606C">
        <w:trPr>
          <w:trHeight w:hRule="exact" w:val="403"/>
        </w:trPr>
        <w:tc>
          <w:tcPr>
            <w:tcW w:w="2695" w:type="pct"/>
          </w:tcPr>
          <w:p w14:paraId="4BF8C8DA" w14:textId="77777777" w:rsidR="00C972FE" w:rsidRPr="009E58A4" w:rsidRDefault="00C972FE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05" w:type="pct"/>
            <w:gridSpan w:val="3"/>
            <w:tcBorders>
              <w:bottom w:val="single" w:sz="4" w:space="0" w:color="auto"/>
            </w:tcBorders>
          </w:tcPr>
          <w:p w14:paraId="223E2C96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972FE" w:rsidRPr="009E58A4" w14:paraId="37AD3D33" w14:textId="77777777" w:rsidTr="0029606C">
        <w:trPr>
          <w:trHeight w:hRule="exact" w:val="403"/>
        </w:trPr>
        <w:tc>
          <w:tcPr>
            <w:tcW w:w="2695" w:type="pct"/>
          </w:tcPr>
          <w:p w14:paraId="50F61298" w14:textId="77777777" w:rsidR="00C972FE" w:rsidRDefault="00C972FE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4390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47A4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top w:val="single" w:sz="4" w:space="0" w:color="auto"/>
            </w:tcBorders>
            <w:vAlign w:val="bottom"/>
          </w:tcPr>
          <w:p w14:paraId="6F10A5D4" w14:textId="77777777" w:rsidR="00C972FE" w:rsidRPr="009E58A4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6B0E5" w14:textId="77777777" w:rsidR="00C972FE" w:rsidRDefault="00C972FE" w:rsidP="00E4499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47A4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468" w:rsidRPr="009E58A4" w14:paraId="3E44B41F" w14:textId="77777777" w:rsidTr="0029606C">
        <w:trPr>
          <w:trHeight w:hRule="exact" w:val="403"/>
        </w:trPr>
        <w:tc>
          <w:tcPr>
            <w:tcW w:w="2695" w:type="pct"/>
          </w:tcPr>
          <w:p w14:paraId="1E2BBD88" w14:textId="77777777" w:rsidR="00755468" w:rsidRPr="009B592D" w:rsidRDefault="00755468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0F12C082" w14:textId="1C37295B" w:rsidR="00755468" w:rsidRPr="007C26B2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3,797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D6FF43F" w14:textId="77777777" w:rsidR="00755468" w:rsidRPr="007C26B2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088" w:type="pct"/>
            <w:shd w:val="clear" w:color="auto" w:fill="auto"/>
            <w:vAlign w:val="bottom"/>
          </w:tcPr>
          <w:p w14:paraId="5298781C" w14:textId="21323BCA" w:rsidR="00755468" w:rsidRPr="007C26B2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3,797</w:t>
            </w:r>
          </w:p>
        </w:tc>
      </w:tr>
      <w:tr w:rsidR="00755468" w:rsidRPr="009E58A4" w14:paraId="76491089" w14:textId="77777777" w:rsidTr="0029606C">
        <w:trPr>
          <w:trHeight w:hRule="exact" w:val="403"/>
        </w:trPr>
        <w:tc>
          <w:tcPr>
            <w:tcW w:w="2695" w:type="pct"/>
          </w:tcPr>
          <w:p w14:paraId="6CBEDCF4" w14:textId="77777777" w:rsidR="00755468" w:rsidRPr="009E58A4" w:rsidRDefault="00755468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712F78B8" w14:textId="0B3A57DC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5372341" w14:textId="77777777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8" w:type="pct"/>
            <w:shd w:val="clear" w:color="auto" w:fill="auto"/>
            <w:vAlign w:val="bottom"/>
          </w:tcPr>
          <w:p w14:paraId="6F504A8E" w14:textId="521AC992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755468" w:rsidRPr="009E58A4" w14:paraId="11FFBEC1" w14:textId="77777777" w:rsidTr="0029606C">
        <w:trPr>
          <w:trHeight w:hRule="exact" w:val="403"/>
        </w:trPr>
        <w:tc>
          <w:tcPr>
            <w:tcW w:w="2695" w:type="pct"/>
          </w:tcPr>
          <w:p w14:paraId="6D46F661" w14:textId="77777777" w:rsidR="00755468" w:rsidRPr="009E58A4" w:rsidRDefault="00755468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5666C86B" w14:textId="10B0CB1D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(96)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023A157" w14:textId="77777777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8" w:type="pct"/>
            <w:shd w:val="clear" w:color="auto" w:fill="auto"/>
            <w:vAlign w:val="bottom"/>
          </w:tcPr>
          <w:p w14:paraId="31F152BC" w14:textId="3AAB0058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(96)</w:t>
            </w:r>
          </w:p>
        </w:tc>
      </w:tr>
      <w:tr w:rsidR="00755468" w:rsidRPr="009E58A4" w14:paraId="2226B71D" w14:textId="77777777" w:rsidTr="0029606C">
        <w:trPr>
          <w:trHeight w:hRule="exact" w:val="403"/>
        </w:trPr>
        <w:tc>
          <w:tcPr>
            <w:tcW w:w="2695" w:type="pct"/>
          </w:tcPr>
          <w:p w14:paraId="1B45BE65" w14:textId="77777777" w:rsidR="00755468" w:rsidRPr="009E58A4" w:rsidRDefault="00755468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5DA5D8B8" w14:textId="2D09EC0A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(4</w:t>
            </w:r>
            <w:r w:rsidR="00BA07BD">
              <w:rPr>
                <w:rFonts w:ascii="Angsana New" w:eastAsia="Calibri" w:hAnsi="Angsana New"/>
                <w:sz w:val="30"/>
                <w:szCs w:val="30"/>
              </w:rPr>
              <w:t>56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E77F53E" w14:textId="77777777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8" w:type="pct"/>
            <w:shd w:val="clear" w:color="auto" w:fill="auto"/>
            <w:vAlign w:val="bottom"/>
          </w:tcPr>
          <w:p w14:paraId="1B0822AB" w14:textId="5E874FDB" w:rsidR="00755468" w:rsidRPr="002623A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(4</w:t>
            </w:r>
            <w:r w:rsidR="00BA07BD">
              <w:rPr>
                <w:rFonts w:ascii="Angsana New" w:eastAsia="Calibri" w:hAnsi="Angsana New"/>
                <w:sz w:val="30"/>
                <w:szCs w:val="30"/>
              </w:rPr>
              <w:t>56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755468" w:rsidRPr="009E58A4" w14:paraId="782B11AF" w14:textId="77777777" w:rsidTr="0029606C">
        <w:trPr>
          <w:trHeight w:hRule="exact" w:val="403"/>
        </w:trPr>
        <w:tc>
          <w:tcPr>
            <w:tcW w:w="2695" w:type="pct"/>
          </w:tcPr>
          <w:p w14:paraId="71CB3EA7" w14:textId="22EEBDAC" w:rsidR="00755468" w:rsidRPr="00D56FE5" w:rsidRDefault="00755468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D56FE5">
              <w:rPr>
                <w:rFonts w:ascii="Angsana New" w:eastAsia="Calibri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D56FE5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56FE5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>กลับรายการค่าเผื่อการ</w:t>
            </w:r>
            <w:r w:rsidRPr="00D56FE5">
              <w:rPr>
                <w:rFonts w:ascii="Angsana New" w:eastAsia="Calibri" w:hAnsi="Angsana New" w:hint="cs"/>
                <w:color w:val="000000" w:themeColor="text1"/>
                <w:sz w:val="30"/>
                <w:szCs w:val="30"/>
                <w:cs/>
              </w:rPr>
              <w:t>ด้อยค่า</w:t>
            </w:r>
          </w:p>
          <w:p w14:paraId="2B82AB6E" w14:textId="2C0C5FFD" w:rsidR="00755468" w:rsidRPr="00D56FE5" w:rsidRDefault="00755468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770C" w14:textId="0FF10A07" w:rsidR="00755468" w:rsidRPr="00D56FE5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D56FE5"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69EEA45" w14:textId="77777777" w:rsidR="00755468" w:rsidRPr="00D56FE5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E038E" w14:textId="5F9E1440" w:rsidR="00755468" w:rsidRPr="00D56FE5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</w:pPr>
            <w:r w:rsidRPr="00D56FE5">
              <w:rPr>
                <w:rFonts w:ascii="Angsana New" w:eastAsia="Calibri" w:hAnsi="Angsana New"/>
                <w:color w:val="000000" w:themeColor="text1"/>
                <w:sz w:val="30"/>
                <w:szCs w:val="30"/>
              </w:rPr>
              <w:t>33</w:t>
            </w:r>
          </w:p>
        </w:tc>
      </w:tr>
      <w:tr w:rsidR="00755468" w:rsidRPr="009E58A4" w14:paraId="246318A4" w14:textId="77777777" w:rsidTr="0029606C">
        <w:trPr>
          <w:trHeight w:hRule="exact" w:val="403"/>
        </w:trPr>
        <w:tc>
          <w:tcPr>
            <w:tcW w:w="2695" w:type="pct"/>
          </w:tcPr>
          <w:p w14:paraId="424BA7D4" w14:textId="77777777" w:rsidR="00755468" w:rsidRPr="003729D4" w:rsidRDefault="00755468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2571D" w14:textId="7227E2C2" w:rsidR="00755468" w:rsidRPr="00083AEA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3,2</w:t>
            </w:r>
            <w:r w:rsidR="00BA07B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C84F158" w14:textId="77777777" w:rsidR="00755468" w:rsidRPr="00BF3C0E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B6F8C" w14:textId="2F429CBD" w:rsidR="00755468" w:rsidRPr="00BF3C0E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3,2</w:t>
            </w:r>
            <w:r w:rsidR="00BA07B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78</w:t>
            </w:r>
          </w:p>
        </w:tc>
      </w:tr>
    </w:tbl>
    <w:p w14:paraId="14E69F1A" w14:textId="34B6509D" w:rsidR="002443AA" w:rsidRPr="0059579B" w:rsidRDefault="002443AA" w:rsidP="0029606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59579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579B">
        <w:rPr>
          <w:rFonts w:ascii="Angsana New" w:hAnsi="Angsana New"/>
          <w:sz w:val="30"/>
          <w:szCs w:val="30"/>
        </w:rPr>
        <w:t>3</w:t>
      </w:r>
      <w:r w:rsidRPr="0073560C">
        <w:rPr>
          <w:rFonts w:ascii="Angsana New" w:hAnsi="Angsana New" w:hint="cs"/>
          <w:sz w:val="30"/>
          <w:szCs w:val="30"/>
        </w:rPr>
        <w:t>1</w:t>
      </w:r>
      <w:r w:rsidRPr="0059579B">
        <w:rPr>
          <w:rFonts w:ascii="Angsana New" w:hAnsi="Angsana New" w:hint="cs"/>
          <w:sz w:val="30"/>
          <w:szCs w:val="30"/>
          <w:cs/>
        </w:rPr>
        <w:t xml:space="preserve"> </w:t>
      </w:r>
      <w:r w:rsidR="00A85D2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85D2A">
        <w:rPr>
          <w:rFonts w:ascii="Angsana New" w:hAnsi="Angsana New"/>
          <w:sz w:val="30"/>
          <w:szCs w:val="30"/>
        </w:rPr>
        <w:t xml:space="preserve">2563 </w:t>
      </w:r>
      <w:r w:rsidRPr="0059579B">
        <w:rPr>
          <w:rFonts w:ascii="Angsana New" w:hAnsi="Angsana New" w:hint="cs"/>
          <w:sz w:val="30"/>
          <w:szCs w:val="30"/>
          <w:cs/>
        </w:rPr>
        <w:t xml:space="preserve">บริษัทมีการประเมินการด้อยค่าของทรัพย์สิน และบันทึกค่าเผื่อการด้อยค่าเครื่องจักร เป็นจำนวน </w:t>
      </w:r>
      <w:r w:rsidRPr="00D4751C">
        <w:rPr>
          <w:rFonts w:ascii="Angsana New" w:hAnsi="Angsana New"/>
          <w:sz w:val="30"/>
          <w:szCs w:val="30"/>
        </w:rPr>
        <w:t>0.67</w:t>
      </w:r>
      <w:r w:rsidRPr="0059579B">
        <w:rPr>
          <w:rFonts w:ascii="Angsana New" w:hAnsi="Angsana New"/>
          <w:sz w:val="30"/>
          <w:szCs w:val="30"/>
        </w:rPr>
        <w:t xml:space="preserve"> </w:t>
      </w:r>
      <w:r w:rsidRPr="0059579B">
        <w:rPr>
          <w:rFonts w:ascii="Angsana New" w:hAnsi="Angsana New" w:hint="cs"/>
          <w:sz w:val="30"/>
          <w:szCs w:val="30"/>
          <w:cs/>
        </w:rPr>
        <w:t>ล้านบาท</w:t>
      </w:r>
    </w:p>
    <w:p w14:paraId="7DA170D4" w14:textId="77777777" w:rsidR="0074694B" w:rsidRDefault="0074694B" w:rsidP="002F3893">
      <w:pPr>
        <w:tabs>
          <w:tab w:val="clear" w:pos="227"/>
          <w:tab w:val="clear" w:pos="454"/>
          <w:tab w:val="left" w:pos="45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6FD452" w14:textId="77777777" w:rsidR="00087ED5" w:rsidRDefault="00087ED5" w:rsidP="002F3893">
      <w:pPr>
        <w:tabs>
          <w:tab w:val="clear" w:pos="227"/>
          <w:tab w:val="clear" w:pos="454"/>
          <w:tab w:val="left" w:pos="45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9459CA" w14:textId="77777777" w:rsidR="00060F62" w:rsidRPr="00060F62" w:rsidRDefault="00060F62" w:rsidP="002F3893">
      <w:pPr>
        <w:tabs>
          <w:tab w:val="clear" w:pos="227"/>
          <w:tab w:val="clear" w:pos="454"/>
          <w:tab w:val="left" w:pos="45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310DB3" w14:textId="77777777" w:rsidR="00087ED5" w:rsidRPr="002F3893" w:rsidRDefault="00087ED5" w:rsidP="002F3893">
      <w:pPr>
        <w:tabs>
          <w:tab w:val="clear" w:pos="227"/>
          <w:tab w:val="clear" w:pos="454"/>
          <w:tab w:val="left" w:pos="45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B14477C" w14:textId="77777777" w:rsidR="006E7D43" w:rsidRPr="002623AD" w:rsidRDefault="000D2138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2623A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831FB" w:rsidRPr="002623AD">
        <w:rPr>
          <w:rFonts w:ascii="Angsana New" w:hAnsi="Angsana New"/>
          <w:b/>
          <w:bCs/>
          <w:sz w:val="30"/>
          <w:szCs w:val="30"/>
        </w:rPr>
        <w:t>-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4071DDD" w14:textId="3D23637A" w:rsidR="000D2138" w:rsidRDefault="009B592D" w:rsidP="006A2D22">
      <w:pPr>
        <w:spacing w:before="120" w:after="120" w:line="240" w:lineRule="auto"/>
        <w:ind w:left="544" w:hanging="96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7C26B2">
        <w:rPr>
          <w:rFonts w:ascii="Angsana New" w:hAnsi="Angsana New" w:hint="cs"/>
          <w:sz w:val="30"/>
          <w:szCs w:val="30"/>
          <w:cs/>
        </w:rPr>
        <w:t>งวดสาม</w:t>
      </w:r>
      <w:r w:rsidR="000D2138"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7C26B2">
        <w:rPr>
          <w:rFonts w:ascii="Angsana New" w:hAnsi="Angsana New"/>
          <w:sz w:val="30"/>
          <w:szCs w:val="30"/>
        </w:rPr>
        <w:t>31</w:t>
      </w:r>
      <w:r w:rsidR="00973F85">
        <w:rPr>
          <w:rFonts w:ascii="Angsana New" w:hAnsi="Angsana New"/>
          <w:sz w:val="30"/>
          <w:szCs w:val="30"/>
        </w:rPr>
        <w:t xml:space="preserve"> </w:t>
      </w:r>
      <w:r w:rsidR="007C26B2">
        <w:rPr>
          <w:rFonts w:ascii="Angsana New" w:hAnsi="Angsana New" w:hint="cs"/>
          <w:sz w:val="30"/>
          <w:szCs w:val="30"/>
          <w:cs/>
        </w:rPr>
        <w:t>มีนาคม</w:t>
      </w:r>
      <w:r w:rsidR="000D2138" w:rsidRPr="000D2138">
        <w:rPr>
          <w:rFonts w:ascii="Angsana New" w:hAnsi="Angsana New" w:hint="cs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</w:t>
      </w:r>
      <w:r w:rsidR="007F1887">
        <w:rPr>
          <w:rFonts w:ascii="Angsana New" w:hAnsi="Angsana New" w:hint="cs"/>
          <w:sz w:val="30"/>
          <w:szCs w:val="30"/>
        </w:rPr>
        <w:t>6</w:t>
      </w:r>
      <w:r w:rsidR="00703519" w:rsidRPr="00703519">
        <w:rPr>
          <w:rFonts w:ascii="Angsana New" w:hAnsi="Angsana New" w:hint="cs"/>
          <w:sz w:val="30"/>
          <w:szCs w:val="30"/>
        </w:rPr>
        <w:t>4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0D2138"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252"/>
        <w:gridCol w:w="2076"/>
        <w:gridCol w:w="296"/>
        <w:gridCol w:w="2123"/>
      </w:tblGrid>
      <w:tr w:rsidR="009E58A4" w:rsidRPr="009E58A4" w14:paraId="58268933" w14:textId="77777777" w:rsidTr="0029606C">
        <w:trPr>
          <w:trHeight w:hRule="exact" w:val="403"/>
        </w:trPr>
        <w:tc>
          <w:tcPr>
            <w:tcW w:w="2694" w:type="pct"/>
          </w:tcPr>
          <w:p w14:paraId="60117B81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06" w:type="pct"/>
            <w:gridSpan w:val="3"/>
            <w:tcBorders>
              <w:bottom w:val="single" w:sz="4" w:space="0" w:color="auto"/>
            </w:tcBorders>
          </w:tcPr>
          <w:p w14:paraId="19BBE400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E58A4" w:rsidRPr="009E58A4" w14:paraId="54A0FBCC" w14:textId="77777777" w:rsidTr="0029606C">
        <w:trPr>
          <w:trHeight w:hRule="exact" w:val="403"/>
        </w:trPr>
        <w:tc>
          <w:tcPr>
            <w:tcW w:w="2694" w:type="pct"/>
          </w:tcPr>
          <w:p w14:paraId="596A4204" w14:textId="77777777" w:rsidR="009E58A4" w:rsidRPr="009E58A4" w:rsidRDefault="009B592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8126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562E65A5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58C9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414A" w:rsidRPr="009E58A4" w14:paraId="431C68D5" w14:textId="77777777" w:rsidTr="0029606C">
        <w:trPr>
          <w:trHeight w:hRule="exact" w:val="403"/>
        </w:trPr>
        <w:tc>
          <w:tcPr>
            <w:tcW w:w="2694" w:type="pct"/>
          </w:tcPr>
          <w:p w14:paraId="3EE8A6B6" w14:textId="00D2DC7E" w:rsidR="00F5414A" w:rsidRPr="009B592D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7E5079A4" w14:textId="24AEB3ED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zh-CN"/>
              </w:rPr>
              <w:t>382,540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0578D80" w14:textId="77777777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69DC4A54" w14:textId="01FC7D24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napToGrid w:val="0"/>
                <w:sz w:val="30"/>
                <w:szCs w:val="30"/>
                <w:lang w:eastAsia="zh-CN"/>
              </w:rPr>
              <w:t>61,497</w:t>
            </w:r>
          </w:p>
        </w:tc>
      </w:tr>
      <w:tr w:rsidR="00F5414A" w:rsidRPr="009E58A4" w14:paraId="37BF6F2F" w14:textId="77777777" w:rsidTr="0029606C">
        <w:trPr>
          <w:trHeight w:hRule="exact" w:val="403"/>
        </w:trPr>
        <w:tc>
          <w:tcPr>
            <w:tcW w:w="2694" w:type="pct"/>
          </w:tcPr>
          <w:p w14:paraId="33EE97EF" w14:textId="77777777" w:rsidR="00F5414A" w:rsidRPr="009E58A4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63477C85" w14:textId="7CCB4967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880EC35" w14:textId="77777777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14F28AB1" w14:textId="5A675AC9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</w:tr>
      <w:tr w:rsidR="00F5414A" w:rsidRPr="009E58A4" w14:paraId="4658E10C" w14:textId="77777777" w:rsidTr="0029606C">
        <w:trPr>
          <w:trHeight w:hRule="exact" w:val="403"/>
        </w:trPr>
        <w:tc>
          <w:tcPr>
            <w:tcW w:w="2694" w:type="pct"/>
          </w:tcPr>
          <w:p w14:paraId="607616AF" w14:textId="77777777" w:rsidR="00F5414A" w:rsidRPr="009E58A4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2D5110D1" w14:textId="310D509F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9FEE238" w14:textId="77777777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62392BF9" w14:textId="4B313493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(2)</w:t>
            </w:r>
          </w:p>
        </w:tc>
      </w:tr>
      <w:tr w:rsidR="00F5414A" w:rsidRPr="009E58A4" w14:paraId="75AAF9B4" w14:textId="77777777" w:rsidTr="0029606C">
        <w:trPr>
          <w:trHeight w:hRule="exact" w:val="403"/>
        </w:trPr>
        <w:tc>
          <w:tcPr>
            <w:tcW w:w="2694" w:type="pct"/>
          </w:tcPr>
          <w:p w14:paraId="5ABE7149" w14:textId="77777777" w:rsidR="00F5414A" w:rsidRPr="009E58A4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D4E3" w14:textId="6DFF4D44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(2,235)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24FDA5D" w14:textId="77777777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E9B7" w14:textId="4C6A35FD" w:rsidR="00F5414A" w:rsidRPr="009E58A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(886)</w:t>
            </w:r>
          </w:p>
        </w:tc>
      </w:tr>
      <w:tr w:rsidR="00F5414A" w:rsidRPr="009E58A4" w14:paraId="6BC35D86" w14:textId="77777777" w:rsidTr="0029606C">
        <w:trPr>
          <w:trHeight w:hRule="exact" w:val="403"/>
        </w:trPr>
        <w:tc>
          <w:tcPr>
            <w:tcW w:w="2694" w:type="pct"/>
          </w:tcPr>
          <w:p w14:paraId="3B3A61B5" w14:textId="507AA463" w:rsidR="00F5414A" w:rsidRPr="007C26B2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32536" w14:textId="2CDAFF8E" w:rsidR="00F5414A" w:rsidRPr="003553C4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553C4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0,365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E7754E5" w14:textId="77777777" w:rsidR="00F5414A" w:rsidRPr="00BF3C0E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AB96" w14:textId="7AC03805" w:rsidR="00F5414A" w:rsidRPr="00BF3C0E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60,624</w:t>
            </w:r>
          </w:p>
        </w:tc>
      </w:tr>
    </w:tbl>
    <w:p w14:paraId="40E7DB2F" w14:textId="77777777" w:rsidR="009B592D" w:rsidRDefault="009B592D" w:rsidP="009B592D">
      <w:pPr>
        <w:pStyle w:val="ListParagraph"/>
        <w:tabs>
          <w:tab w:val="clear" w:pos="227"/>
          <w:tab w:val="clear" w:pos="680"/>
        </w:tabs>
        <w:spacing w:line="240" w:lineRule="auto"/>
        <w:ind w:left="446"/>
      </w:pPr>
    </w:p>
    <w:p w14:paraId="5A9D5833" w14:textId="6C9751D9" w:rsidR="005C28F8" w:rsidRPr="00626BFE" w:rsidRDefault="009B592D" w:rsidP="006A2D22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26BFE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="005738AA" w:rsidRPr="00626BFE">
        <w:rPr>
          <w:rFonts w:ascii="Angsana New" w:hAnsi="Angsana New" w:hint="cs"/>
          <w:sz w:val="30"/>
          <w:szCs w:val="30"/>
          <w:cs/>
        </w:rPr>
        <w:t>า</w:t>
      </w:r>
      <w:r w:rsidRPr="00626BFE">
        <w:rPr>
          <w:rFonts w:ascii="Angsana New" w:hAnsi="Angsana New"/>
          <w:sz w:val="30"/>
          <w:szCs w:val="30"/>
          <w:cs/>
        </w:rPr>
        <w:t>สะสมของอาคารและอุปกรณ์ ซึ่งได้คิดค่าเสื่อมราคาเต็มจำนวนแล</w:t>
      </w:r>
      <w:r w:rsidR="004D65F0" w:rsidRPr="00626BFE">
        <w:rPr>
          <w:rFonts w:ascii="Angsana New" w:hAnsi="Angsana New" w:hint="cs"/>
          <w:sz w:val="30"/>
          <w:szCs w:val="30"/>
          <w:cs/>
        </w:rPr>
        <w:t>้</w:t>
      </w:r>
      <w:r w:rsidRPr="00626BFE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="00703519" w:rsidRPr="00626BFE">
        <w:rPr>
          <w:rFonts w:ascii="Angsana New" w:hAnsi="Angsana New"/>
          <w:sz w:val="30"/>
          <w:szCs w:val="30"/>
        </w:rPr>
        <w:t xml:space="preserve">31 </w:t>
      </w:r>
      <w:r w:rsidR="00703519" w:rsidRPr="00626BF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03519" w:rsidRPr="00626BFE">
        <w:rPr>
          <w:rFonts w:ascii="Angsana New" w:hAnsi="Angsana New"/>
          <w:sz w:val="30"/>
          <w:szCs w:val="30"/>
        </w:rPr>
        <w:t>2564</w:t>
      </w:r>
      <w:r w:rsidRPr="00626BFE">
        <w:rPr>
          <w:rFonts w:ascii="Angsana New" w:hAnsi="Angsana New"/>
          <w:sz w:val="30"/>
          <w:szCs w:val="30"/>
        </w:rPr>
        <w:t xml:space="preserve"> </w:t>
      </w:r>
      <w:r w:rsidRPr="00626BFE">
        <w:rPr>
          <w:rFonts w:ascii="Angsana New" w:hAnsi="Angsana New"/>
          <w:sz w:val="30"/>
          <w:szCs w:val="30"/>
          <w:cs/>
        </w:rPr>
        <w:t>มี</w:t>
      </w:r>
      <w:r w:rsidR="00A734B5" w:rsidRPr="00626BFE">
        <w:rPr>
          <w:rFonts w:ascii="Angsana New" w:hAnsi="Angsana New"/>
          <w:sz w:val="30"/>
          <w:szCs w:val="30"/>
          <w:cs/>
        </w:rPr>
        <w:t>จำนวน</w:t>
      </w:r>
      <w:r w:rsidR="00A734B5" w:rsidRPr="00626BFE">
        <w:rPr>
          <w:rFonts w:ascii="Angsana New" w:hAnsi="Angsana New"/>
          <w:sz w:val="30"/>
          <w:szCs w:val="30"/>
        </w:rPr>
        <w:t xml:space="preserve"> </w:t>
      </w:r>
      <w:r w:rsidR="00823F9E" w:rsidRPr="00FA38CE">
        <w:rPr>
          <w:rFonts w:ascii="Angsana New" w:hAnsi="Angsana New"/>
          <w:sz w:val="30"/>
          <w:szCs w:val="30"/>
        </w:rPr>
        <w:t>3</w:t>
      </w:r>
      <w:r w:rsidR="00FA38CE" w:rsidRPr="00FA38CE">
        <w:rPr>
          <w:rFonts w:ascii="Angsana New" w:hAnsi="Angsana New"/>
          <w:sz w:val="30"/>
          <w:szCs w:val="30"/>
        </w:rPr>
        <w:t>1.16</w:t>
      </w:r>
      <w:r w:rsidRPr="00626BFE">
        <w:rPr>
          <w:rFonts w:ascii="Angsana New" w:hAnsi="Angsana New"/>
          <w:sz w:val="30"/>
          <w:szCs w:val="30"/>
        </w:rPr>
        <w:t xml:space="preserve"> </w:t>
      </w:r>
      <w:r w:rsidRPr="00626BFE">
        <w:rPr>
          <w:rFonts w:ascii="Angsana New" w:hAnsi="Angsana New"/>
          <w:sz w:val="30"/>
          <w:szCs w:val="30"/>
          <w:cs/>
        </w:rPr>
        <w:t>ล้านบาท (</w:t>
      </w:r>
      <w:r w:rsidR="007C26B2" w:rsidRPr="00626BFE">
        <w:rPr>
          <w:rFonts w:ascii="Angsana New" w:hAnsi="Angsana New"/>
          <w:sz w:val="30"/>
          <w:szCs w:val="30"/>
        </w:rPr>
        <w:t xml:space="preserve">31 </w:t>
      </w:r>
      <w:r w:rsidR="007C26B2" w:rsidRPr="00626BFE">
        <w:rPr>
          <w:rFonts w:ascii="Angsana New" w:hAnsi="Angsana New" w:hint="cs"/>
          <w:sz w:val="30"/>
          <w:szCs w:val="30"/>
          <w:cs/>
        </w:rPr>
        <w:t>ธันวาคม</w:t>
      </w:r>
      <w:r w:rsidR="007C26B2" w:rsidRPr="00626BFE">
        <w:rPr>
          <w:rFonts w:ascii="Angsana New" w:hAnsi="Angsana New"/>
          <w:sz w:val="30"/>
          <w:szCs w:val="30"/>
          <w:cs/>
        </w:rPr>
        <w:t xml:space="preserve"> </w:t>
      </w:r>
      <w:r w:rsidR="007C26B2" w:rsidRPr="00626BFE">
        <w:rPr>
          <w:rFonts w:ascii="Angsana New" w:hAnsi="Angsana New"/>
          <w:sz w:val="30"/>
          <w:szCs w:val="30"/>
        </w:rPr>
        <w:t>256</w:t>
      </w:r>
      <w:r w:rsidR="00DD36FA" w:rsidRPr="00626BFE">
        <w:rPr>
          <w:rFonts w:ascii="Angsana New" w:hAnsi="Angsana New"/>
          <w:sz w:val="30"/>
          <w:szCs w:val="30"/>
        </w:rPr>
        <w:t>3 : 37.99</w:t>
      </w:r>
      <w:r w:rsidR="007C26B2" w:rsidRPr="00626BFE">
        <w:rPr>
          <w:rFonts w:ascii="Angsana New" w:hAnsi="Angsana New"/>
          <w:sz w:val="30"/>
          <w:szCs w:val="30"/>
        </w:rPr>
        <w:t xml:space="preserve"> </w:t>
      </w:r>
      <w:r w:rsidR="007C26B2" w:rsidRPr="00626BFE">
        <w:rPr>
          <w:rFonts w:ascii="Angsana New" w:hAnsi="Angsana New" w:hint="cs"/>
          <w:sz w:val="30"/>
          <w:szCs w:val="30"/>
          <w:cs/>
        </w:rPr>
        <w:t>ล้านบาท</w:t>
      </w:r>
      <w:r w:rsidRPr="00626BFE">
        <w:rPr>
          <w:rFonts w:ascii="Angsana New" w:hAnsi="Angsana New"/>
          <w:sz w:val="30"/>
          <w:szCs w:val="30"/>
          <w:cs/>
        </w:rPr>
        <w:t>)</w:t>
      </w:r>
    </w:p>
    <w:p w14:paraId="54A1EA70" w14:textId="06F4B3B6" w:rsidR="00730332" w:rsidRPr="004B20A4" w:rsidRDefault="00B77E19" w:rsidP="006A2D22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77E19">
        <w:rPr>
          <w:rFonts w:ascii="Angsana New" w:hAnsi="Angsana New" w:hint="cs"/>
          <w:sz w:val="30"/>
          <w:szCs w:val="30"/>
          <w:cs/>
        </w:rPr>
        <w:t>ณ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วันที่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31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2564 </w:t>
      </w:r>
      <w:r w:rsidRPr="00B77E19">
        <w:rPr>
          <w:rFonts w:ascii="Angsana New" w:hAnsi="Angsana New" w:hint="cs"/>
          <w:sz w:val="30"/>
          <w:szCs w:val="30"/>
          <w:cs/>
        </w:rPr>
        <w:t>ที่ดินและอาคาร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ราคาทุนจำนวน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="002B4514" w:rsidRPr="00FE1B73">
        <w:rPr>
          <w:rFonts w:ascii="Angsana New" w:hAnsi="Angsana New"/>
          <w:sz w:val="30"/>
          <w:szCs w:val="30"/>
        </w:rPr>
        <w:t>442</w:t>
      </w:r>
      <w:r w:rsidRPr="00FE1B73">
        <w:rPr>
          <w:rFonts w:ascii="Angsana New" w:hAnsi="Angsana New"/>
          <w:sz w:val="30"/>
          <w:szCs w:val="30"/>
          <w:cs/>
        </w:rPr>
        <w:t>.</w:t>
      </w:r>
      <w:r w:rsidR="002B4514" w:rsidRPr="00FE1B73">
        <w:rPr>
          <w:rFonts w:ascii="Angsana New" w:hAnsi="Angsana New"/>
          <w:sz w:val="30"/>
          <w:szCs w:val="30"/>
        </w:rPr>
        <w:t>19</w:t>
      </w:r>
      <w:r w:rsidRPr="00FE1B73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ล้านบาท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2B4514" w:rsidRPr="002B4514">
        <w:rPr>
          <w:rFonts w:ascii="Angsana New" w:hAnsi="Angsana New"/>
          <w:sz w:val="30"/>
          <w:szCs w:val="30"/>
        </w:rPr>
        <w:t>31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ธันวาคม</w:t>
      </w:r>
      <w:r w:rsidR="009D73D5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="009D73D5">
        <w:rPr>
          <w:rFonts w:ascii="Angsana New" w:hAnsi="Angsana New"/>
          <w:sz w:val="30"/>
          <w:szCs w:val="30"/>
        </w:rPr>
        <w:t xml:space="preserve"> :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442</w:t>
      </w:r>
      <w:r w:rsidRPr="00B77E19">
        <w:rPr>
          <w:rFonts w:ascii="Angsana New" w:hAnsi="Angsana New"/>
          <w:sz w:val="30"/>
          <w:szCs w:val="30"/>
          <w:cs/>
        </w:rPr>
        <w:t>.</w:t>
      </w:r>
      <w:r w:rsidR="002B4514" w:rsidRPr="002B4514">
        <w:rPr>
          <w:rFonts w:ascii="Angsana New" w:hAnsi="Angsana New"/>
          <w:sz w:val="30"/>
          <w:szCs w:val="30"/>
        </w:rPr>
        <w:t>19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E19">
        <w:rPr>
          <w:rFonts w:ascii="Angsana New" w:hAnsi="Angsana New" w:hint="cs"/>
          <w:sz w:val="30"/>
          <w:szCs w:val="30"/>
          <w:cs/>
        </w:rPr>
        <w:t>และจำนวน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="002B4514" w:rsidRPr="00FE1B73">
        <w:rPr>
          <w:rFonts w:ascii="Angsana New" w:hAnsi="Angsana New"/>
          <w:sz w:val="30"/>
          <w:szCs w:val="30"/>
        </w:rPr>
        <w:t>111</w:t>
      </w:r>
      <w:r w:rsidRPr="00FE1B73">
        <w:rPr>
          <w:rFonts w:ascii="Angsana New" w:hAnsi="Angsana New"/>
          <w:sz w:val="30"/>
          <w:szCs w:val="30"/>
          <w:cs/>
        </w:rPr>
        <w:t>.</w:t>
      </w:r>
      <w:r w:rsidR="002B4514" w:rsidRPr="00FE1B73">
        <w:rPr>
          <w:rFonts w:ascii="Angsana New" w:hAnsi="Angsana New"/>
          <w:sz w:val="30"/>
          <w:szCs w:val="30"/>
        </w:rPr>
        <w:t>37</w:t>
      </w:r>
      <w:r w:rsidRPr="00FE1B73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ล้านบาท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="002B4514" w:rsidRPr="002B4514">
        <w:rPr>
          <w:rFonts w:ascii="Angsana New" w:hAnsi="Angsana New"/>
          <w:sz w:val="30"/>
          <w:szCs w:val="30"/>
        </w:rPr>
        <w:t>31</w:t>
      </w:r>
      <w:r w:rsidRPr="00B77E19">
        <w:rPr>
          <w:rFonts w:ascii="Angsana New" w:hAnsi="Angsana New"/>
          <w:sz w:val="30"/>
          <w:szCs w:val="30"/>
          <w:cs/>
        </w:rPr>
        <w:t xml:space="preserve"> </w:t>
      </w:r>
      <w:r w:rsidRPr="00B77E19">
        <w:rPr>
          <w:rFonts w:ascii="Angsana New" w:hAnsi="Angsana New" w:hint="cs"/>
          <w:sz w:val="30"/>
          <w:szCs w:val="30"/>
          <w:cs/>
        </w:rPr>
        <w:t>ธันวาคม</w:t>
      </w:r>
      <w:r w:rsidR="009D73D5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="009D73D5">
        <w:rPr>
          <w:rFonts w:ascii="Angsana New" w:hAnsi="Angsana New"/>
          <w:sz w:val="30"/>
          <w:szCs w:val="30"/>
        </w:rPr>
        <w:t xml:space="preserve"> : </w:t>
      </w:r>
      <w:r>
        <w:rPr>
          <w:rFonts w:ascii="Angsana New" w:hAnsi="Angsana New"/>
          <w:sz w:val="30"/>
          <w:szCs w:val="30"/>
        </w:rPr>
        <w:t xml:space="preserve">111.37 </w:t>
      </w:r>
      <w:r w:rsidRPr="00B77E19">
        <w:rPr>
          <w:rFonts w:ascii="Angsana New" w:hAnsi="Angsana New" w:hint="cs"/>
          <w:sz w:val="30"/>
          <w:szCs w:val="30"/>
          <w:cs/>
        </w:rPr>
        <w:t>ล้านบาท</w:t>
      </w:r>
      <w:r w:rsidR="003D7B51">
        <w:rPr>
          <w:rFonts w:ascii="Angsana New" w:hAnsi="Angsana New" w:hint="cs"/>
          <w:sz w:val="30"/>
          <w:szCs w:val="30"/>
          <w:cs/>
        </w:rPr>
        <w:t>)</w:t>
      </w:r>
      <w:r w:rsidRPr="00B77E19">
        <w:rPr>
          <w:rFonts w:ascii="Angsana New" w:hAnsi="Angsana New" w:hint="cs"/>
          <w:sz w:val="30"/>
          <w:szCs w:val="30"/>
          <w:cs/>
        </w:rPr>
        <w:t>ได้นำไปค้ำประกันเงินเบิกเกินบัญชีและเงินกู้ยืมระยะสั้นจากสถาบันการเงิน</w:t>
      </w:r>
      <w:r w:rsidRPr="00B77E19">
        <w:rPr>
          <w:rFonts w:ascii="Angsana New" w:hAnsi="Angsana New"/>
          <w:sz w:val="30"/>
          <w:szCs w:val="30"/>
          <w:cs/>
        </w:rPr>
        <w:t xml:space="preserve"> (</w:t>
      </w:r>
      <w:r w:rsidRPr="00B77E19">
        <w:rPr>
          <w:rFonts w:ascii="Angsana New" w:hAnsi="Angsana New" w:hint="cs"/>
          <w:sz w:val="30"/>
          <w:szCs w:val="30"/>
          <w:cs/>
        </w:rPr>
        <w:t>หมายเหตุ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B77E19">
        <w:rPr>
          <w:rFonts w:ascii="Angsana New" w:hAnsi="Angsana New"/>
          <w:sz w:val="30"/>
          <w:szCs w:val="30"/>
          <w:cs/>
        </w:rPr>
        <w:t xml:space="preserve">) </w:t>
      </w:r>
      <w:r w:rsidRPr="00B77E19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Pr="00B77E19">
        <w:rPr>
          <w:rFonts w:ascii="Angsana New" w:hAnsi="Angsana New"/>
          <w:sz w:val="30"/>
          <w:szCs w:val="30"/>
          <w:cs/>
        </w:rPr>
        <w:t xml:space="preserve"> (</w:t>
      </w:r>
      <w:r w:rsidRPr="00B77E19">
        <w:rPr>
          <w:rFonts w:ascii="Angsana New" w:hAnsi="Angsana New" w:hint="cs"/>
          <w:sz w:val="30"/>
          <w:szCs w:val="30"/>
          <w:cs/>
        </w:rPr>
        <w:t>หมายเหตุ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</w:t>
      </w:r>
      <w:r w:rsidR="00A85D2A">
        <w:rPr>
          <w:rFonts w:ascii="Angsana New" w:hAnsi="Angsana New"/>
          <w:sz w:val="30"/>
          <w:szCs w:val="30"/>
        </w:rPr>
        <w:t>3</w:t>
      </w:r>
      <w:r w:rsidRPr="00B77E19">
        <w:rPr>
          <w:rFonts w:ascii="Angsana New" w:hAnsi="Angsana New"/>
          <w:sz w:val="30"/>
          <w:szCs w:val="30"/>
          <w:cs/>
        </w:rPr>
        <w:t xml:space="preserve"> )</w:t>
      </w:r>
    </w:p>
    <w:p w14:paraId="10C81E1D" w14:textId="7B50120F" w:rsidR="00A02637" w:rsidRPr="002623AD" w:rsidRDefault="00A02637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2623AD">
        <w:rPr>
          <w:rFonts w:ascii="Angsana New" w:hAnsi="Angsana New"/>
          <w:b/>
          <w:bCs/>
          <w:sz w:val="30"/>
          <w:szCs w:val="30"/>
        </w:rPr>
        <w:t>-</w:t>
      </w:r>
      <w:r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6837E86B" w14:textId="1DDA3910" w:rsidR="00A02637" w:rsidRDefault="00A02637" w:rsidP="006A2D22">
      <w:pPr>
        <w:spacing w:before="120" w:after="120" w:line="240" w:lineRule="auto"/>
        <w:ind w:left="544" w:hanging="96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DD36FA">
        <w:rPr>
          <w:rFonts w:ascii="Angsana New" w:hAnsi="Angsana New" w:hint="cs"/>
          <w:sz w:val="30"/>
          <w:szCs w:val="30"/>
          <w:cs/>
        </w:rPr>
        <w:t>สาม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1E5EB8">
        <w:rPr>
          <w:rFonts w:ascii="Angsana New" w:hAnsi="Angsana New"/>
          <w:sz w:val="30"/>
          <w:szCs w:val="30"/>
        </w:rPr>
        <w:t xml:space="preserve">31 </w:t>
      </w:r>
      <w:r w:rsidR="001E5E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E5EB8">
        <w:rPr>
          <w:rFonts w:ascii="Angsana New" w:hAnsi="Angsana New"/>
          <w:sz w:val="30"/>
          <w:szCs w:val="30"/>
        </w:rPr>
        <w:t>2564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252"/>
        <w:gridCol w:w="2076"/>
        <w:gridCol w:w="296"/>
        <w:gridCol w:w="2123"/>
      </w:tblGrid>
      <w:tr w:rsidR="00A02637" w:rsidRPr="009E58A4" w14:paraId="0AA833B5" w14:textId="77777777" w:rsidTr="00BF665A">
        <w:trPr>
          <w:trHeight w:hRule="exact" w:val="403"/>
        </w:trPr>
        <w:tc>
          <w:tcPr>
            <w:tcW w:w="2694" w:type="pct"/>
          </w:tcPr>
          <w:p w14:paraId="43DC3F51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06" w:type="pct"/>
            <w:gridSpan w:val="3"/>
            <w:tcBorders>
              <w:bottom w:val="single" w:sz="4" w:space="0" w:color="auto"/>
            </w:tcBorders>
          </w:tcPr>
          <w:p w14:paraId="7375D639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02637" w:rsidRPr="009E58A4" w14:paraId="7F077A0E" w14:textId="77777777" w:rsidTr="00BF665A">
        <w:trPr>
          <w:trHeight w:hRule="exact" w:val="403"/>
        </w:trPr>
        <w:tc>
          <w:tcPr>
            <w:tcW w:w="2694" w:type="pct"/>
          </w:tcPr>
          <w:p w14:paraId="71D468EA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C1C1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631B06C4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7E92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EB8" w:rsidRPr="009E58A4" w14:paraId="7AD40905" w14:textId="77777777" w:rsidTr="00BF665A">
        <w:trPr>
          <w:trHeight w:hRule="exact" w:val="403"/>
        </w:trPr>
        <w:tc>
          <w:tcPr>
            <w:tcW w:w="2694" w:type="pct"/>
          </w:tcPr>
          <w:p w14:paraId="5CE2752D" w14:textId="24573DDA" w:rsidR="001E5EB8" w:rsidRPr="009B592D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76B6368E" w14:textId="17D29CCC" w:rsidR="001E5EB8" w:rsidRPr="001E5EB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E5EB8">
              <w:rPr>
                <w:rFonts w:ascii="Angsana New" w:eastAsia="Calibri" w:hAnsi="Angsana New"/>
                <w:sz w:val="30"/>
                <w:szCs w:val="30"/>
              </w:rPr>
              <w:t>68,155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757E56A" w14:textId="77777777" w:rsidR="001E5EB8" w:rsidRPr="001E5EB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1208E8B4" w14:textId="7F2E304B" w:rsidR="001E5EB8" w:rsidRPr="001E5EB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 w:rsidRPr="001E5EB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1E5EB8" w:rsidRPr="009E58A4" w14:paraId="1F0D4C91" w14:textId="77777777" w:rsidTr="00BF665A">
        <w:trPr>
          <w:trHeight w:hRule="exact" w:val="403"/>
        </w:trPr>
        <w:tc>
          <w:tcPr>
            <w:tcW w:w="2694" w:type="pct"/>
          </w:tcPr>
          <w:p w14:paraId="336AF788" w14:textId="77777777" w:rsidR="001E5EB8" w:rsidRPr="009E58A4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29A6F9D8" w14:textId="3DAEBA22" w:rsidR="001E5EB8" w:rsidRPr="009E58A4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5CB9A5B" w14:textId="77777777" w:rsidR="001E5EB8" w:rsidRPr="009E58A4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6EED4217" w14:textId="64B744CD" w:rsidR="001E5EB8" w:rsidRPr="009E58A4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1E5EB8" w:rsidRPr="009E58A4" w14:paraId="1D87D906" w14:textId="77777777" w:rsidTr="00BF665A">
        <w:trPr>
          <w:trHeight w:hRule="exact" w:val="403"/>
        </w:trPr>
        <w:tc>
          <w:tcPr>
            <w:tcW w:w="2694" w:type="pct"/>
          </w:tcPr>
          <w:p w14:paraId="194BBA27" w14:textId="77777777" w:rsidR="001E5EB8" w:rsidRPr="009E58A4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0931182D" w14:textId="4A7AC657" w:rsidR="001E5EB8" w:rsidRPr="009E58A4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B793E0E" w14:textId="77777777" w:rsidR="001E5EB8" w:rsidRPr="009E58A4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354E7268" w14:textId="110A01B5" w:rsidR="001E5EB8" w:rsidRPr="009E58A4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1E5EB8" w:rsidRPr="009E58A4" w14:paraId="6C1783D7" w14:textId="77777777" w:rsidTr="00BF665A">
        <w:trPr>
          <w:trHeight w:hRule="exact" w:val="403"/>
        </w:trPr>
        <w:tc>
          <w:tcPr>
            <w:tcW w:w="2694" w:type="pct"/>
          </w:tcPr>
          <w:p w14:paraId="7F9D7B77" w14:textId="77777777" w:rsidR="001E5EB8" w:rsidRPr="009E58A4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7E96" w14:textId="6D69E9A4" w:rsidR="001E5EB8" w:rsidRPr="009E58A4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(1,75</w:t>
            </w:r>
            <w:r w:rsidR="00B90DD1">
              <w:rPr>
                <w:rFonts w:ascii="Angsana New" w:eastAsia="Calibri" w:hAnsi="Angsana New"/>
                <w:sz w:val="30"/>
                <w:szCs w:val="30"/>
              </w:rPr>
              <w:t>5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3833229" w14:textId="77777777" w:rsidR="001E5EB8" w:rsidRPr="009E58A4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176D" w14:textId="47F044D6" w:rsidR="001E5EB8" w:rsidRPr="009E58A4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1E5EB8" w:rsidRPr="009E58A4" w14:paraId="5DCA5EED" w14:textId="77777777" w:rsidTr="00BF665A">
        <w:trPr>
          <w:trHeight w:hRule="exact" w:val="403"/>
        </w:trPr>
        <w:tc>
          <w:tcPr>
            <w:tcW w:w="2694" w:type="pct"/>
          </w:tcPr>
          <w:p w14:paraId="5D29C7BD" w14:textId="6BB3A07C" w:rsidR="001E5EB8" w:rsidRPr="001E5EB8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0886F" w14:textId="77B411BC" w:rsidR="001E5EB8" w:rsidRPr="00BF3C0E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66,40</w:t>
            </w:r>
            <w:r w:rsidR="00B90DD1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EDEDDF3" w14:textId="77777777" w:rsidR="001E5EB8" w:rsidRPr="00BF3C0E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55BAB" w14:textId="678D958A" w:rsidR="001E5EB8" w:rsidRPr="00BF3C0E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FB96D5C" w14:textId="555EF6F6" w:rsidR="00C21C74" w:rsidRDefault="00C21C74" w:rsidP="00C21C74">
      <w:pPr>
        <w:pStyle w:val="block"/>
        <w:tabs>
          <w:tab w:val="left" w:pos="540"/>
        </w:tabs>
        <w:spacing w:before="240"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สินทรัพย์สิทธิการใช้แบ่งตามจัดประเภทสินทรัพย์ ได้ดังนี้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256"/>
        <w:gridCol w:w="2064"/>
        <w:gridCol w:w="296"/>
        <w:gridCol w:w="2131"/>
      </w:tblGrid>
      <w:tr w:rsidR="00C21C74" w:rsidRPr="009E58A4" w14:paraId="3C92285F" w14:textId="77777777" w:rsidTr="00BF665A">
        <w:trPr>
          <w:trHeight w:hRule="exact" w:val="403"/>
        </w:trPr>
        <w:tc>
          <w:tcPr>
            <w:tcW w:w="2696" w:type="pct"/>
          </w:tcPr>
          <w:p w14:paraId="57A51B71" w14:textId="77777777" w:rsidR="00C21C74" w:rsidRPr="009E58A4" w:rsidRDefault="00C21C74" w:rsidP="000A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04" w:type="pct"/>
            <w:gridSpan w:val="3"/>
            <w:tcBorders>
              <w:bottom w:val="single" w:sz="4" w:space="0" w:color="auto"/>
            </w:tcBorders>
          </w:tcPr>
          <w:p w14:paraId="741AA0A7" w14:textId="77777777" w:rsidR="00C21C74" w:rsidRPr="009E58A4" w:rsidRDefault="00C21C74" w:rsidP="000A30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21C74" w:rsidRPr="009E58A4" w14:paraId="7E65C6F3" w14:textId="77777777" w:rsidTr="00BF665A">
        <w:trPr>
          <w:trHeight w:hRule="exact" w:val="403"/>
        </w:trPr>
        <w:tc>
          <w:tcPr>
            <w:tcW w:w="2696" w:type="pct"/>
          </w:tcPr>
          <w:p w14:paraId="4E23882C" w14:textId="77777777" w:rsidR="00C21C74" w:rsidRPr="009E58A4" w:rsidRDefault="00C21C74" w:rsidP="000A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BDAA6" w14:textId="77777777" w:rsidR="00C21C74" w:rsidRPr="009E58A4" w:rsidRDefault="00C21C74" w:rsidP="000A30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616FE3E6" w14:textId="77777777" w:rsidR="00C21C74" w:rsidRPr="009E58A4" w:rsidRDefault="00C21C74" w:rsidP="000A30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6E757" w14:textId="77777777" w:rsidR="00C21C74" w:rsidRPr="009E58A4" w:rsidRDefault="00C21C74" w:rsidP="000A30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468" w:rsidRPr="008A6F3D" w14:paraId="275A4A4F" w14:textId="77777777" w:rsidTr="00BF665A">
        <w:trPr>
          <w:trHeight w:hRule="exact" w:val="403"/>
        </w:trPr>
        <w:tc>
          <w:tcPr>
            <w:tcW w:w="2696" w:type="pct"/>
          </w:tcPr>
          <w:p w14:paraId="218E4A05" w14:textId="77777777" w:rsidR="00755468" w:rsidRPr="00BF665A" w:rsidRDefault="0075546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65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0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A7177" w14:textId="0ED4AE69" w:rsidR="00755468" w:rsidRPr="008A6F3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66,40</w:t>
            </w:r>
            <w:r w:rsidR="00B90DD1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D9FBF4B" w14:textId="77777777" w:rsidR="00755468" w:rsidRPr="008A6F3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A6AA6" w14:textId="3F4B11AA" w:rsidR="00755468" w:rsidRPr="008A6F3D" w:rsidRDefault="00755468" w:rsidP="00755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4D4A5D7" w14:textId="14458037" w:rsidR="006E7D43" w:rsidRPr="00C21C74" w:rsidRDefault="009E58A4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9B592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เงินเบิกเกินบัญชีและเงินกู้ยืมระยะสั้น</w:t>
      </w:r>
      <w:r w:rsidR="00060F62">
        <w:rPr>
          <w:rFonts w:ascii="Angsana New" w:hAnsi="Angsana New" w:hint="cs"/>
          <w:b/>
          <w:bCs/>
          <w:sz w:val="30"/>
          <w:szCs w:val="30"/>
          <w:cs/>
        </w:rPr>
        <w:t>จาก</w:t>
      </w:r>
      <w:r w:rsidRPr="009B592D">
        <w:rPr>
          <w:rFonts w:ascii="Angsana New" w:hAnsi="Angsana New" w:hint="cs"/>
          <w:b/>
          <w:bCs/>
          <w:sz w:val="30"/>
          <w:szCs w:val="30"/>
          <w:cs/>
        </w:rPr>
        <w:t>สถาบันการเงิน</w:t>
      </w:r>
    </w:p>
    <w:tbl>
      <w:tblPr>
        <w:tblW w:w="9747" w:type="dxa"/>
        <w:tblInd w:w="284" w:type="dxa"/>
        <w:tblLook w:val="04A0" w:firstRow="1" w:lastRow="0" w:firstColumn="1" w:lastColumn="0" w:noHBand="0" w:noVBand="1"/>
      </w:tblPr>
      <w:tblGrid>
        <w:gridCol w:w="4360"/>
        <w:gridCol w:w="1134"/>
        <w:gridCol w:w="284"/>
        <w:gridCol w:w="1134"/>
        <w:gridCol w:w="284"/>
        <w:gridCol w:w="1133"/>
        <w:gridCol w:w="283"/>
        <w:gridCol w:w="1135"/>
      </w:tblGrid>
      <w:tr w:rsidR="009E58A4" w:rsidRPr="00733D53" w14:paraId="49463321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FA8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ADE12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9E58A4" w:rsidRPr="00733D53" w14:paraId="734A319C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4439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2DAF0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2186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0E0BC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EB8" w:rsidRPr="00733D53" w14:paraId="47203988" w14:textId="77777777" w:rsidTr="00BF665A">
        <w:trPr>
          <w:trHeight w:val="2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90C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3A013" w14:textId="282D5359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D405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280E3" w14:textId="4D80DC3C" w:rsidR="001E5EB8" w:rsidRPr="00733D53" w:rsidRDefault="001E5EB8" w:rsidP="00D8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7395D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09345" w14:textId="40725FC2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E7E35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7D50" w14:textId="511B4FF0" w:rsidR="001E5EB8" w:rsidRPr="00733D53" w:rsidRDefault="001E5EB8" w:rsidP="00D8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1E5EB8" w:rsidRPr="00733D53" w14:paraId="33A13823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FD95" w14:textId="77777777" w:rsidR="001E5EB8" w:rsidRPr="00BF665A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</w:rPr>
            </w:pPr>
            <w:r w:rsidRPr="00BF665A">
              <w:rPr>
                <w:rFonts w:ascii="Angsana New" w:eastAsia="Calibri" w:hAnsi="Angsana New"/>
                <w:sz w:val="30"/>
                <w:szCs w:val="30"/>
                <w:cs/>
              </w:rPr>
              <w:t>เงินเบิกเกินบัญชี</w:t>
            </w:r>
          </w:p>
          <w:p w14:paraId="104C1B8B" w14:textId="77777777" w:rsidR="001E5EB8" w:rsidRPr="00BF665A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51E0" w14:textId="018B819D" w:rsidR="001E5EB8" w:rsidRPr="00733D53" w:rsidRDefault="002579D0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23,750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6E8ED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8ACF" w14:textId="018E477E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18,681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28AD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49E5" w14:textId="5A2726AE" w:rsidR="001E5EB8" w:rsidRPr="00EC6CD9" w:rsidRDefault="0075546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</w:t>
            </w:r>
            <w:r w:rsidR="002579D0">
              <w:rPr>
                <w:rFonts w:ascii="Angsana New" w:eastAsia="Times New Roman" w:hAnsi="Angsana New"/>
                <w:sz w:val="30"/>
                <w:szCs w:val="30"/>
              </w:rPr>
              <w:t>,160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8FE2" w14:textId="77777777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0CC0F" w14:textId="69B67C2D" w:rsidR="001E5EB8" w:rsidRPr="00733D53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13,812</w:t>
            </w:r>
          </w:p>
        </w:tc>
      </w:tr>
      <w:tr w:rsidR="002579D0" w:rsidRPr="00733D53" w14:paraId="3A9429C3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64A4" w14:textId="77777777" w:rsidR="002579D0" w:rsidRPr="00BF665A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F665A">
              <w:rPr>
                <w:rFonts w:ascii="Angsana New" w:eastAsia="Calibri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BDD1" w14:textId="5F96DA5F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FDC1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18E48" w14:textId="61193112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C50B3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0B61F" w14:textId="69B687DC" w:rsidR="002579D0" w:rsidRPr="00EC6CD9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7ADF5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98306" w14:textId="1B4D0C4E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</w:tr>
      <w:tr w:rsidR="002579D0" w:rsidRPr="00733D53" w14:paraId="72E6BB2D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FA99" w14:textId="77777777" w:rsidR="002579D0" w:rsidRPr="00733D53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5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</w:t>
            </w:r>
          </w:p>
          <w:p w14:paraId="3024BAD7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hanging="8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นง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9C3B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639E8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1B85525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3A71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DE43" w14:textId="77777777" w:rsidR="002579D0" w:rsidRPr="00EC6CD9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88AE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F985AF8" w14:textId="77777777" w:rsidR="002579D0" w:rsidRPr="00733D5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579D0" w:rsidRPr="00733D53" w14:paraId="1F368178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79A72" w14:textId="77777777" w:rsidR="002579D0" w:rsidRPr="00733D53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hanging="8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CCCDF" w14:textId="27A9918F" w:rsidR="002579D0" w:rsidRPr="005265E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68,750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C6F76" w14:textId="77777777" w:rsidR="002579D0" w:rsidRPr="005265E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3CE3CD" w14:textId="23CE2C4B" w:rsidR="002579D0" w:rsidRPr="005265E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63,681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BF275" w14:textId="77777777" w:rsidR="002579D0" w:rsidRPr="005265E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15B2E" w14:textId="42527AB7" w:rsidR="002579D0" w:rsidRPr="00EC6CD9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64,160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3C409" w14:textId="77777777" w:rsidR="002579D0" w:rsidRPr="005265E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645C52" w14:textId="598FA3A7" w:rsidR="002579D0" w:rsidRPr="005265E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58,812</w:t>
            </w:r>
          </w:p>
        </w:tc>
      </w:tr>
    </w:tbl>
    <w:p w14:paraId="27B81E6B" w14:textId="6FE555A2" w:rsidR="000402A9" w:rsidRDefault="000402A9" w:rsidP="006A2D22">
      <w:pPr>
        <w:spacing w:before="240" w:after="120" w:line="240" w:lineRule="auto"/>
        <w:ind w:left="544" w:hanging="119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ของเงินกู้ยืมระยะส</w:t>
      </w:r>
      <w:r w:rsidR="001E5EB8">
        <w:rPr>
          <w:rFonts w:ascii="Angsana New" w:hAnsi="Angsana New" w:hint="cs"/>
          <w:sz w:val="30"/>
          <w:szCs w:val="30"/>
          <w:cs/>
        </w:rPr>
        <w:t>ั้นจากสถาบันการเงินสำหรับงวดสาม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="001E5EB8">
        <w:rPr>
          <w:rFonts w:ascii="Angsana New" w:hAnsi="Angsana New"/>
          <w:sz w:val="30"/>
          <w:szCs w:val="30"/>
        </w:rPr>
        <w:t xml:space="preserve">31 </w:t>
      </w:r>
      <w:r w:rsidR="006776F3">
        <w:rPr>
          <w:rFonts w:ascii="Angsana New" w:hAnsi="Angsana New" w:hint="cs"/>
          <w:sz w:val="30"/>
          <w:szCs w:val="30"/>
          <w:cs/>
        </w:rPr>
        <w:t>มีน</w:t>
      </w:r>
      <w:r w:rsidR="001E5EB8">
        <w:rPr>
          <w:rFonts w:ascii="Angsana New" w:hAnsi="Angsana New" w:hint="cs"/>
          <w:sz w:val="30"/>
          <w:szCs w:val="30"/>
          <w:cs/>
        </w:rPr>
        <w:t xml:space="preserve">าคม </w:t>
      </w:r>
      <w:r w:rsidR="001E5EB8">
        <w:rPr>
          <w:rFonts w:ascii="Angsana New" w:hAnsi="Angsana New"/>
          <w:sz w:val="30"/>
          <w:szCs w:val="30"/>
        </w:rPr>
        <w:t>256</w:t>
      </w:r>
      <w:r w:rsidR="006776F3">
        <w:rPr>
          <w:rFonts w:ascii="Angsana New" w:hAnsi="Angsana New"/>
          <w:sz w:val="30"/>
          <w:szCs w:val="30"/>
        </w:rPr>
        <w:t>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252"/>
        <w:gridCol w:w="2076"/>
        <w:gridCol w:w="296"/>
        <w:gridCol w:w="2123"/>
      </w:tblGrid>
      <w:tr w:rsidR="000402A9" w:rsidRPr="009E58A4" w14:paraId="145BFD1F" w14:textId="77777777" w:rsidTr="00BF665A">
        <w:trPr>
          <w:trHeight w:hRule="exact" w:val="403"/>
        </w:trPr>
        <w:tc>
          <w:tcPr>
            <w:tcW w:w="2694" w:type="pct"/>
          </w:tcPr>
          <w:p w14:paraId="5D73C929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06" w:type="pct"/>
            <w:gridSpan w:val="3"/>
            <w:tcBorders>
              <w:bottom w:val="single" w:sz="4" w:space="0" w:color="auto"/>
            </w:tcBorders>
          </w:tcPr>
          <w:p w14:paraId="3DF8FF03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02A9" w:rsidRPr="009E58A4" w14:paraId="02BDDBE1" w14:textId="77777777" w:rsidTr="00BF665A">
        <w:trPr>
          <w:trHeight w:hRule="exact" w:val="403"/>
        </w:trPr>
        <w:tc>
          <w:tcPr>
            <w:tcW w:w="2694" w:type="pct"/>
          </w:tcPr>
          <w:p w14:paraId="280A3860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7180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3D0BFEF0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02F3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79D0" w:rsidRPr="009E58A4" w14:paraId="4425CAF8" w14:textId="77777777" w:rsidTr="00BF665A">
        <w:trPr>
          <w:trHeight w:hRule="exact" w:val="403"/>
        </w:trPr>
        <w:tc>
          <w:tcPr>
            <w:tcW w:w="2694" w:type="pct"/>
          </w:tcPr>
          <w:p w14:paraId="48A8F1AC" w14:textId="1DC402AB" w:rsidR="002579D0" w:rsidRPr="009B592D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ยอดยกมา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144C3067" w14:textId="3ED4D796" w:rsidR="002579D0" w:rsidRPr="006776F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9E98C86" w14:textId="77777777" w:rsidR="002579D0" w:rsidRPr="006776F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1FC0D7DC" w14:textId="00692029" w:rsidR="002579D0" w:rsidRPr="006776F3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</w:tr>
      <w:tr w:rsidR="002579D0" w:rsidRPr="009E58A4" w14:paraId="0E464E83" w14:textId="77777777" w:rsidTr="00BF665A">
        <w:trPr>
          <w:trHeight w:hRule="exact" w:val="403"/>
        </w:trPr>
        <w:tc>
          <w:tcPr>
            <w:tcW w:w="2694" w:type="pct"/>
          </w:tcPr>
          <w:p w14:paraId="78E860D6" w14:textId="5733FFDA" w:rsidR="002579D0" w:rsidRPr="009E58A4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05D7DC4B" w14:textId="065F5C27" w:rsidR="002579D0" w:rsidRPr="009E58A4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52AE81C" w14:textId="77777777" w:rsidR="002579D0" w:rsidRPr="009E58A4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1A176339" w14:textId="5270BCA3" w:rsidR="002579D0" w:rsidRPr="009E58A4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</w:tr>
      <w:tr w:rsidR="002579D0" w:rsidRPr="009E58A4" w14:paraId="3480CE84" w14:textId="77777777" w:rsidTr="00BF665A">
        <w:trPr>
          <w:trHeight w:hRule="exact" w:val="403"/>
        </w:trPr>
        <w:tc>
          <w:tcPr>
            <w:tcW w:w="2694" w:type="pct"/>
          </w:tcPr>
          <w:p w14:paraId="3377ED62" w14:textId="5B68508A" w:rsidR="002579D0" w:rsidRPr="009E58A4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A8A51" w14:textId="135F02A9" w:rsidR="002579D0" w:rsidRPr="009E58A4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CF9045D" w14:textId="77777777" w:rsidR="002579D0" w:rsidRPr="009E58A4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953CF" w14:textId="4038F465" w:rsidR="002579D0" w:rsidRPr="009E58A4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6776F3">
              <w:rPr>
                <w:rFonts w:ascii="Angsana New" w:eastAsia="Calibri" w:hAnsi="Angsana New"/>
                <w:sz w:val="30"/>
                <w:szCs w:val="30"/>
              </w:rPr>
              <w:t>45,000</w:t>
            </w:r>
            <w:r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2579D0" w:rsidRPr="009E58A4" w14:paraId="4E0A3A97" w14:textId="77777777" w:rsidTr="00BF665A">
        <w:trPr>
          <w:trHeight w:hRule="exact" w:val="403"/>
        </w:trPr>
        <w:tc>
          <w:tcPr>
            <w:tcW w:w="2694" w:type="pct"/>
          </w:tcPr>
          <w:p w14:paraId="4C7F7F22" w14:textId="5290B818" w:rsidR="002579D0" w:rsidRPr="006776F3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ยอดยกไป ณ 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D2BBE" w14:textId="3EF5D39A" w:rsidR="002579D0" w:rsidRPr="00BF3C0E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579D0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FC4038C" w14:textId="77777777" w:rsidR="002579D0" w:rsidRPr="00BF3C0E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8DE6F" w14:textId="7349A40F" w:rsidR="002579D0" w:rsidRPr="002579D0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579D0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</w:tr>
    </w:tbl>
    <w:p w14:paraId="09119D9B" w14:textId="446E574B" w:rsidR="009E58A4" w:rsidRPr="0028454C" w:rsidRDefault="009E58A4" w:rsidP="006A2D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8454C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F1887" w:rsidRPr="0028454C">
        <w:rPr>
          <w:rFonts w:ascii="Angsana New" w:hAnsi="Angsana New"/>
          <w:spacing w:val="-4"/>
          <w:sz w:val="30"/>
          <w:szCs w:val="30"/>
        </w:rPr>
        <w:t>3</w:t>
      </w:r>
      <w:r w:rsidR="006776F3" w:rsidRPr="0028454C">
        <w:rPr>
          <w:rFonts w:ascii="Angsana New" w:hAnsi="Angsana New"/>
          <w:spacing w:val="-4"/>
          <w:sz w:val="30"/>
          <w:szCs w:val="30"/>
        </w:rPr>
        <w:t xml:space="preserve">1 </w:t>
      </w:r>
      <w:r w:rsidR="00703519" w:rsidRPr="0028454C">
        <w:rPr>
          <w:rFonts w:ascii="Angsana New" w:hAnsi="Angsana New" w:hint="cs"/>
          <w:spacing w:val="-4"/>
          <w:sz w:val="30"/>
          <w:szCs w:val="30"/>
          <w:cs/>
        </w:rPr>
        <w:t>มีน</w:t>
      </w:r>
      <w:r w:rsidR="006776F3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าคม </w:t>
      </w:r>
      <w:r w:rsidR="006776F3" w:rsidRPr="0028454C">
        <w:rPr>
          <w:rFonts w:ascii="Angsana New" w:hAnsi="Angsana New"/>
          <w:spacing w:val="-4"/>
          <w:sz w:val="30"/>
          <w:szCs w:val="30"/>
        </w:rPr>
        <w:t xml:space="preserve">2564 </w:t>
      </w:r>
      <w:r w:rsidRPr="0028454C">
        <w:rPr>
          <w:rFonts w:ascii="Angsana New" w:hAnsi="Angsana New"/>
          <w:spacing w:val="-4"/>
          <w:sz w:val="30"/>
          <w:szCs w:val="30"/>
          <w:cs/>
        </w:rPr>
        <w:t xml:space="preserve">เงินเบิกเกินบัญชีธนาคาร และเงินกู้ยืมระยะสั้นจากสถาบันการเงินมีอัตราดอกเบี้ย 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MOR </w:t>
      </w:r>
      <w:r w:rsidRPr="0028454C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MLR </w:t>
      </w:r>
      <w:r w:rsidRPr="0028454C">
        <w:rPr>
          <w:rFonts w:ascii="Angsana New" w:hAnsi="Angsana New"/>
          <w:spacing w:val="-4"/>
          <w:sz w:val="30"/>
          <w:szCs w:val="30"/>
          <w:cs/>
        </w:rPr>
        <w:t xml:space="preserve">ลบร้อยละ </w:t>
      </w:r>
      <w:r w:rsidR="00084CF9" w:rsidRPr="0028454C">
        <w:rPr>
          <w:rFonts w:ascii="Angsana New" w:hAnsi="Angsana New"/>
          <w:spacing w:val="-4"/>
          <w:sz w:val="30"/>
          <w:szCs w:val="30"/>
        </w:rPr>
        <w:t>1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/>
          <w:spacing w:val="-4"/>
          <w:sz w:val="30"/>
          <w:szCs w:val="30"/>
          <w:cs/>
        </w:rPr>
        <w:t>ต่อปี</w:t>
      </w:r>
    </w:p>
    <w:p w14:paraId="3DBD5BD2" w14:textId="654AA120" w:rsidR="005F0709" w:rsidRPr="0028454C" w:rsidRDefault="009E58A4" w:rsidP="006A2D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7F1887" w:rsidRPr="0028454C">
        <w:rPr>
          <w:rFonts w:ascii="Angsana New" w:hAnsi="Angsana New"/>
          <w:spacing w:val="-4"/>
          <w:sz w:val="30"/>
          <w:szCs w:val="30"/>
        </w:rPr>
        <w:t>3</w:t>
      </w:r>
      <w:r w:rsidR="006776F3" w:rsidRPr="0028454C">
        <w:rPr>
          <w:rFonts w:ascii="Angsana New" w:hAnsi="Angsana New"/>
          <w:spacing w:val="-4"/>
          <w:sz w:val="30"/>
          <w:szCs w:val="30"/>
        </w:rPr>
        <w:t xml:space="preserve">1 </w:t>
      </w:r>
      <w:r w:rsidR="006776F3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6776F3" w:rsidRPr="0028454C">
        <w:rPr>
          <w:rFonts w:ascii="Angsana New" w:hAnsi="Angsana New"/>
          <w:spacing w:val="-4"/>
          <w:sz w:val="30"/>
          <w:szCs w:val="30"/>
        </w:rPr>
        <w:t>2564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กลุ่มบริษัทมี</w:t>
      </w:r>
      <w:r w:rsidRPr="0028454C">
        <w:rPr>
          <w:rFonts w:ascii="Angsana New" w:hAnsi="Angsana New"/>
          <w:spacing w:val="-4"/>
          <w:sz w:val="30"/>
          <w:szCs w:val="30"/>
          <w:cs/>
        </w:rPr>
        <w:t>วงเงินสินเชื่อ</w:t>
      </w:r>
      <w:r w:rsidR="00BF3C0E" w:rsidRPr="0028454C">
        <w:rPr>
          <w:rFonts w:ascii="Angsana New" w:hAnsi="Angsana New" w:hint="cs"/>
          <w:spacing w:val="-4"/>
          <w:sz w:val="30"/>
          <w:szCs w:val="30"/>
          <w:cs/>
        </w:rPr>
        <w:t>ระยะสั้น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ซึ่งยังมิได้เบิกใช้เป็น</w:t>
      </w:r>
      <w:r w:rsidRPr="0028454C">
        <w:rPr>
          <w:rFonts w:ascii="Angsana New" w:hAnsi="Angsana New"/>
          <w:spacing w:val="-4"/>
          <w:sz w:val="30"/>
          <w:szCs w:val="30"/>
          <w:cs/>
        </w:rPr>
        <w:t>จำนวนเงินรวม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FA38CE" w:rsidRPr="0028454C">
        <w:rPr>
          <w:rFonts w:ascii="Angsana New" w:hAnsi="Angsana New"/>
          <w:spacing w:val="-4"/>
          <w:sz w:val="30"/>
          <w:szCs w:val="30"/>
        </w:rPr>
        <w:t>5</w:t>
      </w:r>
      <w:r w:rsidR="00084CF9" w:rsidRPr="0028454C">
        <w:rPr>
          <w:rFonts w:ascii="Angsana New" w:hAnsi="Angsana New"/>
          <w:spacing w:val="-4"/>
          <w:sz w:val="30"/>
          <w:szCs w:val="30"/>
        </w:rPr>
        <w:t>.</w:t>
      </w:r>
      <w:r w:rsidR="00FA38CE" w:rsidRPr="0028454C">
        <w:rPr>
          <w:rFonts w:ascii="Angsana New" w:hAnsi="Angsana New"/>
          <w:spacing w:val="-4"/>
          <w:sz w:val="30"/>
          <w:szCs w:val="30"/>
        </w:rPr>
        <w:t>2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FA38CE" w:rsidRPr="0028454C">
        <w:rPr>
          <w:rFonts w:ascii="Angsana New" w:hAnsi="Angsana New"/>
          <w:spacing w:val="-4"/>
          <w:sz w:val="30"/>
          <w:szCs w:val="30"/>
        </w:rPr>
        <w:t xml:space="preserve">   </w:t>
      </w:r>
      <w:r w:rsidR="00E44998"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="00E44998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           </w:t>
      </w:r>
      <w:r w:rsidRPr="0028454C">
        <w:rPr>
          <w:rFonts w:ascii="Angsana New" w:hAnsi="Angsana New"/>
          <w:spacing w:val="-4"/>
          <w:sz w:val="30"/>
          <w:szCs w:val="30"/>
        </w:rPr>
        <w:t>(</w:t>
      </w:r>
      <w:r w:rsidR="007F1887" w:rsidRPr="0028454C">
        <w:rPr>
          <w:rFonts w:ascii="Angsana New" w:hAnsi="Angsana New"/>
          <w:spacing w:val="-4"/>
          <w:sz w:val="30"/>
          <w:szCs w:val="30"/>
        </w:rPr>
        <w:t>31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7F1887" w:rsidRPr="0028454C">
        <w:rPr>
          <w:rFonts w:ascii="Angsana New" w:hAnsi="Angsana New"/>
          <w:spacing w:val="-4"/>
          <w:sz w:val="30"/>
          <w:szCs w:val="30"/>
        </w:rPr>
        <w:t>256</w:t>
      </w:r>
      <w:r w:rsidR="00703519" w:rsidRPr="0028454C">
        <w:rPr>
          <w:rFonts w:ascii="Angsana New" w:hAnsi="Angsana New"/>
          <w:spacing w:val="-4"/>
          <w:sz w:val="30"/>
          <w:szCs w:val="30"/>
        </w:rPr>
        <w:t>3</w:t>
      </w:r>
      <w:r w:rsidR="00F459C2" w:rsidRPr="0028454C">
        <w:rPr>
          <w:rFonts w:ascii="Angsana New" w:hAnsi="Angsana New"/>
          <w:spacing w:val="-4"/>
          <w:sz w:val="30"/>
          <w:szCs w:val="30"/>
        </w:rPr>
        <w:t xml:space="preserve">: </w:t>
      </w:r>
      <w:r w:rsidR="006776F3" w:rsidRPr="0028454C">
        <w:rPr>
          <w:rFonts w:ascii="Angsana New" w:hAnsi="Angsana New"/>
          <w:spacing w:val="-4"/>
          <w:sz w:val="30"/>
          <w:szCs w:val="30"/>
        </w:rPr>
        <w:t>6.3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28454C">
        <w:rPr>
          <w:rFonts w:ascii="Angsana New" w:hAnsi="Angsana New"/>
          <w:spacing w:val="-4"/>
          <w:sz w:val="30"/>
          <w:szCs w:val="30"/>
        </w:rPr>
        <w:t>)</w:t>
      </w:r>
    </w:p>
    <w:p w14:paraId="7B142AB4" w14:textId="4FB732AD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21FF748" w14:textId="5F5E563A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11EDD71" w14:textId="582200E1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2B88A6DC" w14:textId="347607B6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2F129707" w14:textId="7738AD13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454A152" w14:textId="4DBDA486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7F5D8B6E" w14:textId="42BB0A99" w:rsidR="005F0709" w:rsidRDefault="005F0709" w:rsidP="005F0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401557EB" w14:textId="77777777" w:rsidR="005F0709" w:rsidRDefault="005F0709" w:rsidP="006A2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562415" w14:textId="0F06D81D" w:rsidR="00A85D2A" w:rsidRDefault="00A85D2A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เงินกู้ยืมระยะสั้นจากบริษัทอื่น</w:t>
      </w:r>
    </w:p>
    <w:tbl>
      <w:tblPr>
        <w:tblW w:w="9747" w:type="dxa"/>
        <w:tblInd w:w="284" w:type="dxa"/>
        <w:tblLook w:val="04A0" w:firstRow="1" w:lastRow="0" w:firstColumn="1" w:lastColumn="0" w:noHBand="0" w:noVBand="1"/>
      </w:tblPr>
      <w:tblGrid>
        <w:gridCol w:w="4360"/>
        <w:gridCol w:w="1134"/>
        <w:gridCol w:w="284"/>
        <w:gridCol w:w="1134"/>
        <w:gridCol w:w="284"/>
        <w:gridCol w:w="1133"/>
        <w:gridCol w:w="283"/>
        <w:gridCol w:w="1135"/>
      </w:tblGrid>
      <w:tr w:rsidR="00A85D2A" w:rsidRPr="00733D53" w14:paraId="3C27A58F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BBA1" w14:textId="77777777" w:rsidR="00A85D2A" w:rsidRPr="00A85D2A" w:rsidRDefault="00A85D2A" w:rsidP="00A85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2EDBF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85D2A" w:rsidRPr="00733D53" w14:paraId="31DC5AA3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72B60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7E635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73B0B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D11340" w14:textId="77777777" w:rsidR="00A85D2A" w:rsidRPr="00107142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D2A" w:rsidRPr="00733D53" w14:paraId="5AEC2B21" w14:textId="77777777" w:rsidTr="00BF665A">
        <w:trPr>
          <w:trHeight w:val="2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DF7A1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1C236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49305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8F4F8" w14:textId="77777777" w:rsidR="00A85D2A" w:rsidRPr="00733D53" w:rsidRDefault="00A85D2A" w:rsidP="00E5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A92E1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191D5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49F40" w14:textId="77777777" w:rsidR="00A85D2A" w:rsidRPr="00733D5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4E324B" w14:textId="77777777" w:rsidR="00A85D2A" w:rsidRPr="00733D53" w:rsidRDefault="00A85D2A" w:rsidP="00E5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060F62" w:rsidRPr="00060F62" w14:paraId="072F74CF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4E4E8" w14:textId="7E8446BB" w:rsidR="00060F62" w:rsidRPr="00060F62" w:rsidRDefault="00060F62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60F62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E9171" w14:textId="5C33E127" w:rsidR="00060F62" w:rsidRPr="00060F62" w:rsidRDefault="00060F62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33,600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E6AE1" w14:textId="77777777" w:rsidR="00060F62" w:rsidRPr="00060F62" w:rsidRDefault="00060F62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6F083" w14:textId="4D516E8F" w:rsidR="00060F62" w:rsidRPr="00060F62" w:rsidRDefault="00060F62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5A2F7" w14:textId="77777777" w:rsidR="00060F62" w:rsidRPr="00060F62" w:rsidRDefault="00060F62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C99B3F" w14:textId="480B322D" w:rsidR="00060F62" w:rsidRPr="00060F62" w:rsidRDefault="00060F62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59E99" w14:textId="77777777" w:rsidR="00060F62" w:rsidRPr="00060F62" w:rsidRDefault="00060F62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B21DD5" w14:textId="7090B419" w:rsidR="00060F62" w:rsidRPr="00060F62" w:rsidRDefault="00060F62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85D2A" w:rsidRPr="00733D53" w14:paraId="349243C7" w14:textId="77777777" w:rsidTr="00BF665A">
        <w:trPr>
          <w:trHeight w:hRule="exact" w:val="397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CF63" w14:textId="339A805A" w:rsidR="00A85D2A" w:rsidRPr="00733D53" w:rsidRDefault="00060F62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2E3209" w:rsidRPr="002E3209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C9EC05" w14:textId="119826C7" w:rsidR="00A85D2A" w:rsidRPr="005265E3" w:rsidRDefault="0053301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33,600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705A9A" w14:textId="77777777" w:rsidR="00A85D2A" w:rsidRPr="005265E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150972B" w14:textId="228B3EB1" w:rsidR="00A85D2A" w:rsidRPr="005265E3" w:rsidRDefault="002E3209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4228F" w14:textId="77777777" w:rsidR="00A85D2A" w:rsidRPr="005265E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6ED544" w14:textId="0AD6E529" w:rsidR="00A85D2A" w:rsidRPr="006345CA" w:rsidRDefault="006345C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345CA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85B5B" w14:textId="77777777" w:rsidR="00A85D2A" w:rsidRPr="005265E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D5A11B" w14:textId="7BBD2726" w:rsidR="00A85D2A" w:rsidRPr="005265E3" w:rsidRDefault="002E3209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A3F0142" w14:textId="7C8754FD" w:rsidR="00A85D2A" w:rsidRDefault="00A85D2A" w:rsidP="00BF665A">
      <w:pPr>
        <w:spacing w:before="240" w:after="120" w:line="240" w:lineRule="auto"/>
        <w:ind w:left="544" w:hanging="118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ของเงินกู้ยืมระยะสั้นจาก</w:t>
      </w:r>
      <w:r w:rsidR="002E3209">
        <w:rPr>
          <w:rFonts w:ascii="Angsana New" w:hAnsi="Angsana New" w:hint="cs"/>
          <w:sz w:val="30"/>
          <w:szCs w:val="30"/>
          <w:cs/>
        </w:rPr>
        <w:t>บริษัทอื่น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809" w:type="pct"/>
        <w:tblInd w:w="284" w:type="dxa"/>
        <w:tblLook w:val="0000" w:firstRow="0" w:lastRow="0" w:firstColumn="0" w:lastColumn="0" w:noHBand="0" w:noVBand="0"/>
      </w:tblPr>
      <w:tblGrid>
        <w:gridCol w:w="5210"/>
        <w:gridCol w:w="2042"/>
        <w:gridCol w:w="292"/>
        <w:gridCol w:w="2190"/>
      </w:tblGrid>
      <w:tr w:rsidR="00A85D2A" w:rsidRPr="009E58A4" w14:paraId="7E6D0631" w14:textId="77777777" w:rsidTr="00BF665A">
        <w:trPr>
          <w:trHeight w:hRule="exact" w:val="403"/>
        </w:trPr>
        <w:tc>
          <w:tcPr>
            <w:tcW w:w="2676" w:type="pct"/>
          </w:tcPr>
          <w:p w14:paraId="0E202443" w14:textId="77777777" w:rsidR="00A85D2A" w:rsidRPr="009E58A4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24" w:type="pct"/>
            <w:gridSpan w:val="3"/>
            <w:tcBorders>
              <w:bottom w:val="single" w:sz="4" w:space="0" w:color="auto"/>
            </w:tcBorders>
          </w:tcPr>
          <w:p w14:paraId="021BC54F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3209" w:rsidRPr="009E58A4" w14:paraId="35E07A64" w14:textId="77777777" w:rsidTr="00BF665A">
        <w:trPr>
          <w:trHeight w:hRule="exact" w:val="403"/>
        </w:trPr>
        <w:tc>
          <w:tcPr>
            <w:tcW w:w="2676" w:type="pct"/>
          </w:tcPr>
          <w:p w14:paraId="3793833C" w14:textId="77777777" w:rsidR="00A85D2A" w:rsidRPr="009E58A4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E61E6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759E8ADE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27071" w14:textId="77777777" w:rsidR="00A85D2A" w:rsidRPr="009E58A4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209" w:rsidRPr="009E58A4" w14:paraId="3C2EF41A" w14:textId="77777777" w:rsidTr="00BF665A">
        <w:trPr>
          <w:trHeight w:hRule="exact" w:val="403"/>
        </w:trPr>
        <w:tc>
          <w:tcPr>
            <w:tcW w:w="2676" w:type="pct"/>
          </w:tcPr>
          <w:p w14:paraId="7FC411E9" w14:textId="77777777" w:rsidR="00A85D2A" w:rsidRPr="009B592D" w:rsidRDefault="00A85D2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ยอดยกมา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Pr="00703519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</w:p>
        </w:tc>
        <w:tc>
          <w:tcPr>
            <w:tcW w:w="1049" w:type="pct"/>
            <w:shd w:val="clear" w:color="auto" w:fill="auto"/>
            <w:vAlign w:val="bottom"/>
          </w:tcPr>
          <w:p w14:paraId="1FF011B4" w14:textId="0D4ACC1C" w:rsidR="00A85D2A" w:rsidRPr="006776F3" w:rsidRDefault="0074694B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7E3FC2F" w14:textId="77777777" w:rsidR="00A85D2A" w:rsidRPr="006776F3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</w:p>
        </w:tc>
        <w:tc>
          <w:tcPr>
            <w:tcW w:w="1124" w:type="pct"/>
            <w:shd w:val="clear" w:color="auto" w:fill="auto"/>
            <w:vAlign w:val="bottom"/>
          </w:tcPr>
          <w:p w14:paraId="604E7016" w14:textId="09850DCB" w:rsidR="00A85D2A" w:rsidRPr="006776F3" w:rsidRDefault="0074694B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-</w:t>
            </w:r>
          </w:p>
        </w:tc>
      </w:tr>
      <w:tr w:rsidR="002E3209" w:rsidRPr="009E58A4" w14:paraId="152E574B" w14:textId="77777777" w:rsidTr="00BF665A">
        <w:trPr>
          <w:trHeight w:hRule="exact" w:val="403"/>
        </w:trPr>
        <w:tc>
          <w:tcPr>
            <w:tcW w:w="2676" w:type="pct"/>
          </w:tcPr>
          <w:p w14:paraId="705769CD" w14:textId="77777777" w:rsidR="00A85D2A" w:rsidRPr="009E58A4" w:rsidRDefault="00A85D2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049" w:type="pct"/>
            <w:shd w:val="clear" w:color="auto" w:fill="auto"/>
            <w:vAlign w:val="bottom"/>
          </w:tcPr>
          <w:p w14:paraId="6482CDF0" w14:textId="3B5C0140" w:rsidR="00A85D2A" w:rsidRPr="0053301E" w:rsidRDefault="0053301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301E">
              <w:rPr>
                <w:rFonts w:ascii="Angsana New" w:eastAsia="Times New Roman" w:hAnsi="Angsana New"/>
                <w:sz w:val="30"/>
                <w:szCs w:val="30"/>
              </w:rPr>
              <w:t>33,600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92362C2" w14:textId="77777777" w:rsidR="00A85D2A" w:rsidRPr="009E58A4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4" w:type="pct"/>
            <w:shd w:val="clear" w:color="auto" w:fill="auto"/>
            <w:vAlign w:val="bottom"/>
          </w:tcPr>
          <w:p w14:paraId="2D90558A" w14:textId="15144AC8" w:rsidR="00A85D2A" w:rsidRPr="009E58A4" w:rsidRDefault="0053301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2E3209" w:rsidRPr="009E58A4" w14:paraId="6262519A" w14:textId="77777777" w:rsidTr="00BF665A">
        <w:trPr>
          <w:trHeight w:hRule="exact" w:val="403"/>
        </w:trPr>
        <w:tc>
          <w:tcPr>
            <w:tcW w:w="2676" w:type="pct"/>
          </w:tcPr>
          <w:p w14:paraId="2DD788A7" w14:textId="77777777" w:rsidR="00A85D2A" w:rsidRPr="009E58A4" w:rsidRDefault="00A85D2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2F2E" w14:textId="1A9BC8CC" w:rsidR="00A85D2A" w:rsidRPr="009E58A4" w:rsidRDefault="0053301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8F8E09D" w14:textId="77777777" w:rsidR="00A85D2A" w:rsidRPr="009E58A4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DA5E6" w14:textId="46858DC2" w:rsidR="00A85D2A" w:rsidRPr="009E58A4" w:rsidRDefault="0053301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2E3209" w:rsidRPr="009E58A4" w14:paraId="33A12930" w14:textId="77777777" w:rsidTr="00BF665A">
        <w:trPr>
          <w:trHeight w:hRule="exact" w:val="403"/>
        </w:trPr>
        <w:tc>
          <w:tcPr>
            <w:tcW w:w="2676" w:type="pct"/>
          </w:tcPr>
          <w:p w14:paraId="70E17442" w14:textId="77777777" w:rsidR="00A85D2A" w:rsidRPr="006776F3" w:rsidRDefault="00A85D2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ยอดยกไป ณ 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F6B9" w14:textId="6572F394" w:rsidR="00A85D2A" w:rsidRPr="00BF3C0E" w:rsidRDefault="0053301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33,600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546DCAA" w14:textId="77777777" w:rsidR="00A85D2A" w:rsidRPr="00BF3C0E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C4E35" w14:textId="0C9C20AC" w:rsidR="00A85D2A" w:rsidRPr="00BF3C0E" w:rsidRDefault="0053301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519AD60" w14:textId="31361683" w:rsidR="006345CA" w:rsidRPr="0028454C" w:rsidRDefault="006345CA" w:rsidP="0028454C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5" w:firstLine="1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31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2564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บริษัทย่อยได้ทำสัญญาเงินกู้ยืมระยะสั้นกับบริษัทที่ไม่เกี่ยวข้องกันแห่งหนึ่ง มูลค่าสัญญาจำนวน 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33.60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คิด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อัตราดอกเบี้ยร้อยละ </w:t>
      </w:r>
      <w:r w:rsidRPr="0028454C">
        <w:rPr>
          <w:rFonts w:ascii="Angsana New" w:hAnsi="Angsana New"/>
          <w:spacing w:val="-4"/>
          <w:sz w:val="30"/>
          <w:szCs w:val="30"/>
        </w:rPr>
        <w:t xml:space="preserve">7.50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ครบกำหนดชำระคืนวันที่ </w:t>
      </w:r>
      <w:r w:rsidR="00481D76" w:rsidRPr="0028454C">
        <w:rPr>
          <w:rFonts w:ascii="Angsana New" w:hAnsi="Angsana New"/>
          <w:spacing w:val="-4"/>
          <w:sz w:val="30"/>
          <w:szCs w:val="30"/>
        </w:rPr>
        <w:t xml:space="preserve">22 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481D76" w:rsidRPr="0028454C">
        <w:rPr>
          <w:rFonts w:ascii="Angsana New" w:hAnsi="Angsana New"/>
          <w:spacing w:val="-4"/>
          <w:sz w:val="30"/>
          <w:szCs w:val="30"/>
        </w:rPr>
        <w:t xml:space="preserve">2564 </w:t>
      </w:r>
      <w:r w:rsidRPr="0028454C">
        <w:rPr>
          <w:rFonts w:ascii="Angsana New" w:hAnsi="Angsana New" w:hint="cs"/>
          <w:spacing w:val="-4"/>
          <w:sz w:val="30"/>
          <w:szCs w:val="30"/>
          <w:cs/>
        </w:rPr>
        <w:t>ค้ำประกัน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สัญญาด้วย เครื่องจักร ผลิตน้ำประปา จำนวน </w:t>
      </w:r>
      <w:r w:rsidR="00481D76" w:rsidRPr="0028454C">
        <w:rPr>
          <w:rFonts w:ascii="Angsana New" w:hAnsi="Angsana New"/>
          <w:spacing w:val="-4"/>
          <w:sz w:val="30"/>
          <w:szCs w:val="30"/>
        </w:rPr>
        <w:t xml:space="preserve">3 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เครื่อง ตามใบอนุญาตประกอบกิจการ</w:t>
      </w:r>
      <w:proofErr w:type="spellStart"/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โร</w:t>
      </w:r>
      <w:proofErr w:type="spellEnd"/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 xml:space="preserve">งงงาน </w:t>
      </w:r>
      <w:proofErr w:type="spellStart"/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ร.ง</w:t>
      </w:r>
      <w:proofErr w:type="spellEnd"/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481D76" w:rsidRPr="0028454C">
        <w:rPr>
          <w:rFonts w:ascii="Angsana New" w:hAnsi="Angsana New"/>
          <w:spacing w:val="-4"/>
          <w:sz w:val="30"/>
          <w:szCs w:val="30"/>
        </w:rPr>
        <w:t xml:space="preserve">4 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ของกระทรว</w:t>
      </w:r>
      <w:r w:rsidR="008414C6">
        <w:rPr>
          <w:rFonts w:ascii="Angsana New" w:hAnsi="Angsana New" w:hint="cs"/>
          <w:spacing w:val="-4"/>
          <w:sz w:val="30"/>
          <w:szCs w:val="30"/>
          <w:cs/>
        </w:rPr>
        <w:t>ง</w:t>
      </w:r>
      <w:r w:rsidR="00481D76" w:rsidRPr="0028454C">
        <w:rPr>
          <w:rFonts w:ascii="Angsana New" w:hAnsi="Angsana New" w:hint="cs"/>
          <w:spacing w:val="-4"/>
          <w:sz w:val="30"/>
          <w:szCs w:val="30"/>
          <w:cs/>
        </w:rPr>
        <w:t>อุตสาหกรรม</w:t>
      </w:r>
    </w:p>
    <w:p w14:paraId="10CF9B6D" w14:textId="2CD0109A" w:rsidR="0022337C" w:rsidRPr="00E44998" w:rsidRDefault="00F6407A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638" w:type="dxa"/>
        <w:tblInd w:w="426" w:type="dxa"/>
        <w:tblLook w:val="04A0" w:firstRow="1" w:lastRow="0" w:firstColumn="1" w:lastColumn="0" w:noHBand="0" w:noVBand="1"/>
      </w:tblPr>
      <w:tblGrid>
        <w:gridCol w:w="4218"/>
        <w:gridCol w:w="1167"/>
        <w:gridCol w:w="284"/>
        <w:gridCol w:w="1134"/>
        <w:gridCol w:w="283"/>
        <w:gridCol w:w="1134"/>
        <w:gridCol w:w="283"/>
        <w:gridCol w:w="1135"/>
      </w:tblGrid>
      <w:tr w:rsidR="00F6407A" w:rsidRPr="00F6407A" w14:paraId="192D01C7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A5767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47C3BD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F6407A" w:rsidRPr="00F6407A" w14:paraId="76F7036F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9FA25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E48E4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F1897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F1073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6F3" w:rsidRPr="00F6407A" w14:paraId="5A1BC810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BBC98" w14:textId="77777777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1C69" w14:textId="3D7ED8B3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1D876" w14:textId="77777777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A0B6C" w14:textId="03D8CF1D" w:rsidR="006776F3" w:rsidRPr="00733D53" w:rsidRDefault="006776F3" w:rsidP="00F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4FEEE" w14:textId="77777777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4E259" w14:textId="70E77910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C7422" w14:textId="77777777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0034F" w14:textId="016FCC9B" w:rsidR="006776F3" w:rsidRPr="00733D53" w:rsidRDefault="006776F3" w:rsidP="00F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53301E" w:rsidRPr="00F6407A" w14:paraId="1B994A64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E9E5" w14:textId="1188B275" w:rsidR="0053301E" w:rsidRPr="00F6407A" w:rsidRDefault="0053301E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 w:hanging="38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1B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541B14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D7FF76" w14:textId="5E2E9918" w:rsidR="0053301E" w:rsidRPr="0053301E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3301E">
              <w:rPr>
                <w:rFonts w:ascii="Angsana New" w:eastAsia="Times New Roman" w:hAnsi="Angsana New"/>
                <w:sz w:val="30"/>
                <w:szCs w:val="30"/>
              </w:rPr>
              <w:t>16,902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022B7" w14:textId="77777777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F09FF2" w14:textId="23484376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4DC1B" w14:textId="77777777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AECE5CF" w14:textId="5C968E4B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12,141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8DC30" w14:textId="77777777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963FACC" w14:textId="7F903192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12,151</w:t>
            </w:r>
          </w:p>
        </w:tc>
      </w:tr>
      <w:tr w:rsidR="0053301E" w:rsidRPr="00F6407A" w14:paraId="3CD83BE8" w14:textId="77777777" w:rsidTr="00BF665A">
        <w:trPr>
          <w:trHeight w:hRule="exact" w:val="431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18BD3" w14:textId="55DBF4DF" w:rsidR="0053301E" w:rsidRPr="00F6407A" w:rsidRDefault="0053301E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 w:hanging="38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  <w:r w:rsidRPr="00C21C7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เงินกู้ยืมระยะยาวสถาบันการเงิน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DD793" w14:textId="7ABCA15C" w:rsidR="0053301E" w:rsidRPr="0053301E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3301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16,902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3E58A" w14:textId="77777777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72B9AF61" w14:textId="208BC04F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443AA">
              <w:rPr>
                <w:rFonts w:ascii="Angsana New" w:hAnsi="Angsana New"/>
                <w:b/>
                <w:bCs/>
                <w:sz w:val="30"/>
                <w:szCs w:val="30"/>
              </w:rPr>
              <w:t>17,009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0AAE" w14:textId="77777777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42C8AB86" w14:textId="5431550A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12,141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0641" w14:textId="77777777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321A589" w14:textId="4EAE62D2" w:rsidR="0053301E" w:rsidRPr="00F6407A" w:rsidRDefault="0053301E" w:rsidP="00533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12,151</w:t>
            </w:r>
          </w:p>
        </w:tc>
      </w:tr>
    </w:tbl>
    <w:p w14:paraId="1627C6A8" w14:textId="77777777" w:rsidR="005F0709" w:rsidRDefault="005F0709" w:rsidP="009E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eastAsia="Calibri" w:hAnsi="Angsana New"/>
          <w:b/>
          <w:bCs/>
          <w:sz w:val="30"/>
          <w:szCs w:val="30"/>
        </w:rPr>
      </w:pPr>
    </w:p>
    <w:p w14:paraId="1795F458" w14:textId="77777777" w:rsidR="005F0709" w:rsidRDefault="005F0709" w:rsidP="009E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eastAsia="Calibri" w:hAnsi="Angsana New"/>
          <w:b/>
          <w:bCs/>
          <w:sz w:val="30"/>
          <w:szCs w:val="30"/>
        </w:rPr>
      </w:pPr>
    </w:p>
    <w:p w14:paraId="1338B1AE" w14:textId="705FA246" w:rsidR="005F0709" w:rsidRDefault="005F0709" w:rsidP="00BF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1FE13804" w14:textId="77777777" w:rsidR="0028454C" w:rsidRDefault="0028454C" w:rsidP="00BF6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7DBE97AF" w14:textId="273E11AC" w:rsidR="00A76D97" w:rsidRDefault="00A76D9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rPr>
          <w:rFonts w:ascii="Angsana New" w:eastAsia="Calibri" w:hAnsi="Angsana New"/>
          <w:b/>
          <w:bCs/>
          <w:sz w:val="30"/>
          <w:szCs w:val="30"/>
        </w:rPr>
      </w:pPr>
      <w:r w:rsidRPr="00A76D97">
        <w:rPr>
          <w:rFonts w:ascii="Angsana New" w:eastAsia="Calibri" w:hAnsi="Angsana New" w:hint="cs"/>
          <w:b/>
          <w:bCs/>
          <w:sz w:val="30"/>
          <w:szCs w:val="30"/>
          <w:cs/>
        </w:rPr>
        <w:lastRenderedPageBreak/>
        <w:t>ส่วนของหนี้สินระยะยาวที่ถึงกำหนดชำระภายในหนึ่งปี</w:t>
      </w:r>
    </w:p>
    <w:tbl>
      <w:tblPr>
        <w:tblW w:w="10064" w:type="dxa"/>
        <w:tblInd w:w="-34" w:type="dxa"/>
        <w:tblLook w:val="04A0" w:firstRow="1" w:lastRow="0" w:firstColumn="1" w:lastColumn="0" w:noHBand="0" w:noVBand="1"/>
      </w:tblPr>
      <w:tblGrid>
        <w:gridCol w:w="4678"/>
        <w:gridCol w:w="1134"/>
        <w:gridCol w:w="284"/>
        <w:gridCol w:w="1133"/>
        <w:gridCol w:w="283"/>
        <w:gridCol w:w="1135"/>
        <w:gridCol w:w="283"/>
        <w:gridCol w:w="1134"/>
      </w:tblGrid>
      <w:tr w:rsidR="00A76D97" w:rsidRPr="00F6407A" w14:paraId="5E476885" w14:textId="77777777" w:rsidTr="00BF665A">
        <w:trPr>
          <w:trHeight w:hRule="exact" w:val="39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FD07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70B11C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76D97" w:rsidRPr="00F6407A" w14:paraId="5881AA6A" w14:textId="77777777" w:rsidTr="00BF665A">
        <w:trPr>
          <w:trHeight w:hRule="exact" w:val="397"/>
        </w:trPr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19EFD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D4699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2AA2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25488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6F3" w:rsidRPr="00733D53" w14:paraId="5B37917A" w14:textId="77777777" w:rsidTr="00BF665A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8984" w14:textId="77777777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F3ABC" w14:textId="0575ACE6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D1776" w14:textId="77777777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9F504" w14:textId="2D41993E" w:rsidR="006776F3" w:rsidRPr="00733D53" w:rsidRDefault="006776F3" w:rsidP="00F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6AB3" w14:textId="77777777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F437A" w14:textId="7A909CF4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C48E8" w14:textId="77777777" w:rsidR="006776F3" w:rsidRPr="00733D53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5BEDA" w14:textId="56F72D59" w:rsidR="006776F3" w:rsidRPr="00733D53" w:rsidRDefault="006776F3" w:rsidP="00F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03519" w:rsidRPr="00703519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6776F3" w:rsidRPr="00F6407A" w14:paraId="7ADBE0FA" w14:textId="77777777" w:rsidTr="00BF665A">
        <w:trPr>
          <w:trHeight w:hRule="exact" w:val="39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DED1" w14:textId="352877FE" w:rsidR="006776F3" w:rsidRPr="00F6407A" w:rsidRDefault="00C21C74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 w:firstLine="2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21C74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ส่วนของเงินกู้ยืมระยะยาวสถาบันการเงิน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4EE89" w14:textId="0ECAF805" w:rsidR="006776F3" w:rsidRPr="00F6407A" w:rsidRDefault="0053301E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445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FEC4A" w14:textId="77777777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948A9A6" w14:textId="404E647D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12C2F" w14:textId="77777777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8C99B" w14:textId="6A7646E8" w:rsidR="006776F3" w:rsidRPr="00F6407A" w:rsidRDefault="0053301E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B4AE7" w14:textId="77777777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542AF" w14:textId="2721943A" w:rsidR="006776F3" w:rsidRPr="00F6407A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6776F3" w:rsidRPr="00F6407A" w14:paraId="3D826868" w14:textId="77777777" w:rsidTr="00BF665A">
        <w:trPr>
          <w:trHeight w:hRule="exact" w:val="39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73FE" w14:textId="1D762949" w:rsidR="006776F3" w:rsidRPr="00FD772F" w:rsidRDefault="006776F3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 w:firstLine="2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D772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  <w:r w:rsidR="00FD772F" w:rsidRPr="00FD772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ส่วนของเงินกู้ยืมระยะยาวสถาบันการเงิน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0BD2D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4263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D9E0B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4C9CF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F04C8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74CCB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BCF2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776F3" w:rsidRPr="00F6407A" w14:paraId="752D2F5B" w14:textId="77777777" w:rsidTr="00BF665A">
        <w:trPr>
          <w:trHeight w:hRule="exact" w:val="39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251D" w14:textId="3AF372AD" w:rsidR="006776F3" w:rsidRPr="00FD772F" w:rsidRDefault="00FD772F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D772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ที่ถึงกำหนดชำระ</w:t>
            </w:r>
            <w:r w:rsidR="006776F3" w:rsidRPr="00FD772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58A060" w14:textId="45A195CA" w:rsidR="006776F3" w:rsidRPr="004B597E" w:rsidRDefault="0053301E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3301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70B8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</w:tcPr>
          <w:p w14:paraId="09AA27A0" w14:textId="1C7614F2" w:rsidR="006776F3" w:rsidRPr="004B597E" w:rsidRDefault="002443AA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443AA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E45D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94BA950" w14:textId="34B7F53F" w:rsidR="006776F3" w:rsidRPr="006776F3" w:rsidRDefault="0053301E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40A0" w14:textId="77777777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2DAF672" w14:textId="3ED731BF" w:rsidR="006776F3" w:rsidRPr="004B597E" w:rsidRDefault="006776F3" w:rsidP="00677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776F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512F279C" w14:textId="4AD5F6F3" w:rsidR="00444E85" w:rsidRPr="0028454C" w:rsidRDefault="00444E85" w:rsidP="006F083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ณ วันที่ </w:t>
      </w:r>
      <w:r w:rsidR="006776F3" w:rsidRPr="0028454C">
        <w:rPr>
          <w:rFonts w:ascii="Angsana New" w:eastAsia="MS Mincho" w:hAnsi="Angsana New"/>
          <w:spacing w:val="-4"/>
          <w:sz w:val="30"/>
          <w:szCs w:val="30"/>
        </w:rPr>
        <w:t xml:space="preserve">31 </w:t>
      </w:r>
      <w:r w:rsidR="006776F3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มีนาคม </w:t>
      </w:r>
      <w:r w:rsidR="006776F3" w:rsidRPr="0028454C">
        <w:rPr>
          <w:rFonts w:ascii="Angsana New" w:eastAsia="MS Mincho" w:hAnsi="Angsana New"/>
          <w:spacing w:val="-4"/>
          <w:sz w:val="30"/>
          <w:szCs w:val="30"/>
        </w:rPr>
        <w:t>2564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="0063499E" w:rsidRPr="0028454C">
        <w:rPr>
          <w:rFonts w:ascii="Angsana New" w:eastAsia="MS Mincho" w:hAnsi="Angsana New"/>
          <w:spacing w:val="-4"/>
          <w:sz w:val="30"/>
          <w:szCs w:val="30"/>
        </w:rPr>
        <w:t>12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 อัตราดอกเบี้ย</w:t>
      </w:r>
      <w:r w:rsidR="0063499E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ร้อยละ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="0063499E" w:rsidRPr="0028454C">
        <w:rPr>
          <w:rFonts w:ascii="Angsana New" w:eastAsia="MS Mincho" w:hAnsi="Angsana New"/>
          <w:spacing w:val="-4"/>
          <w:sz w:val="30"/>
          <w:szCs w:val="30"/>
        </w:rPr>
        <w:t>MLR</w:t>
      </w:r>
      <w:r w:rsidR="000671D8" w:rsidRPr="0028454C">
        <w:rPr>
          <w:rFonts w:ascii="Angsana New" w:eastAsia="MS Mincho" w:hAnsi="Angsana New"/>
          <w:spacing w:val="-4"/>
          <w:sz w:val="30"/>
          <w:szCs w:val="30"/>
        </w:rPr>
        <w:t xml:space="preserve">-0.6 </w:t>
      </w:r>
      <w:r w:rsidR="0063499E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ต่อปี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FA65BA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และวงเงิน </w:t>
      </w:r>
      <w:r w:rsidR="00FA65BA" w:rsidRPr="0028454C">
        <w:rPr>
          <w:rFonts w:ascii="Angsana New" w:eastAsia="MS Mincho" w:hAnsi="Angsana New"/>
          <w:spacing w:val="-4"/>
          <w:sz w:val="30"/>
          <w:szCs w:val="30"/>
        </w:rPr>
        <w:t xml:space="preserve">0.21 </w:t>
      </w:r>
      <w:r w:rsidR="00FA65BA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ล้านบาท อัตราดอกเบี้ยร้อยละ </w:t>
      </w:r>
      <w:r w:rsidR="00FA65BA" w:rsidRPr="0028454C">
        <w:rPr>
          <w:rFonts w:ascii="Angsana New" w:eastAsia="MS Mincho" w:hAnsi="Angsana New"/>
          <w:spacing w:val="-4"/>
          <w:sz w:val="30"/>
          <w:szCs w:val="30"/>
        </w:rPr>
        <w:t xml:space="preserve">MLR </w:t>
      </w:r>
      <w:r w:rsidR="00FA65BA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ต่อปี</w:t>
      </w:r>
    </w:p>
    <w:p w14:paraId="190F64D7" w14:textId="6DF18902" w:rsidR="000671D8" w:rsidRPr="0028454C" w:rsidRDefault="004E7BEC" w:rsidP="0028454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ณ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0671D8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วันที่ </w:t>
      </w:r>
      <w:r w:rsidR="006776F3" w:rsidRPr="0028454C">
        <w:rPr>
          <w:rFonts w:ascii="Angsana New" w:eastAsia="MS Mincho" w:hAnsi="Angsana New"/>
          <w:spacing w:val="-4"/>
          <w:sz w:val="30"/>
          <w:szCs w:val="30"/>
        </w:rPr>
        <w:t xml:space="preserve">31 </w:t>
      </w:r>
      <w:r w:rsidR="006776F3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มีนาคม </w:t>
      </w:r>
      <w:r w:rsidR="00703519" w:rsidRPr="0028454C">
        <w:rPr>
          <w:rFonts w:ascii="Angsana New" w:eastAsia="MS Mincho" w:hAnsi="Angsana New" w:hint="cs"/>
          <w:spacing w:val="-4"/>
          <w:sz w:val="30"/>
          <w:szCs w:val="30"/>
        </w:rPr>
        <w:t>2564</w:t>
      </w:r>
      <w:r w:rsidR="000671D8" w:rsidRPr="0028454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0671D8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บริษัทย่อยแห่ง</w:t>
      </w:r>
      <w:r w:rsidR="004312B5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หนึ่ง</w:t>
      </w:r>
      <w:r w:rsidR="000671D8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มีการขอวงเงินสินเชื่อระยะยาวกับสถาบันการเงินแห่งหนึ่ง วงเงิน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3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ล้านบาท อัตราดอกเบี้ยร้อยละ 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MLR-0.5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ต่อ</w:t>
      </w:r>
      <w:r w:rsidR="00BF3C0E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ปี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ค้ำประกันโดยบริษัทใหญ่และกรรมการของบริษัท</w:t>
      </w:r>
    </w:p>
    <w:p w14:paraId="08820C52" w14:textId="0640C346" w:rsidR="008B6854" w:rsidRPr="0028454C" w:rsidRDefault="004E7BEC" w:rsidP="006F083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ณ วันที่ </w:t>
      </w:r>
      <w:r w:rsidR="006776F3" w:rsidRPr="0028454C">
        <w:rPr>
          <w:rFonts w:ascii="Angsana New" w:eastAsia="MS Mincho" w:hAnsi="Angsana New"/>
          <w:spacing w:val="-4"/>
          <w:sz w:val="30"/>
          <w:szCs w:val="30"/>
        </w:rPr>
        <w:t xml:space="preserve">31 </w:t>
      </w:r>
      <w:r w:rsidR="006776F3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มีนาคม </w:t>
      </w:r>
      <w:r w:rsidR="006776F3" w:rsidRPr="0028454C">
        <w:rPr>
          <w:rFonts w:ascii="Angsana New" w:eastAsia="MS Mincho" w:hAnsi="Angsana New"/>
          <w:spacing w:val="-4"/>
          <w:sz w:val="30"/>
          <w:szCs w:val="30"/>
        </w:rPr>
        <w:t xml:space="preserve">2564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บริษัทย่อยแห่งหนึ่งเข้าโครงการสินเชื่อดอกเบี้ย 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0%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เพื่อรักษาคนงานเอ</w:t>
      </w:r>
      <w:r w:rsidR="007D746B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สเอ็มอี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วงเงิน</w:t>
      </w:r>
      <w:r w:rsidR="007D746B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สินเชื่อ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</w:t>
      </w:r>
      <w:r w:rsidRPr="0028454C">
        <w:rPr>
          <w:rFonts w:ascii="Angsana New" w:eastAsia="MS Mincho" w:hAnsi="Angsana New"/>
          <w:spacing w:val="-4"/>
          <w:sz w:val="30"/>
          <w:szCs w:val="30"/>
        </w:rPr>
        <w:t xml:space="preserve">4.27 </w:t>
      </w:r>
      <w:r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ล้านบาท </w:t>
      </w:r>
      <w:r w:rsidR="0081619B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คงเหลือเบิกใช้ </w:t>
      </w:r>
      <w:r w:rsidR="002443AA" w:rsidRPr="0028454C">
        <w:rPr>
          <w:rFonts w:ascii="Angsana New" w:eastAsia="MS Mincho" w:hAnsi="Angsana New"/>
          <w:spacing w:val="-4"/>
          <w:sz w:val="30"/>
          <w:szCs w:val="30"/>
        </w:rPr>
        <w:t>2.1</w:t>
      </w:r>
      <w:r w:rsidR="007F17A8" w:rsidRPr="0028454C">
        <w:rPr>
          <w:rFonts w:ascii="Angsana New" w:eastAsia="MS Mincho" w:hAnsi="Angsana New"/>
          <w:spacing w:val="-4"/>
          <w:sz w:val="30"/>
          <w:szCs w:val="30"/>
        </w:rPr>
        <w:t>4</w:t>
      </w:r>
      <w:r w:rsidR="0081619B" w:rsidRPr="0028454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81619B" w:rsidRPr="0028454C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</w:t>
      </w:r>
    </w:p>
    <w:p w14:paraId="59E2D1D2" w14:textId="4989D3EF" w:rsidR="002443AA" w:rsidRPr="00E44998" w:rsidRDefault="002443AA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18"/>
        <w:gridCol w:w="1134"/>
        <w:gridCol w:w="284"/>
        <w:gridCol w:w="1134"/>
        <w:gridCol w:w="236"/>
        <w:gridCol w:w="1181"/>
        <w:gridCol w:w="283"/>
        <w:gridCol w:w="1135"/>
      </w:tblGrid>
      <w:tr w:rsidR="002443AA" w:rsidRPr="00A2516E" w14:paraId="1A00E73D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369D" w14:textId="77777777" w:rsidR="002443AA" w:rsidRPr="00A2516E" w:rsidRDefault="002443AA" w:rsidP="00E44998">
            <w:pPr>
              <w:spacing w:line="240" w:lineRule="auto"/>
              <w:ind w:left="3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2FFEC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2443AA" w:rsidRPr="00A2516E" w14:paraId="3F166E49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D538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0798D1" w14:textId="77777777" w:rsidR="002443AA" w:rsidRPr="00A2516E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4ABD" w14:textId="77777777" w:rsidR="002443AA" w:rsidRPr="00A2516E" w:rsidRDefault="002443AA" w:rsidP="00E44998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061311" w14:textId="77777777" w:rsidR="002443AA" w:rsidRPr="00A2516E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3AA" w:rsidRPr="00D61258" w14:paraId="797BD881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AAC7" w14:textId="77777777" w:rsidR="002443AA" w:rsidRPr="00A2516E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18057" w14:textId="6DA4D426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31</w:t>
            </w:r>
            <w:r w:rsidRPr="00D612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56099" w14:textId="77777777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7A301" w14:textId="77777777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45138A" w14:textId="77777777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B551F" w14:textId="4F503D35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31</w:t>
            </w:r>
            <w:r w:rsidRPr="00D612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64BF" w14:textId="77777777" w:rsidR="002443AA" w:rsidRPr="00A2516E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3A9ECF19" w14:textId="45DFE14E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31</w:t>
            </w:r>
            <w:r w:rsidR="00B91F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443AA" w:rsidRPr="00D61258" w14:paraId="5F2C505D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D8AF" w14:textId="77777777" w:rsidR="002443AA" w:rsidRPr="00A2516E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DE62F4" w14:textId="54EDB0D3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6F904" w14:textId="77777777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0BE824" w14:textId="2A67DA86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D5972D" w14:textId="77777777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157AFA" w14:textId="104451D0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1BBCA9" w14:textId="77777777" w:rsidR="002443AA" w:rsidRPr="00A2516E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35217257" w14:textId="7AC205AE" w:rsidR="002443AA" w:rsidRPr="00D6125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443AA" w:rsidRPr="00A2516E" w14:paraId="43DFAA9E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3FB0B" w14:textId="77777777" w:rsidR="002443AA" w:rsidRPr="00D6125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2A71F" w14:textId="141525C0" w:rsidR="002443AA" w:rsidRPr="00A2516E" w:rsidRDefault="00BB6633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90,654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206BB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93629" w14:textId="5B32CCBF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90,710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F910C" w14:textId="77777777" w:rsidR="002443AA" w:rsidRPr="00A2516E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C3E25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E18B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A14BA5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2443AA" w:rsidRPr="00A2516E" w14:paraId="27947573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59A5" w14:textId="77777777" w:rsidR="002443AA" w:rsidRPr="00D6125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8FE83" w14:textId="53108FA9" w:rsidR="002443AA" w:rsidRPr="00A2516E" w:rsidRDefault="0053301E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BB6633">
              <w:rPr>
                <w:rFonts w:ascii="Angsana New" w:eastAsia="Times New Roman" w:hAnsi="Angsana New"/>
                <w:sz w:val="30"/>
                <w:szCs w:val="30"/>
              </w:rPr>
              <w:t>16,655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8ACE6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1DCE12" w14:textId="71F953F6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(17,496)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74C32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31B30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F88C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F338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2443AA" w:rsidRPr="00A2516E" w14:paraId="59AE88DD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A88E9" w14:textId="77777777" w:rsidR="002443AA" w:rsidRPr="00D6125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F4BC" w14:textId="56F60408" w:rsidR="002443AA" w:rsidRPr="00A2516E" w:rsidRDefault="00BB6633" w:rsidP="00BB6633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73,999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C2EF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A4794" w14:textId="5E6AAE8B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73,214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8E32A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F9966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CC168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4AD71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2443AA" w:rsidRPr="00A2516E" w14:paraId="0389FA39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564B3" w14:textId="77777777" w:rsidR="002443AA" w:rsidRPr="00D6125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30"/>
                <w:szCs w:val="30"/>
              </w:rPr>
            </w:pPr>
            <w:r w:rsidRPr="00D46EA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ส่วนของหนี้สินตามสัญญาเช่าที่ถึง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4D569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E154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3899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7FA56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63ED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34CB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72457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443AA" w:rsidRPr="00A2516E" w14:paraId="1B9264EF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0FD4D" w14:textId="77777777" w:rsidR="002443AA" w:rsidRPr="00D6125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124D56" w14:textId="0F4A4050" w:rsidR="002443AA" w:rsidRPr="00A2516E" w:rsidRDefault="0053301E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BB6633">
              <w:rPr>
                <w:rFonts w:ascii="Angsana New" w:eastAsia="Times New Roman" w:hAnsi="Angsana New"/>
                <w:sz w:val="30"/>
                <w:szCs w:val="30"/>
              </w:rPr>
              <w:t>12,045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B853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05516C" w14:textId="2FEC002D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(9,721)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16D16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29818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A5EA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A6C9A3" w14:textId="77777777" w:rsidR="002443AA" w:rsidRPr="00A2516E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2443AA" w:rsidRPr="00A2516E" w14:paraId="64BBFFA4" w14:textId="77777777" w:rsidTr="00BF665A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DBD2" w14:textId="77777777" w:rsidR="002443AA" w:rsidRPr="00D6125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12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รวมหนี้สินตามสัญญาเช่า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BED92" w14:textId="7F5DE656" w:rsidR="002443AA" w:rsidRPr="00D61258" w:rsidRDefault="00BB6633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61,954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AB31" w14:textId="77777777" w:rsidR="002443AA" w:rsidRPr="00D6125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B556A2" w14:textId="36EB9127" w:rsidR="002443AA" w:rsidRPr="00D6125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63,493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96AE7" w14:textId="77777777" w:rsidR="002443AA" w:rsidRPr="00D6125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7090C" w14:textId="77777777" w:rsidR="002443AA" w:rsidRPr="00D6125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2BED7" w14:textId="77777777" w:rsidR="002443AA" w:rsidRPr="00D6125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2021C2" w14:textId="77777777" w:rsidR="002443AA" w:rsidRPr="00D6125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280B581" w14:textId="0D9D4E43" w:rsidR="001A3A59" w:rsidRDefault="001A3A59" w:rsidP="001A3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426"/>
        <w:rPr>
          <w:rFonts w:ascii="Angsana New" w:hAnsi="Angsana New"/>
          <w:b/>
          <w:bCs/>
          <w:sz w:val="30"/>
          <w:szCs w:val="30"/>
        </w:rPr>
      </w:pPr>
    </w:p>
    <w:p w14:paraId="66D006A0" w14:textId="559B215C" w:rsidR="001A3A59" w:rsidRDefault="001A3A59" w:rsidP="001A3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426"/>
        <w:rPr>
          <w:rFonts w:ascii="Angsana New" w:hAnsi="Angsana New"/>
          <w:b/>
          <w:bCs/>
          <w:sz w:val="30"/>
          <w:szCs w:val="30"/>
        </w:rPr>
      </w:pPr>
    </w:p>
    <w:p w14:paraId="3B5B9C37" w14:textId="4484C2FF" w:rsidR="001A3A59" w:rsidRDefault="001A3A59" w:rsidP="001A3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426"/>
        <w:rPr>
          <w:rFonts w:ascii="Angsana New" w:hAnsi="Angsana New"/>
          <w:b/>
          <w:bCs/>
          <w:sz w:val="30"/>
          <w:szCs w:val="30"/>
        </w:rPr>
      </w:pPr>
    </w:p>
    <w:p w14:paraId="1A6A9673" w14:textId="77777777" w:rsidR="001A3A59" w:rsidRPr="006F0839" w:rsidRDefault="001A3A59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</w:p>
    <w:p w14:paraId="72E96576" w14:textId="27765AA8" w:rsidR="00E95267" w:rsidRPr="00E44998" w:rsidRDefault="00E95267" w:rsidP="00BF665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E44998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ทุนเรือนหุ้นและส่วนเกิน(ส่วนต่ำ)มูลค่าหุ้น</w:t>
      </w:r>
    </w:p>
    <w:tbl>
      <w:tblPr>
        <w:tblW w:w="988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83"/>
        <w:gridCol w:w="999"/>
        <w:gridCol w:w="275"/>
        <w:gridCol w:w="1145"/>
        <w:gridCol w:w="283"/>
        <w:gridCol w:w="1133"/>
        <w:gridCol w:w="277"/>
        <w:gridCol w:w="6"/>
        <w:gridCol w:w="1282"/>
        <w:gridCol w:w="255"/>
        <w:gridCol w:w="1151"/>
      </w:tblGrid>
      <w:tr w:rsidR="00E95267" w:rsidRPr="00A91975" w14:paraId="61E58F94" w14:textId="77777777" w:rsidTr="00BF665A">
        <w:trPr>
          <w:trHeight w:hRule="exact" w:val="397"/>
          <w:tblHeader/>
        </w:trPr>
        <w:tc>
          <w:tcPr>
            <w:tcW w:w="1559" w:type="pct"/>
            <w:shd w:val="clear" w:color="auto" w:fill="auto"/>
          </w:tcPr>
          <w:p w14:paraId="7EE65607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505" w:type="pct"/>
            <w:shd w:val="clear" w:color="auto" w:fill="auto"/>
          </w:tcPr>
          <w:p w14:paraId="657F359D" w14:textId="75B35F64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C38B79A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29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87A8C" w14:textId="5DF14436" w:rsidR="00E95267" w:rsidRPr="00E10394" w:rsidRDefault="00E95267" w:rsidP="006776F3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E6AC7" w:rsidRPr="00E10394">
              <w:rPr>
                <w:rFonts w:ascii="Angsana New" w:hAnsi="Angsana New" w:cs="Angsana New"/>
              </w:rPr>
              <w:t>3</w:t>
            </w:r>
            <w:r w:rsidR="006776F3">
              <w:rPr>
                <w:rFonts w:ascii="Angsana New" w:hAnsi="Angsana New" w:cs="Angsana New"/>
              </w:rPr>
              <w:t xml:space="preserve">1 </w:t>
            </w:r>
            <w:r w:rsidR="006776F3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6776F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FB1FA0B" w14:textId="77777777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23FC8" w14:textId="72CF0825" w:rsidR="00E95267" w:rsidRPr="00E10394" w:rsidRDefault="006776F3" w:rsidP="006776F3">
            <w:pPr>
              <w:pStyle w:val="BodyText3"/>
              <w:tabs>
                <w:tab w:val="center" w:pos="1277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10394">
              <w:rPr>
                <w:rFonts w:ascii="Angsana New" w:hAnsi="Angsana New" w:cs="Angsana New"/>
              </w:rPr>
              <w:t>31</w:t>
            </w:r>
            <w:r w:rsidRPr="00E1039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10394">
              <w:rPr>
                <w:rFonts w:ascii="Angsana New" w:hAnsi="Angsana New" w:cs="Angsana New"/>
              </w:rPr>
              <w:t>2563</w:t>
            </w:r>
          </w:p>
        </w:tc>
      </w:tr>
      <w:tr w:rsidR="00A72E4D" w:rsidRPr="00A91975" w14:paraId="0371BB10" w14:textId="77777777" w:rsidTr="00BF665A">
        <w:trPr>
          <w:trHeight w:hRule="exact" w:val="428"/>
          <w:tblHeader/>
        </w:trPr>
        <w:tc>
          <w:tcPr>
            <w:tcW w:w="1559" w:type="pct"/>
            <w:shd w:val="clear" w:color="auto" w:fill="auto"/>
          </w:tcPr>
          <w:p w14:paraId="3EC21C3F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7C283EA" w14:textId="581EAFD2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มูลค่าหุ้น</w:t>
            </w:r>
          </w:p>
        </w:tc>
        <w:tc>
          <w:tcPr>
            <w:tcW w:w="139" w:type="pct"/>
            <w:shd w:val="clear" w:color="auto" w:fill="auto"/>
          </w:tcPr>
          <w:p w14:paraId="3C4B787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9E3AC" w14:textId="1E05AEA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8000EC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B0237F" w14:textId="2A4B2AB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E4E76B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2DDB99" w14:textId="5D9A1A1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4E333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0F3BB1" w14:textId="2F62A78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72E4D" w:rsidRPr="00A91975" w14:paraId="7EE466B1" w14:textId="77777777" w:rsidTr="00BF665A">
        <w:trPr>
          <w:trHeight w:hRule="exact" w:val="428"/>
          <w:tblHeader/>
        </w:trPr>
        <w:tc>
          <w:tcPr>
            <w:tcW w:w="1559" w:type="pct"/>
            <w:shd w:val="clear" w:color="auto" w:fill="auto"/>
          </w:tcPr>
          <w:p w14:paraId="3D220C69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5E42E971" w14:textId="2C4BDEE9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ต่อหน่วย</w:t>
            </w:r>
          </w:p>
        </w:tc>
        <w:tc>
          <w:tcPr>
            <w:tcW w:w="139" w:type="pct"/>
            <w:shd w:val="clear" w:color="auto" w:fill="auto"/>
          </w:tcPr>
          <w:p w14:paraId="480270F6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0B47033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vMerge/>
            <w:shd w:val="clear" w:color="auto" w:fill="auto"/>
          </w:tcPr>
          <w:p w14:paraId="45411E6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E38595D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C93FF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A7D83E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vMerge/>
            <w:shd w:val="clear" w:color="auto" w:fill="auto"/>
          </w:tcPr>
          <w:p w14:paraId="2B1FC9D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8F560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0F76C5EC" w14:textId="77777777" w:rsidTr="00BF665A">
        <w:trPr>
          <w:trHeight w:hRule="exact" w:val="90"/>
          <w:tblHeader/>
        </w:trPr>
        <w:tc>
          <w:tcPr>
            <w:tcW w:w="1559" w:type="pct"/>
            <w:shd w:val="clear" w:color="auto" w:fill="auto"/>
          </w:tcPr>
          <w:p w14:paraId="1B4482D3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</w:tcPr>
          <w:p w14:paraId="2E5B89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8A8A4D6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8C86428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AB738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1F155E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78774C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285817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6C395EF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185BA933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72E4D" w:rsidRPr="00A91975" w14:paraId="669B612C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5A93B1A5" w14:textId="77777777" w:rsidR="00A72E4D" w:rsidRPr="00E10394" w:rsidRDefault="00A72E4D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ทุนจดทะเบียนประกอบด้วย</w:t>
            </w:r>
          </w:p>
        </w:tc>
        <w:tc>
          <w:tcPr>
            <w:tcW w:w="505" w:type="pct"/>
            <w:shd w:val="clear" w:color="auto" w:fill="auto"/>
          </w:tcPr>
          <w:p w14:paraId="6F12E8A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373FCC0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3B4208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04FA4A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4A6D099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416AF8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559235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7AE85A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0D49E32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0C38DBD2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1EBBC4F" w14:textId="652D45BE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7BA40F0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5FE20C02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DF3A208" w14:textId="403A4115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1,186,341</w:t>
            </w:r>
          </w:p>
        </w:tc>
        <w:tc>
          <w:tcPr>
            <w:tcW w:w="143" w:type="pct"/>
            <w:shd w:val="clear" w:color="auto" w:fill="auto"/>
          </w:tcPr>
          <w:p w14:paraId="069C1009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2C1FD7F4" w14:textId="3E3A9C80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296,585</w:t>
            </w:r>
          </w:p>
        </w:tc>
        <w:tc>
          <w:tcPr>
            <w:tcW w:w="140" w:type="pct"/>
            <w:shd w:val="clear" w:color="auto" w:fill="auto"/>
          </w:tcPr>
          <w:p w14:paraId="5CAC6556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5CB868D6" w14:textId="2736166B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654,500</w:t>
            </w:r>
          </w:p>
        </w:tc>
        <w:tc>
          <w:tcPr>
            <w:tcW w:w="129" w:type="pct"/>
            <w:shd w:val="clear" w:color="auto" w:fill="auto"/>
          </w:tcPr>
          <w:p w14:paraId="299AB65B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2F528804" w14:textId="5C0204AA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163,625</w:t>
            </w:r>
          </w:p>
        </w:tc>
      </w:tr>
      <w:tr w:rsidR="00C21C74" w:rsidRPr="00A91975" w14:paraId="188DAB65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C55BD02" w14:textId="14D97B05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0040FF00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58834D7C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0406783" w14:textId="52CA4FD9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1CFF02C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213D8AD3" w14:textId="39DFCFA6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1037507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CAD7D1D" w14:textId="606F18CB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550,801</w:t>
            </w:r>
          </w:p>
        </w:tc>
        <w:tc>
          <w:tcPr>
            <w:tcW w:w="129" w:type="pct"/>
            <w:shd w:val="clear" w:color="auto" w:fill="auto"/>
          </w:tcPr>
          <w:p w14:paraId="76A586C4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4730071D" w14:textId="0CD6F4F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137,700</w:t>
            </w:r>
          </w:p>
        </w:tc>
      </w:tr>
      <w:tr w:rsidR="00C21C74" w:rsidRPr="00A91975" w14:paraId="12371616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0DF4FC97" w14:textId="76511EFE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ลดหุ้นสามัญ</w:t>
            </w:r>
          </w:p>
        </w:tc>
        <w:tc>
          <w:tcPr>
            <w:tcW w:w="505" w:type="pct"/>
            <w:shd w:val="clear" w:color="auto" w:fill="auto"/>
          </w:tcPr>
          <w:p w14:paraId="0A8AD77E" w14:textId="76C2B63E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B79BDD1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873A183" w14:textId="366615F1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080D55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3AF4618D" w14:textId="1225E4E1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C4F38BC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16406E53" w14:textId="31996205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(18,960)</w:t>
            </w:r>
          </w:p>
        </w:tc>
        <w:tc>
          <w:tcPr>
            <w:tcW w:w="129" w:type="pct"/>
            <w:shd w:val="clear" w:color="auto" w:fill="auto"/>
          </w:tcPr>
          <w:p w14:paraId="40D51A74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4A64A5BD" w14:textId="3F49F493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(4,740)</w:t>
            </w:r>
          </w:p>
        </w:tc>
      </w:tr>
      <w:tr w:rsidR="00C21C74" w:rsidRPr="00A91975" w14:paraId="6367B4A4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656F5F9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1274333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4A49CB07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9AAC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1,186,341</w:t>
            </w:r>
          </w:p>
        </w:tc>
        <w:tc>
          <w:tcPr>
            <w:tcW w:w="143" w:type="pct"/>
            <w:shd w:val="clear" w:color="auto" w:fill="auto"/>
          </w:tcPr>
          <w:p w14:paraId="418064C4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69A74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296,585</w:t>
            </w:r>
          </w:p>
        </w:tc>
        <w:tc>
          <w:tcPr>
            <w:tcW w:w="140" w:type="pct"/>
            <w:shd w:val="clear" w:color="auto" w:fill="auto"/>
          </w:tcPr>
          <w:p w14:paraId="13803986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B7404" w14:textId="7C53768F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1,186,341</w:t>
            </w:r>
          </w:p>
        </w:tc>
        <w:tc>
          <w:tcPr>
            <w:tcW w:w="129" w:type="pct"/>
            <w:shd w:val="clear" w:color="auto" w:fill="auto"/>
          </w:tcPr>
          <w:p w14:paraId="530E88FB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E29E" w14:textId="59A5194B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296,585</w:t>
            </w:r>
          </w:p>
        </w:tc>
      </w:tr>
      <w:tr w:rsidR="00C21C74" w:rsidRPr="00A91975" w14:paraId="6350C103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C89F17D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</w:rPr>
            </w:pPr>
          </w:p>
          <w:p w14:paraId="73021030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1340217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3341018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FE545DA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" w:type="pct"/>
            <w:shd w:val="clear" w:color="auto" w:fill="auto"/>
          </w:tcPr>
          <w:p w14:paraId="79B5AEE8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4A03FE01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  <w:shd w:val="clear" w:color="auto" w:fill="auto"/>
          </w:tcPr>
          <w:p w14:paraId="163452CB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058F4D5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pct"/>
            <w:shd w:val="clear" w:color="auto" w:fill="auto"/>
          </w:tcPr>
          <w:p w14:paraId="1FB58D56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12FBDCC2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C21C74" w:rsidRPr="00A91975" w14:paraId="109824EB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2C097552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05" w:type="pct"/>
            <w:shd w:val="clear" w:color="auto" w:fill="auto"/>
          </w:tcPr>
          <w:p w14:paraId="01E68D7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04CE4E20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997DC11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" w:type="pct"/>
            <w:shd w:val="clear" w:color="auto" w:fill="auto"/>
          </w:tcPr>
          <w:p w14:paraId="51E28315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9CBA48D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  <w:shd w:val="clear" w:color="auto" w:fill="auto"/>
          </w:tcPr>
          <w:p w14:paraId="1474B2F5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5C020CB0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pct"/>
            <w:shd w:val="clear" w:color="auto" w:fill="auto"/>
          </w:tcPr>
          <w:p w14:paraId="55AD91CE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7EBF6BD1" w14:textId="77777777" w:rsidR="00C21C74" w:rsidRPr="00703519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C21C74" w:rsidRPr="00A91975" w14:paraId="71043A59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7CD05BE" w14:textId="211EEE9C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4F62109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023E833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C8F907D" w14:textId="4AF81855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3" w:type="pct"/>
            <w:shd w:val="clear" w:color="auto" w:fill="auto"/>
          </w:tcPr>
          <w:p w14:paraId="2AA712CF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668959C0" w14:textId="2C1E52D5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3E4510B0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A9E0607" w14:textId="5286832A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635,540</w:t>
            </w:r>
          </w:p>
        </w:tc>
        <w:tc>
          <w:tcPr>
            <w:tcW w:w="129" w:type="pct"/>
            <w:shd w:val="clear" w:color="auto" w:fill="auto"/>
          </w:tcPr>
          <w:p w14:paraId="1B5A2F6F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6DDA7696" w14:textId="1F5B4251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158,885</w:t>
            </w:r>
          </w:p>
        </w:tc>
      </w:tr>
      <w:tr w:rsidR="00C21C74" w:rsidRPr="00A91975" w14:paraId="17C4ADEC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4A3F4ADD" w14:textId="3AB4A592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7927D4BA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818D89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C3AA806" w14:textId="05649DCA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14CAF5E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65F08409" w14:textId="0005FCB1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70633C5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3FCF8FD" w14:textId="62D7F75E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254,216</w:t>
            </w:r>
          </w:p>
        </w:tc>
        <w:tc>
          <w:tcPr>
            <w:tcW w:w="129" w:type="pct"/>
            <w:shd w:val="clear" w:color="auto" w:fill="auto"/>
          </w:tcPr>
          <w:p w14:paraId="3AE8D562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114ED16B" w14:textId="4CB7372C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63,554</w:t>
            </w:r>
          </w:p>
        </w:tc>
      </w:tr>
      <w:tr w:rsidR="00C21C74" w:rsidRPr="00A91975" w14:paraId="02DA8762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F50E51D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D727416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7ADC2EDB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09B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3" w:type="pct"/>
            <w:shd w:val="clear" w:color="auto" w:fill="auto"/>
          </w:tcPr>
          <w:p w14:paraId="1B32DDA0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0B96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37621F68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BAF2C" w14:textId="5CF346C3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9" w:type="pct"/>
            <w:shd w:val="clear" w:color="auto" w:fill="auto"/>
          </w:tcPr>
          <w:p w14:paraId="3A5C1562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D27BD" w14:textId="09EAAC72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0F0E6951" w14:textId="77777777" w:rsidTr="00BF665A">
        <w:trPr>
          <w:trHeight w:hRule="exact" w:val="379"/>
        </w:trPr>
        <w:tc>
          <w:tcPr>
            <w:tcW w:w="1559" w:type="pct"/>
            <w:shd w:val="clear" w:color="auto" w:fill="auto"/>
          </w:tcPr>
          <w:p w14:paraId="148868AF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5024D040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2F560D7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134EEBB1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</w:rPr>
            </w:pPr>
          </w:p>
          <w:p w14:paraId="55B4A2E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DD9EA82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7C06435B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1752FADD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56EAD0D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61F1B179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032626D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F69F8C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B53C7A7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81F2D01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35930DD8" w14:textId="0AE638E8" w:rsidTr="00BF665A">
        <w:trPr>
          <w:trHeight w:hRule="exact" w:val="397"/>
        </w:trPr>
        <w:tc>
          <w:tcPr>
            <w:tcW w:w="2064" w:type="pct"/>
            <w:gridSpan w:val="2"/>
            <w:shd w:val="clear" w:color="auto" w:fill="auto"/>
          </w:tcPr>
          <w:p w14:paraId="36EAF5C2" w14:textId="309876B2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ทุนที่ออกและชำระแล้วประกอบด้วย</w:t>
            </w:r>
          </w:p>
        </w:tc>
        <w:tc>
          <w:tcPr>
            <w:tcW w:w="139" w:type="pct"/>
            <w:shd w:val="clear" w:color="auto" w:fill="auto"/>
          </w:tcPr>
          <w:p w14:paraId="6EE2E931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1218F537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283EE8F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A63CAE6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16BC96C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F1B156A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D1173E6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31982A14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7D1EA5EB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586E35F" w14:textId="3F40B625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02CD8D6E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22B7673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100646E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3" w:type="pct"/>
            <w:shd w:val="clear" w:color="auto" w:fill="auto"/>
          </w:tcPr>
          <w:p w14:paraId="3719B591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70573AD6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5D7928AA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C19E497" w14:textId="5AB8939C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9" w:type="pct"/>
            <w:shd w:val="clear" w:color="auto" w:fill="auto"/>
          </w:tcPr>
          <w:p w14:paraId="58633EBC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726A8FE1" w14:textId="062F5B0E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2EF3BFCF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BD019E4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97DFA80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10FFBC98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2E09F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3" w:type="pct"/>
            <w:shd w:val="clear" w:color="auto" w:fill="auto"/>
          </w:tcPr>
          <w:p w14:paraId="299FFF97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D16CC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4900933C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D39D7" w14:textId="5A4FDC2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889,756</w:t>
            </w:r>
          </w:p>
        </w:tc>
        <w:tc>
          <w:tcPr>
            <w:tcW w:w="129" w:type="pct"/>
            <w:shd w:val="clear" w:color="auto" w:fill="auto"/>
          </w:tcPr>
          <w:p w14:paraId="1A40CD2B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B98DA" w14:textId="3B7A2C58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222,439</w:t>
            </w:r>
          </w:p>
        </w:tc>
      </w:tr>
      <w:tr w:rsidR="00C21C74" w:rsidRPr="00A91975" w14:paraId="653324C6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58122F28" w14:textId="7777777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4CA7EBE5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61118C47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793F62B2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FBA3DE1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76E493E9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A0B542C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A8DFA5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6C98979A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FCE6E8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4C7DD589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616BF9B" w14:textId="3C32EA2D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61C18AED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58FB9C69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7AC3AB7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5555EC4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27214857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2E101DB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4D10F6A4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1ED2C161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16516AE0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B20A4" w:rsidRPr="00A91975" w14:paraId="16FBD55F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D5186C6" w14:textId="2AE8A911" w:rsidR="004B20A4" w:rsidRPr="00E10394" w:rsidRDefault="004B20A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B20A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ส่วนเกินมูลค่าหุ้น</w:t>
            </w:r>
          </w:p>
        </w:tc>
        <w:tc>
          <w:tcPr>
            <w:tcW w:w="505" w:type="pct"/>
            <w:shd w:val="clear" w:color="auto" w:fill="auto"/>
          </w:tcPr>
          <w:p w14:paraId="5BAC2621" w14:textId="77777777" w:rsidR="004B20A4" w:rsidRPr="00E10394" w:rsidRDefault="004B20A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763FB5C6" w14:textId="77777777" w:rsidR="004B20A4" w:rsidRPr="00E10394" w:rsidRDefault="004B20A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52D5B74" w14:textId="77777777" w:rsidR="004B20A4" w:rsidRPr="0053301E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81A219F" w14:textId="77777777" w:rsidR="004B20A4" w:rsidRPr="0053301E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5D88983E" w14:textId="77777777" w:rsidR="004B20A4" w:rsidRPr="0053301E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C45674D" w14:textId="77777777" w:rsidR="004B20A4" w:rsidRPr="00E10394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6D98DA93" w14:textId="77777777" w:rsidR="004B20A4" w:rsidRPr="00E10394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1C061EEF" w14:textId="77777777" w:rsidR="004B20A4" w:rsidRPr="00E10394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31DD6F19" w14:textId="77777777" w:rsidR="004B20A4" w:rsidRPr="00E10394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1C74" w:rsidRPr="00A91975" w14:paraId="57A1BE39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275D186" w14:textId="640E488E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12EA2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912EA2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505" w:type="pct"/>
            <w:shd w:val="clear" w:color="auto" w:fill="auto"/>
          </w:tcPr>
          <w:p w14:paraId="4CF3B29B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0.65</w:t>
            </w:r>
          </w:p>
        </w:tc>
        <w:tc>
          <w:tcPr>
            <w:tcW w:w="139" w:type="pct"/>
            <w:shd w:val="clear" w:color="auto" w:fill="auto"/>
          </w:tcPr>
          <w:p w14:paraId="3C17D59A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96A40FF" w14:textId="2DC42439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575,956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4C5E7C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8D1B1F6" w14:textId="33823C03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164,834</w:t>
            </w:r>
          </w:p>
        </w:tc>
        <w:tc>
          <w:tcPr>
            <w:tcW w:w="140" w:type="pct"/>
            <w:shd w:val="clear" w:color="auto" w:fill="auto"/>
          </w:tcPr>
          <w:p w14:paraId="3FA4E809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3466678E" w14:textId="0A6B275B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eastAsia="Times New Roman" w:hAnsi="Angsana New"/>
              </w:rPr>
              <w:t>321,740</w:t>
            </w:r>
          </w:p>
        </w:tc>
        <w:tc>
          <w:tcPr>
            <w:tcW w:w="129" w:type="pct"/>
            <w:shd w:val="clear" w:color="auto" w:fill="auto"/>
          </w:tcPr>
          <w:p w14:paraId="579F7499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1B48EC66" w14:textId="42995174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209,891</w:t>
            </w:r>
          </w:p>
        </w:tc>
      </w:tr>
      <w:tr w:rsidR="00C21C74" w:rsidRPr="00A91975" w14:paraId="3B04711F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30B813F" w14:textId="13024AC7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1B6A4759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0.55</w:t>
            </w:r>
          </w:p>
        </w:tc>
        <w:tc>
          <w:tcPr>
            <w:tcW w:w="139" w:type="pct"/>
            <w:shd w:val="clear" w:color="auto" w:fill="auto"/>
          </w:tcPr>
          <w:p w14:paraId="573FE5BE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95D7DA5" w14:textId="7C81948F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2A9F1B1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6CA9E977" w14:textId="493E1ABC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D6E7616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1B50D93" w14:textId="5DA46544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254,216</w:t>
            </w:r>
          </w:p>
        </w:tc>
        <w:tc>
          <w:tcPr>
            <w:tcW w:w="129" w:type="pct"/>
            <w:shd w:val="clear" w:color="auto" w:fill="auto"/>
          </w:tcPr>
          <w:p w14:paraId="39D6833D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757595E5" w14:textId="1FCE3C15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139,819</w:t>
            </w:r>
          </w:p>
        </w:tc>
      </w:tr>
      <w:tr w:rsidR="00C21C74" w:rsidRPr="00A91975" w14:paraId="39B6AD62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47480B6" w14:textId="59FB69F1" w:rsidR="00C21C74" w:rsidRPr="00E10394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ลดลงจากค่าใช้จ่ายในการออกหุ้นใหม่ใหม่</w:t>
            </w:r>
          </w:p>
        </w:tc>
        <w:tc>
          <w:tcPr>
            <w:tcW w:w="505" w:type="pct"/>
            <w:shd w:val="clear" w:color="auto" w:fill="auto"/>
          </w:tcPr>
          <w:p w14:paraId="747AA6C6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05CDFE9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2606A95D" w14:textId="122D2591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9C25B5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shd w:val="clear" w:color="auto" w:fill="auto"/>
          </w:tcPr>
          <w:p w14:paraId="495F7130" w14:textId="630EF632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D860F82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4B0DDC98" w14:textId="4A1C44A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DD4A27C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shd w:val="clear" w:color="auto" w:fill="auto"/>
          </w:tcPr>
          <w:p w14:paraId="116A6523" w14:textId="60855C89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(2,590)</w:t>
            </w:r>
          </w:p>
        </w:tc>
      </w:tr>
      <w:tr w:rsidR="00C21C74" w:rsidRPr="00A91975" w14:paraId="4E96EF52" w14:textId="77777777" w:rsidTr="00BF665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0264EE3" w14:textId="1D1C1E7E" w:rsidR="00C21C74" w:rsidRPr="00E10394" w:rsidRDefault="00C21C74" w:rsidP="00BF665A">
            <w:pPr>
              <w:pStyle w:val="BodyText3"/>
              <w:tabs>
                <w:tab w:val="left" w:pos="176"/>
              </w:tabs>
              <w:spacing w:line="240" w:lineRule="auto"/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ลดลงจากการล้างขาดทุนสะสม</w:t>
            </w:r>
          </w:p>
        </w:tc>
        <w:tc>
          <w:tcPr>
            <w:tcW w:w="505" w:type="pct"/>
            <w:shd w:val="clear" w:color="auto" w:fill="auto"/>
          </w:tcPr>
          <w:p w14:paraId="48AD1C7A" w14:textId="77777777" w:rsidR="00C21C74" w:rsidRPr="00E10394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42A4F22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2AAAE2" w14:textId="6906E9A4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DEA90A5" w14:textId="77777777" w:rsidR="00C21C74" w:rsidRPr="0053301E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757015D6" w14:textId="77777777" w:rsidR="00C21C74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3301E">
              <w:rPr>
                <w:rFonts w:ascii="Angsana New" w:hAnsi="Angsana New" w:cs="Angsana New"/>
              </w:rPr>
              <w:t>-</w:t>
            </w:r>
          </w:p>
          <w:p w14:paraId="6ABBDD09" w14:textId="556A98AD" w:rsidR="0053301E" w:rsidRPr="0053301E" w:rsidRDefault="0053301E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41B8CF8" w14:textId="77777777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BD2BE" w14:textId="50117FE4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AD0BC42" w14:textId="77777777" w:rsidR="00C21C74" w:rsidRPr="00E10394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4D305EC" w14:textId="7EBD2384" w:rsidR="00C21C74" w:rsidRPr="00E10394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BC53E1">
              <w:rPr>
                <w:rFonts w:ascii="Angsana New" w:eastAsia="Times New Roman" w:hAnsi="Angsana New"/>
              </w:rPr>
              <w:t>(182,286)</w:t>
            </w:r>
          </w:p>
        </w:tc>
      </w:tr>
      <w:tr w:rsidR="00D75FCF" w:rsidRPr="00A91975" w14:paraId="0ACD59D8" w14:textId="77777777" w:rsidTr="00BF665A">
        <w:trPr>
          <w:trHeight w:hRule="exact" w:val="397"/>
        </w:trPr>
        <w:tc>
          <w:tcPr>
            <w:tcW w:w="2064" w:type="pct"/>
            <w:gridSpan w:val="2"/>
            <w:shd w:val="clear" w:color="auto" w:fill="auto"/>
          </w:tcPr>
          <w:p w14:paraId="1B111A3B" w14:textId="5ACA7661" w:rsidR="00D75FCF" w:rsidRPr="00D75FCF" w:rsidRDefault="00D75FCF" w:rsidP="00BF665A">
            <w:pPr>
              <w:pStyle w:val="BodyText3"/>
              <w:tabs>
                <w:tab w:val="clear" w:pos="540"/>
              </w:tabs>
              <w:spacing w:line="240" w:lineRule="auto"/>
              <w:ind w:firstLine="284"/>
              <w:rPr>
                <w:rFonts w:ascii="Angsana New" w:hAnsi="Angsana New" w:cs="Angsana New"/>
                <w:cs/>
              </w:rPr>
            </w:pPr>
            <w:r w:rsidRPr="00D75FCF">
              <w:rPr>
                <w:rFonts w:ascii="Angsana New" w:hAnsi="Angsana New" w:cs="Angsana New" w:hint="cs"/>
                <w:b/>
                <w:bCs/>
                <w:cs/>
              </w:rPr>
              <w:t xml:space="preserve">รวมส่วนเกินมูลค่าหุ้นสามัญ </w:t>
            </w:r>
            <w:r w:rsidRPr="00D75FCF">
              <w:rPr>
                <w:rFonts w:ascii="Angsana New" w:hAnsi="Angsana New" w:cs="Angsana New"/>
                <w:b/>
                <w:bCs/>
                <w:cs/>
              </w:rPr>
              <w:t>-</w:t>
            </w:r>
            <w:r w:rsidRPr="00D75FCF"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39" w:type="pct"/>
            <w:shd w:val="clear" w:color="auto" w:fill="auto"/>
          </w:tcPr>
          <w:p w14:paraId="7A27FC3B" w14:textId="77777777" w:rsidR="00D75FCF" w:rsidRPr="00E10394" w:rsidRDefault="00D75FCF" w:rsidP="00D75FCF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4697A" w14:textId="744C0516" w:rsidR="00D75FCF" w:rsidRPr="0053301E" w:rsidRDefault="00D75FCF" w:rsidP="00D75FCF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  <w:r w:rsidRPr="0053301E">
              <w:rPr>
                <w:rFonts w:ascii="Angsana New" w:hAnsi="Angsana New" w:cs="Angsana New"/>
                <w:b/>
                <w:bCs/>
              </w:rPr>
              <w:t>575,956</w:t>
            </w:r>
          </w:p>
        </w:tc>
        <w:tc>
          <w:tcPr>
            <w:tcW w:w="143" w:type="pct"/>
            <w:shd w:val="clear" w:color="auto" w:fill="auto"/>
          </w:tcPr>
          <w:p w14:paraId="234F6BE0" w14:textId="77777777" w:rsidR="00D75FCF" w:rsidRPr="0053301E" w:rsidRDefault="00D75FCF" w:rsidP="00D75FCF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A4246" w14:textId="236C0153" w:rsidR="00D75FCF" w:rsidRPr="0053301E" w:rsidRDefault="00D75FCF" w:rsidP="00D75FCF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3301E">
              <w:rPr>
                <w:rFonts w:ascii="Angsana New" w:hAnsi="Angsana New" w:cs="Angsana New"/>
                <w:b/>
                <w:bCs/>
              </w:rPr>
              <w:t>164,834</w:t>
            </w:r>
          </w:p>
        </w:tc>
        <w:tc>
          <w:tcPr>
            <w:tcW w:w="140" w:type="pct"/>
            <w:shd w:val="clear" w:color="auto" w:fill="auto"/>
          </w:tcPr>
          <w:p w14:paraId="0DFD3F5D" w14:textId="77777777" w:rsidR="00D75FCF" w:rsidRPr="00D75FCF" w:rsidRDefault="00D75FCF" w:rsidP="00D75FCF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494A6" w14:textId="4D7CD8AE" w:rsidR="00D75FCF" w:rsidRPr="00D75FCF" w:rsidRDefault="00D75FCF" w:rsidP="00D75FCF">
            <w:pPr>
              <w:pStyle w:val="BodyText3"/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D75FCF">
              <w:rPr>
                <w:rFonts w:ascii="Angsana New" w:hAnsi="Angsana New" w:cs="Angsana New"/>
                <w:b/>
                <w:bCs/>
              </w:rPr>
              <w:t>575,956</w:t>
            </w:r>
          </w:p>
        </w:tc>
        <w:tc>
          <w:tcPr>
            <w:tcW w:w="129" w:type="pct"/>
            <w:shd w:val="clear" w:color="auto" w:fill="auto"/>
          </w:tcPr>
          <w:p w14:paraId="5E77712E" w14:textId="77777777" w:rsidR="00D75FCF" w:rsidRPr="00D75FCF" w:rsidRDefault="00D75FCF" w:rsidP="00D75FCF">
            <w:pPr>
              <w:pStyle w:val="BodyText3"/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D97D" w14:textId="49915B02" w:rsidR="00D75FCF" w:rsidRPr="00D75FCF" w:rsidRDefault="00D75FCF" w:rsidP="00D75FCF">
            <w:pPr>
              <w:pStyle w:val="BodyText3"/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D75FCF">
              <w:rPr>
                <w:rFonts w:ascii="Angsana New" w:hAnsi="Angsana New" w:cs="Angsana New"/>
                <w:b/>
                <w:bCs/>
              </w:rPr>
              <w:t>164,834</w:t>
            </w:r>
          </w:p>
        </w:tc>
      </w:tr>
    </w:tbl>
    <w:p w14:paraId="721DAC0D" w14:textId="395B0D95" w:rsidR="00973EB6" w:rsidRPr="002443AA" w:rsidRDefault="00973EB6" w:rsidP="00BF665A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360" w:right="43" w:firstLine="66"/>
        <w:jc w:val="thaiDistribute"/>
        <w:rPr>
          <w:rFonts w:ascii="Angsana New" w:hAnsi="Angsana New" w:cs="Angsana New"/>
          <w:cs/>
        </w:rPr>
      </w:pPr>
      <w:r w:rsidRPr="002443AA">
        <w:rPr>
          <w:rFonts w:ascii="Angsana New" w:hAnsi="Angsana New" w:cs="Angsana New" w:hint="cs"/>
          <w:cs/>
        </w:rPr>
        <w:t xml:space="preserve">ตามมติที่ประชุมสามัญผู้ถือหุ้นประจำปี </w:t>
      </w:r>
      <w:r w:rsidRPr="002443AA">
        <w:rPr>
          <w:rFonts w:ascii="Angsana New" w:hAnsi="Angsana New" w:cs="Angsana New"/>
          <w:lang w:val="en-US"/>
        </w:rPr>
        <w:t>2563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 xml:space="preserve">ในวันที่ </w:t>
      </w:r>
      <w:r w:rsidRPr="002443AA">
        <w:rPr>
          <w:rFonts w:ascii="Angsana New" w:hAnsi="Angsana New" w:cs="Angsana New"/>
          <w:lang w:val="en-GB"/>
        </w:rPr>
        <w:t>30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 xml:space="preserve">เมษายน </w:t>
      </w:r>
      <w:r w:rsidRPr="002443AA">
        <w:rPr>
          <w:rFonts w:ascii="Angsana New" w:hAnsi="Angsana New" w:cs="Angsana New"/>
          <w:lang w:val="en-US"/>
        </w:rPr>
        <w:t>2563</w:t>
      </w:r>
      <w:r w:rsidRPr="002443AA">
        <w:rPr>
          <w:rFonts w:ascii="Angsana New" w:hAnsi="Angsana New" w:cs="Angsana New"/>
          <w:cs/>
        </w:rPr>
        <w:t xml:space="preserve"> </w:t>
      </w:r>
      <w:r w:rsidRPr="002443AA">
        <w:rPr>
          <w:rFonts w:ascii="Angsana New" w:hAnsi="Angsana New" w:cs="Angsana New" w:hint="cs"/>
          <w:cs/>
        </w:rPr>
        <w:t>มีมติเห็น</w:t>
      </w:r>
      <w:r w:rsidR="00A72F43" w:rsidRPr="002443AA">
        <w:rPr>
          <w:rFonts w:ascii="Angsana New" w:hAnsi="Angsana New" w:cs="Angsana New" w:hint="cs"/>
          <w:cs/>
        </w:rPr>
        <w:t>อนุมัติ</w:t>
      </w:r>
      <w:r w:rsidRPr="002443AA">
        <w:rPr>
          <w:rFonts w:ascii="Angsana New" w:hAnsi="Angsana New" w:cs="Angsana New" w:hint="cs"/>
          <w:cs/>
        </w:rPr>
        <w:t>เรื่อง ดังต่อไปนี้</w:t>
      </w:r>
    </w:p>
    <w:p w14:paraId="775E56A5" w14:textId="77777777" w:rsidR="00973EB6" w:rsidRPr="002443AA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163,625,000 </w:t>
      </w:r>
      <w:r w:rsidRPr="002443AA">
        <w:rPr>
          <w:rFonts w:ascii="Angsana New" w:hAnsi="Angsana New"/>
          <w:spacing w:val="-6"/>
          <w:sz w:val="30"/>
          <w:szCs w:val="30"/>
          <w:cs/>
        </w:rPr>
        <w:t>บาท เป็น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 158,884,960.75 </w:t>
      </w:r>
      <w:r w:rsidRPr="002443AA">
        <w:rPr>
          <w:rFonts w:ascii="Angsana New" w:hAnsi="Angsana New"/>
          <w:spacing w:val="-6"/>
          <w:sz w:val="30"/>
          <w:szCs w:val="30"/>
          <w:cs/>
        </w:rPr>
        <w:t>บาท โดยการยกเลิกหุ้นสามัญที่ได้จดทะเบียนไว้แล้วแต่ยังไม่ได้จำหน่าย จำนวน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 18,960,157 </w:t>
      </w: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มูลค่าที่ตราไว้ หุ้นละ </w:t>
      </w:r>
      <w:r w:rsidRPr="002443A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2443AA">
        <w:rPr>
          <w:rFonts w:ascii="Angsana New" w:hAnsi="Angsana New"/>
          <w:spacing w:val="-6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เพื่อให้สอดคล้องกับการลดทุนจดทะเบียนของบริษัท </w:t>
      </w:r>
    </w:p>
    <w:p w14:paraId="792EF5BE" w14:textId="017DF605" w:rsidR="00973EB6" w:rsidRPr="00BF665A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BF665A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อนุมัติการเพิ่มทุนจดทะเบียนของบริษัทอีกจำนวน </w:t>
      </w:r>
      <w:r w:rsidRPr="00BF665A">
        <w:rPr>
          <w:rFonts w:ascii="Angsana New" w:hAnsi="Angsana New"/>
          <w:spacing w:val="-6"/>
          <w:sz w:val="30"/>
          <w:szCs w:val="30"/>
        </w:rPr>
        <w:t>137,700,299.25</w:t>
      </w:r>
      <w:r w:rsidR="00933753" w:rsidRPr="00BF665A">
        <w:rPr>
          <w:rFonts w:ascii="Angsana New" w:hAnsi="Angsana New"/>
          <w:spacing w:val="-6"/>
          <w:sz w:val="30"/>
          <w:szCs w:val="30"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บาท จากทุนจดทะเบียนเดิม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158,884,960.75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เป็นจำนวน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296,585,260.00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550,801,197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มูลค่าหุ้นที่ตราไว้หุ้นละ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เพื่อให้สอดคล้องกับการเพิ่มทุนจดทะเบียนของบริษัท </w:t>
      </w:r>
    </w:p>
    <w:p w14:paraId="19967954" w14:textId="77777777" w:rsidR="00973EB6" w:rsidRPr="00BF665A" w:rsidRDefault="00973EB6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อนุมัติจัดสรรหุ้นสามัญเพิ่มทุนของบริษัท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ด้วยวิธี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Right Offering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(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RO)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ไม่เกิน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254,215,937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มูลค่าหุ้นที่ตราไว้หุ้นละ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0.25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บาท ราคาเสนอขาย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0.80 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ให้แก่ผู้ถือหุ้นเดิม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โดย</w:t>
      </w:r>
      <w:r w:rsidRPr="00BF665A">
        <w:rPr>
          <w:rFonts w:ascii="Angsana New" w:hAnsi="Angsana New"/>
          <w:spacing w:val="-6"/>
          <w:sz w:val="30"/>
          <w:szCs w:val="30"/>
          <w:cs/>
        </w:rPr>
        <w:t>จัดสรร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>ให้แก่ผู้ถือหุ้นเดิมในอัตรา</w:t>
      </w:r>
      <w:r w:rsidR="00A72F43" w:rsidRPr="00BF665A">
        <w:rPr>
          <w:rFonts w:ascii="Angsana New" w:hAnsi="Angsana New" w:hint="cs"/>
          <w:spacing w:val="-6"/>
          <w:sz w:val="30"/>
          <w:szCs w:val="30"/>
          <w:cs/>
        </w:rPr>
        <w:t>ส่วน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5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หุ้นเดิมต่อ </w:t>
      </w:r>
      <w:r w:rsidRPr="00BF665A">
        <w:rPr>
          <w:rFonts w:ascii="Angsana New" w:hAnsi="Angsana New"/>
          <w:spacing w:val="-6"/>
          <w:sz w:val="30"/>
          <w:szCs w:val="30"/>
        </w:rPr>
        <w:t xml:space="preserve">2 </w:t>
      </w:r>
      <w:r w:rsidRPr="00BF665A">
        <w:rPr>
          <w:rFonts w:ascii="Angsana New" w:hAnsi="Angsana New"/>
          <w:spacing w:val="-6"/>
          <w:sz w:val="30"/>
          <w:szCs w:val="30"/>
          <w:cs/>
        </w:rPr>
        <w:t>หุ้นใหม่</w:t>
      </w:r>
      <w:r w:rsidRPr="00BF665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F665A">
        <w:rPr>
          <w:rFonts w:ascii="Angsana New" w:hAnsi="Angsana New"/>
          <w:spacing w:val="-6"/>
          <w:sz w:val="30"/>
          <w:szCs w:val="30"/>
          <w:cs/>
        </w:rPr>
        <w:t xml:space="preserve">โดยหากยังคงมีหุ้นที่เหลือจากการจัดสรรให้แก่ผู้ถือหุ้นตามสิทธิและการจัดสรรเกินกว่าสิทธิแล้วให้ยกเลิกหุ้นส่วนที่เหลือทั้งจำนวน </w:t>
      </w:r>
    </w:p>
    <w:p w14:paraId="2D333F99" w14:textId="2E4D4BF1" w:rsidR="00F67928" w:rsidRPr="00BF665A" w:rsidRDefault="00566CED" w:rsidP="00BF665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384"/>
        <w:contextualSpacing w:val="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F665A">
        <w:rPr>
          <w:rFonts w:ascii="Angsana New" w:hAnsi="Angsana New" w:hint="cs"/>
          <w:spacing w:val="-6"/>
          <w:sz w:val="30"/>
          <w:szCs w:val="30"/>
          <w:cs/>
        </w:rPr>
        <w:t>อนุมัติล้างขาดทุนสะสมโดยการใช้ทุนสำรองจากส่วนเกินมูลค่าหุ้นมาหักล้างขาดทุนสะสมของบริษัท</w:t>
      </w:r>
    </w:p>
    <w:p w14:paraId="221B9631" w14:textId="77777777" w:rsidR="00FB2FB4" w:rsidRPr="002443AA" w:rsidRDefault="00FB2FB4" w:rsidP="00BF665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443AA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ใบสำคัญแสดงสิทธิซื้อหุ้นสามัญ</w:t>
      </w:r>
    </w:p>
    <w:p w14:paraId="175DA5D4" w14:textId="77331FAE" w:rsidR="00F66D60" w:rsidRDefault="00FB2FB4" w:rsidP="00284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C495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4376A" w:rsidRPr="008C4953">
        <w:rPr>
          <w:rFonts w:ascii="Angsana New" w:hAnsi="Angsana New"/>
          <w:sz w:val="30"/>
          <w:szCs w:val="30"/>
        </w:rPr>
        <w:t xml:space="preserve">30 </w:t>
      </w:r>
      <w:r w:rsidR="0034376A" w:rsidRPr="008C495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34376A" w:rsidRPr="008C4953">
        <w:rPr>
          <w:rFonts w:ascii="Angsana New" w:hAnsi="Angsana New"/>
          <w:sz w:val="30"/>
          <w:szCs w:val="30"/>
        </w:rPr>
        <w:t>2563</w:t>
      </w:r>
      <w:r w:rsidRPr="008C4953">
        <w:rPr>
          <w:rFonts w:ascii="Angsana New" w:hAnsi="Angsana New"/>
          <w:sz w:val="30"/>
          <w:szCs w:val="30"/>
        </w:rPr>
        <w:t xml:space="preserve"> </w:t>
      </w:r>
      <w:r w:rsidRPr="008C4953">
        <w:rPr>
          <w:rFonts w:ascii="Angsana New" w:hAnsi="Angsana New" w:hint="cs"/>
          <w:sz w:val="30"/>
          <w:szCs w:val="30"/>
          <w:cs/>
        </w:rPr>
        <w:t>ที่</w:t>
      </w:r>
      <w:r w:rsidR="0034376A" w:rsidRPr="008C4953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 w:rsidR="0034376A" w:rsidRPr="008C4953">
        <w:rPr>
          <w:rFonts w:ascii="Angsana New" w:hAnsi="Angsana New"/>
          <w:sz w:val="30"/>
          <w:szCs w:val="30"/>
        </w:rPr>
        <w:t xml:space="preserve">2563 </w:t>
      </w:r>
      <w:r w:rsidR="0034376A" w:rsidRPr="008C4953">
        <w:rPr>
          <w:rFonts w:ascii="Angsana New" w:hAnsi="Angsana New" w:hint="cs"/>
          <w:sz w:val="30"/>
          <w:szCs w:val="30"/>
          <w:cs/>
        </w:rPr>
        <w:t>มีมติ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อนุมัติออกใบสำคัญแสดงสิทธิที่จะซื้อหุ้นสามัญชนิดระบุชื่อผู้ถือและสามารถโอนเปลี่ยนมือได้ </w:t>
      </w:r>
      <w:r w:rsidR="0034376A" w:rsidRPr="008C4953">
        <w:rPr>
          <w:rFonts w:ascii="Angsana New" w:hAnsi="Angsana New"/>
          <w:sz w:val="30"/>
          <w:szCs w:val="30"/>
        </w:rPr>
        <w:t>(UREKA-W2)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โดยจัดสรรให้แก่ผู้ถือหุ้นเดิมตามสัดส่วนการถือหุ้น</w:t>
      </w:r>
      <w:r w:rsidR="0034376A" w:rsidRPr="008C4953">
        <w:rPr>
          <w:rFonts w:ascii="Angsana New" w:hAnsi="Angsana New"/>
          <w:sz w:val="30"/>
          <w:szCs w:val="30"/>
        </w:rPr>
        <w:t xml:space="preserve"> (RO)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ใน</w:t>
      </w:r>
      <w:r w:rsidR="0034376A" w:rsidRPr="008C4953">
        <w:rPr>
          <w:rFonts w:ascii="Angsana New" w:hAnsi="Angsana New" w:hint="cs"/>
          <w:sz w:val="30"/>
          <w:szCs w:val="30"/>
          <w:cs/>
        </w:rPr>
        <w:t>อัตราส่วน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</w:t>
      </w:r>
      <w:r w:rsidR="0034376A" w:rsidRPr="008C4953">
        <w:rPr>
          <w:rFonts w:ascii="Angsana New" w:hAnsi="Angsana New"/>
          <w:sz w:val="30"/>
          <w:szCs w:val="30"/>
        </w:rPr>
        <w:t>3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="0034376A" w:rsidRPr="008C4953">
        <w:rPr>
          <w:rFonts w:ascii="Angsana New" w:hAnsi="Angsana New"/>
          <w:sz w:val="30"/>
          <w:szCs w:val="30"/>
        </w:rPr>
        <w:t>1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หน่วย รวมจำนวนใบสำคัญแสดงสิทธิที่ได้รับการจัดสรรไม่เกิน </w:t>
      </w:r>
      <w:r w:rsidR="008F6C1E" w:rsidRPr="008C4953">
        <w:rPr>
          <w:rFonts w:ascii="Angsana New" w:hAnsi="Angsana New"/>
          <w:sz w:val="30"/>
          <w:szCs w:val="30"/>
        </w:rPr>
        <w:t>296,585,260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หน่วย และมีราคาการใช้สิทธิเท่ากับ </w:t>
      </w:r>
      <w:r w:rsidR="008F6C1E" w:rsidRPr="008C4953">
        <w:rPr>
          <w:rFonts w:ascii="Angsana New" w:hAnsi="Angsana New"/>
          <w:sz w:val="30"/>
          <w:szCs w:val="30"/>
        </w:rPr>
        <w:t>0.0</w:t>
      </w:r>
      <w:r w:rsidR="0034376A" w:rsidRPr="008C4953">
        <w:rPr>
          <w:rFonts w:ascii="Angsana New" w:hAnsi="Angsana New"/>
          <w:sz w:val="30"/>
          <w:szCs w:val="30"/>
        </w:rPr>
        <w:t>0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บาทต่อหุ้น อัตราการใช้สิทธิ ใบสำคัญแสดงสิทธิ </w:t>
      </w:r>
      <w:r w:rsidR="0034376A" w:rsidRPr="008C4953">
        <w:rPr>
          <w:rFonts w:ascii="Angsana New" w:hAnsi="Angsana New"/>
          <w:sz w:val="30"/>
          <w:szCs w:val="30"/>
        </w:rPr>
        <w:t>1</w:t>
      </w:r>
      <w:r w:rsidR="008F6C1E" w:rsidRPr="008C4953">
        <w:rPr>
          <w:rFonts w:ascii="Angsana New" w:hAnsi="Angsana New" w:hint="cs"/>
          <w:sz w:val="30"/>
          <w:szCs w:val="30"/>
          <w:cs/>
        </w:rPr>
        <w:t xml:space="preserve"> หน่วย มีสิทธิซื้อ</w:t>
      </w:r>
      <w:r w:rsidR="0034376A" w:rsidRPr="008C4953">
        <w:rPr>
          <w:rFonts w:ascii="Angsana New" w:hAnsi="Angsana New"/>
          <w:sz w:val="30"/>
          <w:szCs w:val="30"/>
          <w:cs/>
        </w:rPr>
        <w:t>หุ้นสามัญ</w:t>
      </w:r>
      <w:r w:rsidR="008F6C1E" w:rsidRPr="008C4953">
        <w:rPr>
          <w:rFonts w:ascii="Angsana New" w:hAnsi="Angsana New" w:hint="cs"/>
          <w:sz w:val="30"/>
          <w:szCs w:val="30"/>
          <w:cs/>
        </w:rPr>
        <w:t xml:space="preserve">ได้ </w:t>
      </w:r>
      <w:r w:rsidR="008F6C1E" w:rsidRPr="008C4953">
        <w:rPr>
          <w:rFonts w:ascii="Angsana New" w:hAnsi="Angsana New"/>
          <w:sz w:val="30"/>
          <w:szCs w:val="30"/>
        </w:rPr>
        <w:t xml:space="preserve">1 </w:t>
      </w:r>
      <w:r w:rsidR="008F6C1E" w:rsidRPr="008C4953">
        <w:rPr>
          <w:rFonts w:ascii="Angsana New" w:hAnsi="Angsana New" w:hint="cs"/>
          <w:sz w:val="30"/>
          <w:szCs w:val="30"/>
          <w:cs/>
        </w:rPr>
        <w:t>หุ้น</w:t>
      </w:r>
      <w:r w:rsidR="0034376A" w:rsidRPr="008C4953">
        <w:rPr>
          <w:rFonts w:ascii="Angsana New" w:hAnsi="Angsana New"/>
          <w:sz w:val="30"/>
          <w:szCs w:val="30"/>
          <w:cs/>
        </w:rPr>
        <w:t xml:space="preserve"> โดยใบสำคัญแสดงสิทธิมีอายุ </w:t>
      </w:r>
      <w:r w:rsidR="008F6C1E" w:rsidRPr="008C4953">
        <w:rPr>
          <w:rFonts w:ascii="Angsana New" w:hAnsi="Angsana New"/>
          <w:sz w:val="30"/>
          <w:szCs w:val="30"/>
        </w:rPr>
        <w:t>3</w:t>
      </w:r>
      <w:r w:rsidR="0034376A" w:rsidRPr="008C4953">
        <w:rPr>
          <w:rFonts w:ascii="Angsana New" w:hAnsi="Angsana New"/>
          <w:sz w:val="30"/>
          <w:szCs w:val="30"/>
        </w:rPr>
        <w:t xml:space="preserve"> </w:t>
      </w:r>
      <w:r w:rsidR="0034376A" w:rsidRPr="008C4953">
        <w:rPr>
          <w:rFonts w:ascii="Angsana New" w:hAnsi="Angsana New"/>
          <w:sz w:val="30"/>
          <w:szCs w:val="30"/>
          <w:cs/>
        </w:rPr>
        <w:t>ปี นับจากวันที่บริษัทออกและเสนอขาย</w:t>
      </w:r>
    </w:p>
    <w:p w14:paraId="6C01CF24" w14:textId="77777777" w:rsidR="006E7D43" w:rsidRPr="004464D4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30"/>
          <w:szCs w:val="30"/>
        </w:rPr>
      </w:pP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1C749117" w14:textId="5E85ED49" w:rsidR="006E7D43" w:rsidRPr="003921FE" w:rsidRDefault="00C8051B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3921FE"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กลุ่มบริษัทได้นำเสนอและเปิ</w:t>
      </w:r>
      <w:r w:rsidR="00A81206" w:rsidRPr="003921FE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Pr="003921FE">
        <w:rPr>
          <w:rFonts w:ascii="Angsana New" w:hAnsi="Angsana New" w:hint="cs"/>
          <w:spacing w:val="-4"/>
          <w:sz w:val="30"/>
          <w:szCs w:val="30"/>
          <w:cs/>
        </w:rPr>
        <w:t xml:space="preserve">เผยข้อมูลจำแนกตามส่วนงานเป็น </w:t>
      </w:r>
      <w:r w:rsidR="00060F62">
        <w:rPr>
          <w:rFonts w:ascii="Angsana New" w:hAnsi="Angsana New"/>
          <w:spacing w:val="-4"/>
          <w:sz w:val="30"/>
          <w:szCs w:val="30"/>
        </w:rPr>
        <w:t>4</w:t>
      </w:r>
      <w:r w:rsidRPr="003921FE">
        <w:rPr>
          <w:rFonts w:ascii="Angsana New" w:hAnsi="Angsana New"/>
          <w:spacing w:val="-4"/>
          <w:sz w:val="30"/>
          <w:szCs w:val="30"/>
        </w:rPr>
        <w:t xml:space="preserve"> </w:t>
      </w:r>
      <w:r w:rsidRPr="003921FE">
        <w:rPr>
          <w:rFonts w:ascii="Angsana New" w:hAnsi="Angsana New" w:hint="cs"/>
          <w:spacing w:val="-4"/>
          <w:sz w:val="30"/>
          <w:szCs w:val="30"/>
          <w:cs/>
        </w:rPr>
        <w:t xml:space="preserve">ส่วนงาน </w:t>
      </w:r>
      <w:r w:rsidR="006E7D43" w:rsidRPr="003921FE">
        <w:rPr>
          <w:rFonts w:ascii="Angsana New" w:hAnsi="Angsana New"/>
          <w:spacing w:val="-4"/>
          <w:sz w:val="30"/>
          <w:szCs w:val="30"/>
          <w:cs/>
        </w:rPr>
        <w:t>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="001E768B" w:rsidRPr="003921FE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3921FE">
        <w:rPr>
          <w:rFonts w:ascii="Angsana New" w:hAnsi="Angsana New"/>
          <w:spacing w:val="-6"/>
          <w:sz w:val="30"/>
          <w:szCs w:val="30"/>
          <w:cs/>
        </w:rPr>
        <w:t>เนื่องจากใช้เทคโนโลยี</w:t>
      </w:r>
      <w:r w:rsidR="006E7D43" w:rsidRPr="003921FE">
        <w:rPr>
          <w:rFonts w:ascii="Angsana New" w:hAnsi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6E7D43" w:rsidRPr="003921FE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6E7D43" w:rsidRPr="003921FE">
        <w:rPr>
          <w:rFonts w:ascii="Angsana New" w:hAnsi="Angsana New"/>
          <w:spacing w:val="-4"/>
          <w:sz w:val="30"/>
          <w:szCs w:val="30"/>
          <w:cs/>
        </w:rPr>
        <w:t xml:space="preserve">ดยสรุปมีดังนี้ </w:t>
      </w:r>
    </w:p>
    <w:p w14:paraId="106CCB6F" w14:textId="4006DF25" w:rsidR="00C8051B" w:rsidRPr="003921FE" w:rsidRDefault="00C8051B" w:rsidP="006F0839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before="120" w:after="120"/>
        <w:ind w:left="990" w:hanging="540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1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Pr="003921FE">
        <w:rPr>
          <w:rFonts w:ascii="AngsanaUPC" w:hAnsi="AngsanaUPC" w:cs="AngsanaUPC" w:hint="cs"/>
          <w:sz w:val="30"/>
          <w:szCs w:val="30"/>
          <w:cs/>
        </w:rPr>
        <w:t>ติดตั้งและบำรุงเครื่องจักร</w:t>
      </w:r>
    </w:p>
    <w:p w14:paraId="19335193" w14:textId="6259C005" w:rsidR="003921FE" w:rsidRPr="003921FE" w:rsidRDefault="003921FE" w:rsidP="006F0839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before="120" w:after="120"/>
        <w:ind w:left="990" w:hanging="540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2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Pr="003921FE">
        <w:rPr>
          <w:rFonts w:ascii="Angsana New" w:hAnsi="Angsana New" w:hint="cs"/>
          <w:spacing w:val="-4"/>
          <w:sz w:val="30"/>
          <w:szCs w:val="30"/>
          <w:cs/>
        </w:rPr>
        <w:t>จำหน่ายผลิตภัณฑ์อิเล็กทรอนิกส์และชุดกล้องวงจรปิด</w:t>
      </w:r>
    </w:p>
    <w:p w14:paraId="38C52655" w14:textId="315A38CE" w:rsidR="00C8051B" w:rsidRPr="003921FE" w:rsidRDefault="00C8051B" w:rsidP="006F0839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before="120" w:after="120"/>
        <w:ind w:left="990" w:hanging="540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3</w:t>
      </w:r>
      <w:r w:rsidRPr="003921FE">
        <w:rPr>
          <w:rFonts w:ascii="AngsanaUPC" w:hAnsi="AngsanaUPC" w:cs="AngsanaUPC"/>
          <w:sz w:val="30"/>
          <w:szCs w:val="30"/>
        </w:rPr>
        <w:t xml:space="preserve"> </w:t>
      </w:r>
      <w:r w:rsidRPr="003921FE">
        <w:rPr>
          <w:rFonts w:ascii="AngsanaUPC" w:hAnsi="AngsanaUPC" w:cs="AngsanaUPC" w:hint="cs"/>
          <w:sz w:val="30"/>
          <w:szCs w:val="30"/>
          <w:cs/>
        </w:rPr>
        <w:t>ผลิตสารกำจัดศัตรูพืชและผลิตภัณฑ์เคมีเกษตร</w:t>
      </w:r>
    </w:p>
    <w:p w14:paraId="7E5C6FE1" w14:textId="187B660F" w:rsidR="006E7D43" w:rsidRPr="003921FE" w:rsidRDefault="006E7D43" w:rsidP="006F0839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before="120" w:after="120"/>
        <w:ind w:left="990" w:hanging="540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3921FE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E04150">
        <w:rPr>
          <w:rFonts w:ascii="AngsanaUPC" w:hAnsi="AngsanaUPC" w:cs="AngsanaUPC"/>
          <w:sz w:val="30"/>
          <w:szCs w:val="30"/>
        </w:rPr>
        <w:t>4</w:t>
      </w:r>
      <w:r w:rsidRPr="003921FE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3921FE">
        <w:rPr>
          <w:rFonts w:ascii="AngsanaUPC" w:hAnsi="AngsanaUPC" w:cs="AngsanaUPC" w:hint="cs"/>
          <w:sz w:val="30"/>
          <w:szCs w:val="30"/>
          <w:cs/>
        </w:rPr>
        <w:t>อื่นๆ</w:t>
      </w:r>
    </w:p>
    <w:p w14:paraId="3B3D053F" w14:textId="52ECEAB3" w:rsidR="006E7D43" w:rsidRPr="00B91F6D" w:rsidRDefault="006E7D4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color w:val="FF0000"/>
          <w:spacing w:val="-6"/>
          <w:sz w:val="30"/>
          <w:szCs w:val="30"/>
        </w:rPr>
      </w:pPr>
      <w:r w:rsidRPr="003921FE">
        <w:rPr>
          <w:rFonts w:ascii="Angsana New" w:hAnsi="Angsana New"/>
          <w:spacing w:val="-6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3921FE">
        <w:rPr>
          <w:rFonts w:ascii="Angsana New" w:hAnsi="Angsana New"/>
          <w:spacing w:val="-6"/>
          <w:sz w:val="30"/>
          <w:szCs w:val="30"/>
        </w:rPr>
        <w:t xml:space="preserve"> </w:t>
      </w:r>
      <w:r w:rsidRPr="003921FE">
        <w:rPr>
          <w:rFonts w:ascii="Angsana New" w:hAnsi="Angsana New"/>
          <w:spacing w:val="-6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FF1B21" w14:textId="77777777" w:rsidR="006E7D43" w:rsidRPr="00F96B09" w:rsidRDefault="006E7D43" w:rsidP="00F9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  <w:sectPr w:rsidR="006E7D43" w:rsidRPr="00F96B09" w:rsidSect="00955F10">
          <w:headerReference w:type="default" r:id="rId15"/>
          <w:footerReference w:type="default" r:id="rId16"/>
          <w:pgSz w:w="11907" w:h="16840"/>
          <w:pgMar w:top="691" w:right="850" w:bottom="576" w:left="1152" w:header="720" w:footer="190" w:gutter="0"/>
          <w:cols w:space="708"/>
          <w:docGrid w:linePitch="360"/>
        </w:sectPr>
      </w:pPr>
    </w:p>
    <w:p w14:paraId="0BC08148" w14:textId="77777777" w:rsidR="006E7D43" w:rsidRPr="004464D4" w:rsidRDefault="006E7D4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8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14:paraId="732C54C9" w14:textId="77777777" w:rsidR="006E7D43" w:rsidRPr="004464D4" w:rsidRDefault="006E7D43" w:rsidP="00CD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4891" w:type="pct"/>
        <w:tblInd w:w="360" w:type="dxa"/>
        <w:tblLayout w:type="fixed"/>
        <w:tblLook w:val="00A0" w:firstRow="1" w:lastRow="0" w:firstColumn="1" w:lastColumn="0" w:noHBand="0" w:noVBand="0"/>
      </w:tblPr>
      <w:tblGrid>
        <w:gridCol w:w="2367"/>
        <w:gridCol w:w="863"/>
        <w:gridCol w:w="285"/>
        <w:gridCol w:w="764"/>
        <w:gridCol w:w="16"/>
        <w:gridCol w:w="278"/>
        <w:gridCol w:w="15"/>
        <w:gridCol w:w="806"/>
        <w:gridCol w:w="293"/>
        <w:gridCol w:w="890"/>
        <w:gridCol w:w="15"/>
        <w:gridCol w:w="281"/>
        <w:gridCol w:w="15"/>
        <w:gridCol w:w="887"/>
        <w:gridCol w:w="263"/>
        <w:gridCol w:w="880"/>
        <w:gridCol w:w="12"/>
        <w:gridCol w:w="281"/>
        <w:gridCol w:w="12"/>
        <w:gridCol w:w="868"/>
        <w:gridCol w:w="12"/>
        <w:gridCol w:w="284"/>
        <w:gridCol w:w="12"/>
        <w:gridCol w:w="874"/>
        <w:gridCol w:w="9"/>
        <w:gridCol w:w="284"/>
        <w:gridCol w:w="9"/>
        <w:gridCol w:w="726"/>
        <w:gridCol w:w="9"/>
        <w:gridCol w:w="287"/>
        <w:gridCol w:w="9"/>
        <w:gridCol w:w="735"/>
        <w:gridCol w:w="9"/>
        <w:gridCol w:w="266"/>
        <w:gridCol w:w="9"/>
        <w:gridCol w:w="788"/>
        <w:gridCol w:w="9"/>
        <w:gridCol w:w="263"/>
        <w:gridCol w:w="9"/>
        <w:gridCol w:w="751"/>
      </w:tblGrid>
      <w:tr w:rsidR="00C12084" w:rsidRPr="009B4969" w14:paraId="071F20F4" w14:textId="77777777" w:rsidTr="0097294F">
        <w:tc>
          <w:tcPr>
            <w:tcW w:w="766" w:type="pct"/>
            <w:tcBorders>
              <w:top w:val="nil"/>
              <w:left w:val="nil"/>
              <w:right w:val="nil"/>
            </w:tcBorders>
            <w:noWrap/>
          </w:tcPr>
          <w:p w14:paraId="06BD949D" w14:textId="77777777" w:rsidR="00E97B5F" w:rsidRPr="009B4969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32" w:type="pct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B0C99" w14:textId="77777777" w:rsidR="00E97B5F" w:rsidRPr="009B4969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2084" w:rsidRPr="009B4969" w14:paraId="22A2F605" w14:textId="77777777" w:rsidTr="0097294F">
        <w:tc>
          <w:tcPr>
            <w:tcW w:w="766" w:type="pct"/>
            <w:tcBorders>
              <w:top w:val="nil"/>
              <w:left w:val="nil"/>
              <w:right w:val="nil"/>
            </w:tcBorders>
            <w:noWrap/>
          </w:tcPr>
          <w:p w14:paraId="503FDC2C" w14:textId="77777777" w:rsidR="00E97B5F" w:rsidRPr="009B4969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32" w:type="pct"/>
            <w:gridSpan w:val="39"/>
            <w:tcBorders>
              <w:top w:val="single" w:sz="4" w:space="0" w:color="auto"/>
              <w:left w:val="nil"/>
              <w:right w:val="nil"/>
            </w:tcBorders>
          </w:tcPr>
          <w:p w14:paraId="3CEE7248" w14:textId="77777777" w:rsidR="00E97B5F" w:rsidRPr="009B4969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A0A71" w:rsidRPr="009B4969" w14:paraId="7AA145CE" w14:textId="77777777" w:rsidTr="0097294F">
        <w:tc>
          <w:tcPr>
            <w:tcW w:w="766" w:type="pct"/>
            <w:tcBorders>
              <w:top w:val="nil"/>
              <w:left w:val="nil"/>
              <w:right w:val="nil"/>
            </w:tcBorders>
            <w:noWrap/>
          </w:tcPr>
          <w:p w14:paraId="60C4EAB1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71ECD" w14:textId="1FE32380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8C04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9" w:type="pct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28A964B9" w14:textId="5BE247BD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9DD02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5A5D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763F2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223A9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F080D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4A5B9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5" w:type="pct"/>
            <w:gridSpan w:val="2"/>
            <w:tcBorders>
              <w:top w:val="single" w:sz="4" w:space="0" w:color="auto"/>
            </w:tcBorders>
          </w:tcPr>
          <w:p w14:paraId="6E66A397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auto"/>
            </w:tcBorders>
          </w:tcPr>
          <w:p w14:paraId="729EBB95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6" w:type="pct"/>
            <w:gridSpan w:val="2"/>
            <w:tcBorders>
              <w:top w:val="single" w:sz="4" w:space="0" w:color="auto"/>
            </w:tcBorders>
          </w:tcPr>
          <w:p w14:paraId="4E8F3A57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</w:tcBorders>
          </w:tcPr>
          <w:p w14:paraId="67BDF525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gridSpan w:val="2"/>
            <w:tcBorders>
              <w:top w:val="single" w:sz="4" w:space="0" w:color="auto"/>
            </w:tcBorders>
          </w:tcPr>
          <w:p w14:paraId="7D72689A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3C5D2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D617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A112A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7A0A71" w:rsidRPr="009B4969" w14:paraId="1B21A4A2" w14:textId="77777777" w:rsidTr="0097294F">
        <w:tc>
          <w:tcPr>
            <w:tcW w:w="766" w:type="pct"/>
            <w:tcBorders>
              <w:top w:val="nil"/>
              <w:left w:val="nil"/>
              <w:right w:val="nil"/>
            </w:tcBorders>
            <w:noWrap/>
          </w:tcPr>
          <w:p w14:paraId="17FFEFF7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gridSpan w:val="3"/>
            <w:tcBorders>
              <w:top w:val="nil"/>
              <w:left w:val="nil"/>
              <w:right w:val="nil"/>
            </w:tcBorders>
          </w:tcPr>
          <w:p w14:paraId="6B333F5F" w14:textId="07DEE60F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315FA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9" w:type="pct"/>
            <w:gridSpan w:val="4"/>
            <w:tcBorders>
              <w:left w:val="nil"/>
              <w:bottom w:val="nil"/>
              <w:right w:val="nil"/>
            </w:tcBorders>
          </w:tcPr>
          <w:p w14:paraId="7F3ED209" w14:textId="5C11E131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right w:val="nil"/>
            </w:tcBorders>
          </w:tcPr>
          <w:p w14:paraId="280CA8A5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gridSpan w:val="4"/>
            <w:tcBorders>
              <w:top w:val="nil"/>
              <w:left w:val="nil"/>
              <w:right w:val="nil"/>
            </w:tcBorders>
          </w:tcPr>
          <w:p w14:paraId="08AE81B6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2C656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right w:val="nil"/>
            </w:tcBorders>
          </w:tcPr>
          <w:p w14:paraId="4A6F92F4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6" w:type="pct"/>
            <w:gridSpan w:val="2"/>
            <w:tcBorders>
              <w:top w:val="nil"/>
              <w:left w:val="nil"/>
              <w:right w:val="nil"/>
            </w:tcBorders>
          </w:tcPr>
          <w:p w14:paraId="35657FF2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gridSpan w:val="2"/>
            <w:tcBorders>
              <w:top w:val="nil"/>
              <w:left w:val="nil"/>
              <w:right w:val="nil"/>
            </w:tcBorders>
          </w:tcPr>
          <w:p w14:paraId="11EA3092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5" w:type="pct"/>
            <w:gridSpan w:val="2"/>
          </w:tcPr>
          <w:p w14:paraId="605619B8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8" w:type="pct"/>
            <w:gridSpan w:val="2"/>
          </w:tcPr>
          <w:p w14:paraId="62258906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6" w:type="pct"/>
            <w:gridSpan w:val="2"/>
          </w:tcPr>
          <w:p w14:paraId="55069B92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41" w:type="pct"/>
            <w:gridSpan w:val="2"/>
          </w:tcPr>
          <w:p w14:paraId="798B1B8F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9" w:type="pct"/>
            <w:gridSpan w:val="2"/>
          </w:tcPr>
          <w:p w14:paraId="68AD2FE3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right w:val="nil"/>
            </w:tcBorders>
          </w:tcPr>
          <w:p w14:paraId="571309E1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8" w:type="pct"/>
            <w:gridSpan w:val="2"/>
            <w:tcBorders>
              <w:top w:val="nil"/>
              <w:left w:val="nil"/>
              <w:right w:val="nil"/>
            </w:tcBorders>
          </w:tcPr>
          <w:p w14:paraId="106EE498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right w:val="nil"/>
            </w:tcBorders>
          </w:tcPr>
          <w:p w14:paraId="09444542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</w:tr>
      <w:tr w:rsidR="007A0A71" w:rsidRPr="009B4969" w14:paraId="581A5520" w14:textId="77777777" w:rsidTr="0097294F">
        <w:tc>
          <w:tcPr>
            <w:tcW w:w="766" w:type="pct"/>
            <w:tcBorders>
              <w:top w:val="nil"/>
              <w:left w:val="nil"/>
              <w:right w:val="nil"/>
            </w:tcBorders>
            <w:noWrap/>
          </w:tcPr>
          <w:p w14:paraId="74B5A268" w14:textId="77777777" w:rsidR="00C12084" w:rsidRPr="009B4969" w:rsidRDefault="00C12084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hanging="14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61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05966" w14:textId="7D190FC3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496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277D2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9" w:type="pct"/>
            <w:gridSpan w:val="4"/>
            <w:tcBorders>
              <w:top w:val="nil"/>
              <w:left w:val="nil"/>
              <w:right w:val="nil"/>
            </w:tcBorders>
          </w:tcPr>
          <w:p w14:paraId="0EFB7DFF" w14:textId="446C3BBF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right w:val="nil"/>
            </w:tcBorders>
          </w:tcPr>
          <w:p w14:paraId="611D56C8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72ADF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right w:val="nil"/>
            </w:tcBorders>
          </w:tcPr>
          <w:p w14:paraId="6B547C49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6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0DD1B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95" w:type="pct"/>
            <w:gridSpan w:val="2"/>
          </w:tcPr>
          <w:p w14:paraId="249F0D88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75" w:type="pct"/>
            <w:gridSpan w:val="6"/>
            <w:tcBorders>
              <w:bottom w:val="single" w:sz="4" w:space="0" w:color="auto"/>
            </w:tcBorders>
          </w:tcPr>
          <w:p w14:paraId="04D6E124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9" w:type="pct"/>
            <w:gridSpan w:val="2"/>
          </w:tcPr>
          <w:p w14:paraId="4287E789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59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A5B37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12084" w:rsidRPr="009B4969" w14:paraId="755AAF60" w14:textId="77777777" w:rsidTr="0097294F">
        <w:tc>
          <w:tcPr>
            <w:tcW w:w="76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0881E" w14:textId="3E622F34" w:rsidR="00C12084" w:rsidRPr="009B4969" w:rsidRDefault="00C12084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สิ้นสุดวันที่ </w:t>
            </w:r>
            <w:r w:rsidRPr="009B496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B496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3951D" w14:textId="1CB20EE2" w:rsidR="00C12084" w:rsidRPr="00DD4041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</w:t>
            </w:r>
            <w:r w:rsidR="00DD4041"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5D43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2CA8C" w14:textId="6EDFA1A8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D715CAF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DA148" w14:textId="46C7FBBC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11CCD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AAF8D" w14:textId="0AB7C255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40D8E37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58D39" w14:textId="3E512498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D7BB38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62252" w14:textId="707DC5A6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ACF687F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8BFA2" w14:textId="737A57FC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96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C681E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31E90" w14:textId="680469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7EB86814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DCB71" w14:textId="421E4975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96" w:type="pct"/>
            <w:gridSpan w:val="2"/>
            <w:shd w:val="clear" w:color="auto" w:fill="auto"/>
          </w:tcPr>
          <w:p w14:paraId="0BF2716A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F5AE4C" w14:textId="3195EC96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622C7BB0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2064C" w14:textId="4F4B779E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9B4969">
              <w:rPr>
                <w:rFonts w:ascii="Angsana New" w:hAnsi="Angsana New"/>
                <w:bCs/>
                <w:sz w:val="24"/>
                <w:szCs w:val="24"/>
              </w:rPr>
              <w:t>6</w:t>
            </w: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87904" w14:textId="77777777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7350A" w14:textId="26C54138" w:rsidR="00C12084" w:rsidRPr="009B496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9B496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2084" w:rsidRPr="001A3A59" w14:paraId="1ADD7CAD" w14:textId="77777777" w:rsidTr="0097294F">
        <w:trPr>
          <w:trHeight w:val="243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</w:tcPr>
          <w:p w14:paraId="3306EF2F" w14:textId="43CF2A69" w:rsidR="00C12084" w:rsidRPr="001A3A59" w:rsidRDefault="00C12084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D4180" w14:textId="0814509F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684E6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52446" w14:textId="77D5ABE9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2,948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7AD7E86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BC681" w14:textId="3D9AF241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1,381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</w:tcPr>
          <w:p w14:paraId="5B5B04F3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C00F" w14:textId="1E309266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1,871</w:t>
            </w:r>
          </w:p>
        </w:tc>
        <w:tc>
          <w:tcPr>
            <w:tcW w:w="9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5A9DADD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E1AD7" w14:textId="6978C912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99879AD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0DE4D" w14:textId="454CFED1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17,336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FDD24F0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ED36B" w14:textId="714187E0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9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18D9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25610" w14:textId="6959CA94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042C8D17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D66B3" w14:textId="31A96945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pct"/>
            <w:gridSpan w:val="2"/>
            <w:shd w:val="clear" w:color="auto" w:fill="auto"/>
          </w:tcPr>
          <w:p w14:paraId="34C9B579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B1A2" w14:textId="003F42E1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7502630C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EC355" w14:textId="0E0EA835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1,636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20B89D60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2B56" w14:textId="05B6DC29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22,186</w:t>
            </w:r>
          </w:p>
        </w:tc>
      </w:tr>
      <w:tr w:rsidR="0097294F" w:rsidRPr="001A3A59" w14:paraId="053DB2F6" w14:textId="77777777" w:rsidTr="0097294F"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CB0B" w14:textId="77777777" w:rsidR="0097294F" w:rsidRPr="001A3A59" w:rsidRDefault="0097294F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ตามส่วนงาน</w:t>
            </w:r>
          </w:p>
          <w:p w14:paraId="58EE48CD" w14:textId="77777777" w:rsidR="0097294F" w:rsidRPr="001A3A59" w:rsidRDefault="0097294F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116" w:hanging="141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1A3A59">
              <w:rPr>
                <w:rFonts w:ascii="Angsana New" w:hAnsi="Angsana New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AEC73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6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0A60BAE" w14:textId="0DE589FA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ADFB1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435BB" w14:textId="15C3E719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(8,260)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B8E3C1F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  <w:p w14:paraId="2AA54E66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BD706E" w14:textId="047DCD33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(12,720)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</w:tcPr>
          <w:p w14:paraId="588EE97A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229078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631928" w14:textId="63BC5CE8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(5,230)</w:t>
            </w:r>
          </w:p>
        </w:tc>
        <w:tc>
          <w:tcPr>
            <w:tcW w:w="9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2C91408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126488" w14:textId="599DE9D0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(4,647)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67A75EEA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CC7C2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0BDBCDD" w14:textId="47084F11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(9,431)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A032D0B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3F921" w14:textId="399F80F4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7,987</w:t>
            </w:r>
            <w:r w:rsidRPr="001A3A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943D3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A2D6B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40BD183" w14:textId="320A0093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(1,971)</w:t>
            </w:r>
          </w:p>
        </w:tc>
        <w:tc>
          <w:tcPr>
            <w:tcW w:w="95" w:type="pct"/>
            <w:gridSpan w:val="2"/>
            <w:shd w:val="clear" w:color="auto" w:fill="auto"/>
          </w:tcPr>
          <w:p w14:paraId="047182F5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9A7EE" w14:textId="6F2D3601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6,851</w:t>
            </w:r>
          </w:p>
        </w:tc>
        <w:tc>
          <w:tcPr>
            <w:tcW w:w="96" w:type="pct"/>
            <w:gridSpan w:val="2"/>
            <w:shd w:val="clear" w:color="auto" w:fill="auto"/>
          </w:tcPr>
          <w:p w14:paraId="1A6C0E69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1876B" w14:textId="038BF166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(141)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2464F355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7C717" w14:textId="3D55C3FF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hanging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(18,</w:t>
            </w:r>
            <w:r>
              <w:rPr>
                <w:rFonts w:ascii="Angsana New" w:hAnsi="Angsana New"/>
                <w:sz w:val="24"/>
                <w:szCs w:val="24"/>
              </w:rPr>
              <w:t>503</w:t>
            </w:r>
            <w:r w:rsidRPr="001A3A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23FD9493" w14:textId="77777777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98F5D" w14:textId="5E35FFDB" w:rsidR="0097294F" w:rsidRPr="001A3A59" w:rsidRDefault="0097294F" w:rsidP="0097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(25,033)</w:t>
            </w:r>
          </w:p>
        </w:tc>
      </w:tr>
      <w:tr w:rsidR="00C12084" w:rsidRPr="009B4969" w14:paraId="79796CF4" w14:textId="77777777" w:rsidTr="0097294F"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487B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CD5FB0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CB73B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2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E398A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3A21437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6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BEE347B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</w:tcPr>
          <w:p w14:paraId="0C603CDC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0B8628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C269C40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45166D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579F889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408EAA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EADF164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1256CE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EFA3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2DE8AC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14:paraId="4E4411FC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472C1FF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6" w:type="pct"/>
            <w:gridSpan w:val="2"/>
            <w:shd w:val="clear" w:color="auto" w:fill="auto"/>
          </w:tcPr>
          <w:p w14:paraId="6189181F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1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F37D9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3CBE70D3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8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FB2531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pct"/>
            <w:gridSpan w:val="2"/>
            <w:shd w:val="clear" w:color="auto" w:fill="auto"/>
            <w:vAlign w:val="bottom"/>
          </w:tcPr>
          <w:p w14:paraId="6DCEC122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D42AC4" w14:textId="77777777" w:rsidR="00C12084" w:rsidRPr="009B496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4087E67" w14:textId="07603B49" w:rsidR="0011099E" w:rsidRDefault="0011099E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50"/>
          <w:tab w:val="right" w:pos="15573"/>
        </w:tabs>
        <w:jc w:val="both"/>
        <w:rPr>
          <w:rFonts w:ascii="Angsana New" w:hAnsi="Angsana New"/>
          <w:b/>
          <w:bCs/>
          <w:color w:val="FF0000"/>
          <w:sz w:val="30"/>
          <w:szCs w:val="30"/>
        </w:rPr>
      </w:pPr>
    </w:p>
    <w:tbl>
      <w:tblPr>
        <w:tblStyle w:val="TableGrid"/>
        <w:tblW w:w="155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992"/>
        <w:gridCol w:w="850"/>
        <w:gridCol w:w="284"/>
        <w:gridCol w:w="992"/>
        <w:gridCol w:w="992"/>
        <w:gridCol w:w="283"/>
        <w:gridCol w:w="993"/>
        <w:gridCol w:w="1134"/>
        <w:gridCol w:w="284"/>
        <w:gridCol w:w="992"/>
        <w:gridCol w:w="992"/>
        <w:gridCol w:w="283"/>
        <w:gridCol w:w="851"/>
        <w:gridCol w:w="850"/>
        <w:gridCol w:w="284"/>
        <w:gridCol w:w="992"/>
        <w:gridCol w:w="851"/>
      </w:tblGrid>
      <w:tr w:rsidR="001A3A59" w:rsidRPr="001A3A59" w14:paraId="38A9302F" w14:textId="77777777" w:rsidTr="0006313F">
        <w:tc>
          <w:tcPr>
            <w:tcW w:w="2659" w:type="dxa"/>
          </w:tcPr>
          <w:p w14:paraId="6876ED90" w14:textId="77777777" w:rsidR="00F52418" w:rsidRPr="001A3A59" w:rsidRDefault="00F52418" w:rsidP="006E7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899" w:type="dxa"/>
            <w:gridSpan w:val="17"/>
            <w:tcBorders>
              <w:bottom w:val="single" w:sz="4" w:space="0" w:color="auto"/>
            </w:tcBorders>
          </w:tcPr>
          <w:p w14:paraId="358489DA" w14:textId="77777777" w:rsidR="00F52418" w:rsidRPr="001A3A59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60F62" w:rsidRPr="001A3A59" w14:paraId="32E59FD3" w14:textId="77777777" w:rsidTr="0006313F">
        <w:tc>
          <w:tcPr>
            <w:tcW w:w="2659" w:type="dxa"/>
          </w:tcPr>
          <w:p w14:paraId="4DAA598F" w14:textId="77777777" w:rsidR="00060F62" w:rsidRPr="001A3A59" w:rsidRDefault="00060F62" w:rsidP="0006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899" w:type="dxa"/>
            <w:gridSpan w:val="17"/>
            <w:tcBorders>
              <w:top w:val="single" w:sz="4" w:space="0" w:color="auto"/>
              <w:left w:val="nil"/>
              <w:right w:val="nil"/>
            </w:tcBorders>
          </w:tcPr>
          <w:p w14:paraId="1B3A9EAA" w14:textId="1E5F7EBE" w:rsidR="00060F62" w:rsidRPr="001A3A59" w:rsidRDefault="00060F62" w:rsidP="00060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9B496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12084" w:rsidRPr="001A3A59" w14:paraId="38F7F7EE" w14:textId="5B55C6DD" w:rsidTr="0006313F">
        <w:tc>
          <w:tcPr>
            <w:tcW w:w="2659" w:type="dxa"/>
          </w:tcPr>
          <w:p w14:paraId="2E3120BE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14:paraId="0B0BFCAD" w14:textId="5A185FC2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E93BD5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3FA9430E" w14:textId="741E748F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B7E4068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1579CB32" w14:textId="4398B4D1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C7508D7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30E10B7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4822C66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0EE202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54E6AA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21E7D2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C71185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12084" w:rsidRPr="001A3A59" w14:paraId="5A2FC510" w14:textId="545D9E60" w:rsidTr="0006313F">
        <w:tc>
          <w:tcPr>
            <w:tcW w:w="2659" w:type="dxa"/>
          </w:tcPr>
          <w:p w14:paraId="1BEF2C6C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gridSpan w:val="2"/>
          </w:tcPr>
          <w:p w14:paraId="54A5AD02" w14:textId="654EF849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284" w:type="dxa"/>
          </w:tcPr>
          <w:p w14:paraId="72EAF692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3B023EDE" w14:textId="5D23DA73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283" w:type="dxa"/>
          </w:tcPr>
          <w:p w14:paraId="60329FFD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</w:tcPr>
          <w:p w14:paraId="1130A8D8" w14:textId="3039112B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284" w:type="dxa"/>
          </w:tcPr>
          <w:p w14:paraId="12CA2A95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</w:tcPr>
          <w:p w14:paraId="70D04DDF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248699D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2F085A6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6E817F0E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8F4382A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4C1B9BA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12084" w:rsidRPr="001A3A59" w14:paraId="635F5853" w14:textId="77777777" w:rsidTr="0006313F">
        <w:tc>
          <w:tcPr>
            <w:tcW w:w="2659" w:type="dxa"/>
          </w:tcPr>
          <w:p w14:paraId="75A7DDC3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14:paraId="4C497A37" w14:textId="4ADD4930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284" w:type="dxa"/>
          </w:tcPr>
          <w:p w14:paraId="39E27B81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40A8D071" w14:textId="07C76F6D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283" w:type="dxa"/>
          </w:tcPr>
          <w:p w14:paraId="27514AF4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74B54C8D" w14:textId="6EF9655F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284" w:type="dxa"/>
          </w:tcPr>
          <w:p w14:paraId="6A46BC39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36AFD26A" w14:textId="199E8B1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83" w:type="dxa"/>
          </w:tcPr>
          <w:p w14:paraId="12280214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3E47D61" w14:textId="392B9CCE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</w:tcPr>
          <w:p w14:paraId="0FAAA9FD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14807C8" w14:textId="6E6C2D6B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12084" w:rsidRPr="001A3A59" w14:paraId="776BB7ED" w14:textId="77777777" w:rsidTr="0006313F">
        <w:trPr>
          <w:trHeight w:val="401"/>
        </w:trPr>
        <w:tc>
          <w:tcPr>
            <w:tcW w:w="2659" w:type="dxa"/>
          </w:tcPr>
          <w:p w14:paraId="5BCC4BB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10BF09" w14:textId="791C6628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67D8EFD" w14:textId="689D19CD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9E36E21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504C952" w14:textId="1BD4DD48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AC26C2" w14:textId="54213F8A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4E579D65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23DF905" w14:textId="7AF68850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86F9AC" w14:textId="2C75AD1D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B2538EA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05458B" w14:textId="4906C7C6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B49CBD9" w14:textId="1C0A8B0C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91E2278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41D18E1" w14:textId="017F3196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504DEB" w14:textId="513C1E94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52CA3CF0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9093BD" w14:textId="7B7F922A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3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C807740" w14:textId="60CC31E8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</w:tr>
      <w:tr w:rsidR="00C12084" w:rsidRPr="001A3A59" w14:paraId="7D48A002" w14:textId="77777777" w:rsidTr="0006313F">
        <w:tc>
          <w:tcPr>
            <w:tcW w:w="2659" w:type="dxa"/>
          </w:tcPr>
          <w:p w14:paraId="7A7BEB97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6A73BF46" w14:textId="3B406D60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0" w:type="dxa"/>
            <w:vAlign w:val="center"/>
          </w:tcPr>
          <w:p w14:paraId="757DD8FD" w14:textId="68D85594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  <w:vAlign w:val="center"/>
          </w:tcPr>
          <w:p w14:paraId="77FA45B6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57515538" w14:textId="0C1B97B8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992" w:type="dxa"/>
            <w:vAlign w:val="center"/>
          </w:tcPr>
          <w:p w14:paraId="663F3A28" w14:textId="7A65EDED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22A6F131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797FA469" w14:textId="563DFD94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1134" w:type="dxa"/>
            <w:vAlign w:val="center"/>
          </w:tcPr>
          <w:p w14:paraId="30D35884" w14:textId="66C9A293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36F789E9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51726DD6" w14:textId="1B7883A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992" w:type="dxa"/>
            <w:vAlign w:val="center"/>
          </w:tcPr>
          <w:p w14:paraId="2DEC7B71" w14:textId="5C4AE0FC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64486994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49073033" w14:textId="37B56445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0" w:type="dxa"/>
            <w:vAlign w:val="center"/>
          </w:tcPr>
          <w:p w14:paraId="33D101C6" w14:textId="28F2BED5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743DDC52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43A3C5D" w14:textId="605F073F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A3A59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  <w:vAlign w:val="center"/>
          </w:tcPr>
          <w:p w14:paraId="492A77F4" w14:textId="4E38A46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A3A5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2084" w:rsidRPr="001A3A59" w14:paraId="3C581613" w14:textId="77777777" w:rsidTr="0006313F">
        <w:tc>
          <w:tcPr>
            <w:tcW w:w="2659" w:type="dxa"/>
          </w:tcPr>
          <w:p w14:paraId="662F5AC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45E0B7E9" w14:textId="0366BD62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14:paraId="58FC2D5A" w14:textId="0BD9F919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4" w:type="dxa"/>
          </w:tcPr>
          <w:p w14:paraId="5D64A904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9B4D7B1" w14:textId="3D15D846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14:paraId="29C387F4" w14:textId="2A0305C1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3" w:type="dxa"/>
          </w:tcPr>
          <w:p w14:paraId="4D436FC9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14:paraId="2F244B30" w14:textId="3FAE4E12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14:paraId="1E6529C3" w14:textId="1D45B415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4" w:type="dxa"/>
          </w:tcPr>
          <w:p w14:paraId="29FFCF98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55CBC512" w14:textId="2AB5E3E6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14:paraId="05542EFD" w14:textId="2A96F778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3" w:type="dxa"/>
          </w:tcPr>
          <w:p w14:paraId="099B6586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9926F57" w14:textId="51AC6709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14:paraId="71C63624" w14:textId="4CBD63A3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84" w:type="dxa"/>
          </w:tcPr>
          <w:p w14:paraId="5C18059A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209BCEF9" w14:textId="226E7FC6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</w:t>
            </w:r>
            <w:r w:rsidRPr="001A3A59">
              <w:rPr>
                <w:rFonts w:ascii="Angsana New" w:hAnsi="Angsana New"/>
                <w:bCs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14:paraId="145FDAC3" w14:textId="2638A6BE" w:rsidR="00C12084" w:rsidRPr="001A3A59" w:rsidRDefault="00C12084" w:rsidP="00274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2084" w:rsidRPr="001A3A59" w14:paraId="64AAD69C" w14:textId="77777777" w:rsidTr="0006313F">
        <w:tc>
          <w:tcPr>
            <w:tcW w:w="2659" w:type="dxa"/>
          </w:tcPr>
          <w:p w14:paraId="1A53A953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0150C24A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23A3D2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5F495B82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1C487B1C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23A79A1F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6FD04C88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14:paraId="2515033B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3229B1CC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04969DE7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213462A3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1B8D822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5B489725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ADB5DF5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CB0289E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2D12FA1C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4C11CD4D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61FDE799" w14:textId="77777777" w:rsidR="00C12084" w:rsidRPr="001A3A5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01CB2" w:rsidRPr="001A3A59" w14:paraId="01D735B2" w14:textId="77777777" w:rsidTr="0006313F">
        <w:tc>
          <w:tcPr>
            <w:tcW w:w="2659" w:type="dxa"/>
            <w:shd w:val="clear" w:color="auto" w:fill="auto"/>
            <w:vAlign w:val="bottom"/>
          </w:tcPr>
          <w:p w14:paraId="08F80C72" w14:textId="77777777" w:rsidR="00C12084" w:rsidRPr="001A3A59" w:rsidRDefault="00C12084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C2AECD" w14:textId="3DB570A0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B8CAE6" w14:textId="0EE15BBA" w:rsidR="00C12084" w:rsidRPr="001A3A59" w:rsidRDefault="00F01CB2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250,754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4CA245" w14:textId="77777777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FA28E9" w14:textId="0193F554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340,197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007433" w14:textId="6BC194BA" w:rsidR="00C12084" w:rsidRPr="001A3A59" w:rsidRDefault="00F01CB2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159,142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767E40" w14:textId="77777777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9D64027" w14:textId="2FCD7921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64,830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680F61" w14:textId="73107D05" w:rsidR="00C12084" w:rsidRPr="001A3A59" w:rsidRDefault="00F01CB2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66,102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22D5C7" w14:textId="77777777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700F75" w14:textId="6ECC55AF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A863D2">
              <w:rPr>
                <w:rFonts w:ascii="Angsana New" w:hAnsi="Angsana New"/>
                <w:sz w:val="24"/>
                <w:szCs w:val="24"/>
              </w:rPr>
              <w:t>16,142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0DBF03" w14:textId="0C91F74C" w:rsidR="00C12084" w:rsidRPr="001A3A59" w:rsidRDefault="00F01CB2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353,87</w:t>
            </w:r>
            <w:r w:rsidR="001B390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D65C92D" w14:textId="77777777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E3C38D" w14:textId="63C0FF5F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(24</w:t>
            </w:r>
            <w:r w:rsidR="00A863D2">
              <w:rPr>
                <w:rFonts w:ascii="Angsana New" w:hAnsi="Angsana New"/>
                <w:sz w:val="24"/>
                <w:szCs w:val="24"/>
              </w:rPr>
              <w:t>6,566</w:t>
            </w:r>
            <w:r w:rsidRPr="001A3A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D1C9F7" w14:textId="4A7229D3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(246,890)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B3E0F74" w14:textId="77777777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E39F65" w14:textId="525C1F66" w:rsidR="00C12084" w:rsidRPr="00A24C7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D6DA6">
              <w:rPr>
                <w:rFonts w:ascii="Angsana New" w:hAnsi="Angsana New"/>
                <w:sz w:val="24"/>
                <w:szCs w:val="24"/>
              </w:rPr>
              <w:t>57</w:t>
            </w:r>
            <w:r w:rsidR="00A863D2" w:rsidRPr="004D6DA6">
              <w:rPr>
                <w:rFonts w:ascii="Angsana New" w:hAnsi="Angsana New"/>
                <w:sz w:val="24"/>
                <w:szCs w:val="24"/>
              </w:rPr>
              <w:t>4,</w:t>
            </w:r>
            <w:r w:rsidR="004D6DA6" w:rsidRPr="004D6DA6">
              <w:rPr>
                <w:rFonts w:ascii="Angsana New" w:hAnsi="Angsana New"/>
                <w:sz w:val="24"/>
                <w:szCs w:val="24"/>
              </w:rPr>
              <w:t>603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66BFC1" w14:textId="5F2E9960" w:rsidR="00C12084" w:rsidRPr="001A3A59" w:rsidRDefault="00C12084" w:rsidP="001A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582,982</w:t>
            </w:r>
          </w:p>
        </w:tc>
      </w:tr>
      <w:tr w:rsidR="008C39DB" w:rsidRPr="001A3A59" w14:paraId="3940E9DB" w14:textId="77777777" w:rsidTr="0006313F">
        <w:tc>
          <w:tcPr>
            <w:tcW w:w="2659" w:type="dxa"/>
            <w:shd w:val="clear" w:color="auto" w:fill="auto"/>
            <w:vAlign w:val="bottom"/>
          </w:tcPr>
          <w:p w14:paraId="38339467" w14:textId="77777777" w:rsidR="008C39DB" w:rsidRPr="001A3A59" w:rsidRDefault="008C39DB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7250CB" w14:textId="0F6E8BC8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92537C" w14:textId="362D3EC7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bCs/>
                <w:sz w:val="24"/>
                <w:szCs w:val="24"/>
                <w:lang w:val="en-GB"/>
              </w:rPr>
              <w:t>55,591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99B0C9" w14:textId="77777777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1FE8B6" w14:textId="03475BC9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81,846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2F51DB" w14:textId="10F0A86D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35,281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63F9D4" w14:textId="77777777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74077F" w14:textId="6A376140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19,030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03F91" w14:textId="5B5028D8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15,651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A392DE" w14:textId="77777777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46056C" w14:textId="78FC87EA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257,081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4AD19C" w14:textId="79046E58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237,096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580B31" w14:textId="77777777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B20F25" w14:textId="36AE543D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(87,</w:t>
            </w:r>
            <w:r>
              <w:rPr>
                <w:rFonts w:ascii="Angsana New" w:hAnsi="Angsana New"/>
                <w:sz w:val="24"/>
                <w:szCs w:val="24"/>
              </w:rPr>
              <w:t>983</w:t>
            </w:r>
            <w:r w:rsidRPr="001A3A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FBEF0F" w14:textId="6768D7A8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(81,428)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0EEC96" w14:textId="77777777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97240A" w14:textId="6D08818A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269,974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4E5C89" w14:textId="4B406B78" w:rsidR="008C39DB" w:rsidRPr="001A3A59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</w:rPr>
              <w:t>262,191</w:t>
            </w:r>
          </w:p>
        </w:tc>
      </w:tr>
    </w:tbl>
    <w:tbl>
      <w:tblPr>
        <w:tblW w:w="4949" w:type="pct"/>
        <w:tblInd w:w="180" w:type="dxa"/>
        <w:tblLayout w:type="fixed"/>
        <w:tblLook w:val="00A0" w:firstRow="1" w:lastRow="0" w:firstColumn="1" w:lastColumn="0" w:noHBand="0" w:noVBand="0"/>
      </w:tblPr>
      <w:tblGrid>
        <w:gridCol w:w="3556"/>
        <w:gridCol w:w="1294"/>
        <w:gridCol w:w="288"/>
        <w:gridCol w:w="1303"/>
        <w:gridCol w:w="288"/>
        <w:gridCol w:w="1150"/>
        <w:gridCol w:w="284"/>
        <w:gridCol w:w="1297"/>
        <w:gridCol w:w="275"/>
        <w:gridCol w:w="1294"/>
        <w:gridCol w:w="288"/>
        <w:gridCol w:w="1294"/>
        <w:gridCol w:w="291"/>
        <w:gridCol w:w="1150"/>
        <w:gridCol w:w="288"/>
        <w:gridCol w:w="1288"/>
      </w:tblGrid>
      <w:tr w:rsidR="00A24C79" w:rsidRPr="00A24C79" w14:paraId="70CEC3E6" w14:textId="77777777" w:rsidTr="002A19F1">
        <w:tc>
          <w:tcPr>
            <w:tcW w:w="11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B4E3CD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62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3FFF2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24C79" w:rsidRPr="00A24C79" w14:paraId="0665EFE4" w14:textId="77777777" w:rsidTr="002A19F1">
        <w:tc>
          <w:tcPr>
            <w:tcW w:w="11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3E385A" w14:textId="77777777" w:rsidR="00493779" w:rsidRPr="00A24C79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386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4C0D1" w14:textId="77777777" w:rsidR="00493779" w:rsidRPr="00A24C79" w:rsidRDefault="008D7E1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B23E8" w:rsidRPr="00A24C79" w14:paraId="5E7202F3" w14:textId="77777777" w:rsidTr="002A19F1">
        <w:tc>
          <w:tcPr>
            <w:tcW w:w="11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646C1F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1B9B11" w14:textId="18D8A545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8D8FB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48F9A9" w14:textId="5394DE77" w:rsidR="00C12084" w:rsidRPr="00A24C79" w:rsidRDefault="00DD404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จำหน่ายผลิตภัณฑ์</w:t>
            </w:r>
            <w:r w:rsidR="00C12084"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อิเล็กทรอนิกส์</w:t>
            </w: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EB87E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18630F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9D1384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025E76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3" w:type="pct"/>
            <w:tcBorders>
              <w:top w:val="single" w:sz="4" w:space="0" w:color="auto"/>
            </w:tcBorders>
            <w:shd w:val="clear" w:color="auto" w:fill="auto"/>
          </w:tcPr>
          <w:p w14:paraId="2CEE8E7D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DD1F09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FC7D00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5455F3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</w:tr>
      <w:tr w:rsidR="006B23E8" w:rsidRPr="00A24C79" w14:paraId="4433A06B" w14:textId="77777777" w:rsidTr="00DD4041">
        <w:tc>
          <w:tcPr>
            <w:tcW w:w="11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7FC8B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40DED" w14:textId="4A49091B" w:rsidR="00C12084" w:rsidRPr="00A24C79" w:rsidRDefault="00DD404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ติดตั้งและ</w:t>
            </w:r>
            <w:r w:rsidR="00C12084"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บำรุงเครื่องจักร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72C85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3A19E" w14:textId="11BC9DB6" w:rsidR="00C12084" w:rsidRPr="00A24C79" w:rsidRDefault="00DD4041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</w:pPr>
            <w:r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และชุด</w:t>
            </w:r>
            <w:r w:rsidR="00C12084" w:rsidRPr="00A24C79"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กล้องวงจรปิด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6A1BDFD3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2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67FB0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93" w:type="pct"/>
            <w:shd w:val="clear" w:color="auto" w:fill="auto"/>
          </w:tcPr>
          <w:p w14:paraId="593D5B34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7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0B2AF" w14:textId="77777777" w:rsidR="00C12084" w:rsidRPr="00A24C79" w:rsidRDefault="00C12084" w:rsidP="0027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D4041" w:rsidRPr="00A24C79" w14:paraId="46CD37B3" w14:textId="77777777" w:rsidTr="00DD4041">
        <w:tc>
          <w:tcPr>
            <w:tcW w:w="11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442F6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5F9208" w14:textId="6973220F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GB"/>
              </w:rPr>
              <w:t xml:space="preserve"> </w:t>
            </w: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FB67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C65543" w14:textId="7980D3F3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EA0B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3C87C1" w14:textId="4D00A4EA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GB"/>
              </w:rPr>
              <w:t xml:space="preserve"> </w:t>
            </w: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D633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962943" w14:textId="6580FE80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2FB9B4CD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59DE90" w14:textId="22E1E215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GB"/>
              </w:rPr>
              <w:t xml:space="preserve"> </w:t>
            </w: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F5BB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CEE259" w14:textId="125680CA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shd w:val="clear" w:color="auto" w:fill="auto"/>
          </w:tcPr>
          <w:p w14:paraId="58CE51E3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85E55" w14:textId="64DF4213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GB"/>
              </w:rPr>
              <w:t xml:space="preserve"> </w:t>
            </w: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028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1F5358" w14:textId="09E0601A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A24C79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D4041" w:rsidRPr="00A24C79" w14:paraId="57ED868C" w14:textId="77777777" w:rsidTr="00DD4041">
        <w:tc>
          <w:tcPr>
            <w:tcW w:w="11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EBAF9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E46C8" w14:textId="7EB931A6" w:rsidR="00DD4041" w:rsidRPr="00060F62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4298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D9630" w14:textId="5F0528DD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8886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7BC3" w14:textId="271BECE2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9DB7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C3FF5" w14:textId="4CAA6231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42FE88F9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992BF" w14:textId="1EF88B18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E81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501E4" w14:textId="61C0FB2D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93" w:type="pct"/>
            <w:shd w:val="clear" w:color="auto" w:fill="auto"/>
          </w:tcPr>
          <w:p w14:paraId="2A265861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93ED5" w14:textId="71C105A6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30B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4E2CD" w14:textId="231B9D14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24C79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DD4041" w:rsidRPr="00A24C79" w14:paraId="42A3FFB1" w14:textId="77777777" w:rsidTr="00DD4041"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8BEA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52BF8E36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F8EBA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338A1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1630682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</w:tcPr>
          <w:p w14:paraId="5A17AC8D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5943930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</w:tcPr>
          <w:p w14:paraId="106BA240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0C3C21A8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3EA8B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9BF66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shd w:val="clear" w:color="auto" w:fill="auto"/>
          </w:tcPr>
          <w:p w14:paraId="06206AEC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pct"/>
            <w:shd w:val="clear" w:color="auto" w:fill="auto"/>
          </w:tcPr>
          <w:p w14:paraId="24B2A26C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DD608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1D8F813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E4D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D4041" w:rsidRPr="00A24C79" w14:paraId="091B3B3E" w14:textId="77777777" w:rsidTr="00DD4041"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F402" w14:textId="77777777" w:rsidR="00DD4041" w:rsidRPr="00A24C79" w:rsidRDefault="00DD4041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="Angsana New" w:hAnsi="Angsana New"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71ABEC1F" w14:textId="7C75B53C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4C7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E47C3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shd w:val="clear" w:color="auto" w:fill="auto"/>
          </w:tcPr>
          <w:p w14:paraId="4C63F043" w14:textId="61C1DE60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250,754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31050DE3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</w:tcPr>
          <w:p w14:paraId="29F2853F" w14:textId="6F00381F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340,197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57EE9C2D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</w:tcPr>
          <w:p w14:paraId="77EA3F77" w14:textId="0F0F450E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159,142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70919F41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1D977787" w14:textId="451C9821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62,829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33B5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32B99367" w14:textId="3CEFA57E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  <w:tc>
          <w:tcPr>
            <w:tcW w:w="93" w:type="pct"/>
            <w:shd w:val="clear" w:color="auto" w:fill="auto"/>
          </w:tcPr>
          <w:p w14:paraId="1458986F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14:paraId="25DC8EC7" w14:textId="4861E169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403,026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95E2177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left w:val="nil"/>
              <w:right w:val="nil"/>
            </w:tcBorders>
            <w:shd w:val="clear" w:color="auto" w:fill="auto"/>
          </w:tcPr>
          <w:p w14:paraId="4B369C69" w14:textId="70F6107B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/>
                <w:sz w:val="28"/>
                <w:szCs w:val="28"/>
              </w:rPr>
              <w:t>412,544</w:t>
            </w:r>
          </w:p>
        </w:tc>
      </w:tr>
      <w:tr w:rsidR="00DD4041" w:rsidRPr="00A24C79" w14:paraId="03D9DC85" w14:textId="77777777" w:rsidTr="00DD4041"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C7DDB" w14:textId="77777777" w:rsidR="00DD4041" w:rsidRPr="00A24C79" w:rsidRDefault="00DD4041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="Angsana New" w:hAnsi="Angsana New"/>
                <w:sz w:val="28"/>
                <w:szCs w:val="28"/>
                <w:cs/>
              </w:rPr>
            </w:pPr>
            <w:r w:rsidRPr="00A24C79">
              <w:rPr>
                <w:rFonts w:ascii="Angsana New" w:hAnsi="Angsana New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794C660B" w14:textId="5D26B310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3B793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  <w:shd w:val="clear" w:color="auto" w:fill="auto"/>
          </w:tcPr>
          <w:p w14:paraId="5AD63461" w14:textId="6C3D1E2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55,591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66A44CFF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</w:tcPr>
          <w:p w14:paraId="482AC8B9" w14:textId="5D0B4D11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81,845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2C63453D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left w:val="nil"/>
              <w:right w:val="nil"/>
            </w:tcBorders>
            <w:shd w:val="clear" w:color="auto" w:fill="auto"/>
          </w:tcPr>
          <w:p w14:paraId="7763FB71" w14:textId="4FDD8A7C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35,281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51B2066D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35AD5E7D" w14:textId="5CD3CC40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15,116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EA18C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left w:val="nil"/>
              <w:right w:val="nil"/>
            </w:tcBorders>
            <w:shd w:val="clear" w:color="auto" w:fill="auto"/>
          </w:tcPr>
          <w:p w14:paraId="67586447" w14:textId="3BF40845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93" w:type="pct"/>
            <w:shd w:val="clear" w:color="auto" w:fill="auto"/>
          </w:tcPr>
          <w:p w14:paraId="450BF1A0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14:paraId="76416E4C" w14:textId="7ED4D318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/>
                <w:sz w:val="28"/>
                <w:szCs w:val="28"/>
              </w:rPr>
              <w:t>96,961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7315E62" w14:textId="77777777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left w:val="nil"/>
              <w:right w:val="nil"/>
            </w:tcBorders>
            <w:shd w:val="clear" w:color="auto" w:fill="auto"/>
          </w:tcPr>
          <w:p w14:paraId="4BFEAA58" w14:textId="6BE4B124" w:rsidR="00DD4041" w:rsidRPr="00A24C79" w:rsidRDefault="00DD4041" w:rsidP="00D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C79">
              <w:rPr>
                <w:rFonts w:ascii="Angsana New" w:hAnsi="Angsana New"/>
                <w:sz w:val="28"/>
                <w:szCs w:val="28"/>
              </w:rPr>
              <w:t>91,460</w:t>
            </w:r>
          </w:p>
        </w:tc>
      </w:tr>
    </w:tbl>
    <w:p w14:paraId="4755A918" w14:textId="77777777" w:rsidR="0085232E" w:rsidRDefault="0085232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6564F16" w14:textId="77777777" w:rsidR="0085232E" w:rsidRDefault="0085232E" w:rsidP="001A3CBB">
      <w:pPr>
        <w:rPr>
          <w:rFonts w:ascii="Angsana New" w:hAnsi="Angsana New"/>
          <w:sz w:val="30"/>
          <w:szCs w:val="30"/>
          <w:highlight w:val="yellow"/>
        </w:rPr>
      </w:pPr>
    </w:p>
    <w:p w14:paraId="4381B052" w14:textId="77777777" w:rsidR="00F340A0" w:rsidRPr="0085232E" w:rsidRDefault="00F340A0" w:rsidP="001A3CBB">
      <w:pPr>
        <w:rPr>
          <w:rFonts w:ascii="Angsana New" w:hAnsi="Angsana New"/>
          <w:sz w:val="30"/>
          <w:szCs w:val="30"/>
          <w:highlight w:val="yellow"/>
        </w:rPr>
        <w:sectPr w:rsidR="00F340A0" w:rsidRPr="0085232E" w:rsidSect="00EE1E6B">
          <w:headerReference w:type="default" r:id="rId17"/>
          <w:footerReference w:type="default" r:id="rId18"/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14:paraId="61560923" w14:textId="77777777" w:rsidR="006E7D43" w:rsidRPr="005217B6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3CA96B44" w14:textId="1CB1D7A8" w:rsidR="006E7D43" w:rsidRPr="005217B6" w:rsidRDefault="006E7D43" w:rsidP="006F0839">
      <w:pPr>
        <w:pStyle w:val="a0"/>
        <w:tabs>
          <w:tab w:val="clear" w:pos="1080"/>
          <w:tab w:val="left" w:pos="810"/>
        </w:tabs>
        <w:spacing w:before="120" w:after="120"/>
        <w:ind w:left="448" w:right="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/>
          <w:cs/>
        </w:rPr>
        <w:t>ต่อหุ้นขั้นพื้นฐานสำหรับงวดสาม</w:t>
      </w:r>
      <w:r w:rsidR="009C1656">
        <w:rPr>
          <w:rFonts w:ascii="Angsana New" w:hAnsi="Angsana New" w:cs="Angsana New" w:hint="cs"/>
          <w:cs/>
        </w:rPr>
        <w:t>เดือน</w:t>
      </w:r>
      <w:r w:rsidRPr="005217B6">
        <w:rPr>
          <w:rFonts w:ascii="Angsana New" w:hAnsi="Angsana New" w:cs="Angsana New"/>
          <w:cs/>
        </w:rPr>
        <w:t xml:space="preserve">สิ้นสุดวันที่ </w:t>
      </w:r>
      <w:r w:rsidR="007F1887">
        <w:rPr>
          <w:rFonts w:ascii="Angsana New" w:hAnsi="Angsana New" w:cs="Angsana New"/>
          <w:lang w:val="en-US"/>
        </w:rPr>
        <w:t>3</w:t>
      </w:r>
      <w:r w:rsidR="009815FF">
        <w:rPr>
          <w:rFonts w:ascii="Angsana New" w:hAnsi="Angsana New" w:cs="Angsana New"/>
          <w:lang w:val="en-US"/>
        </w:rPr>
        <w:t xml:space="preserve">1 </w:t>
      </w:r>
      <w:r w:rsidR="009815FF">
        <w:rPr>
          <w:rFonts w:ascii="Angsana New" w:hAnsi="Angsana New" w:cs="Angsana New" w:hint="cs"/>
          <w:cs/>
          <w:lang w:val="en-US"/>
        </w:rPr>
        <w:t>มีนาคม</w:t>
      </w:r>
      <w:r w:rsidRPr="005217B6">
        <w:rPr>
          <w:rFonts w:ascii="Angsana New" w:hAnsi="Angsana New" w:cs="Angsana New"/>
          <w:cs/>
        </w:rPr>
        <w:t xml:space="preserve"> </w:t>
      </w:r>
      <w:r w:rsidR="007F1887">
        <w:rPr>
          <w:rFonts w:ascii="Angsana New" w:hAnsi="Angsana New" w:cs="Angsana New"/>
          <w:lang w:val="en-US"/>
        </w:rPr>
        <w:t>25</w:t>
      </w:r>
      <w:r w:rsidR="007F1887">
        <w:rPr>
          <w:rFonts w:ascii="Angsana New" w:hAnsi="Angsana New" w:cs="Angsana New" w:hint="cs"/>
          <w:lang w:val="en-US"/>
        </w:rPr>
        <w:t>6</w:t>
      </w:r>
      <w:r w:rsidR="009815FF">
        <w:rPr>
          <w:rFonts w:ascii="Angsana New" w:hAnsi="Angsana New" w:cs="Angsana New"/>
          <w:lang w:val="en-US"/>
        </w:rPr>
        <w:t>4</w:t>
      </w:r>
      <w:r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 w:rsidR="007F1887">
        <w:rPr>
          <w:rFonts w:ascii="Angsana New" w:hAnsi="Angsana New" w:cs="Angsana New"/>
          <w:lang w:val="en-US"/>
        </w:rPr>
        <w:t>256</w:t>
      </w:r>
      <w:r w:rsidR="009815FF">
        <w:rPr>
          <w:rFonts w:ascii="Angsana New" w:hAnsi="Angsana New" w:cs="Angsana New"/>
          <w:lang w:val="en-US"/>
        </w:rPr>
        <w:t>3</w:t>
      </w:r>
      <w:r w:rsidRPr="005217B6">
        <w:rPr>
          <w:rFonts w:ascii="Angsana New" w:hAnsi="Angsana New" w:cs="Angsana New"/>
          <w:lang w:val="en-US"/>
        </w:rPr>
        <w:t xml:space="preserve"> </w:t>
      </w:r>
      <w:r w:rsidRPr="005217B6">
        <w:rPr>
          <w:rFonts w:ascii="Angsana New" w:hAnsi="Angsana New" w:cs="Angsana New"/>
          <w:cs/>
        </w:rPr>
        <w:t>คำนวณจาก</w:t>
      </w: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 w:hint="cs"/>
          <w:cs/>
        </w:rPr>
        <w:t>สำหรับงวดที่เป็น</w:t>
      </w:r>
      <w:r w:rsidRPr="005217B6">
        <w:rPr>
          <w:rFonts w:ascii="Angsana New" w:hAnsi="Angsana New" w:cs="Angsana New"/>
          <w:cs/>
        </w:rPr>
        <w:t>ส่วนของผู้ถือหุ้น</w:t>
      </w:r>
      <w:r w:rsidRPr="005217B6">
        <w:rPr>
          <w:rFonts w:ascii="Angsana New" w:hAnsi="Angsana New" w:cs="Angsana New" w:hint="cs"/>
          <w:cs/>
        </w:rPr>
        <w:t>สามัญของบริษัท</w:t>
      </w:r>
      <w:r w:rsidRPr="005217B6">
        <w:rPr>
          <w:rFonts w:ascii="Angsana New" w:hAnsi="Angsana New" w:cs="Angsana New"/>
          <w:cs/>
        </w:rPr>
        <w:t>และ</w:t>
      </w:r>
      <w:r w:rsidRPr="005217B6">
        <w:rPr>
          <w:rFonts w:ascii="Angsana New" w:hAnsi="Angsana New" w:cs="Angsana New" w:hint="cs"/>
          <w:cs/>
        </w:rPr>
        <w:t>จำนวน</w:t>
      </w:r>
      <w:r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>
        <w:rPr>
          <w:rFonts w:ascii="Angsana New" w:hAnsi="Angsana New" w:cs="Angsana New" w:hint="cs"/>
          <w:cs/>
        </w:rPr>
        <w:t>โดย</w:t>
      </w:r>
      <w:r w:rsidRPr="005217B6">
        <w:rPr>
          <w:rFonts w:ascii="Angsana New" w:hAnsi="Angsana New" w:cs="Angsana New" w:hint="cs"/>
          <w:cs/>
        </w:rPr>
        <w:t>แสดงการคำนวณดังนี้</w:t>
      </w:r>
    </w:p>
    <w:tbl>
      <w:tblPr>
        <w:tblW w:w="952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3"/>
        <w:gridCol w:w="1134"/>
        <w:gridCol w:w="283"/>
        <w:gridCol w:w="1134"/>
        <w:gridCol w:w="284"/>
        <w:gridCol w:w="1134"/>
        <w:gridCol w:w="283"/>
        <w:gridCol w:w="1134"/>
      </w:tblGrid>
      <w:tr w:rsidR="00945195" w:rsidRPr="00C9362B" w14:paraId="762A547A" w14:textId="77777777" w:rsidTr="00881FE6">
        <w:tc>
          <w:tcPr>
            <w:tcW w:w="4143" w:type="dxa"/>
            <w:shd w:val="clear" w:color="auto" w:fill="auto"/>
          </w:tcPr>
          <w:p w14:paraId="4A84EA97" w14:textId="77777777" w:rsidR="00945195" w:rsidRPr="00C9362B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28895B" w14:textId="77777777" w:rsidR="00945195" w:rsidRPr="00107142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6E7D43" w:rsidRPr="00C9362B" w14:paraId="24DD5037" w14:textId="77777777" w:rsidTr="00881FE6">
        <w:tc>
          <w:tcPr>
            <w:tcW w:w="4143" w:type="dxa"/>
            <w:shd w:val="clear" w:color="auto" w:fill="auto"/>
          </w:tcPr>
          <w:p w14:paraId="50F7C627" w14:textId="77777777" w:rsidR="006E7D43" w:rsidRPr="00C9362B" w:rsidRDefault="006E7D43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66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9AD7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01A71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51CC4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9815FF" w:rsidRPr="00C9362B" w14:paraId="328690ED" w14:textId="77777777" w:rsidTr="00881FE6">
        <w:tc>
          <w:tcPr>
            <w:tcW w:w="4143" w:type="dxa"/>
            <w:shd w:val="clear" w:color="auto" w:fill="auto"/>
          </w:tcPr>
          <w:p w14:paraId="595B0C9F" w14:textId="132F0DCE" w:rsidR="009815FF" w:rsidRPr="009815FF" w:rsidRDefault="009815FF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6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03E9" w14:textId="746A7378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A2B47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5919" w14:textId="5A2E2DB3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6DF3EC3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B92B62" w14:textId="31DEFF93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7C213C2" w14:textId="77777777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7CEC6A" w14:textId="2E58FD84" w:rsidR="009815FF" w:rsidRPr="00C9362B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9815FF" w:rsidRPr="00315E32" w14:paraId="70F3522C" w14:textId="77777777" w:rsidTr="00881FE6">
        <w:tc>
          <w:tcPr>
            <w:tcW w:w="4143" w:type="dxa"/>
            <w:shd w:val="clear" w:color="auto" w:fill="auto"/>
          </w:tcPr>
          <w:p w14:paraId="6F7295A8" w14:textId="6A7F7E1E" w:rsidR="009815FF" w:rsidRPr="00370D03" w:rsidRDefault="009815FF" w:rsidP="0006313F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19E44BC3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3B49E2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8E5F56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EC1FDC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8F2EE9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0078161" w14:textId="77777777" w:rsidR="009815FF" w:rsidRPr="00315E32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FB2CD2" w14:textId="77777777" w:rsidR="009815FF" w:rsidRPr="00315E32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C39DB" w:rsidRPr="00315E32" w14:paraId="28D73477" w14:textId="77777777" w:rsidTr="0053301E">
        <w:tc>
          <w:tcPr>
            <w:tcW w:w="4143" w:type="dxa"/>
            <w:shd w:val="clear" w:color="auto" w:fill="auto"/>
          </w:tcPr>
          <w:p w14:paraId="41A452AD" w14:textId="77777777" w:rsidR="008C39DB" w:rsidRPr="00370D03" w:rsidRDefault="008C39DB" w:rsidP="0006313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firstLine="66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80497E1" w14:textId="63DD2922" w:rsidR="008C39DB" w:rsidRPr="00575DCB" w:rsidRDefault="008C39DB" w:rsidP="008C39D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(15,567)</w:t>
            </w:r>
          </w:p>
        </w:tc>
        <w:tc>
          <w:tcPr>
            <w:tcW w:w="283" w:type="dxa"/>
            <w:shd w:val="clear" w:color="auto" w:fill="auto"/>
          </w:tcPr>
          <w:p w14:paraId="43437532" w14:textId="77777777" w:rsidR="008C39DB" w:rsidRPr="00370D03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F3CC92" w14:textId="2226F4CF" w:rsidR="008C39DB" w:rsidRPr="00440762" w:rsidRDefault="008C39DB" w:rsidP="008C39D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(21,897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CFBA280" w14:textId="77777777" w:rsidR="008C39DB" w:rsidRPr="00370D03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C9601CF" w14:textId="3F09426A" w:rsidR="008C39DB" w:rsidRPr="00412F34" w:rsidRDefault="008C39DB" w:rsidP="008C39D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(15,019)</w:t>
            </w:r>
          </w:p>
        </w:tc>
        <w:tc>
          <w:tcPr>
            <w:tcW w:w="283" w:type="dxa"/>
            <w:shd w:val="clear" w:color="auto" w:fill="auto"/>
          </w:tcPr>
          <w:p w14:paraId="61D03EF5" w14:textId="77777777" w:rsidR="008C39DB" w:rsidRPr="00440762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0C3844" w14:textId="461B7282" w:rsidR="008C39DB" w:rsidRPr="00440762" w:rsidRDefault="008C39DB" w:rsidP="008C39D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(12,060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39DB" w:rsidRPr="00315E32" w14:paraId="73FFA20A" w14:textId="77777777" w:rsidTr="0053301E">
        <w:tc>
          <w:tcPr>
            <w:tcW w:w="4143" w:type="dxa"/>
            <w:shd w:val="clear" w:color="auto" w:fill="auto"/>
          </w:tcPr>
          <w:p w14:paraId="63046FB4" w14:textId="77777777" w:rsidR="008C39DB" w:rsidRPr="00370D03" w:rsidRDefault="008C39DB" w:rsidP="0006313F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E2841" w14:textId="05BBC5B2" w:rsidR="008C39DB" w:rsidRPr="00D142F1" w:rsidRDefault="008C39DB" w:rsidP="008C39D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379B139D" w14:textId="77777777" w:rsidR="008C39DB" w:rsidRPr="00D142F1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C4B3F" w14:textId="77777777" w:rsidR="008C39DB" w:rsidRPr="00D142F1" w:rsidRDefault="008C39DB" w:rsidP="008C39D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30EF883A" w14:textId="77777777" w:rsidR="008C39DB" w:rsidRPr="00D142F1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9F8D3" w14:textId="4ACC7762" w:rsidR="008C39DB" w:rsidRPr="00D142F1" w:rsidRDefault="008C39DB" w:rsidP="008C39D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60DBBC19" w14:textId="77777777" w:rsidR="008C39DB" w:rsidRPr="00D142F1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F840" w14:textId="77777777" w:rsidR="008C39DB" w:rsidRPr="00D142F1" w:rsidRDefault="008C39DB" w:rsidP="008C39D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D142F1"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</w:tr>
      <w:tr w:rsidR="008C39DB" w:rsidRPr="00D20731" w14:paraId="4F7F9424" w14:textId="77777777" w:rsidTr="0053301E">
        <w:tc>
          <w:tcPr>
            <w:tcW w:w="4143" w:type="dxa"/>
            <w:shd w:val="clear" w:color="auto" w:fill="auto"/>
          </w:tcPr>
          <w:p w14:paraId="30F83DF7" w14:textId="38162AA7" w:rsidR="008C39DB" w:rsidRPr="00370D03" w:rsidRDefault="008C39DB" w:rsidP="0006313F">
            <w:pPr>
              <w:ind w:left="66"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E6DE899" w14:textId="0B15BDA7" w:rsidR="008C39DB" w:rsidRPr="00412F34" w:rsidRDefault="008C39DB" w:rsidP="008C39D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(0.017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9811472" w14:textId="77777777" w:rsidR="008C39DB" w:rsidRPr="00370D03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7FA0B3F" w14:textId="1DA06BDC" w:rsidR="008C39DB" w:rsidRPr="00171965" w:rsidRDefault="008C39DB" w:rsidP="008C39DB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(0.034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8E1B59" w14:textId="77777777" w:rsidR="008C39DB" w:rsidRPr="00370D03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CBBE64B" w14:textId="34A3160C" w:rsidR="008C39DB" w:rsidRPr="00412F34" w:rsidRDefault="008C39DB" w:rsidP="008C39DB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(0.017)</w:t>
            </w:r>
          </w:p>
        </w:tc>
        <w:tc>
          <w:tcPr>
            <w:tcW w:w="283" w:type="dxa"/>
            <w:shd w:val="clear" w:color="auto" w:fill="auto"/>
          </w:tcPr>
          <w:p w14:paraId="5F7EB797" w14:textId="77777777" w:rsidR="008C39DB" w:rsidRPr="00370D03" w:rsidRDefault="008C39DB" w:rsidP="008C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B560EB9" w14:textId="40DB8D9B" w:rsidR="008C39DB" w:rsidRPr="00412F34" w:rsidRDefault="008C39DB" w:rsidP="008C39D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(0.01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370D0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D219CDE" w14:textId="77777777" w:rsidR="006E7D43" w:rsidRPr="00D142F1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 w:rsidRPr="00D142F1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5CD4B330" w14:textId="00EC6216" w:rsidR="000A306C" w:rsidRPr="00D142F1" w:rsidRDefault="000A306C" w:rsidP="006F0839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46" w:right="43"/>
        <w:jc w:val="thaiDistribute"/>
        <w:rPr>
          <w:rFonts w:ascii="Angsana New" w:hAnsi="Angsana New" w:cs="Angsana New"/>
          <w:cs/>
        </w:rPr>
      </w:pPr>
      <w:r w:rsidRPr="00D56FE5">
        <w:rPr>
          <w:rFonts w:ascii="Angsana New" w:hAnsi="Angsana New" w:cs="Angsana New" w:hint="cs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พ</w:t>
      </w:r>
      <w:r w:rsidRPr="00D56FE5">
        <w:rPr>
          <w:rFonts w:ascii="Angsana New" w:hAnsi="Angsana New" w:cs="Angsana New"/>
          <w:cs/>
        </w:rPr>
        <w:t>.</w:t>
      </w:r>
      <w:r w:rsidRPr="00D56FE5">
        <w:rPr>
          <w:rFonts w:ascii="Angsana New" w:hAnsi="Angsana New" w:cs="Angsana New" w:hint="cs"/>
          <w:cs/>
        </w:rPr>
        <w:t>ศ</w:t>
      </w:r>
      <w:r w:rsidRPr="00D56FE5">
        <w:rPr>
          <w:rFonts w:ascii="Angsana New" w:hAnsi="Angsana New" w:cs="Angsana New"/>
          <w:cs/>
        </w:rPr>
        <w:t xml:space="preserve">. </w:t>
      </w:r>
      <w:r w:rsidR="005616FE" w:rsidRPr="005616FE">
        <w:rPr>
          <w:rFonts w:ascii="Angsana New" w:hAnsi="Angsana New" w:cs="Angsana New"/>
          <w:lang w:val="en-US"/>
        </w:rPr>
        <w:t>2520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เกี่ยวกับการผลิตเครื่องจักร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อุปกรณ์และชิ้นส่วน</w:t>
      </w:r>
      <w:r w:rsidRPr="00D56FE5">
        <w:rPr>
          <w:rFonts w:ascii="Angsana New" w:hAnsi="Angsana New" w:cs="Angsana New"/>
          <w:cs/>
        </w:rPr>
        <w:t xml:space="preserve"> (</w:t>
      </w:r>
      <w:r w:rsidRPr="00D56FE5">
        <w:rPr>
          <w:rFonts w:ascii="Angsana New" w:hAnsi="Angsana New" w:cs="Angsana New" w:hint="cs"/>
          <w:cs/>
        </w:rPr>
        <w:t>สิทธิประโยชน์จากการส่งเสริมการลงทุนหมดอายุเมื่อจำหน่ายเงินลงทุนเมื่อวันที่</w:t>
      </w:r>
      <w:r w:rsidRPr="00D56FE5">
        <w:rPr>
          <w:rFonts w:ascii="Angsana New" w:hAnsi="Angsana New" w:cs="Angsana New"/>
          <w:cs/>
        </w:rPr>
        <w:t xml:space="preserve"> </w:t>
      </w:r>
      <w:r w:rsidR="005616FE" w:rsidRPr="005616FE">
        <w:rPr>
          <w:rFonts w:ascii="Angsana New" w:hAnsi="Angsana New" w:cs="Angsana New"/>
          <w:lang w:val="en-US"/>
        </w:rPr>
        <w:t>25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กรกฎาคม</w:t>
      </w:r>
      <w:r w:rsidRPr="00D56FE5">
        <w:rPr>
          <w:rFonts w:ascii="Angsana New" w:hAnsi="Angsana New" w:cs="Angsana New"/>
          <w:cs/>
        </w:rPr>
        <w:t xml:space="preserve"> </w:t>
      </w:r>
      <w:r w:rsidR="005616FE" w:rsidRPr="005616FE">
        <w:rPr>
          <w:rFonts w:ascii="Angsana New" w:hAnsi="Angsana New" w:cs="Angsana New"/>
          <w:lang w:val="en-US"/>
        </w:rPr>
        <w:t>2562</w:t>
      </w:r>
      <w:r w:rsidRPr="00D56FE5">
        <w:rPr>
          <w:rFonts w:ascii="Angsana New" w:hAnsi="Angsana New" w:cs="Angsana New"/>
          <w:cs/>
        </w:rPr>
        <w:t xml:space="preserve">) </w:t>
      </w:r>
      <w:r w:rsidRPr="00D56FE5">
        <w:rPr>
          <w:rFonts w:ascii="Angsana New" w:hAnsi="Angsana New" w:cs="Angsana New" w:hint="cs"/>
          <w:cs/>
        </w:rPr>
        <w:t>และ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เกี่ยวกับการผลิตผลิตภัณฑ์สารชีวภัณฑ์จากเชื้อราที่ใช้เทคโนโลยีชีวภาพ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ซึ่งพอสรุปสาระสำคัญได้ดังนี้</w:t>
      </w:r>
    </w:p>
    <w:p w14:paraId="2B6970A8" w14:textId="77777777" w:rsidR="000A306C" w:rsidRPr="00D142F1" w:rsidRDefault="000A306C" w:rsidP="006F083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6" w:hanging="357"/>
        <w:contextualSpacing w:val="0"/>
        <w:rPr>
          <w:rFonts w:ascii="Angsana New" w:eastAsia="MS Mincho" w:hAnsi="Angsana New"/>
          <w:sz w:val="30"/>
          <w:szCs w:val="30"/>
        </w:rPr>
      </w:pPr>
      <w:r w:rsidRPr="00D142F1">
        <w:rPr>
          <w:rFonts w:ascii="Angsana New" w:eastAsia="MS Mincho" w:hAnsi="Angsana New" w:hint="cs"/>
          <w:sz w:val="30"/>
          <w:szCs w:val="30"/>
          <w:cs/>
        </w:rPr>
        <w:t>ให้ได้รับยกเว้นอากรขาเข้าสำหรับเครื่องจักรที่ได้รับอนุมัติโดยคณะกรรมการส่งเสริมการลงทุน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67986C61" w14:textId="2712E155" w:rsidR="000A306C" w:rsidRPr="00D142F1" w:rsidRDefault="000A306C" w:rsidP="006F083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6" w:hanging="357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D142F1">
        <w:rPr>
          <w:rFonts w:ascii="Angsana New" w:eastAsia="MS Mincho" w:hAnsi="Angsana New" w:hint="cs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B4514" w:rsidRPr="00D142F1">
        <w:rPr>
          <w:rFonts w:ascii="Angsana New" w:eastAsia="MS Mincho" w:hAnsi="Angsana New"/>
          <w:sz w:val="30"/>
          <w:szCs w:val="30"/>
        </w:rPr>
        <w:t>8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142F1">
        <w:rPr>
          <w:rFonts w:ascii="Angsana New" w:eastAsia="MS Mincho" w:hAnsi="Angsana New" w:hint="cs"/>
          <w:sz w:val="30"/>
          <w:szCs w:val="30"/>
          <w:cs/>
        </w:rPr>
        <w:t>ปี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142F1">
        <w:rPr>
          <w:rFonts w:ascii="Angsana New" w:eastAsia="MS Mincho" w:hAnsi="Angsana New" w:hint="cs"/>
          <w:sz w:val="30"/>
          <w:szCs w:val="30"/>
          <w:cs/>
        </w:rPr>
        <w:t>นับแต่วันที่เริ่มมีรายได้จากการประกอบกิจการนั้น</w:t>
      </w:r>
      <w:r w:rsidRPr="00D142F1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642B5723" w14:textId="40EF930E" w:rsidR="000A306C" w:rsidRPr="00D56FE5" w:rsidRDefault="000A306C" w:rsidP="006F0839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46" w:right="43"/>
        <w:jc w:val="thaiDistribute"/>
        <w:rPr>
          <w:rFonts w:ascii="Angsana New" w:hAnsi="Angsana New" w:cs="Angsana New"/>
          <w:cs/>
        </w:rPr>
      </w:pPr>
      <w:r w:rsidRPr="00D56FE5">
        <w:rPr>
          <w:rFonts w:ascii="Angsana New" w:hAnsi="Angsana New" w:cs="Angsana New" w:hint="cs"/>
          <w:cs/>
        </w:rPr>
        <w:t>เนื่องจากเป็นกิจการที่ได้รับการส่งเสริมการลงทุน</w:t>
      </w:r>
      <w:r w:rsidRPr="00D56FE5">
        <w:rPr>
          <w:rFonts w:ascii="Angsana New" w:hAnsi="Angsana New" w:cs="Angsana New"/>
          <w:cs/>
        </w:rPr>
        <w:t xml:space="preserve"> </w:t>
      </w:r>
      <w:r w:rsidRPr="00D56FE5">
        <w:rPr>
          <w:rFonts w:ascii="Angsana New" w:hAnsi="Angsana New" w:cs="Angsana New" w:hint="cs"/>
          <w:cs/>
        </w:rPr>
        <w:t>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3E8B9924" w14:textId="5CC735AB" w:rsidR="006E7D43" w:rsidRDefault="00167797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</w:rPr>
      </w:pPr>
      <w:r w:rsidRPr="00167797">
        <w:rPr>
          <w:rFonts w:ascii="Angsana New" w:hAnsi="Angsana New"/>
          <w:b/>
          <w:bCs/>
          <w:sz w:val="30"/>
          <w:szCs w:val="30"/>
          <w:cs/>
        </w:rPr>
        <w:t>การเปิดเผยข้อมูลสำหรับเครื่องมือทางการเงิน</w:t>
      </w:r>
    </w:p>
    <w:p w14:paraId="66064076" w14:textId="42E5EA71" w:rsidR="00167797" w:rsidRPr="00EF7F6A" w:rsidRDefault="00167797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7F6A">
        <w:rPr>
          <w:rFonts w:ascii="Angsana New" w:hAnsi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1668A267" w14:textId="369450F4" w:rsidR="00581C73" w:rsidRPr="00125147" w:rsidRDefault="00581C73" w:rsidP="006F0839">
      <w:pPr>
        <w:pStyle w:val="a0"/>
        <w:tabs>
          <w:tab w:val="clear" w:pos="1080"/>
          <w:tab w:val="left" w:pos="810"/>
        </w:tabs>
        <w:spacing w:before="120" w:after="120"/>
        <w:ind w:left="992" w:right="45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บริษัทจะพิจารณาใช้เครื่องมือทางการเงินที่เหมาะสม อย่างไรก็ตาม</w:t>
      </w:r>
      <w:r w:rsidR="00C830B5" w:rsidRPr="00125147">
        <w:rPr>
          <w:rFonts w:ascii="Angsana New" w:hAnsi="Angsana New" w:cs="Angsana New" w:hint="cs"/>
          <w:cs/>
        </w:rPr>
        <w:t xml:space="preserve"> กลุ่ม</w:t>
      </w:r>
      <w:r w:rsidRPr="00125147">
        <w:rPr>
          <w:rFonts w:ascii="Angsana New" w:hAnsi="Angsana New" w:cs="Angsana New"/>
          <w:cs/>
        </w:rPr>
        <w:t>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0FBAC925" w14:textId="77777777" w:rsidR="00581C73" w:rsidRDefault="00581C7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7A918B" w14:textId="1C9ADE59" w:rsidR="00581C73" w:rsidRPr="00EF7F6A" w:rsidRDefault="00581C73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EF7F6A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ความเสี่ยงจากอัตราดอกเบี้ย</w:t>
      </w:r>
    </w:p>
    <w:p w14:paraId="07FA931F" w14:textId="7F9D79CE" w:rsidR="00581C73" w:rsidRPr="00125147" w:rsidRDefault="00581C73" w:rsidP="006F0839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992" w:right="45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 และกระแสเงินสดของ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 ความเสี่ยงของ</w:t>
      </w:r>
      <w:r w:rsidR="00C830B5"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บริษัทเกี่ยวกับการเปลี่ยนแปลงของอัตราดอกเบี้ยซึ่งเกี่ยวเนื่องกับเงินฝากธนาคาร เงินเบิกเกินบัญชี และเงินกู้ยืมธนาคารที่มีอัตราดอกเบี้ยปรับขึ้นลงตามอัตราตลาด อย่างไรก็ดี</w:t>
      </w:r>
      <w:r w:rsidR="00C830B5" w:rsidRPr="00125147">
        <w:rPr>
          <w:rFonts w:ascii="Angsana New" w:hAnsi="Angsana New" w:cs="Angsana New" w:hint="cs"/>
          <w:cs/>
        </w:rPr>
        <w:t xml:space="preserve"> กลุ่ม</w:t>
      </w:r>
      <w:r w:rsidRPr="00125147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5D7BBB42" w14:textId="6634EB92" w:rsidR="00581C73" w:rsidRPr="00125147" w:rsidRDefault="00581C73" w:rsidP="00125147">
      <w:pPr>
        <w:pStyle w:val="a0"/>
        <w:tabs>
          <w:tab w:val="clear" w:pos="1080"/>
          <w:tab w:val="left" w:pos="810"/>
        </w:tabs>
        <w:spacing w:before="120" w:line="240" w:lineRule="atLeast"/>
        <w:ind w:left="993" w:right="43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สำหรับสินทรัพย์และหนี้สินทางการเงินที่มีอัตราดอกเบี้ยคงที่สามารถแยกตามวันที่ครบกำหนดหรือ วันที่มีการกำหนดอัตราดอกเบี้ยใหม่ (หากวันที่มีการกำหนดอัตราดอกเบี้ยใหม่ถึงก่อน) ณ วันที่ 31 มีนาคม 2564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918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134"/>
        <w:gridCol w:w="992"/>
        <w:gridCol w:w="1026"/>
        <w:gridCol w:w="959"/>
        <w:gridCol w:w="1138"/>
      </w:tblGrid>
      <w:tr w:rsidR="00581C73" w:rsidRPr="00F55827" w14:paraId="358AB9BA" w14:textId="77777777" w:rsidTr="0006313F">
        <w:trPr>
          <w:tblHeader/>
        </w:trPr>
        <w:tc>
          <w:tcPr>
            <w:tcW w:w="3085" w:type="dxa"/>
            <w:shd w:val="clear" w:color="auto" w:fill="auto"/>
            <w:vAlign w:val="bottom"/>
          </w:tcPr>
          <w:p w14:paraId="017BDAB8" w14:textId="77777777" w:rsidR="00581C73" w:rsidRPr="00F55827" w:rsidRDefault="00581C73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100" w:type="dxa"/>
            <w:gridSpan w:val="6"/>
            <w:shd w:val="clear" w:color="auto" w:fill="auto"/>
            <w:vAlign w:val="bottom"/>
            <w:hideMark/>
          </w:tcPr>
          <w:p w14:paraId="0782873C" w14:textId="7D9C7C5B" w:rsidR="00581C73" w:rsidRPr="00F55827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</w:t>
            </w:r>
          </w:p>
        </w:tc>
      </w:tr>
      <w:tr w:rsidR="00164E27" w:rsidRPr="00F55827" w14:paraId="057A1F9A" w14:textId="77777777" w:rsidTr="0006313F">
        <w:trPr>
          <w:tblHeader/>
        </w:trPr>
        <w:tc>
          <w:tcPr>
            <w:tcW w:w="3085" w:type="dxa"/>
            <w:shd w:val="clear" w:color="auto" w:fill="auto"/>
            <w:vAlign w:val="bottom"/>
          </w:tcPr>
          <w:p w14:paraId="5A3FE923" w14:textId="77777777" w:rsidR="00164E27" w:rsidRPr="00F55827" w:rsidRDefault="00164E27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100" w:type="dxa"/>
            <w:gridSpan w:val="6"/>
            <w:shd w:val="clear" w:color="auto" w:fill="auto"/>
            <w:vAlign w:val="bottom"/>
          </w:tcPr>
          <w:p w14:paraId="60DFD1A2" w14:textId="391B1211" w:rsidR="00164E27" w:rsidRPr="00F55827" w:rsidRDefault="00164E27" w:rsidP="00581C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81C73" w:rsidRPr="00F55827" w14:paraId="69C0005A" w14:textId="77777777" w:rsidTr="0006313F">
        <w:trPr>
          <w:tblHeader/>
        </w:trPr>
        <w:tc>
          <w:tcPr>
            <w:tcW w:w="3085" w:type="dxa"/>
            <w:shd w:val="clear" w:color="auto" w:fill="auto"/>
            <w:vAlign w:val="bottom"/>
          </w:tcPr>
          <w:p w14:paraId="2603EB01" w14:textId="77777777" w:rsidR="00581C73" w:rsidRPr="00F55827" w:rsidRDefault="00581C73" w:rsidP="0058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100" w:type="dxa"/>
            <w:gridSpan w:val="6"/>
            <w:shd w:val="clear" w:color="auto" w:fill="auto"/>
            <w:vAlign w:val="bottom"/>
            <w:hideMark/>
          </w:tcPr>
          <w:p w14:paraId="7F5B39A9" w14:textId="77777777" w:rsidR="00581C73" w:rsidRPr="00F55827" w:rsidRDefault="00581C73" w:rsidP="00581C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มีนาคม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</w:p>
        </w:tc>
      </w:tr>
      <w:tr w:rsidR="00581C73" w:rsidRPr="00F55827" w14:paraId="4E6733CF" w14:textId="77777777" w:rsidTr="0006313F">
        <w:trPr>
          <w:trHeight w:hRule="exact" w:val="311"/>
          <w:tblHeader/>
        </w:trPr>
        <w:tc>
          <w:tcPr>
            <w:tcW w:w="3085" w:type="dxa"/>
            <w:shd w:val="clear" w:color="auto" w:fill="auto"/>
            <w:vAlign w:val="bottom"/>
          </w:tcPr>
          <w:p w14:paraId="05DA758F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DCA1E7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3BE22D" w14:textId="3DFE99FD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60A839" w14:textId="44108CFE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6225E4F" w14:textId="397E79B9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4F88E11A" w14:textId="77777777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1308B92" w14:textId="2059F138" w:rsidR="00581C73" w:rsidRPr="00F55827" w:rsidRDefault="00581C73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185E84" w:rsidRPr="00F55827" w14:paraId="6D5658A1" w14:textId="77777777" w:rsidTr="0006313F">
        <w:trPr>
          <w:trHeight w:hRule="exact" w:val="347"/>
          <w:tblHeader/>
        </w:trPr>
        <w:tc>
          <w:tcPr>
            <w:tcW w:w="3085" w:type="dxa"/>
            <w:shd w:val="clear" w:color="auto" w:fill="auto"/>
            <w:vAlign w:val="bottom"/>
          </w:tcPr>
          <w:p w14:paraId="2E4AE33A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FBEB0F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7560C3" w14:textId="3D0CDAB4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0DE92A" w14:textId="11C04274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8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B6BF4E" w14:textId="17C21B75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FD60560" w14:textId="77777777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0991F65" w14:textId="265B8715" w:rsidR="00185E84" w:rsidRPr="00F55827" w:rsidRDefault="00185E84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</w:p>
        </w:tc>
      </w:tr>
      <w:tr w:rsidR="00185E84" w:rsidRPr="00F55827" w14:paraId="7EA04D4D" w14:textId="77777777" w:rsidTr="0006313F">
        <w:trPr>
          <w:tblHeader/>
        </w:trPr>
        <w:tc>
          <w:tcPr>
            <w:tcW w:w="3085" w:type="dxa"/>
            <w:shd w:val="clear" w:color="auto" w:fill="auto"/>
            <w:vAlign w:val="bottom"/>
            <w:hideMark/>
          </w:tcPr>
          <w:p w14:paraId="683B68E2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A339A64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" w:right="1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8B6C492" w14:textId="312F0F92" w:rsidR="00185E84" w:rsidRPr="00185E84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9FF180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คงที่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009AE2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pacing w:val="-8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59" w:type="dxa"/>
            <w:shd w:val="clear" w:color="auto" w:fill="auto"/>
            <w:vAlign w:val="bottom"/>
            <w:hideMark/>
          </w:tcPr>
          <w:p w14:paraId="1F42B2B6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14:paraId="5CCEA517" w14:textId="77777777" w:rsidR="00185E84" w:rsidRPr="00F55827" w:rsidRDefault="00185E84" w:rsidP="00825B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185E84" w:rsidRPr="00F55827" w14:paraId="09EF2F90" w14:textId="77777777" w:rsidTr="0006313F">
        <w:tc>
          <w:tcPr>
            <w:tcW w:w="3085" w:type="dxa"/>
            <w:shd w:val="clear" w:color="auto" w:fill="auto"/>
            <w:vAlign w:val="bottom"/>
            <w:hideMark/>
          </w:tcPr>
          <w:p w14:paraId="66C27D07" w14:textId="77777777" w:rsidR="00185E84" w:rsidRPr="00F55827" w:rsidRDefault="00185E84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371B3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DB90C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60ACBE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FCFD561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4339DAB5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D881DE2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85E84" w:rsidRPr="00F55827" w14:paraId="3AE992C4" w14:textId="77777777" w:rsidTr="0006313F">
        <w:tc>
          <w:tcPr>
            <w:tcW w:w="3085" w:type="dxa"/>
            <w:shd w:val="clear" w:color="auto" w:fill="auto"/>
            <w:vAlign w:val="bottom"/>
            <w:hideMark/>
          </w:tcPr>
          <w:p w14:paraId="38004D3A" w14:textId="77777777" w:rsidR="00185E84" w:rsidRPr="00F55827" w:rsidRDefault="00185E84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9F8076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101944" w14:textId="5DA8C700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2,620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61CD9" w14:textId="2EE7431D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AD6DD2" w14:textId="6485223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75B0BF2" w14:textId="2C2885B0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2,668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AE62A18" w14:textId="098BD204" w:rsidR="00185E84" w:rsidRPr="00F55827" w:rsidRDefault="005616FE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616FE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185E84"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Pr="005616FE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="00185E84"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185E84" w:rsidRPr="00F55827" w14:paraId="566C2389" w14:textId="77777777" w:rsidTr="0006313F">
        <w:tc>
          <w:tcPr>
            <w:tcW w:w="3085" w:type="dxa"/>
            <w:shd w:val="clear" w:color="auto" w:fill="auto"/>
            <w:vAlign w:val="bottom"/>
            <w:hideMark/>
          </w:tcPr>
          <w:p w14:paraId="2DB03DF3" w14:textId="77777777" w:rsidR="00185E84" w:rsidRPr="00F55827" w:rsidRDefault="00185E84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455776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92EF2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CAD507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5B4297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C16548D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FB679D1" w14:textId="77777777" w:rsidR="00185E84" w:rsidRPr="00F55827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D58F9" w:rsidRPr="00F55827" w14:paraId="25047DE0" w14:textId="77777777" w:rsidTr="0006313F">
        <w:tc>
          <w:tcPr>
            <w:tcW w:w="3085" w:type="dxa"/>
            <w:shd w:val="clear" w:color="auto" w:fill="auto"/>
            <w:vAlign w:val="bottom"/>
          </w:tcPr>
          <w:p w14:paraId="412F0E8E" w14:textId="789AC26D" w:rsidR="00AD58F9" w:rsidRPr="00F55827" w:rsidRDefault="00AD58F9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1" w:right="-12" w:hanging="17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4E357A" w14:textId="771946A2" w:rsidR="00AD58F9" w:rsidRPr="00F55827" w:rsidRDefault="00AD58F9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665A1" w14:textId="1B22BD38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23,750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5C94C" w14:textId="0C6D8EAD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185375" w14:textId="4B962A7C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D468A17" w14:textId="2D5AD4AE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23,750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62C8558" w14:textId="109DDD59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AD58F9" w:rsidRPr="00F55827" w14:paraId="61A7E49A" w14:textId="77777777" w:rsidTr="0006313F">
        <w:tc>
          <w:tcPr>
            <w:tcW w:w="3085" w:type="dxa"/>
            <w:shd w:val="clear" w:color="auto" w:fill="auto"/>
            <w:vAlign w:val="bottom"/>
          </w:tcPr>
          <w:p w14:paraId="7AD6F98A" w14:textId="1582EE01" w:rsidR="00AD58F9" w:rsidRPr="00F55827" w:rsidRDefault="00AD58F9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1" w:right="-12" w:hanging="17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30218A" w14:textId="5AF15366" w:rsidR="00AD58F9" w:rsidRPr="00F55827" w:rsidRDefault="00AD58F9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6F17" w14:textId="1EC1D0A2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49BBE3" w14:textId="620742AF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BA014D" w14:textId="5AE8BB00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13D0E155" w14:textId="73E5B386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F61452E" w14:textId="4C299FD6" w:rsidR="00AD58F9" w:rsidRPr="00F55827" w:rsidRDefault="00825B9B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825B9B" w:rsidRPr="00F55827" w14:paraId="155BAEBB" w14:textId="77777777" w:rsidTr="0006313F">
        <w:tc>
          <w:tcPr>
            <w:tcW w:w="3085" w:type="dxa"/>
            <w:shd w:val="clear" w:color="auto" w:fill="auto"/>
            <w:vAlign w:val="bottom"/>
          </w:tcPr>
          <w:p w14:paraId="0B5CE92E" w14:textId="3276C636" w:rsidR="00825B9B" w:rsidRPr="00F55827" w:rsidRDefault="00825B9B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1" w:right="-12" w:hanging="17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6A52EB" w14:textId="119EC768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BC69B" w14:textId="6FC00E5C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FEFBDA" w14:textId="7A0D49C7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33,600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10C857" w14:textId="53996FCC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BE28BE5" w14:textId="4062C2C5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33,600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D1DA550" w14:textId="27D6DB5B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7.50%</w:t>
            </w:r>
          </w:p>
        </w:tc>
      </w:tr>
      <w:tr w:rsidR="00825B9B" w:rsidRPr="00F55827" w14:paraId="03059BA9" w14:textId="77777777" w:rsidTr="0006313F">
        <w:tc>
          <w:tcPr>
            <w:tcW w:w="3085" w:type="dxa"/>
            <w:shd w:val="clear" w:color="auto" w:fill="auto"/>
            <w:vAlign w:val="bottom"/>
          </w:tcPr>
          <w:p w14:paraId="18F721B4" w14:textId="3DF66D99" w:rsidR="00825B9B" w:rsidRPr="00F55827" w:rsidRDefault="00825B9B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1" w:right="-12" w:hanging="17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D4B7CD" w14:textId="01EA6EDC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9C2345" w14:textId="018FBA4B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01C1D8" w14:textId="0C3C54D9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7642A7" w14:textId="01F0C182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4E7C992" w14:textId="2C5CDF56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B2CDC1F" w14:textId="3CEB5D08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25B9B" w:rsidRPr="00F55827" w14:paraId="5C989DFA" w14:textId="77777777" w:rsidTr="0006313F">
        <w:tc>
          <w:tcPr>
            <w:tcW w:w="3085" w:type="dxa"/>
            <w:shd w:val="clear" w:color="auto" w:fill="auto"/>
            <w:vAlign w:val="bottom"/>
          </w:tcPr>
          <w:p w14:paraId="753820D9" w14:textId="0A785779" w:rsidR="00825B9B" w:rsidRPr="0028454C" w:rsidRDefault="00825B9B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24" w:right="-12" w:hanging="17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5122A4" w14:textId="356E325C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3.3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AAA028" w14:textId="5F8EB701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CEE94F" w14:textId="010F9B6D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15,000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CD9602D" w14:textId="4ECA53F4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A4B8E84" w14:textId="430389B0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15,000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FA73492" w14:textId="79C60644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>6.84% - 7.40%</w:t>
            </w:r>
          </w:p>
        </w:tc>
      </w:tr>
      <w:tr w:rsidR="00825B9B" w:rsidRPr="00F55827" w14:paraId="5549F653" w14:textId="77777777" w:rsidTr="0006313F">
        <w:tc>
          <w:tcPr>
            <w:tcW w:w="3085" w:type="dxa"/>
            <w:shd w:val="clear" w:color="auto" w:fill="auto"/>
            <w:vAlign w:val="bottom"/>
          </w:tcPr>
          <w:p w14:paraId="05EC0DE1" w14:textId="6B4B0AC6" w:rsidR="00825B9B" w:rsidRPr="00F55827" w:rsidRDefault="00825B9B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1" w:right="-12" w:hanging="17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DD16E0" w14:textId="38E942D2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C37AAB" w14:textId="136D8608" w:rsidR="00825B9B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15,213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45F686" w14:textId="6BBB9A13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0F24A8" w14:textId="1712BB73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2,134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7FE20CA" w14:textId="328C2633" w:rsidR="00825B9B" w:rsidRPr="00F55827" w:rsidRDefault="00A54C3D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17,347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B3CC478" w14:textId="1C8CC907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MLR-0.5 - 0.6</w:t>
            </w:r>
          </w:p>
        </w:tc>
      </w:tr>
      <w:tr w:rsidR="00825B9B" w:rsidRPr="00185E84" w14:paraId="047E02A6" w14:textId="77777777" w:rsidTr="0006313F">
        <w:tc>
          <w:tcPr>
            <w:tcW w:w="3085" w:type="dxa"/>
            <w:shd w:val="clear" w:color="auto" w:fill="auto"/>
            <w:vAlign w:val="bottom"/>
          </w:tcPr>
          <w:p w14:paraId="35E4B3DD" w14:textId="77777777" w:rsidR="00825B9B" w:rsidRPr="00F55827" w:rsidRDefault="00825B9B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1" w:right="-12" w:hanging="174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D4E7F9" w14:textId="5B648E30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40841" w14:textId="77777777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4DACCA" w14:textId="4F91736A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73,999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2EA6892" w14:textId="77777777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5BA82CD" w14:textId="0B9E24BE" w:rsidR="00825B9B" w:rsidRPr="00F55827" w:rsidRDefault="00A54C3D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73,999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F38E38A" w14:textId="1A057F01" w:rsidR="00825B9B" w:rsidRPr="00F55827" w:rsidRDefault="00825B9B" w:rsidP="0082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 xml:space="preserve">4.87% </w:t>
            </w:r>
          </w:p>
        </w:tc>
      </w:tr>
    </w:tbl>
    <w:p w14:paraId="76A7B285" w14:textId="77777777" w:rsidR="00164E27" w:rsidRDefault="00164E27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4C2770A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35DA842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B0C957E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EE39BFA" w14:textId="77777777" w:rsidR="0006313F" w:rsidRDefault="0006313F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CE3A414" w14:textId="77777777" w:rsidR="0006313F" w:rsidRDefault="0006313F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41A8070" w14:textId="77777777" w:rsidR="0006313F" w:rsidRDefault="0006313F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7BE151E" w14:textId="77777777" w:rsidR="0006313F" w:rsidRDefault="0006313F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CCFA802" w14:textId="77777777" w:rsidR="00BF7C1E" w:rsidRDefault="00BF7C1E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32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851"/>
        <w:gridCol w:w="1134"/>
        <w:gridCol w:w="992"/>
        <w:gridCol w:w="992"/>
        <w:gridCol w:w="993"/>
        <w:gridCol w:w="1133"/>
      </w:tblGrid>
      <w:tr w:rsidR="00164E27" w:rsidRPr="00581C73" w14:paraId="32321E80" w14:textId="77777777" w:rsidTr="0006313F">
        <w:trPr>
          <w:tblHeader/>
        </w:trPr>
        <w:tc>
          <w:tcPr>
            <w:tcW w:w="3227" w:type="dxa"/>
            <w:shd w:val="clear" w:color="auto" w:fill="auto"/>
            <w:vAlign w:val="bottom"/>
          </w:tcPr>
          <w:p w14:paraId="63C79F00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6"/>
            <w:shd w:val="clear" w:color="auto" w:fill="auto"/>
            <w:vAlign w:val="bottom"/>
            <w:hideMark/>
          </w:tcPr>
          <w:p w14:paraId="7C2BAA53" w14:textId="12EC7443" w:rsidR="00164E27" w:rsidRPr="00CB22D1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164E27" w:rsidRPr="00581C73" w14:paraId="400E1D6D" w14:textId="77777777" w:rsidTr="0006313F">
        <w:trPr>
          <w:tblHeader/>
        </w:trPr>
        <w:tc>
          <w:tcPr>
            <w:tcW w:w="3227" w:type="dxa"/>
            <w:shd w:val="clear" w:color="auto" w:fill="auto"/>
            <w:vAlign w:val="bottom"/>
          </w:tcPr>
          <w:p w14:paraId="47C8E127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6"/>
            <w:shd w:val="clear" w:color="auto" w:fill="auto"/>
            <w:vAlign w:val="bottom"/>
          </w:tcPr>
          <w:p w14:paraId="0072680B" w14:textId="2BE650B4" w:rsidR="00164E27" w:rsidRPr="00CB22D1" w:rsidRDefault="00164E27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E27" w:rsidRPr="00581C73" w14:paraId="32F44C3A" w14:textId="77777777" w:rsidTr="0006313F">
        <w:trPr>
          <w:tblHeader/>
        </w:trPr>
        <w:tc>
          <w:tcPr>
            <w:tcW w:w="3227" w:type="dxa"/>
            <w:shd w:val="clear" w:color="auto" w:fill="auto"/>
            <w:vAlign w:val="bottom"/>
          </w:tcPr>
          <w:p w14:paraId="788BB79C" w14:textId="77777777" w:rsidR="00164E27" w:rsidRPr="00CB22D1" w:rsidRDefault="00164E27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6"/>
            <w:shd w:val="clear" w:color="auto" w:fill="auto"/>
            <w:vAlign w:val="bottom"/>
            <w:hideMark/>
          </w:tcPr>
          <w:p w14:paraId="230FDF3F" w14:textId="77777777" w:rsidR="00164E27" w:rsidRPr="00CB22D1" w:rsidRDefault="00164E27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7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CB22D1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CB22D1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มีนาคม</w:t>
            </w: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CB22D1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</w:p>
        </w:tc>
      </w:tr>
      <w:tr w:rsidR="00185E84" w:rsidRPr="00581C73" w14:paraId="3FACA272" w14:textId="77777777" w:rsidTr="0006313F">
        <w:trPr>
          <w:trHeight w:hRule="exact" w:val="403"/>
          <w:tblHeader/>
        </w:trPr>
        <w:tc>
          <w:tcPr>
            <w:tcW w:w="3227" w:type="dxa"/>
            <w:shd w:val="clear" w:color="auto" w:fill="auto"/>
            <w:vAlign w:val="bottom"/>
          </w:tcPr>
          <w:p w14:paraId="611D2CD4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4DA01A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3CC2E" w14:textId="2F0B6AC6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BCC62C" w14:textId="672FABAB" w:rsidR="00185E84" w:rsidRPr="00185E84" w:rsidRDefault="00185E8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109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0B4812" w14:textId="3C496836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0D8BC53" w14:textId="77777777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5BD7134" w14:textId="3711ADE8" w:rsidR="00185E84" w:rsidRPr="00CB22D1" w:rsidRDefault="00185E84" w:rsidP="0018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03B94" w:rsidRPr="00581C73" w14:paraId="0EBA2BBE" w14:textId="77777777" w:rsidTr="0006313F">
        <w:trPr>
          <w:tblHeader/>
        </w:trPr>
        <w:tc>
          <w:tcPr>
            <w:tcW w:w="3227" w:type="dxa"/>
            <w:shd w:val="clear" w:color="auto" w:fill="auto"/>
            <w:vAlign w:val="bottom"/>
          </w:tcPr>
          <w:p w14:paraId="7AA656F3" w14:textId="77777777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62A568" w14:textId="77777777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706DD0" w14:textId="640BFC87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316EAD" w14:textId="5EAE135C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49" w:right="-25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  <w:r w:rsidRPr="00803B94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F9979" w14:textId="57299CD8" w:rsidR="00803B94" w:rsidRPr="00185E84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5F7A64" w14:textId="77777777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E73A73" w14:textId="7272DDF0" w:rsidR="00803B94" w:rsidRPr="00CB22D1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อัตรา</w:t>
            </w:r>
          </w:p>
        </w:tc>
      </w:tr>
      <w:tr w:rsidR="00803B94" w:rsidRPr="00581C73" w14:paraId="11250835" w14:textId="77777777" w:rsidTr="0006313F">
        <w:trPr>
          <w:trHeight w:val="90"/>
          <w:tblHeader/>
        </w:trPr>
        <w:tc>
          <w:tcPr>
            <w:tcW w:w="3227" w:type="dxa"/>
            <w:shd w:val="clear" w:color="auto" w:fill="auto"/>
            <w:vAlign w:val="bottom"/>
            <w:hideMark/>
          </w:tcPr>
          <w:p w14:paraId="5CE0BEFD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50BC601" w14:textId="77777777" w:rsidR="00803B94" w:rsidRPr="00185E8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3" w:right="-1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FB7E2E4" w14:textId="4CBC0BF3" w:rsidR="00803B94" w:rsidRPr="00185E8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880617" w14:textId="77777777" w:rsidR="00803B94" w:rsidRPr="00185E8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85E84">
              <w:rPr>
                <w:rFonts w:ascii="Angsana New" w:eastAsia="Times New Roman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5E8236" w14:textId="77777777" w:rsidR="00803B94" w:rsidRPr="00803B94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4" w:right="-112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803B94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79B63425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5DFB6A2C" w14:textId="77777777" w:rsidR="00803B94" w:rsidRPr="00CB22D1" w:rsidRDefault="00803B94" w:rsidP="0080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CB22D1">
              <w:rPr>
                <w:rFonts w:ascii="Angsana New" w:eastAsia="Times New Roman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803B94" w:rsidRPr="0089743E" w14:paraId="18114D23" w14:textId="77777777" w:rsidTr="0006313F">
        <w:tc>
          <w:tcPr>
            <w:tcW w:w="3227" w:type="dxa"/>
            <w:shd w:val="clear" w:color="auto" w:fill="auto"/>
            <w:vAlign w:val="bottom"/>
            <w:hideMark/>
          </w:tcPr>
          <w:p w14:paraId="54B89426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81846C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610DDF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45E1754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B1B9E6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53571DC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E5E05C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3B94" w:rsidRPr="0089743E" w14:paraId="1098083B" w14:textId="77777777" w:rsidTr="0006313F">
        <w:tc>
          <w:tcPr>
            <w:tcW w:w="3227" w:type="dxa"/>
            <w:shd w:val="clear" w:color="auto" w:fill="auto"/>
            <w:vAlign w:val="bottom"/>
            <w:hideMark/>
          </w:tcPr>
          <w:p w14:paraId="6AC8EC03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13270D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DF038" w14:textId="1DFB4578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685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856DA9" w14:textId="4528CE49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CCB3A6" w14:textId="35F5D4A1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14DD8B" w14:textId="4DC5E04B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707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583E93F" w14:textId="50556C2A" w:rsidR="00803B94" w:rsidRPr="0089743E" w:rsidRDefault="005616FE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616FE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803B94"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.</w:t>
            </w:r>
            <w:r w:rsidRPr="005616FE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="00803B94" w:rsidRPr="0089743E">
              <w:rPr>
                <w:rFonts w:ascii="Angsana New" w:eastAsia="Times New Roman" w:hAnsi="Angsana New"/>
                <w:sz w:val="26"/>
                <w:szCs w:val="26"/>
                <w:cs/>
              </w:rPr>
              <w:t>%</w:t>
            </w:r>
          </w:p>
        </w:tc>
      </w:tr>
      <w:tr w:rsidR="00803B94" w:rsidRPr="00581C73" w14:paraId="0C31004B" w14:textId="77777777" w:rsidTr="0006313F">
        <w:tc>
          <w:tcPr>
            <w:tcW w:w="3227" w:type="dxa"/>
            <w:shd w:val="clear" w:color="auto" w:fill="auto"/>
            <w:vAlign w:val="bottom"/>
            <w:hideMark/>
          </w:tcPr>
          <w:p w14:paraId="338079F4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D35A28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36AC89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85F537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1CF29A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9403EB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1671F85" w14:textId="77777777" w:rsidR="00803B94" w:rsidRPr="0089743E" w:rsidRDefault="00803B94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F7C1E" w:rsidRPr="00581C73" w14:paraId="460F97A1" w14:textId="77777777" w:rsidTr="0006313F">
        <w:tc>
          <w:tcPr>
            <w:tcW w:w="3227" w:type="dxa"/>
            <w:shd w:val="clear" w:color="auto" w:fill="auto"/>
            <w:vAlign w:val="bottom"/>
          </w:tcPr>
          <w:p w14:paraId="650D9C38" w14:textId="665C65B9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2F0994" w14:textId="01B74ED7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F488E" w14:textId="4F7D6C9F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19,160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DF6EF7" w14:textId="0485668F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B0CB7A" w14:textId="0CBC240A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7AE7AD" w14:textId="7F6BC9D6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19,160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516C851" w14:textId="4E1D6313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BF7C1E" w:rsidRPr="00581C73" w14:paraId="55056B60" w14:textId="77777777" w:rsidTr="0006313F">
        <w:tc>
          <w:tcPr>
            <w:tcW w:w="3227" w:type="dxa"/>
            <w:shd w:val="clear" w:color="auto" w:fill="auto"/>
            <w:vAlign w:val="bottom"/>
          </w:tcPr>
          <w:p w14:paraId="5EB67192" w14:textId="586EB1E8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2FE94D" w14:textId="29AC019A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5DABC" w14:textId="46C62F23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514C5" w14:textId="3C0B226A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AAA56E" w14:textId="1234080A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99466D" w14:textId="71251EB4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82F98CA" w14:textId="3817CCA3" w:rsidR="00BF7C1E" w:rsidRPr="0089743E" w:rsidRDefault="00BF7C1E" w:rsidP="00BF7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4438DB" w:rsidRPr="00581C73" w14:paraId="1DC7A5F7" w14:textId="77777777" w:rsidTr="0006313F">
        <w:tc>
          <w:tcPr>
            <w:tcW w:w="3227" w:type="dxa"/>
            <w:shd w:val="clear" w:color="auto" w:fill="auto"/>
            <w:vAlign w:val="bottom"/>
            <w:hideMark/>
          </w:tcPr>
          <w:p w14:paraId="097C2F33" w14:textId="77777777" w:rsidR="004438DB" w:rsidRPr="0089743E" w:rsidRDefault="004438DB" w:rsidP="0044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2B6874" w14:textId="09BEE297" w:rsidR="004438DB" w:rsidRPr="0089743E" w:rsidRDefault="004438DB" w:rsidP="0044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31B6F" w14:textId="1757B80D" w:rsidR="004438DB" w:rsidRPr="0089743E" w:rsidRDefault="004438DB" w:rsidP="0044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12,1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503D61" w14:textId="0427B40A" w:rsidR="004438DB" w:rsidRPr="0089743E" w:rsidRDefault="004438DB" w:rsidP="0044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4F73B9" w14:textId="685AB02C" w:rsidR="004438DB" w:rsidRPr="0089743E" w:rsidRDefault="004438DB" w:rsidP="0044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9743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1776F9" w14:textId="60CEE124" w:rsidR="004438DB" w:rsidRPr="0089743E" w:rsidRDefault="004438DB" w:rsidP="0044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12,180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23BDE31" w14:textId="0089BBB8" w:rsidR="004438DB" w:rsidRPr="0089743E" w:rsidRDefault="004438DB" w:rsidP="0044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 - 0.6</w:t>
            </w:r>
          </w:p>
        </w:tc>
      </w:tr>
    </w:tbl>
    <w:p w14:paraId="41D254F1" w14:textId="77777777" w:rsidR="00164E27" w:rsidRDefault="00164E27" w:rsidP="00164E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173E2592" w14:textId="34233019" w:rsidR="00581C73" w:rsidRPr="00EF7F6A" w:rsidRDefault="00581C73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 w:rsidRPr="00EF7F6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14:paraId="1A693C01" w14:textId="7CE5540E" w:rsidR="006E7D43" w:rsidRPr="00125147" w:rsidRDefault="00581C73" w:rsidP="006F0839">
      <w:pPr>
        <w:pStyle w:val="a0"/>
        <w:tabs>
          <w:tab w:val="clear" w:pos="1080"/>
          <w:tab w:val="left" w:pos="810"/>
        </w:tabs>
        <w:spacing w:before="120" w:after="120"/>
        <w:ind w:left="992" w:right="45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>ความเสี่ยงด้านสภาพคล่อง</w:t>
      </w: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เพื่อใช้ในการดำเนินงานของ</w:t>
      </w:r>
      <w:r w:rsidRPr="00125147">
        <w:rPr>
          <w:rFonts w:ascii="Angsana New" w:hAnsi="Angsana New" w:cs="Angsana New" w:hint="cs"/>
          <w:cs/>
        </w:rPr>
        <w:t>กลุ่ม</w:t>
      </w:r>
      <w:r w:rsidRPr="00125147">
        <w:rPr>
          <w:rFonts w:ascii="Angsana New" w:hAnsi="Angsana New" w:cs="Angsana New"/>
          <w:cs/>
        </w:rPr>
        <w:t>บริษัท 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0DECB759" w14:textId="77777777" w:rsidR="00164E27" w:rsidRPr="00125147" w:rsidRDefault="00164E27" w:rsidP="00125147">
      <w:pPr>
        <w:pStyle w:val="a0"/>
        <w:tabs>
          <w:tab w:val="clear" w:pos="1080"/>
          <w:tab w:val="left" w:pos="810"/>
        </w:tabs>
        <w:spacing w:before="120" w:line="240" w:lineRule="atLeast"/>
        <w:ind w:left="993" w:right="43"/>
        <w:jc w:val="thaiDistribute"/>
        <w:rPr>
          <w:rFonts w:ascii="Angsana New" w:hAnsi="Angsana New" w:cs="Angsana New"/>
          <w:cs/>
        </w:rPr>
      </w:pPr>
      <w:r w:rsidRPr="00125147">
        <w:rPr>
          <w:rFonts w:ascii="Angsana New" w:hAnsi="Angsana New" w:cs="Angsana New"/>
          <w:cs/>
        </w:rPr>
        <w:t xml:space="preserve">หนี้สินทางการเงินมีภาระดอกเบี้ย ณ วันที่ 31 </w:t>
      </w:r>
      <w:r w:rsidRPr="00125147">
        <w:rPr>
          <w:rFonts w:ascii="Angsana New" w:hAnsi="Angsana New" w:cs="Angsana New" w:hint="cs"/>
          <w:cs/>
        </w:rPr>
        <w:t xml:space="preserve">มีนาคม </w:t>
      </w:r>
      <w:r w:rsidRPr="00125147">
        <w:rPr>
          <w:rFonts w:ascii="Angsana New" w:hAnsi="Angsana New" w:cs="Angsana New"/>
          <w:cs/>
        </w:rPr>
        <w:t xml:space="preserve">2564 </w:t>
      </w:r>
      <w:r w:rsidRPr="00125147">
        <w:rPr>
          <w:rFonts w:ascii="Angsana New" w:hAnsi="Angsana New" w:cs="Angsana New" w:hint="cs"/>
          <w:cs/>
        </w:rPr>
        <w:t>โดยมีอัตราดอกเบี้ยและระยะเวลาครบกำหนดชำระดังนี้</w:t>
      </w:r>
    </w:p>
    <w:tbl>
      <w:tblPr>
        <w:tblW w:w="9073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685"/>
        <w:gridCol w:w="992"/>
        <w:gridCol w:w="1135"/>
        <w:gridCol w:w="992"/>
        <w:gridCol w:w="993"/>
        <w:gridCol w:w="1276"/>
      </w:tblGrid>
      <w:tr w:rsidR="00164E27" w:rsidRPr="00F55827" w14:paraId="26E62B0F" w14:textId="77777777" w:rsidTr="006F332A">
        <w:trPr>
          <w:tblHeader/>
        </w:trPr>
        <w:tc>
          <w:tcPr>
            <w:tcW w:w="3685" w:type="dxa"/>
            <w:vAlign w:val="center"/>
          </w:tcPr>
          <w:p w14:paraId="4D42845C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bookmarkStart w:id="1" w:name="_Hlk65502023"/>
          </w:p>
        </w:tc>
        <w:tc>
          <w:tcPr>
            <w:tcW w:w="5388" w:type="dxa"/>
            <w:gridSpan w:val="5"/>
            <w:vAlign w:val="bottom"/>
            <w:hideMark/>
          </w:tcPr>
          <w:p w14:paraId="0BDC8BA7" w14:textId="4E79C18F" w:rsidR="00164E27" w:rsidRPr="00F55827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พันบาท</w:t>
            </w:r>
          </w:p>
        </w:tc>
      </w:tr>
      <w:tr w:rsidR="00164E27" w:rsidRPr="00F55827" w14:paraId="7C27AA2D" w14:textId="77777777" w:rsidTr="006F332A">
        <w:trPr>
          <w:tblHeader/>
        </w:trPr>
        <w:tc>
          <w:tcPr>
            <w:tcW w:w="3685" w:type="dxa"/>
            <w:vAlign w:val="center"/>
          </w:tcPr>
          <w:p w14:paraId="5A825A84" w14:textId="77777777" w:rsidR="00164E27" w:rsidRPr="00F55827" w:rsidRDefault="00164E27" w:rsidP="004A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5388" w:type="dxa"/>
            <w:gridSpan w:val="5"/>
            <w:vAlign w:val="bottom"/>
          </w:tcPr>
          <w:p w14:paraId="38F723DD" w14:textId="38A9E0B1" w:rsidR="00164E27" w:rsidRPr="00F55827" w:rsidRDefault="00164E27" w:rsidP="00164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</w:t>
            </w:r>
            <w:r w:rsidR="007F6DD8"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164E27" w:rsidRPr="00F55827" w14:paraId="76724AE5" w14:textId="77777777" w:rsidTr="006F332A">
        <w:trPr>
          <w:tblHeader/>
        </w:trPr>
        <w:tc>
          <w:tcPr>
            <w:tcW w:w="3685" w:type="dxa"/>
            <w:vAlign w:val="center"/>
            <w:hideMark/>
          </w:tcPr>
          <w:p w14:paraId="670EAA6D" w14:textId="77777777" w:rsidR="00164E27" w:rsidRPr="00F55827" w:rsidRDefault="00164E27" w:rsidP="00164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92" w:type="dxa"/>
            <w:vAlign w:val="bottom"/>
            <w:hideMark/>
          </w:tcPr>
          <w:p w14:paraId="38ACF87B" w14:textId="77777777" w:rsidR="00164E27" w:rsidRPr="00F55827" w:rsidRDefault="00164E27" w:rsidP="00F558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4" w:right="-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vAlign w:val="bottom"/>
          </w:tcPr>
          <w:p w14:paraId="5EC55B33" w14:textId="77777777" w:rsidR="00164E27" w:rsidRPr="00F55827" w:rsidRDefault="00164E27" w:rsidP="00164E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ไม่เกิน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2" w:type="dxa"/>
            <w:vAlign w:val="bottom"/>
          </w:tcPr>
          <w:p w14:paraId="5448AF88" w14:textId="77777777" w:rsidR="00164E27" w:rsidRPr="00F55827" w:rsidRDefault="00164E27" w:rsidP="006F33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-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3" w:type="dxa"/>
            <w:vAlign w:val="bottom"/>
            <w:hideMark/>
          </w:tcPr>
          <w:p w14:paraId="0382E5DA" w14:textId="77777777" w:rsidR="00164E27" w:rsidRPr="00F55827" w:rsidRDefault="00164E27" w:rsidP="00193B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7" w:right="-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มากกว่า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4FB88FD2" w14:textId="77777777" w:rsidR="00164E27" w:rsidRPr="00F55827" w:rsidRDefault="00164E27" w:rsidP="00193B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48" w:right="-14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164E27" w:rsidRPr="00F55827" w14:paraId="7888B7FC" w14:textId="77777777" w:rsidTr="006F332A">
        <w:tc>
          <w:tcPr>
            <w:tcW w:w="3685" w:type="dxa"/>
            <w:vAlign w:val="center"/>
            <w:hideMark/>
          </w:tcPr>
          <w:p w14:paraId="19B02AB4" w14:textId="77777777" w:rsidR="00164E27" w:rsidRPr="00F55827" w:rsidRDefault="00164E27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หนี้สิน</w:t>
            </w: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th-TH"/>
              </w:rPr>
              <w:t>ทางการเงิน</w:t>
            </w:r>
          </w:p>
        </w:tc>
        <w:tc>
          <w:tcPr>
            <w:tcW w:w="992" w:type="dxa"/>
            <w:vAlign w:val="bottom"/>
          </w:tcPr>
          <w:p w14:paraId="16630A71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5" w:type="dxa"/>
            <w:vAlign w:val="bottom"/>
          </w:tcPr>
          <w:p w14:paraId="70945CBA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vAlign w:val="bottom"/>
          </w:tcPr>
          <w:p w14:paraId="06B636F2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vAlign w:val="bottom"/>
          </w:tcPr>
          <w:p w14:paraId="1766A0A2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72D1B9A" w14:textId="77777777" w:rsidR="00164E27" w:rsidRPr="00F55827" w:rsidRDefault="00164E27" w:rsidP="0016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</w:tr>
      <w:tr w:rsidR="006F332A" w:rsidRPr="00F55827" w14:paraId="06BE5E66" w14:textId="77777777" w:rsidTr="006F332A">
        <w:tc>
          <w:tcPr>
            <w:tcW w:w="3685" w:type="dxa"/>
            <w:shd w:val="clear" w:color="auto" w:fill="auto"/>
            <w:vAlign w:val="bottom"/>
          </w:tcPr>
          <w:p w14:paraId="66F31170" w14:textId="11EF0BB9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250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2" w:type="dxa"/>
            <w:vAlign w:val="bottom"/>
          </w:tcPr>
          <w:p w14:paraId="15F0DF57" w14:textId="1E325AB7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4B4C46D" w14:textId="1F1A7908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23,750</w:t>
            </w:r>
          </w:p>
        </w:tc>
        <w:tc>
          <w:tcPr>
            <w:tcW w:w="992" w:type="dxa"/>
            <w:vAlign w:val="bottom"/>
          </w:tcPr>
          <w:p w14:paraId="35E06FCD" w14:textId="0BF2F65C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E2DDC04" w14:textId="2F4987B3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E8FC5" w14:textId="05663B0E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6F332A" w:rsidRPr="00F55827" w14:paraId="68C71BA2" w14:textId="77777777" w:rsidTr="006F332A">
        <w:tc>
          <w:tcPr>
            <w:tcW w:w="3685" w:type="dxa"/>
            <w:shd w:val="clear" w:color="auto" w:fill="auto"/>
            <w:vAlign w:val="bottom"/>
          </w:tcPr>
          <w:p w14:paraId="50381CC3" w14:textId="1AA16085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250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13B4370A" w14:textId="0CCEEA93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3B03814" w14:textId="55A1F78E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992" w:type="dxa"/>
            <w:vAlign w:val="bottom"/>
          </w:tcPr>
          <w:p w14:paraId="1A6408A5" w14:textId="02E1E637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AAC7052" w14:textId="32E7AEF4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DAD1E" w14:textId="3DF44C59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6F332A" w:rsidRPr="00F55827" w14:paraId="44D099AF" w14:textId="77777777" w:rsidTr="006F332A">
        <w:tc>
          <w:tcPr>
            <w:tcW w:w="3685" w:type="dxa"/>
            <w:shd w:val="clear" w:color="auto" w:fill="auto"/>
            <w:vAlign w:val="bottom"/>
          </w:tcPr>
          <w:p w14:paraId="53A45408" w14:textId="7EA7AA90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right="-250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992" w:type="dxa"/>
            <w:vAlign w:val="bottom"/>
          </w:tcPr>
          <w:p w14:paraId="623894DD" w14:textId="03CB71C2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FB3D9F2" w14:textId="4573F10A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33,600</w:t>
            </w:r>
          </w:p>
        </w:tc>
        <w:tc>
          <w:tcPr>
            <w:tcW w:w="992" w:type="dxa"/>
            <w:vAlign w:val="bottom"/>
          </w:tcPr>
          <w:p w14:paraId="21BCF5D4" w14:textId="2ED7D4D4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92F827B" w14:textId="290C8915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AD98ED" w14:textId="089D4873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50" w:right="-14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7.50%</w:t>
            </w:r>
          </w:p>
        </w:tc>
      </w:tr>
      <w:tr w:rsidR="006F332A" w:rsidRPr="00F55827" w14:paraId="7A8437B0" w14:textId="77777777" w:rsidTr="006F332A">
        <w:tc>
          <w:tcPr>
            <w:tcW w:w="3685" w:type="dxa"/>
            <w:shd w:val="clear" w:color="auto" w:fill="auto"/>
            <w:vAlign w:val="bottom"/>
          </w:tcPr>
          <w:p w14:paraId="5D607FD2" w14:textId="429ADB49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3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จากบุคคลหรือ</w:t>
            </w:r>
            <w:r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992" w:type="dxa"/>
            <w:vAlign w:val="bottom"/>
          </w:tcPr>
          <w:p w14:paraId="5A147906" w14:textId="561E4B8D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5E73BDEF" w14:textId="32392A73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94A631A" w14:textId="3796E0C1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5C897CA" w14:textId="206AADB6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73F4D5" w14:textId="41A2DFA6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40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6F332A" w:rsidRPr="00F55827" w14:paraId="32665ABB" w14:textId="77777777" w:rsidTr="006F332A">
        <w:tc>
          <w:tcPr>
            <w:tcW w:w="3685" w:type="dxa"/>
            <w:shd w:val="clear" w:color="auto" w:fill="auto"/>
            <w:vAlign w:val="bottom"/>
          </w:tcPr>
          <w:p w14:paraId="4EC5B6D3" w14:textId="7E4238A0" w:rsidR="006F332A" w:rsidRPr="00F55827" w:rsidRDefault="006F332A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5" w:firstLine="109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92" w:type="dxa"/>
            <w:vAlign w:val="bottom"/>
          </w:tcPr>
          <w:p w14:paraId="12039F09" w14:textId="5F0326B8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F8E2B4" w14:textId="62A87A1E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15,000</w:t>
            </w:r>
          </w:p>
        </w:tc>
        <w:tc>
          <w:tcPr>
            <w:tcW w:w="992" w:type="dxa"/>
            <w:vAlign w:val="bottom"/>
          </w:tcPr>
          <w:p w14:paraId="7A1DE356" w14:textId="16F14639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7A7532D" w14:textId="411FC955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EC5C8" w14:textId="7B38307A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4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>6.84% - 7.40%</w:t>
            </w:r>
          </w:p>
        </w:tc>
      </w:tr>
      <w:tr w:rsidR="006F332A" w:rsidRPr="00F55827" w14:paraId="5F2EB1E9" w14:textId="77777777" w:rsidTr="006F332A">
        <w:tc>
          <w:tcPr>
            <w:tcW w:w="3685" w:type="dxa"/>
            <w:shd w:val="clear" w:color="auto" w:fill="auto"/>
            <w:vAlign w:val="bottom"/>
          </w:tcPr>
          <w:p w14:paraId="4178CB3A" w14:textId="426D2D17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firstLine="109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194E8E" w14:textId="77777777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FE7794D" w14:textId="6A6B7905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445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253F09" w14:textId="537DAFB9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16,902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F021B9" w14:textId="77777777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A8DCC" w14:textId="1EC715CB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MLR-0.5 - 0.6</w:t>
            </w:r>
          </w:p>
        </w:tc>
      </w:tr>
      <w:tr w:rsidR="006F332A" w:rsidRPr="00F55827" w14:paraId="2BC56DFC" w14:textId="77777777" w:rsidTr="00EA0DA3">
        <w:tc>
          <w:tcPr>
            <w:tcW w:w="3685" w:type="dxa"/>
            <w:shd w:val="clear" w:color="auto" w:fill="auto"/>
            <w:vAlign w:val="bottom"/>
            <w:hideMark/>
          </w:tcPr>
          <w:p w14:paraId="1D6C1994" w14:textId="2F7E693E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firstLine="109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1E05C0" w14:textId="77777777" w:rsidR="006F332A" w:rsidRPr="00F55827" w:rsidRDefault="006F332A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CF7F6D" w14:textId="06A26944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12,045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5848EB" w14:textId="1DAF8A02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61,954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F254C8" w14:textId="12873685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B6EC5" w14:textId="2381CAE2" w:rsidR="006F332A" w:rsidRPr="00F55827" w:rsidRDefault="006F332A" w:rsidP="006F3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 w:hanging="10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hAnsi="Angsana New"/>
                <w:spacing w:val="-6"/>
                <w:sz w:val="26"/>
                <w:szCs w:val="26"/>
              </w:rPr>
              <w:t xml:space="preserve">4.87% </w:t>
            </w:r>
          </w:p>
        </w:tc>
      </w:tr>
      <w:bookmarkEnd w:id="1"/>
    </w:tbl>
    <w:p w14:paraId="55A74AC8" w14:textId="508E0B19" w:rsidR="00164E27" w:rsidRDefault="00164E27" w:rsidP="0058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423CDDDD" w14:textId="77777777" w:rsidR="0006313F" w:rsidRDefault="0006313F" w:rsidP="0058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744CAA5A" w14:textId="77777777" w:rsidR="0089743E" w:rsidRDefault="0089743E" w:rsidP="0058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685"/>
        <w:gridCol w:w="992"/>
        <w:gridCol w:w="1134"/>
        <w:gridCol w:w="993"/>
        <w:gridCol w:w="1134"/>
        <w:gridCol w:w="1134"/>
      </w:tblGrid>
      <w:tr w:rsidR="007F6DD8" w:rsidRPr="00F55827" w14:paraId="5BCCA3D1" w14:textId="77777777" w:rsidTr="003111F8">
        <w:trPr>
          <w:tblHeader/>
        </w:trPr>
        <w:tc>
          <w:tcPr>
            <w:tcW w:w="3685" w:type="dxa"/>
            <w:vAlign w:val="center"/>
          </w:tcPr>
          <w:p w14:paraId="6C276E98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5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5387" w:type="dxa"/>
            <w:gridSpan w:val="5"/>
            <w:vAlign w:val="bottom"/>
            <w:hideMark/>
          </w:tcPr>
          <w:p w14:paraId="3FCAA299" w14:textId="0E6F1D59" w:rsidR="007F6DD8" w:rsidRPr="00F55827" w:rsidRDefault="006718CF" w:rsidP="006718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F6DD8" w:rsidRPr="00F55827" w14:paraId="04D6C934" w14:textId="77777777" w:rsidTr="003111F8">
        <w:trPr>
          <w:tblHeader/>
        </w:trPr>
        <w:tc>
          <w:tcPr>
            <w:tcW w:w="3685" w:type="dxa"/>
            <w:vAlign w:val="center"/>
          </w:tcPr>
          <w:p w14:paraId="54B579C4" w14:textId="77777777" w:rsidR="007F6DD8" w:rsidRPr="00F55827" w:rsidRDefault="007F6DD8" w:rsidP="0080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5387" w:type="dxa"/>
            <w:gridSpan w:val="5"/>
            <w:vAlign w:val="bottom"/>
          </w:tcPr>
          <w:p w14:paraId="510D432C" w14:textId="091519B8" w:rsidR="007F6DD8" w:rsidRPr="00F55827" w:rsidRDefault="007F6DD8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DD8" w:rsidRPr="00F55827" w14:paraId="33590434" w14:textId="77777777" w:rsidTr="003111F8">
        <w:trPr>
          <w:tblHeader/>
        </w:trPr>
        <w:tc>
          <w:tcPr>
            <w:tcW w:w="3685" w:type="dxa"/>
            <w:vAlign w:val="center"/>
            <w:hideMark/>
          </w:tcPr>
          <w:p w14:paraId="55B70B7E" w14:textId="77777777" w:rsidR="00F55827" w:rsidRDefault="00F55827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EF177AE" w14:textId="709315C5" w:rsidR="007F6DD8" w:rsidRPr="00F55827" w:rsidRDefault="007F6DD8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40" w:right="-1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992" w:type="dxa"/>
            <w:vAlign w:val="bottom"/>
            <w:hideMark/>
          </w:tcPr>
          <w:p w14:paraId="508912FF" w14:textId="77777777" w:rsidR="007F6DD8" w:rsidRPr="00F55827" w:rsidRDefault="007F6DD8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35AA90BC" w14:textId="77777777" w:rsidR="007F6DD8" w:rsidRPr="00F55827" w:rsidRDefault="007F6DD8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37" w:right="-2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ไม่เกิน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3" w:type="dxa"/>
            <w:vAlign w:val="bottom"/>
          </w:tcPr>
          <w:p w14:paraId="6B7F5CCD" w14:textId="77777777" w:rsidR="007F6DD8" w:rsidRPr="00F55827" w:rsidRDefault="007F6DD8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-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101822E1" w14:textId="77777777" w:rsidR="007F6DD8" w:rsidRPr="00F55827" w:rsidRDefault="007F6DD8" w:rsidP="00481D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มากกว่า </w:t>
            </w:r>
            <w:r w:rsidRPr="00F5582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08FED5B4" w14:textId="77777777" w:rsidR="007F6DD8" w:rsidRPr="00F55827" w:rsidRDefault="007F6DD8" w:rsidP="003111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F6DD8" w:rsidRPr="00F55827" w14:paraId="7410ABF8" w14:textId="77777777" w:rsidTr="003111F8">
        <w:tc>
          <w:tcPr>
            <w:tcW w:w="3685" w:type="dxa"/>
            <w:vAlign w:val="center"/>
            <w:hideMark/>
          </w:tcPr>
          <w:p w14:paraId="79030000" w14:textId="77777777" w:rsidR="007F6DD8" w:rsidRPr="00F55827" w:rsidRDefault="007F6DD8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หนี้สิน</w:t>
            </w:r>
            <w:r w:rsidRPr="00F55827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th-TH"/>
              </w:rPr>
              <w:t>ทางการเงิน</w:t>
            </w:r>
          </w:p>
        </w:tc>
        <w:tc>
          <w:tcPr>
            <w:tcW w:w="992" w:type="dxa"/>
            <w:vAlign w:val="bottom"/>
          </w:tcPr>
          <w:p w14:paraId="0323FA49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64586C8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4506C59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59339A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51D674D" w14:textId="77777777" w:rsidR="007F6DD8" w:rsidRPr="00F55827" w:rsidRDefault="007F6DD8" w:rsidP="00481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111F8" w:rsidRPr="00F55827" w14:paraId="517A5D43" w14:textId="77777777" w:rsidTr="003111F8">
        <w:tc>
          <w:tcPr>
            <w:tcW w:w="3685" w:type="dxa"/>
            <w:shd w:val="clear" w:color="auto" w:fill="auto"/>
            <w:vAlign w:val="bottom"/>
          </w:tcPr>
          <w:p w14:paraId="3F1DBF69" w14:textId="2519C1A2" w:rsidR="003111F8" w:rsidRPr="00F55827" w:rsidRDefault="003111F8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4501D3" w14:textId="77777777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3DDF6" w14:textId="79D092D1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19,160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6E5D5" w14:textId="564C092A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BF074" w14:textId="665D85E3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743DF9" w14:textId="64A4CC2B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MOR</w:t>
            </w:r>
          </w:p>
        </w:tc>
      </w:tr>
      <w:tr w:rsidR="003111F8" w:rsidRPr="00F55827" w14:paraId="37FA4058" w14:textId="77777777" w:rsidTr="003111F8">
        <w:tc>
          <w:tcPr>
            <w:tcW w:w="3685" w:type="dxa"/>
            <w:shd w:val="clear" w:color="auto" w:fill="auto"/>
            <w:vAlign w:val="bottom"/>
          </w:tcPr>
          <w:p w14:paraId="175AA16C" w14:textId="68261B99" w:rsidR="003111F8" w:rsidRPr="00F55827" w:rsidRDefault="003111F8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</w:pPr>
            <w:r w:rsidRPr="00F55827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EF78AA" w14:textId="1A774BAC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4CFBA" w14:textId="519D4BF1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D1CE5E" w14:textId="6D9EC745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69DAD" w14:textId="7F4F8E56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BD228" w14:textId="21398489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0"/>
              <w:jc w:val="center"/>
              <w:textAlignment w:val="baseline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MLR-1</w:t>
            </w:r>
          </w:p>
        </w:tc>
      </w:tr>
      <w:tr w:rsidR="003111F8" w:rsidRPr="00F55827" w14:paraId="19D52D49" w14:textId="77777777" w:rsidTr="003111F8">
        <w:tc>
          <w:tcPr>
            <w:tcW w:w="3685" w:type="dxa"/>
            <w:shd w:val="clear" w:color="auto" w:fill="auto"/>
            <w:vAlign w:val="bottom"/>
          </w:tcPr>
          <w:p w14:paraId="5E58AB14" w14:textId="544F7598" w:rsidR="003111F8" w:rsidRPr="00F55827" w:rsidRDefault="003111F8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6" w:firstLine="248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  <w:lang w:val="th-TH"/>
              </w:rPr>
            </w:pPr>
            <w:r w:rsidRPr="0089743E">
              <w:rPr>
                <w:rFonts w:ascii="Angsana New" w:eastAsia="Times New Roman" w:hAnsi="Angsan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A81302" w14:textId="77777777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EDE70D" w14:textId="099C3447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C5C7D1" w14:textId="51464828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12,141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FA4EC" w14:textId="77777777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55827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B6BF49" w14:textId="7F62A0B5" w:rsidR="003111F8" w:rsidRPr="00F55827" w:rsidRDefault="003111F8" w:rsidP="00311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" w:hanging="11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MLR - 0.6</w:t>
            </w:r>
          </w:p>
        </w:tc>
      </w:tr>
    </w:tbl>
    <w:p w14:paraId="393F2305" w14:textId="77777777" w:rsidR="00683E6F" w:rsidRPr="00683E6F" w:rsidRDefault="00683E6F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2"/>
          <w:szCs w:val="2"/>
        </w:rPr>
      </w:pPr>
    </w:p>
    <w:p w14:paraId="0988510F" w14:textId="692E69B0" w:rsidR="007F6DD8" w:rsidRPr="00EF7F6A" w:rsidRDefault="007F6DD8" w:rsidP="006F083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EF7F6A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มูลค่ายุติธรรม</w:t>
      </w:r>
      <w:r w:rsidRPr="00EF7F6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ของเครื่องมือทางการเงิน</w:t>
      </w:r>
    </w:p>
    <w:p w14:paraId="6E97F6DC" w14:textId="77777777" w:rsidR="007F6DD8" w:rsidRPr="00125147" w:rsidRDefault="007F6DD8" w:rsidP="006F0839">
      <w:pPr>
        <w:pStyle w:val="a0"/>
        <w:tabs>
          <w:tab w:val="clear" w:pos="1080"/>
          <w:tab w:val="left" w:pos="810"/>
        </w:tabs>
        <w:spacing w:before="120" w:after="120"/>
        <w:ind w:left="993" w:right="43"/>
        <w:jc w:val="thaiDistribute"/>
        <w:rPr>
          <w:rFonts w:ascii="Angsana New" w:hAnsi="Angsana New" w:cs="Angsana New"/>
          <w:u w:val="single"/>
          <w:cs/>
        </w:rPr>
      </w:pPr>
      <w:r w:rsidRPr="00125147">
        <w:rPr>
          <w:rFonts w:ascii="Angsana New" w:hAnsi="Angsana New" w:cs="Angsana New"/>
          <w:u w:val="single"/>
          <w:cs/>
        </w:rPr>
        <w:t>มูลค่าตามบัญชีและมูลค่ายุติธรรม</w:t>
      </w:r>
    </w:p>
    <w:p w14:paraId="56E64F14" w14:textId="77777777" w:rsidR="007F6DD8" w:rsidRPr="007F6DD8" w:rsidRDefault="007F6DD8" w:rsidP="006F0839">
      <w:pPr>
        <w:spacing w:before="120" w:after="120" w:line="240" w:lineRule="auto"/>
        <w:ind w:left="709" w:right="49" w:firstLine="284"/>
        <w:jc w:val="thaiDistribute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7F6DD8">
        <w:rPr>
          <w:rFonts w:ascii="Angsana New" w:hAnsi="Angsana New" w:hint="cs"/>
          <w:sz w:val="30"/>
          <w:szCs w:val="30"/>
          <w:cs/>
        </w:rPr>
        <w:t>ใกล้เคียงกับมูลค่าตามบัญชี</w:t>
      </w:r>
      <w:r w:rsidRPr="007F6DD8">
        <w:rPr>
          <w:rFonts w:ascii="Angsana New" w:hAnsi="Angsana New"/>
          <w:sz w:val="30"/>
          <w:szCs w:val="30"/>
          <w:cs/>
        </w:rPr>
        <w:t xml:space="preserve"> </w:t>
      </w:r>
    </w:p>
    <w:p w14:paraId="5C74A787" w14:textId="667CF9F1" w:rsidR="007F6DD8" w:rsidRPr="007F6DD8" w:rsidRDefault="007F6DD8" w:rsidP="006F0839">
      <w:pPr>
        <w:tabs>
          <w:tab w:val="clear" w:pos="1644"/>
          <w:tab w:val="left" w:pos="1418"/>
        </w:tabs>
        <w:spacing w:before="120" w:after="120" w:line="240" w:lineRule="auto"/>
        <w:ind w:left="1276" w:right="49" w:hanging="283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7F6DD8">
        <w:rPr>
          <w:rFonts w:ascii="Angsana New" w:hAnsi="Angsana New"/>
          <w:sz w:val="30"/>
          <w:szCs w:val="30"/>
          <w:cs/>
        </w:rPr>
        <w:t>ก)</w:t>
      </w:r>
      <w:r w:rsidRPr="007F6DD8">
        <w:rPr>
          <w:rFonts w:ascii="Angsana New" w:hAnsi="Angsana New"/>
          <w:sz w:val="30"/>
          <w:szCs w:val="30"/>
          <w:cs/>
        </w:rPr>
        <w:tab/>
        <w:t>สินทรัพย์</w:t>
      </w:r>
      <w:r w:rsidRPr="007F6DD8">
        <w:rPr>
          <w:rFonts w:ascii="Angsana New" w:hAnsi="Angsana New" w:hint="cs"/>
          <w:sz w:val="30"/>
          <w:szCs w:val="30"/>
          <w:cs/>
        </w:rPr>
        <w:t>ทางการเงิน</w:t>
      </w:r>
      <w:r w:rsidRPr="007F6DD8">
        <w:rPr>
          <w:rFonts w:ascii="Angsana New" w:hAnsi="Angsana New"/>
          <w:sz w:val="30"/>
          <w:szCs w:val="30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7F6DD8">
        <w:rPr>
          <w:rFonts w:ascii="Angsana New" w:hAnsi="Angsana New" w:hint="cs"/>
          <w:sz w:val="30"/>
          <w:szCs w:val="30"/>
          <w:cs/>
        </w:rPr>
        <w:t xml:space="preserve">ลูกหนี้การค้าและลูกหนี้หมุนเวียนอื่น </w:t>
      </w:r>
      <w:r>
        <w:rPr>
          <w:rFonts w:ascii="Angsana New" w:hAnsi="Angsana New" w:hint="cs"/>
          <w:sz w:val="30"/>
          <w:szCs w:val="30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7F6DD8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เจ้าหนี้การค้าและเจ้าหนี้หมุนเวียนอื่น</w:t>
      </w:r>
      <w:r>
        <w:rPr>
          <w:rFonts w:ascii="Angsana New" w:hAnsi="Angsana New" w:hint="cs"/>
          <w:sz w:val="30"/>
          <w:szCs w:val="30"/>
          <w:cs/>
        </w:rPr>
        <w:t xml:space="preserve"> เงินกู้ยืมระยะสั้นจากบริษัทอื่น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  <w:r w:rsidRPr="007F6DD8">
        <w:rPr>
          <w:rFonts w:ascii="Angsana New" w:hAnsi="Angsana New"/>
          <w:sz w:val="30"/>
          <w:szCs w:val="30"/>
          <w:cs/>
        </w:rPr>
        <w:t>เงินกู้ยืมระยะสั้นและดอกเบี้ยค้างจ่ายกิจการที่เกี่ยวข้องกัน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  <w:r w:rsidRPr="007F6DD8">
        <w:rPr>
          <w:rFonts w:ascii="Angsana New" w:hAnsi="Angsana New"/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</w:t>
      </w:r>
      <w:r w:rsidRPr="007F6DD8">
        <w:rPr>
          <w:rFonts w:ascii="Angsana New" w:hAnsi="Angsana New" w:hint="cs"/>
          <w:sz w:val="30"/>
          <w:szCs w:val="30"/>
          <w:cs/>
        </w:rPr>
        <w:t>การเงิน</w:t>
      </w:r>
    </w:p>
    <w:p w14:paraId="024BCA27" w14:textId="77777777" w:rsidR="007F6DD8" w:rsidRPr="007F6DD8" w:rsidRDefault="007F6DD8" w:rsidP="006F0839">
      <w:pPr>
        <w:tabs>
          <w:tab w:val="left" w:pos="1276"/>
        </w:tabs>
        <w:spacing w:before="120" w:after="120" w:line="240" w:lineRule="auto"/>
        <w:ind w:left="1276" w:right="49" w:hanging="283"/>
        <w:jc w:val="thaiDistribute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/>
          <w:sz w:val="30"/>
          <w:szCs w:val="30"/>
          <w:cs/>
        </w:rPr>
        <w:t>ข)</w:t>
      </w:r>
      <w:r w:rsidRPr="007F6DD8">
        <w:rPr>
          <w:rFonts w:ascii="Angsana New" w:hAnsi="Angsana New"/>
          <w:sz w:val="30"/>
          <w:szCs w:val="30"/>
          <w:cs/>
        </w:rPr>
        <w:tab/>
      </w:r>
      <w:r w:rsidRPr="007F6DD8">
        <w:rPr>
          <w:rFonts w:ascii="Angsana New" w:hAnsi="Angsana New" w:hint="cs"/>
          <w:sz w:val="30"/>
          <w:szCs w:val="30"/>
          <w:cs/>
        </w:rPr>
        <w:t xml:space="preserve">หนี้สินตามสัญญาเช่า </w:t>
      </w:r>
      <w:r w:rsidRPr="007F6DD8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7F6DD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0250F78" w14:textId="731614D9" w:rsidR="00937B7C" w:rsidRPr="006F0839" w:rsidRDefault="007F6DD8" w:rsidP="006F08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contextualSpacing w:val="0"/>
        <w:jc w:val="both"/>
        <w:rPr>
          <w:rFonts w:ascii="Angsana New" w:hAnsi="Angsana New"/>
          <w:sz w:val="30"/>
          <w:szCs w:val="30"/>
        </w:rPr>
      </w:pPr>
      <w:r w:rsidRPr="007F6DD8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7F6DD8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04C133F" w14:textId="0C4E4B80" w:rsidR="007F6DD8" w:rsidRPr="00125147" w:rsidRDefault="00937B7C" w:rsidP="006F0839">
      <w:pPr>
        <w:pStyle w:val="ListParagraph"/>
        <w:numPr>
          <w:ilvl w:val="0"/>
          <w:numId w:val="19"/>
        </w:numPr>
        <w:spacing w:before="240" w:after="120" w:line="240" w:lineRule="auto"/>
        <w:ind w:left="539" w:hanging="539"/>
        <w:contextualSpacing w:val="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2514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ลำดับชั้นมูลค่ายุติธรรม</w:t>
      </w:r>
    </w:p>
    <w:p w14:paraId="0AA596AF" w14:textId="77777777" w:rsidR="00937B7C" w:rsidRPr="00937B7C" w:rsidRDefault="00937B7C" w:rsidP="006F0839">
      <w:pPr>
        <w:tabs>
          <w:tab w:val="clear" w:pos="907"/>
        </w:tabs>
        <w:spacing w:before="120" w:after="120" w:line="240" w:lineRule="auto"/>
        <w:ind w:left="425" w:right="49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37B7C">
        <w:rPr>
          <w:rFonts w:ascii="Angsana New" w:hAnsi="Angsana New"/>
          <w:sz w:val="30"/>
          <w:szCs w:val="30"/>
        </w:rPr>
        <w:t>13</w:t>
      </w:r>
      <w:r w:rsidRPr="00937B7C">
        <w:rPr>
          <w:rFonts w:ascii="Angsana New" w:hAnsi="Angsana New"/>
          <w:sz w:val="30"/>
          <w:szCs w:val="30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D926462" w14:textId="77777777" w:rsidR="00937B7C" w:rsidRPr="00937B7C" w:rsidRDefault="00937B7C" w:rsidP="006F0839">
      <w:pPr>
        <w:spacing w:before="120" w:after="120" w:line="240" w:lineRule="auto"/>
        <w:ind w:left="425" w:right="49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>1</w:t>
      </w:r>
      <w:r w:rsidRPr="00937B7C">
        <w:rPr>
          <w:rFonts w:ascii="Angsana New" w:hAnsi="Angsana New"/>
          <w:sz w:val="30"/>
          <w:szCs w:val="30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421CEE8" w14:textId="77777777" w:rsidR="00937B7C" w:rsidRPr="00937B7C" w:rsidRDefault="00937B7C" w:rsidP="006F0839">
      <w:pPr>
        <w:spacing w:before="120" w:after="120" w:line="240" w:lineRule="auto"/>
        <w:ind w:left="425" w:right="49"/>
        <w:jc w:val="thaiDistribute"/>
        <w:rPr>
          <w:rFonts w:ascii="Angsana New" w:hAnsi="Angsana New"/>
          <w:sz w:val="30"/>
          <w:szCs w:val="30"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>2</w:t>
      </w:r>
      <w:r w:rsidRPr="00937B7C">
        <w:rPr>
          <w:rFonts w:ascii="Angsana New" w:hAnsi="Angsana New"/>
          <w:sz w:val="30"/>
          <w:szCs w:val="30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937B7C">
        <w:rPr>
          <w:rFonts w:ascii="Angsana New" w:hAnsi="Angsana New"/>
          <w:sz w:val="30"/>
          <w:szCs w:val="30"/>
        </w:rPr>
        <w:t>1</w:t>
      </w:r>
      <w:r w:rsidRPr="00937B7C">
        <w:rPr>
          <w:rFonts w:ascii="Angsana New" w:hAnsi="Angsana New"/>
          <w:sz w:val="30"/>
          <w:szCs w:val="30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600B62CF" w14:textId="77777777" w:rsidR="00937B7C" w:rsidRPr="00937B7C" w:rsidRDefault="00937B7C" w:rsidP="006F0839">
      <w:pPr>
        <w:spacing w:before="120" w:after="120" w:line="240" w:lineRule="auto"/>
        <w:ind w:left="425" w:right="49"/>
        <w:jc w:val="thaiDistribute"/>
        <w:rPr>
          <w:rFonts w:ascii="Angsana New" w:hAnsi="Angsana New"/>
          <w:sz w:val="30"/>
          <w:szCs w:val="30"/>
          <w:cs/>
        </w:rPr>
      </w:pPr>
      <w:r w:rsidRPr="00937B7C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937B7C">
        <w:rPr>
          <w:rFonts w:ascii="Angsana New" w:hAnsi="Angsana New"/>
          <w:sz w:val="30"/>
          <w:szCs w:val="30"/>
        </w:rPr>
        <w:t xml:space="preserve">3 </w:t>
      </w:r>
      <w:r w:rsidRPr="00937B7C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7B22B8E8" w14:textId="2FDA98CF" w:rsidR="00937B7C" w:rsidRPr="00937B7C" w:rsidRDefault="00937B7C" w:rsidP="00284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937B7C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937B7C">
        <w:rPr>
          <w:rFonts w:ascii="Angsana New" w:hAnsi="Angsana New"/>
          <w:sz w:val="30"/>
          <w:szCs w:val="30"/>
        </w:rPr>
        <w:t xml:space="preserve">31 </w:t>
      </w:r>
      <w:r w:rsidRPr="00937B7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37B7C">
        <w:rPr>
          <w:rFonts w:ascii="Angsana New" w:hAnsi="Angsana New"/>
          <w:sz w:val="30"/>
          <w:szCs w:val="30"/>
        </w:rPr>
        <w:t xml:space="preserve">2564 </w:t>
      </w:r>
      <w:r w:rsidRPr="00937B7C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937B7C">
        <w:rPr>
          <w:rFonts w:ascii="Angsana New" w:hAnsi="Angsana New"/>
          <w:sz w:val="30"/>
          <w:szCs w:val="30"/>
        </w:rPr>
        <w:t xml:space="preserve">31 </w:t>
      </w:r>
      <w:r w:rsidRPr="00937B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37B7C">
        <w:rPr>
          <w:rFonts w:ascii="Angsana New" w:hAnsi="Angsana New"/>
          <w:sz w:val="30"/>
          <w:szCs w:val="30"/>
        </w:rPr>
        <w:t xml:space="preserve">2563 </w:t>
      </w:r>
      <w:r w:rsidRPr="00937B7C">
        <w:rPr>
          <w:rFonts w:ascii="Angsana New" w:hAnsi="Angsana New" w:hint="cs"/>
          <w:sz w:val="30"/>
          <w:szCs w:val="30"/>
          <w:cs/>
        </w:rPr>
        <w:t>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(ทั้งที่เกิดขึ้นประจำหรือเกิดขั้นไม่เป็นประจำ)</w:t>
      </w:r>
    </w:p>
    <w:p w14:paraId="57448713" w14:textId="77777777" w:rsidR="00A02637" w:rsidRPr="00683E6F" w:rsidRDefault="00A02637" w:rsidP="006F0839">
      <w:pPr>
        <w:pStyle w:val="ListParagraph"/>
        <w:numPr>
          <w:ilvl w:val="0"/>
          <w:numId w:val="19"/>
        </w:numPr>
        <w:spacing w:before="240" w:after="120" w:line="240" w:lineRule="auto"/>
        <w:ind w:left="539" w:hanging="539"/>
        <w:contextualSpacing w:val="0"/>
        <w:rPr>
          <w:rFonts w:ascii="Angsana New" w:hAnsi="Angsana New"/>
          <w:b/>
          <w:bCs/>
          <w:sz w:val="30"/>
          <w:szCs w:val="30"/>
        </w:rPr>
      </w:pPr>
      <w:r w:rsidRPr="00683E6F">
        <w:rPr>
          <w:rFonts w:ascii="Angsana New" w:hAnsi="Angsana New"/>
          <w:b/>
          <w:bCs/>
          <w:sz w:val="30"/>
          <w:szCs w:val="30"/>
          <w:cs/>
        </w:rPr>
        <w:t>การเปิดเผยข้อมูลที่สำคัญเกี่ยวกับสัญญา</w:t>
      </w:r>
    </w:p>
    <w:p w14:paraId="2682F086" w14:textId="77777777" w:rsidR="00B9717E" w:rsidRPr="006C2B46" w:rsidRDefault="00B9717E" w:rsidP="006F0839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6C2B46">
        <w:rPr>
          <w:rFonts w:ascii="Angsana New" w:hAnsi="Angsana New" w:hint="cs"/>
          <w:sz w:val="30"/>
          <w:szCs w:val="30"/>
          <w:u w:val="single"/>
          <w:cs/>
        </w:rPr>
        <w:t>สัญญาซื้อน้ำประปา</w:t>
      </w:r>
      <w:r w:rsidRPr="006C2B46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u w:val="single"/>
          <w:cs/>
        </w:rPr>
        <w:t>ณ</w:t>
      </w:r>
      <w:r w:rsidRPr="006C2B46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u w:val="single"/>
          <w:cs/>
        </w:rPr>
        <w:t>สถานีจ่ายน้ำพิมพา</w:t>
      </w:r>
    </w:p>
    <w:p w14:paraId="46623EEA" w14:textId="7F27F751" w:rsidR="00247C09" w:rsidRPr="006C2B46" w:rsidRDefault="00247C09" w:rsidP="0028454C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C2B4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14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6C2B46">
        <w:rPr>
          <w:rFonts w:ascii="Angsana New" w:hAnsi="Angsana New" w:hint="cs"/>
          <w:sz w:val="30"/>
          <w:szCs w:val="30"/>
          <w:cs/>
        </w:rPr>
        <w:t>ยูเ</w:t>
      </w:r>
      <w:proofErr w:type="spellEnd"/>
      <w:r w:rsidRPr="006C2B46">
        <w:rPr>
          <w:rFonts w:ascii="Angsana New" w:hAnsi="Angsana New" w:hint="cs"/>
          <w:sz w:val="30"/>
          <w:szCs w:val="30"/>
          <w:cs/>
        </w:rPr>
        <w:t>รก</w:t>
      </w:r>
      <w:proofErr w:type="spellStart"/>
      <w:r w:rsidRPr="006C2B46">
        <w:rPr>
          <w:rFonts w:ascii="Angsana New" w:hAnsi="Angsana New" w:hint="cs"/>
          <w:sz w:val="30"/>
          <w:szCs w:val="30"/>
          <w:cs/>
        </w:rPr>
        <w:t>้า</w:t>
      </w:r>
      <w:proofErr w:type="spellEnd"/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ยูยู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จำกัด</w:t>
      </w:r>
      <w:r w:rsidRPr="006C2B46">
        <w:rPr>
          <w:rFonts w:ascii="Angsana New" w:hAnsi="Angsana New"/>
          <w:sz w:val="30"/>
          <w:szCs w:val="30"/>
          <w:cs/>
        </w:rPr>
        <w:t xml:space="preserve"> (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</w:t>
      </w:r>
      <w:r w:rsidRPr="006C2B46">
        <w:rPr>
          <w:rFonts w:ascii="Angsana New" w:hAnsi="Angsana New"/>
          <w:sz w:val="30"/>
          <w:szCs w:val="30"/>
          <w:cs/>
        </w:rPr>
        <w:t xml:space="preserve">) </w:t>
      </w:r>
      <w:r w:rsidRPr="006C2B46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ได้ทำสัญญาซื้อขายน้ำประปากับการประปาส่วนภูมิภาค(</w:t>
      </w:r>
      <w:r w:rsidRPr="006C2B46">
        <w:rPr>
          <w:rFonts w:ascii="Angsana New" w:hAnsi="Angsana New"/>
          <w:sz w:val="30"/>
          <w:szCs w:val="30"/>
        </w:rPr>
        <w:t>“</w:t>
      </w:r>
      <w:r w:rsidRPr="006C2B46">
        <w:rPr>
          <w:rFonts w:ascii="Angsana New" w:hAnsi="Angsana New" w:hint="cs"/>
          <w:sz w:val="30"/>
          <w:szCs w:val="30"/>
          <w:cs/>
        </w:rPr>
        <w:t>การประปา</w:t>
      </w:r>
      <w:r w:rsidRPr="006C2B46">
        <w:rPr>
          <w:rFonts w:ascii="Angsana New" w:hAnsi="Angsana New"/>
          <w:sz w:val="30"/>
          <w:szCs w:val="30"/>
        </w:rPr>
        <w:t>”)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โดยสัญญามีกำหนดระยะเวลาจนถึงวันที่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14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กันยายน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2566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95</w:t>
      </w:r>
      <w:r w:rsidRPr="006C2B46">
        <w:rPr>
          <w:rFonts w:ascii="Angsana New" w:hAnsi="Angsana New"/>
          <w:sz w:val="30"/>
          <w:szCs w:val="30"/>
          <w:cs/>
        </w:rPr>
        <w:t>.</w:t>
      </w:r>
      <w:r w:rsidR="002B4514" w:rsidRPr="006C2B46">
        <w:rPr>
          <w:rFonts w:ascii="Angsana New" w:hAnsi="Angsana New"/>
          <w:sz w:val="30"/>
          <w:szCs w:val="30"/>
        </w:rPr>
        <w:t>90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ล้านบาท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4</w:t>
      </w:r>
      <w:r w:rsidRPr="006C2B46">
        <w:rPr>
          <w:rFonts w:ascii="Angsana New" w:hAnsi="Angsana New"/>
          <w:sz w:val="30"/>
          <w:szCs w:val="30"/>
        </w:rPr>
        <w:t>,</w:t>
      </w:r>
      <w:r w:rsidR="002B4514" w:rsidRPr="006C2B46">
        <w:rPr>
          <w:rFonts w:ascii="Angsana New" w:hAnsi="Angsana New"/>
          <w:sz w:val="30"/>
          <w:szCs w:val="30"/>
        </w:rPr>
        <w:t>800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6C2B46">
        <w:rPr>
          <w:rFonts w:ascii="Angsana New" w:hAnsi="Angsana New"/>
          <w:sz w:val="30"/>
          <w:szCs w:val="30"/>
          <w:cs/>
        </w:rPr>
        <w:t>/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แต่ไม่เกิน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6</w:t>
      </w:r>
      <w:r w:rsidRPr="006C2B46">
        <w:rPr>
          <w:rFonts w:ascii="Angsana New" w:hAnsi="Angsana New"/>
          <w:sz w:val="30"/>
          <w:szCs w:val="30"/>
        </w:rPr>
        <w:t>,</w:t>
      </w:r>
      <w:r w:rsidR="002B4514" w:rsidRPr="006C2B46">
        <w:rPr>
          <w:rFonts w:ascii="Angsana New" w:hAnsi="Angsana New"/>
          <w:sz w:val="30"/>
          <w:szCs w:val="30"/>
        </w:rPr>
        <w:t>240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6C2B46">
        <w:rPr>
          <w:rFonts w:ascii="Angsana New" w:hAnsi="Angsana New"/>
          <w:sz w:val="30"/>
          <w:szCs w:val="30"/>
          <w:cs/>
        </w:rPr>
        <w:t>/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</w:p>
    <w:p w14:paraId="42146A54" w14:textId="4DAACA07" w:rsidR="00247C09" w:rsidRPr="006C2B46" w:rsidRDefault="00247C09" w:rsidP="006F0839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C2B46">
        <w:rPr>
          <w:rFonts w:ascii="Angsana New" w:hAnsi="Angsana New" w:hint="cs"/>
          <w:sz w:val="30"/>
          <w:szCs w:val="30"/>
          <w:cs/>
        </w:rPr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180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ซึ่งครบกำหนดในวันที่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สิงหาคม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อย่างไรก็ตามเมื่อวันที่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กรกฎาคม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บริษัทย่อยดำเนินการยื่นเอกสารขอขยายเวลาการก่อสร้าง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เนื่องจากสถานการณ์การแพร่ระบาดของโรคติดเชื้อไวรัส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/>
          <w:sz w:val="30"/>
          <w:szCs w:val="30"/>
        </w:rPr>
        <w:t>COVID</w:t>
      </w:r>
      <w:r w:rsidR="00794867" w:rsidRPr="006C2B46">
        <w:rPr>
          <w:rFonts w:ascii="Angsana New" w:hAnsi="Angsana New" w:hint="cs"/>
          <w:sz w:val="30"/>
          <w:szCs w:val="30"/>
          <w:cs/>
        </w:rPr>
        <w:t xml:space="preserve"> </w:t>
      </w:r>
      <w:r w:rsidR="00794867" w:rsidRPr="006C2B46">
        <w:rPr>
          <w:rFonts w:ascii="Angsana New" w:hAnsi="Angsana New"/>
          <w:sz w:val="30"/>
          <w:szCs w:val="30"/>
        </w:rPr>
        <w:t>19</w:t>
      </w:r>
      <w:r w:rsidRPr="006C2B46">
        <w:rPr>
          <w:rFonts w:ascii="Angsana New" w:hAnsi="Angsana New" w:hint="cs"/>
          <w:sz w:val="30"/>
          <w:szCs w:val="30"/>
          <w:cs/>
        </w:rPr>
        <w:t>โดยบริษัทขอขยายระยะเวลาในการดำเนินการก่อสร้างออกไปเป็นอีกระยะเวลา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95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วัน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เป็นกำหนดระยะเวลาการก่อสร้างให้แล้วเสร็จภายในวันที่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15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และเริ่มส่งมอบน้ำในวันที่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16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ทั้งนี้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4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บริษัทย่อยได้รับเอกสารลงนามบันทึกข้อตกลงจากการประปาฯเห็นควรให้ขยายเวลาดังกล่าว</w:t>
      </w:r>
    </w:p>
    <w:p w14:paraId="243FF1C2" w14:textId="4D473B11" w:rsidR="00247C09" w:rsidRPr="005C3049" w:rsidRDefault="00247C09" w:rsidP="006F0839">
      <w:pPr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C2B46">
        <w:rPr>
          <w:rFonts w:ascii="Angsana New" w:hAnsi="Angsana New" w:hint="cs"/>
          <w:sz w:val="30"/>
          <w:szCs w:val="30"/>
          <w:cs/>
        </w:rPr>
        <w:t>ในวันที่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16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พฤศจิกายน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="002B4514" w:rsidRPr="006C2B46">
        <w:rPr>
          <w:rFonts w:ascii="Angsana New" w:hAnsi="Angsana New"/>
          <w:sz w:val="30"/>
          <w:szCs w:val="30"/>
        </w:rPr>
        <w:t>2563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บริษัทย่อยยังไม่สามารถส่งมอบน้ำให้กับทางประปาฯได้ตามกำหนดที่ขอขยายระยะเวลาในครั้งแรก</w:t>
      </w:r>
      <w:r w:rsidRPr="006C2B46">
        <w:rPr>
          <w:rFonts w:ascii="Angsana New" w:hAnsi="Angsana New"/>
          <w:sz w:val="30"/>
          <w:szCs w:val="30"/>
          <w:cs/>
        </w:rPr>
        <w:t xml:space="preserve"> </w:t>
      </w:r>
      <w:r w:rsidRPr="006C2B46">
        <w:rPr>
          <w:rFonts w:ascii="Angsana New" w:hAnsi="Angsana New" w:hint="cs"/>
          <w:sz w:val="30"/>
          <w:szCs w:val="30"/>
          <w:cs/>
        </w:rPr>
        <w:t>บริษัทย่อยจึงดำเนินการยื่นเอกสารขอความอนุเคราะห์พิจารณาของดหรือลดค่าปรับและขยายระยะเวลาการ</w:t>
      </w:r>
      <w:r w:rsidRPr="005C3049">
        <w:rPr>
          <w:rFonts w:ascii="Angsana New" w:hAnsi="Angsana New" w:hint="cs"/>
          <w:sz w:val="30"/>
          <w:szCs w:val="30"/>
          <w:cs/>
        </w:rPr>
        <w:t>ก่อสร้างตามสัญญา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27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พฤศจิกายน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2563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ต่อมาทางการประปาฯ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16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ธันวาคม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2563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ทางบริษัทย่อยได้ยื่นเอกสารเพิ่มเติมต่อการประปาส่วนภูมิภาค เขต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1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ในฐานะคู่สัญญาเมื่อวันที่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25 </w:t>
      </w:r>
      <w:r w:rsidR="006C2B46"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มกราคม </w:t>
      </w:r>
      <w:r w:rsidR="006C2B46"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hAnsi="Angsana New" w:hint="cs"/>
          <w:sz w:val="30"/>
          <w:szCs w:val="30"/>
          <w:cs/>
        </w:rPr>
        <w:t>ซึ่งขณะนี้บริษัทยังไม่ได้รับเอกสารแจ้งผลการพิจารณาขอขยายระยะเวลาครั้งที่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="002B4514" w:rsidRPr="005C3049">
        <w:rPr>
          <w:rFonts w:ascii="Angsana New" w:hAnsi="Angsana New"/>
          <w:sz w:val="30"/>
          <w:szCs w:val="30"/>
        </w:rPr>
        <w:t>2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จึงทำให้การประปาฯ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ยังไม่ได้พิจารณาแจ้งยกเว้นค่าปรับหรือแจ้งยอดเรียกเก็บค่าปรับมายังบริษัทแต่ประการใด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ทั้งนี้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ฝ่ายบริหารของทางบริษัทย่อย</w:t>
      </w:r>
      <w:r w:rsidRPr="005C3049">
        <w:rPr>
          <w:rFonts w:ascii="Angsana New" w:hAnsi="Angsana New"/>
          <w:sz w:val="30"/>
          <w:szCs w:val="30"/>
          <w:cs/>
        </w:rPr>
        <w:t xml:space="preserve"> </w:t>
      </w:r>
      <w:r w:rsidRPr="005C3049">
        <w:rPr>
          <w:rFonts w:ascii="Angsana New" w:hAnsi="Angsana New" w:hint="cs"/>
          <w:sz w:val="30"/>
          <w:szCs w:val="30"/>
          <w:cs/>
        </w:rPr>
        <w:t>ให้ความเห็นว่าเป็นเหตุอันสมควรที่การประปาฯจะขยายระยะเวลาส่งมอบโดยไม่คิดค่าปรับ</w:t>
      </w:r>
    </w:p>
    <w:p w14:paraId="6FFD4F82" w14:textId="1A474C33" w:rsidR="006C2B46" w:rsidRPr="006C2B46" w:rsidRDefault="006C2B46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 ในปัจจุบันการก่อสร้างได้ชะลอชั่วคราว เนื่องจากบริษัทย่อยรอให้ได้รับความชัดเจนในเรื่องการวางท่อส่งน้ำในแนวพื้นที่โรงผลิตน้ำประปาของบริษัทย่อยไปยังพื้นที่ของสถานีจ่ายน้ำพิมพา ของการประปาส่วนภูมิภาค</w:t>
      </w:r>
      <w:r w:rsidRPr="006C2B46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</w:p>
    <w:p w14:paraId="576F4DAA" w14:textId="6A40D463" w:rsidR="003C561B" w:rsidRDefault="003C561B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420BE38" w14:textId="77777777" w:rsidR="00F55827" w:rsidRDefault="00F55827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5CCD938" w14:textId="77777777" w:rsidR="00247C09" w:rsidRPr="00543624" w:rsidRDefault="00247C09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30"/>
          <w:szCs w:val="30"/>
          <w:u w:val="single"/>
        </w:rPr>
      </w:pPr>
      <w:r w:rsidRPr="00543624">
        <w:rPr>
          <w:rFonts w:ascii="Angsana New" w:hAnsi="Angsana New"/>
          <w:sz w:val="30"/>
          <w:szCs w:val="30"/>
          <w:u w:val="single"/>
          <w:cs/>
        </w:rPr>
        <w:lastRenderedPageBreak/>
        <w:t>สัญญาซื้อน้ำประปา ณ สถานีจ่ายน้ำหนองกะ</w:t>
      </w:r>
      <w:proofErr w:type="spellStart"/>
      <w:r w:rsidRPr="00543624">
        <w:rPr>
          <w:rFonts w:ascii="Angsana New" w:hAnsi="Angsana New"/>
          <w:sz w:val="30"/>
          <w:szCs w:val="30"/>
          <w:u w:val="single"/>
          <w:cs/>
        </w:rPr>
        <w:t>ขะ</w:t>
      </w:r>
      <w:proofErr w:type="spellEnd"/>
    </w:p>
    <w:p w14:paraId="0EB5FA76" w14:textId="0245A405" w:rsidR="00247C09" w:rsidRPr="00B9717E" w:rsidRDefault="00247C09" w:rsidP="006F083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B9717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มิถุนายน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B9717E">
        <w:rPr>
          <w:rFonts w:ascii="Angsana New" w:hAnsi="Angsana New" w:hint="cs"/>
          <w:sz w:val="30"/>
          <w:szCs w:val="30"/>
          <w:cs/>
        </w:rPr>
        <w:t>ยูเ</w:t>
      </w:r>
      <w:proofErr w:type="spellEnd"/>
      <w:r w:rsidRPr="00B9717E">
        <w:rPr>
          <w:rFonts w:ascii="Angsana New" w:hAnsi="Angsana New" w:hint="cs"/>
          <w:sz w:val="30"/>
          <w:szCs w:val="30"/>
          <w:cs/>
        </w:rPr>
        <w:t>รก</w:t>
      </w:r>
      <w:proofErr w:type="spellStart"/>
      <w:r w:rsidRPr="00B9717E">
        <w:rPr>
          <w:rFonts w:ascii="Angsana New" w:hAnsi="Angsana New" w:hint="cs"/>
          <w:sz w:val="30"/>
          <w:szCs w:val="30"/>
          <w:cs/>
        </w:rPr>
        <w:t>้า</w:t>
      </w:r>
      <w:proofErr w:type="spellEnd"/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ยูยู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จำกัด</w:t>
      </w:r>
      <w:r w:rsidRPr="00B9717E">
        <w:rPr>
          <w:rFonts w:ascii="Angsana New" w:hAnsi="Angsana New"/>
          <w:sz w:val="30"/>
          <w:szCs w:val="30"/>
          <w:cs/>
        </w:rPr>
        <w:t xml:space="preserve"> (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</w:t>
      </w:r>
      <w:r w:rsidRPr="00B9717E">
        <w:rPr>
          <w:rFonts w:ascii="Angsana New" w:hAnsi="Angsana New"/>
          <w:sz w:val="30"/>
          <w:szCs w:val="30"/>
          <w:cs/>
        </w:rPr>
        <w:t xml:space="preserve">) </w:t>
      </w:r>
      <w:r w:rsidRPr="00B9717E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</w:t>
      </w:r>
      <w:r w:rsidR="00874F01">
        <w:rPr>
          <w:rFonts w:ascii="Angsana New" w:hAnsi="Angsana New" w:hint="cs"/>
          <w:sz w:val="30"/>
          <w:szCs w:val="30"/>
          <w:cs/>
        </w:rPr>
        <w:t>ส่วนภูมิภาค (</w:t>
      </w:r>
      <w:r w:rsidR="00874F01">
        <w:rPr>
          <w:rFonts w:ascii="Angsana New" w:hAnsi="Angsana New"/>
          <w:sz w:val="30"/>
          <w:szCs w:val="30"/>
        </w:rPr>
        <w:t>“</w:t>
      </w:r>
      <w:r w:rsidR="00874F01">
        <w:rPr>
          <w:rFonts w:ascii="Angsana New" w:hAnsi="Angsana New" w:hint="cs"/>
          <w:sz w:val="30"/>
          <w:szCs w:val="30"/>
          <w:cs/>
        </w:rPr>
        <w:t>การประปาฯ</w:t>
      </w:r>
      <w:r w:rsidR="00874F01">
        <w:rPr>
          <w:rFonts w:ascii="Angsana New" w:hAnsi="Angsana New"/>
          <w:sz w:val="30"/>
          <w:szCs w:val="30"/>
        </w:rPr>
        <w:t>”</w:t>
      </w:r>
      <w:r w:rsidR="00874F01">
        <w:rPr>
          <w:rFonts w:ascii="Angsana New" w:hAnsi="Angsana New" w:hint="cs"/>
          <w:sz w:val="30"/>
          <w:szCs w:val="30"/>
          <w:cs/>
        </w:rPr>
        <w:t>)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โดยสัญญามีผลบังคับใช้เป็นระยะเวลา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ปี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521</w:t>
      </w:r>
      <w:r w:rsidRPr="00B9717E">
        <w:rPr>
          <w:rFonts w:ascii="Angsana New" w:hAnsi="Angsana New"/>
          <w:sz w:val="30"/>
          <w:szCs w:val="30"/>
          <w:cs/>
        </w:rPr>
        <w:t>.</w:t>
      </w:r>
      <w:r w:rsidR="002B4514" w:rsidRPr="002B4514">
        <w:rPr>
          <w:rFonts w:ascii="Angsana New" w:hAnsi="Angsana New"/>
          <w:sz w:val="30"/>
          <w:szCs w:val="30"/>
        </w:rPr>
        <w:t>22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ล้านบาท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14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400</w:t>
      </w:r>
      <w:r w:rsidRPr="00B9717E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800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B9717E">
        <w:rPr>
          <w:rFonts w:ascii="Angsana New" w:hAnsi="Angsana New"/>
          <w:sz w:val="30"/>
          <w:szCs w:val="30"/>
          <w:cs/>
        </w:rPr>
        <w:t>/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แต่ไม่เกิน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18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720</w:t>
      </w:r>
      <w:r w:rsidRPr="00B9717E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B4514">
        <w:rPr>
          <w:rFonts w:ascii="Angsana New" w:hAnsi="Angsana New"/>
          <w:sz w:val="30"/>
          <w:szCs w:val="30"/>
        </w:rPr>
        <w:t>21</w:t>
      </w:r>
      <w:r w:rsidRPr="00B9717E">
        <w:rPr>
          <w:rFonts w:ascii="Angsana New" w:hAnsi="Angsana New"/>
          <w:sz w:val="30"/>
          <w:szCs w:val="30"/>
          <w:cs/>
        </w:rPr>
        <w:t>,</w:t>
      </w:r>
      <w:r w:rsidR="002B4514" w:rsidRPr="002B4514">
        <w:rPr>
          <w:rFonts w:ascii="Angsana New" w:hAnsi="Angsana New"/>
          <w:sz w:val="30"/>
          <w:szCs w:val="30"/>
        </w:rPr>
        <w:t>840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B9717E">
        <w:rPr>
          <w:rFonts w:ascii="Angsana New" w:hAnsi="Angsana New"/>
          <w:sz w:val="30"/>
          <w:szCs w:val="30"/>
          <w:cs/>
        </w:rPr>
        <w:t>/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</w:p>
    <w:p w14:paraId="4D7417EB" w14:textId="77777777" w:rsidR="00177416" w:rsidRDefault="00247C09" w:rsidP="006F083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B9717E">
        <w:rPr>
          <w:rFonts w:ascii="Angsana New" w:hAnsi="Angsana New" w:hint="cs"/>
          <w:sz w:val="30"/>
          <w:szCs w:val="30"/>
          <w:cs/>
        </w:rPr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90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วัน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ซึ่งครบกำหนดวันที่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24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กันยายน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B9717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กันยายน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เนื่องจากได้รับผลกระทบจากสถานการณ์การแพร่ระบาดของโรคติดเชื้อไวรัส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/>
          <w:sz w:val="30"/>
          <w:szCs w:val="30"/>
        </w:rPr>
        <w:t>COVID</w:t>
      </w:r>
      <w:r w:rsidR="00794867">
        <w:rPr>
          <w:rFonts w:ascii="Angsana New" w:hAnsi="Angsana New" w:hint="cs"/>
          <w:sz w:val="30"/>
          <w:szCs w:val="30"/>
          <w:cs/>
        </w:rPr>
        <w:t xml:space="preserve"> </w:t>
      </w:r>
      <w:r w:rsidR="00794867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การเลื่อนกำหนดส่งมอบอุปกรณ์จากต่างประเทศ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B9717E">
        <w:rPr>
          <w:rFonts w:ascii="Angsana New" w:hAnsi="Angsana New" w:hint="cs"/>
          <w:sz w:val="30"/>
          <w:szCs w:val="30"/>
          <w:cs/>
        </w:rPr>
        <w:t>ได้รับหนังสือจากหน่วยงานท้องถิ่นแจ้งระงับการก่อสร้างงานท่อ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ทั้งนี้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คณะกรรมการตรวจรับโครงการ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B9717E">
        <w:rPr>
          <w:rFonts w:ascii="Angsana New" w:hAnsi="Angsana New" w:hint="cs"/>
          <w:sz w:val="30"/>
          <w:szCs w:val="30"/>
          <w:cs/>
        </w:rPr>
        <w:t>พิจารณาทบทวนและเห็นชอบให้ขยายระยะเวลาสัญญาการส่งมอบน้ำออกไปเป็นวันที่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พฤศจิกายน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B9717E">
        <w:rPr>
          <w:rFonts w:ascii="Angsana New" w:hAnsi="Angsana New" w:hint="cs"/>
          <w:sz w:val="30"/>
          <w:szCs w:val="30"/>
          <w:cs/>
        </w:rPr>
        <w:t>บริษัทย่อยได้รับหนังสือจากการประปา</w:t>
      </w:r>
      <w:r>
        <w:rPr>
          <w:rFonts w:ascii="Angsana New" w:hAnsi="Angsana New" w:hint="cs"/>
          <w:sz w:val="30"/>
          <w:szCs w:val="30"/>
          <w:cs/>
        </w:rPr>
        <w:t xml:space="preserve">ฯ </w:t>
      </w:r>
      <w:r w:rsidRPr="00B9717E">
        <w:rPr>
          <w:rFonts w:ascii="Angsana New" w:hAnsi="Angsana New" w:hint="cs"/>
          <w:sz w:val="30"/>
          <w:szCs w:val="30"/>
          <w:cs/>
        </w:rPr>
        <w:t>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30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ธันวาคม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แจ้งให้ไปลงนามในบันทึกข้อตกลงเพื่อขยายระยะเวลาการส่งมอบน้ำครั้งแรก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อย่างไรก็ดีบริษัทมีหนังสือขอให้ทบทวนผลการพิจารณาและได้มีหนังสือขอขยายระยะเวลาไปยังการประปา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 w:hint="cs"/>
          <w:sz w:val="30"/>
          <w:szCs w:val="30"/>
          <w:cs/>
        </w:rPr>
        <w:t>เพื่อขอขยายระยะเวลาการส่งมอบน้ำออกไปอีก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ตามจดหมายบริษัทลงวันที่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27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พฤศจิกายน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ต่อมาการประปา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16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ธันวาคม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2563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และเนื่องด้วยสถานการณ์การแพร่ระบาดของโรคติดเชื้อไวรัสมีการระบาดอีกระลอกหนึ่ง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ซึ่งพื้นที่สถานีผลิตน้ำประปา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และสถานีจ่ายน้ำประปาของการประปา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อยู่ในพื้นที่ควบคุมสูงสุด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ดังนั้น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บริษัทจึงได้มีหนังสือขอขยายระยะเวลาพร้อมส่งเอกสารที่เกี่ยวข้อง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ลงวันที่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มกราคม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="002B4514" w:rsidRPr="002B4514">
        <w:rPr>
          <w:rFonts w:ascii="Angsana New" w:hAnsi="Angsana New"/>
          <w:sz w:val="30"/>
          <w:szCs w:val="30"/>
        </w:rPr>
        <w:t>2564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  <w:r w:rsidRPr="00B9717E">
        <w:rPr>
          <w:rFonts w:ascii="Angsana New" w:hAnsi="Angsana New" w:hint="cs"/>
          <w:sz w:val="30"/>
          <w:szCs w:val="30"/>
          <w:cs/>
        </w:rPr>
        <w:t>ไปที่การประปา</w:t>
      </w:r>
      <w:r w:rsidR="00794867">
        <w:rPr>
          <w:rFonts w:ascii="Angsana New" w:hAnsi="Angsana New" w:hint="cs"/>
          <w:sz w:val="30"/>
          <w:szCs w:val="30"/>
          <w:cs/>
        </w:rPr>
        <w:t>ฯ</w:t>
      </w:r>
      <w:r w:rsidRPr="00B9717E">
        <w:rPr>
          <w:rFonts w:ascii="Angsana New" w:hAnsi="Angsana New"/>
          <w:sz w:val="30"/>
          <w:szCs w:val="30"/>
          <w:cs/>
        </w:rPr>
        <w:t xml:space="preserve"> </w:t>
      </w:r>
    </w:p>
    <w:p w14:paraId="1F839109" w14:textId="0E18CACC" w:rsidR="00F828E4" w:rsidRPr="0025114D" w:rsidRDefault="00F828E4" w:rsidP="006F0839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กุมภาพันธ์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  <w:r w:rsidR="00B4580C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ได้รับแจ้งเป็นหนังสือจากการประปาฯ ว่าพิจารณาขยายระยะเวลาออกไปให้กับบริษัทย่อยอีก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53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 (ส่งมอบน้ำในวันที่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16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พฤศจิกายน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2563)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ซึ่งเป็นการพิจารณาขยายระยะเวลาให้ตามหนังสือที่บริษัทย่อยยื่นขอขยายไปช่วงแรก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อย่างไรก็ตาม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บริษัทย่อยได้ยื่นจดหมายเพิ่มเติม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เพื่อขอขยายระยะเวลาออกไปอีก</w:t>
      </w:r>
      <w:r w:rsidR="008B3423"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="008B3423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ซึ่งยังไม่ได้รับการพิจารณาในส่วนที่ขอขยายระยะเวลาเพิ่มเติม</w:t>
      </w:r>
    </w:p>
    <w:p w14:paraId="11DF4ADB" w14:textId="466DB79E" w:rsidR="00C37508" w:rsidRPr="0025114D" w:rsidRDefault="00F828E4" w:rsidP="006F0839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ต่อมา 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21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เมษายน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ทำหนังสือแจ้งความพร้อมและแผนดำเนินการส่งมอบน้ำไปยังการประปาส่วนภูมิภาคสาขาพนัสนิคม โดยกำหนดการส่งมอบน้ำ คือในวันที่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>2564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</w:p>
    <w:p w14:paraId="7A29FD24" w14:textId="7870574E" w:rsidR="00C37508" w:rsidRPr="0025114D" w:rsidRDefault="00C37508" w:rsidP="006F0839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ทางการประปาฯ ส่งหนังสือยืนยันการนัดหมายตามแผนการซื้อขายน้ำมายังบริษัทย่อย โดยการประปาฯ จะส่งเจ้าหน้าที่เข้าร่วมตรวจสอบน้ำตามสัญญาฯกับเจ้าหน้าที่ทางบริษัท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="0012100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ใน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ช่วง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ตั้งแต่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6 - 8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พฤษภาคม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2564</w:t>
      </w:r>
      <w:r w:rsidR="0025114D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ต่อไป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ทั้งนี้ เมื่อวันที่ </w:t>
      </w:r>
      <w:r w:rsidR="00A02545" w:rsidRPr="0025114D">
        <w:rPr>
          <w:rFonts w:ascii="Angsana New" w:eastAsia="Calibri" w:hAnsi="Angsana New"/>
          <w:color w:val="000000"/>
          <w:sz w:val="30"/>
          <w:szCs w:val="30"/>
        </w:rPr>
        <w:t xml:space="preserve">7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A02545"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บริษัทย่อยส่งจดหมายไปยังการประปาฯ แจ้งถึงความจำเป็นต้องปรับแผนการส่งมอบน้ำประปา และเร่งประสานงานกับบริษัทผู้รับเหมาและผู้ที่เกี่ยวข้อง และเร่งดำเนินการแจ้งแผนการส่ง</w:t>
      </w:r>
      <w:r w:rsidR="00E72AB1">
        <w:rPr>
          <w:rFonts w:ascii="Angsana New" w:eastAsia="Calibri" w:hAnsi="Angsana New" w:hint="cs"/>
          <w:color w:val="000000"/>
          <w:sz w:val="30"/>
          <w:szCs w:val="30"/>
          <w:cs/>
        </w:rPr>
        <w:t>มอบ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น้ำให้การประปาฯทราบและ</w:t>
      </w:r>
      <w:r w:rsidR="00E72AB1">
        <w:rPr>
          <w:rFonts w:ascii="Angsana New" w:eastAsia="Calibri" w:hAnsi="Angsana New" w:hint="cs"/>
          <w:color w:val="000000"/>
          <w:sz w:val="30"/>
          <w:szCs w:val="30"/>
          <w:cs/>
        </w:rPr>
        <w:t>จะ</w:t>
      </w:r>
      <w:r w:rsidR="00A02545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รายงานความคืบหน้าให้ทราบเป็นระยะต่อไป</w:t>
      </w:r>
    </w:p>
    <w:p w14:paraId="2BF7BB77" w14:textId="0F5C86A7" w:rsidR="00A02545" w:rsidRPr="00DE4A51" w:rsidRDefault="00A02545" w:rsidP="006F0839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-2"/>
          <w:sz w:val="30"/>
          <w:szCs w:val="30"/>
        </w:rPr>
      </w:pP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lastRenderedPageBreak/>
        <w:t xml:space="preserve">เมื่อวันที่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7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พฤษภาคม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2564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บริษัทย่อยได้รับ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แจ้งเป็น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หนังสือ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จากการประปาส่วนภูมิภาค เพื่อ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เร่งรัดให้ส่งมอบน้ำประปาตามสัญญา และแจ้งเรียกค่าปรับพร้อมสงวนสิทธิ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์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บอกเลิกสัญญา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ตามเลขที่สัญญา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proofErr w:type="spellStart"/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ฝก</w:t>
      </w:r>
      <w:proofErr w:type="spellEnd"/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ม.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8/2563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ลงวันที่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มิถุนายน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2563 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ทั้งนี้ อัตราค่าปรับประมาณวันละ 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1.04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ล้านบาทเป็นจำนวน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172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วัน คิดเป็นมูลค่าค่าปรับทั้งสิ้นจำนวน </w:t>
      </w:r>
      <w:r w:rsidR="00075EA3"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179.3</w:t>
      </w:r>
      <w:r w:rsidR="00075EA3"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 </w:t>
      </w:r>
    </w:p>
    <w:p w14:paraId="03133D3D" w14:textId="395DCF70" w:rsidR="00075EA3" w:rsidRPr="00075EA3" w:rsidRDefault="00075EA3" w:rsidP="00075EA3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>อย่างไรก็ตาม บริษัทย่อย ได้ดำเนินการก่อสร้างแล้วเสร็จและมีความพร้อมที่จะดำเนินการส่งมอบน้ำประปาให้กับการประปาส่วนภูมิภาค   แต่ทั้งนี้ เนื่องจากสถานการณ์แพร่ระบาดโรคติดเชื้อไวรัสโค</w:t>
      </w:r>
      <w:proofErr w:type="spellStart"/>
      <w:r w:rsidRPr="005E2931">
        <w:rPr>
          <w:rFonts w:asciiTheme="majorBidi" w:hAnsiTheme="majorBidi" w:cstheme="majorBidi"/>
          <w:sz w:val="30"/>
          <w:szCs w:val="30"/>
          <w:cs/>
        </w:rPr>
        <w:t>โร</w:t>
      </w:r>
      <w:proofErr w:type="spellEnd"/>
      <w:r w:rsidRPr="005E2931">
        <w:rPr>
          <w:rFonts w:asciiTheme="majorBidi" w:hAnsiTheme="majorBidi" w:cstheme="majorBidi"/>
          <w:sz w:val="30"/>
          <w:szCs w:val="30"/>
          <w:cs/>
        </w:rPr>
        <w:t>นา-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2019 (COVID-19)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 จึงทำให้ไม่สามารถส่งมอบ</w:t>
      </w:r>
      <w:r w:rsidRPr="00075EA3">
        <w:rPr>
          <w:rFonts w:ascii="Angsana New" w:eastAsia="Calibri" w:hAnsi="Angsana New"/>
          <w:color w:val="000000"/>
          <w:sz w:val="30"/>
          <w:szCs w:val="30"/>
          <w:cs/>
        </w:rPr>
        <w:t>น้ำประปา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ได้ในระยะเวลาที่กำหนดตามสัญญา  บริษัทย่อยได้จัดทำจดหมาย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11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12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ว่ากำลังตรวจสอบเอกสารและข้อเท็จจริงเพื่อขยายระยะเวลาและงดค่าปรับอยู่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</w:t>
      </w:r>
    </w:p>
    <w:p w14:paraId="5128B511" w14:textId="51CC7535" w:rsidR="00247C09" w:rsidRPr="0025114D" w:rsidRDefault="00C37508" w:rsidP="006F083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  <w:u w:val="single"/>
        </w:rPr>
      </w:pPr>
      <w:r w:rsidRPr="0025114D">
        <w:rPr>
          <w:rFonts w:ascii="Angsana New" w:hAnsi="Angsana New" w:hint="cs"/>
          <w:sz w:val="30"/>
          <w:szCs w:val="30"/>
          <w:u w:val="single"/>
          <w:cs/>
        </w:rPr>
        <w:t>สั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ญญาซื้อน้ำประปา</w:t>
      </w:r>
      <w:r w:rsidR="00247C09" w:rsidRPr="0025114D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ณ</w:t>
      </w:r>
      <w:r w:rsidR="00247C09" w:rsidRPr="0025114D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47C09" w:rsidRPr="0025114D">
        <w:rPr>
          <w:rFonts w:ascii="Angsana New" w:hAnsi="Angsana New" w:hint="cs"/>
          <w:sz w:val="30"/>
          <w:szCs w:val="30"/>
          <w:u w:val="single"/>
          <w:cs/>
        </w:rPr>
        <w:t>สถานีจ่ายน้ำพานทอง</w:t>
      </w:r>
    </w:p>
    <w:p w14:paraId="21B73002" w14:textId="1FC6874E" w:rsidR="00247C09" w:rsidRPr="0025114D" w:rsidRDefault="00247C09" w:rsidP="006F083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มิถุนายน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25114D">
        <w:rPr>
          <w:rFonts w:ascii="Angsana New" w:hAnsi="Angsana New" w:hint="cs"/>
          <w:sz w:val="30"/>
          <w:szCs w:val="30"/>
          <w:cs/>
        </w:rPr>
        <w:t>ยูเ</w:t>
      </w:r>
      <w:proofErr w:type="spellEnd"/>
      <w:r w:rsidRPr="0025114D">
        <w:rPr>
          <w:rFonts w:ascii="Angsana New" w:hAnsi="Angsana New" w:hint="cs"/>
          <w:sz w:val="30"/>
          <w:szCs w:val="30"/>
          <w:cs/>
        </w:rPr>
        <w:t>รก</w:t>
      </w:r>
      <w:proofErr w:type="spellStart"/>
      <w:r w:rsidRPr="0025114D">
        <w:rPr>
          <w:rFonts w:ascii="Angsana New" w:hAnsi="Angsana New" w:hint="cs"/>
          <w:sz w:val="30"/>
          <w:szCs w:val="30"/>
          <w:cs/>
        </w:rPr>
        <w:t>้า</w:t>
      </w:r>
      <w:proofErr w:type="spellEnd"/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ยูยู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จำกัด</w:t>
      </w:r>
      <w:r w:rsidRPr="0025114D">
        <w:rPr>
          <w:rFonts w:ascii="Angsana New" w:hAnsi="Angsana New"/>
          <w:sz w:val="30"/>
          <w:szCs w:val="30"/>
          <w:cs/>
        </w:rPr>
        <w:t xml:space="preserve"> (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5114D">
        <w:rPr>
          <w:rFonts w:ascii="Angsana New" w:hAnsi="Angsana New"/>
          <w:sz w:val="30"/>
          <w:szCs w:val="30"/>
          <w:cs/>
        </w:rPr>
        <w:t xml:space="preserve">) </w:t>
      </w:r>
      <w:r w:rsidRPr="0025114D">
        <w:rPr>
          <w:rFonts w:ascii="Angsana New" w:hAnsi="Angsana New" w:hint="cs"/>
          <w:sz w:val="30"/>
          <w:szCs w:val="30"/>
          <w:cs/>
        </w:rPr>
        <w:t>ได้ทำสัญญาซื้อขายน้ำประปากับการประปา</w:t>
      </w:r>
      <w:r w:rsidR="00874F01" w:rsidRPr="0025114D">
        <w:rPr>
          <w:rFonts w:ascii="Angsana New" w:hAnsi="Angsana New" w:hint="cs"/>
          <w:sz w:val="30"/>
          <w:szCs w:val="30"/>
          <w:cs/>
        </w:rPr>
        <w:t>ส่วนภูมิภาค (</w:t>
      </w:r>
      <w:r w:rsidR="00874F01" w:rsidRPr="0025114D">
        <w:rPr>
          <w:rFonts w:ascii="Angsana New" w:hAnsi="Angsana New"/>
          <w:sz w:val="30"/>
          <w:szCs w:val="30"/>
        </w:rPr>
        <w:t>“</w:t>
      </w:r>
      <w:r w:rsidR="00874F01" w:rsidRPr="0025114D">
        <w:rPr>
          <w:rFonts w:ascii="Angsana New" w:hAnsi="Angsana New" w:hint="cs"/>
          <w:sz w:val="30"/>
          <w:szCs w:val="30"/>
          <w:cs/>
        </w:rPr>
        <w:t>การประปาฯ</w:t>
      </w:r>
      <w:r w:rsidR="00874F01" w:rsidRPr="0025114D">
        <w:rPr>
          <w:rFonts w:ascii="Angsana New" w:hAnsi="Angsana New"/>
          <w:sz w:val="30"/>
          <w:szCs w:val="30"/>
        </w:rPr>
        <w:t>”</w:t>
      </w:r>
      <w:r w:rsidR="00874F01" w:rsidRPr="0025114D">
        <w:rPr>
          <w:rFonts w:ascii="Angsana New" w:hAnsi="Angsana New" w:hint="cs"/>
          <w:sz w:val="30"/>
          <w:szCs w:val="30"/>
          <w:cs/>
        </w:rPr>
        <w:t>)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บริษัทย่อยตกลงที่จะขายน้ำประปาและปฏิบัติตามเงื่อนไขที่กำหนดไว้ในสัญญา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โดยสัญญามีผลบังคับใช้เป็นระยะเวลา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ปี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นับจากวันที่จะต้องเริ่มส่งมอบน้ำประปาตามสัญญา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หรือนับจากวันที่จะต้องเริ่มส่งมอบน้ำประปาตามที่ได้ตกลงกันใหม่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โดยให้นับวันดังกล่าวเป็นวันเริ่มต้น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หรือจนกว่าวงเงินในการจัดซื้อน้ำประปาจากผู้ขายจำนวน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520</w:t>
      </w:r>
      <w:r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34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จะถูกใช้จนหมดแล้วแต่ว่ากรณีใดจะเกิดขึ้นก่อน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บริษัทย่อยตกลงที่จะขายน้ำประปาในปริมาณขั้นต่ำ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12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000</w:t>
      </w:r>
      <w:r w:rsidRPr="0025114D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5114D">
        <w:rPr>
          <w:rFonts w:ascii="Angsana New" w:hAnsi="Angsana New"/>
          <w:sz w:val="30"/>
          <w:szCs w:val="30"/>
        </w:rPr>
        <w:t>14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400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25114D">
        <w:rPr>
          <w:rFonts w:ascii="Angsana New" w:hAnsi="Angsana New"/>
          <w:sz w:val="30"/>
          <w:szCs w:val="30"/>
          <w:cs/>
        </w:rPr>
        <w:t>/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แต่ไม่เกิน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15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600</w:t>
      </w:r>
      <w:r w:rsidRPr="0025114D">
        <w:rPr>
          <w:rFonts w:ascii="Angsana New" w:hAnsi="Angsana New"/>
          <w:sz w:val="30"/>
          <w:szCs w:val="30"/>
          <w:cs/>
        </w:rPr>
        <w:t xml:space="preserve"> - </w:t>
      </w:r>
      <w:r w:rsidR="002B4514" w:rsidRPr="0025114D">
        <w:rPr>
          <w:rFonts w:ascii="Angsana New" w:hAnsi="Angsana New"/>
          <w:sz w:val="30"/>
          <w:szCs w:val="30"/>
        </w:rPr>
        <w:t>18</w:t>
      </w:r>
      <w:r w:rsidRPr="0025114D">
        <w:rPr>
          <w:rFonts w:ascii="Angsana New" w:hAnsi="Angsana New"/>
          <w:sz w:val="30"/>
          <w:szCs w:val="30"/>
          <w:cs/>
        </w:rPr>
        <w:t>,</w:t>
      </w:r>
      <w:r w:rsidR="002B4514" w:rsidRPr="0025114D">
        <w:rPr>
          <w:rFonts w:ascii="Angsana New" w:hAnsi="Angsana New"/>
          <w:sz w:val="30"/>
          <w:szCs w:val="30"/>
        </w:rPr>
        <w:t>720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ลูกบาศก์เมตร</w:t>
      </w:r>
      <w:r w:rsidRPr="0025114D">
        <w:rPr>
          <w:rFonts w:ascii="Angsana New" w:hAnsi="Angsana New"/>
          <w:sz w:val="30"/>
          <w:szCs w:val="30"/>
          <w:cs/>
        </w:rPr>
        <w:t>/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</w:p>
    <w:p w14:paraId="001CFAB1" w14:textId="168F1F31" w:rsidR="00C03808" w:rsidRPr="0025114D" w:rsidRDefault="00247C09" w:rsidP="006F0839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>โดยบริษัทย่อยจะต้องเริ่มส่งมอบน้ำประปาให้แก่ผู้ซื้อในวันถัดจากวันที่ครบกำหนด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90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วัน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นับถัดจากวันลงนามสัญญาซื้อขายเป็นต้นไป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ซึ่งครบกำหนดวันที่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กันยายน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794867" w:rsidRPr="0025114D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5114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กันยายน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บริษัทย่อยดำเนินการยื่นเอกสารขอขยายเวลา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เนื่องจากได้รับผลกระทบจากสถานการณ์การแพร่ระบาดของโรคติดเชื้อไวรัส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/>
          <w:sz w:val="30"/>
          <w:szCs w:val="30"/>
        </w:rPr>
        <w:t>COVID</w:t>
      </w:r>
      <w:r w:rsidR="00794867" w:rsidRPr="0025114D">
        <w:rPr>
          <w:rFonts w:ascii="Angsana New" w:hAnsi="Angsana New" w:hint="cs"/>
          <w:sz w:val="30"/>
          <w:szCs w:val="30"/>
          <w:cs/>
        </w:rPr>
        <w:t xml:space="preserve"> </w:t>
      </w:r>
      <w:r w:rsidR="00794867" w:rsidRPr="0025114D">
        <w:rPr>
          <w:rFonts w:ascii="Angsana New" w:hAnsi="Angsana New"/>
          <w:sz w:val="30"/>
          <w:szCs w:val="30"/>
        </w:rPr>
        <w:t>19</w:t>
      </w:r>
      <w:r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การเลื่อนกำหนดส่งมอบอุปกรณ์จากต่างประเทศ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และได้รับหนังสือจากหน่วยงานท้องถิ่นแจ้งระงับการก่อสร้างงานท่อ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และรอการอนุญาตขอดึงลอดท่อในเขตนิคมอุตสาหกรรม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ทั้งนี้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คณะกรรมการตรวจรับโครงการพิจารณาทบทวนและเห็นชอบให้ขยายระยะเวลาสัญญาการส่งมอบน้ำออกไปเป็นวันที่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พฤศจิกายน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บริษัทย่อยได้รับหนังสือจากการประปา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30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แจ้งให้ไปลงนามในบันทึกข้อตกลงเพื่อขยายระยะเวลาการส่งมอบน้ำครั้งแรก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อย่างไรก็ดีบริษัทมีหนังสือขอให้ทบทวนผลการพิจารณาและได้มีหนังสือขอขยายระยะเวลาไปยังการประปา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 w:hint="cs"/>
          <w:sz w:val="30"/>
          <w:szCs w:val="30"/>
          <w:cs/>
        </w:rPr>
        <w:t>เพื่อขอขยายระยะเวลาการส่งมอบน้ำออกไปอีก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ตามจดหมายบริษัทลงวันที่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27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พฤศจิกายน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ต่อมาทางการประปา</w:t>
      </w:r>
      <w:r w:rsidR="00794867" w:rsidRPr="0025114D">
        <w:rPr>
          <w:rFonts w:ascii="Angsana New" w:hAnsi="Angsana New" w:hint="cs"/>
          <w:sz w:val="30"/>
          <w:szCs w:val="30"/>
          <w:cs/>
        </w:rPr>
        <w:t>ฯ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16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2563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และเนื่องด้วยสถานการณ์การแพร่ระบาดของโรคติดเชื้อไวรัสมีการระบาดอีกระลอกหนึ่ง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ซึ่งพื้นที่สถานีผลิตน้ำประปา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และสถานีจ่ายน้ำประปาของการประปา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อยู่ในพื้นที่ควบคุมสูงสุด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ดังนั้น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บริษัทจึงได้มีหนังสือขอขยายระยะเวลาพร้อมส่งเอกสารที่เกี่ยวข้อง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ลงวันที่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มกราคม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ไปที่การประปา</w:t>
      </w:r>
      <w:r w:rsidR="00C03808" w:rsidRPr="0025114D">
        <w:rPr>
          <w:rFonts w:ascii="Angsana New" w:hAnsi="Angsana New" w:hint="cs"/>
          <w:sz w:val="30"/>
          <w:szCs w:val="30"/>
          <w:cs/>
        </w:rPr>
        <w:t>ฯ</w:t>
      </w:r>
    </w:p>
    <w:p w14:paraId="44F56479" w14:textId="77777777" w:rsidR="00EB620D" w:rsidRPr="0025114D" w:rsidRDefault="00EB620D" w:rsidP="00EB620D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กุมภาพันธ์ </w:t>
      </w:r>
      <w:r w:rsidRPr="005C3049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5C3049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ย่อยได้รับแจ้งเป็นหนังสือจากการประปาฯ ว่าพิจารณาขยายระยะเวลาออกไปให้กับบริษัทย่อยอีก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53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 (ส่งมอบน้ำในวันที่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16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พฤศจิกายน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2563)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ซึ่งเป็นการพิจารณาขยายระยะเวลาให้ตามหนังสือที่บริษัทย่อยยื่นขอขยายไปช่วงแรก อย่างไรก็ตาม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บริษัทย่อยได้ยื่นจดหมายเพิ่มเติม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เพื่อขอขยายระยะเวลาออกไปอีก</w:t>
      </w:r>
      <w:r w:rsidRPr="0025114D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ซึ่งยังไม่ได้รับการพิจารณาในส่วนที่ขอขยายระยะเวลาเพิ่มเติม</w:t>
      </w:r>
    </w:p>
    <w:p w14:paraId="55A5DFB8" w14:textId="0432CCC5" w:rsidR="00C03808" w:rsidRPr="0025114D" w:rsidRDefault="00C03808" w:rsidP="006F0839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ต่อมา 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21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เมษายน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ทางบริษัทย่อยได้ทำหนังสือแจ้งความพร้อมและแผนดำเนินการส่งมอบน้ำไปยังการประปาส่วนภูมิภาคสาขาพนัสนิคม โดยกำหนดการส่งมอบน้ำ คือในวันที่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925028" w:rsidRPr="0025114D">
        <w:rPr>
          <w:rFonts w:ascii="Angsana New" w:eastAsia="Calibri" w:hAnsi="Angsana New"/>
          <w:color w:val="000000"/>
          <w:sz w:val="30"/>
          <w:szCs w:val="30"/>
        </w:rPr>
        <w:t>2564</w:t>
      </w:r>
    </w:p>
    <w:p w14:paraId="4F1C24DF" w14:textId="60DDCB50" w:rsidR="00A7715F" w:rsidRPr="0025114D" w:rsidRDefault="00125147" w:rsidP="00A7715F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5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ทางการประปาฯ ส่งหนังสือยืนยันการนัดหมายตามแผนการซื้อขายน้ำมายังบริษัทย่อย โดยการประปาฯ จะส่งเจ้าหน้าที่เข้าร่วมตรวจสอบน้ำตามสัญญาฯกับเจ้าหน้าที่ทางบริษัท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ย่อย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ในช่วง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ตั้งแต่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วันที่ 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6 - 8 </w:t>
      </w:r>
      <w:r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พฤษภาคม</w:t>
      </w:r>
      <w:r w:rsidRPr="0025114D">
        <w:rPr>
          <w:rFonts w:ascii="Angsana New" w:eastAsia="Calibri" w:hAnsi="Angsana New"/>
          <w:color w:val="000000"/>
          <w:sz w:val="30"/>
          <w:szCs w:val="30"/>
        </w:rPr>
        <w:t xml:space="preserve"> 2564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ต่อไป ทั้งนี้ เมื่อวันที่ </w:t>
      </w:r>
      <w:r w:rsidR="00A7715F" w:rsidRPr="0025114D">
        <w:rPr>
          <w:rFonts w:ascii="Angsana New" w:eastAsia="Calibri" w:hAnsi="Angsana New"/>
          <w:color w:val="000000"/>
          <w:sz w:val="30"/>
          <w:szCs w:val="30"/>
        </w:rPr>
        <w:t xml:space="preserve">7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พฤษภาคม </w:t>
      </w:r>
      <w:r w:rsidR="00A7715F" w:rsidRPr="0025114D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="00A7715F" w:rsidRPr="0025114D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บริษัทย่อย ส่งจดหมายไปยังการประปาฯ แจ้งถึงความจำเป็นต้องปรับแผนการส่งมอบน้ำประปา และเร่งประสานงานกับบริษัทผู้รับเหมาและผู้ที่เกี่ยวข้อง และเร่งดำเนินการแจ้งแผนการส่งน้ำให้การประปาฯทราบและรายงานความคืบหน้าให้ทราบเป็นระยะต่อไป</w:t>
      </w:r>
    </w:p>
    <w:p w14:paraId="67F95C00" w14:textId="5DA39905" w:rsidR="00075EA3" w:rsidRPr="00DE4A51" w:rsidRDefault="00075EA3" w:rsidP="00075EA3">
      <w:pPr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-2"/>
          <w:sz w:val="30"/>
          <w:szCs w:val="30"/>
        </w:rPr>
      </w:pP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7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พฤษภาคม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2564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บริษัทย่อยได้รับแจ้งเป็นหนังสือจากการประปาส่วนภูมิภาค เพื่อเร่งรัดให้ส่งมอบน้ำประปาตามสัญญา และแจ้งเรียกค่าปรับพร้อมสงวนสิทธิ์บอกเลิกสัญญา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ตามเลขที่สัญญา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</w:t>
      </w:r>
      <w:proofErr w:type="spellStart"/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ฝก</w:t>
      </w:r>
      <w:proofErr w:type="spellEnd"/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>ม.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9/2563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ลงวันที่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มิถุนายน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2563 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ทั้งนี้ อัตราค่าปรับประมาณวันละ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1.04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ล้านบาทเป็นจำนวน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 xml:space="preserve"> 172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วัน คิดเป็นมูลค่าค่าปรับทั้งสิ้นจำนวน </w:t>
      </w:r>
      <w:r w:rsidRPr="00DE4A51">
        <w:rPr>
          <w:rFonts w:ascii="Angsana New" w:eastAsia="Calibri" w:hAnsi="Angsana New"/>
          <w:color w:val="000000"/>
          <w:spacing w:val="-2"/>
          <w:sz w:val="30"/>
          <w:szCs w:val="30"/>
        </w:rPr>
        <w:t>179.0</w:t>
      </w:r>
      <w:r w:rsidRPr="00DE4A51">
        <w:rPr>
          <w:rFonts w:ascii="Angsana New" w:eastAsia="Calibri" w:hAnsi="Angsana New" w:hint="cs"/>
          <w:color w:val="000000"/>
          <w:spacing w:val="-2"/>
          <w:sz w:val="30"/>
          <w:szCs w:val="30"/>
          <w:cs/>
        </w:rPr>
        <w:t xml:space="preserve"> ล้านบาท </w:t>
      </w:r>
    </w:p>
    <w:p w14:paraId="68B547DF" w14:textId="77777777" w:rsidR="00075EA3" w:rsidRPr="00075EA3" w:rsidRDefault="00075EA3" w:rsidP="00075EA3">
      <w:pPr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E2931">
        <w:rPr>
          <w:rFonts w:asciiTheme="majorBidi" w:hAnsiTheme="majorBidi" w:cstheme="majorBidi"/>
          <w:sz w:val="30"/>
          <w:szCs w:val="30"/>
          <w:cs/>
        </w:rPr>
        <w:t>อย่างไรก็ตาม บริษัทย่อย ได้ดำเนินการก่อสร้างแล้วเสร็จและมีความพร้อมที่จะดำเนินการส่งมอบน้ำประปาให้กับการประปาส่วนภูมิภาค   แต่ทั้งนี้ เนื่องจากสถานการณ์แพร่ระบาดโรคติดเชื้อไวรัสโค</w:t>
      </w:r>
      <w:proofErr w:type="spellStart"/>
      <w:r w:rsidRPr="005E2931">
        <w:rPr>
          <w:rFonts w:asciiTheme="majorBidi" w:hAnsiTheme="majorBidi" w:cstheme="majorBidi"/>
          <w:sz w:val="30"/>
          <w:szCs w:val="30"/>
          <w:cs/>
        </w:rPr>
        <w:t>โร</w:t>
      </w:r>
      <w:proofErr w:type="spellEnd"/>
      <w:r w:rsidRPr="005E2931">
        <w:rPr>
          <w:rFonts w:asciiTheme="majorBidi" w:hAnsiTheme="majorBidi" w:cstheme="majorBidi"/>
          <w:sz w:val="30"/>
          <w:szCs w:val="30"/>
          <w:cs/>
        </w:rPr>
        <w:t>นา-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2019 (COVID-19) 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 จึงทำให้ไม่สามารถส่งมอบ</w:t>
      </w:r>
      <w:r w:rsidRPr="00075EA3">
        <w:rPr>
          <w:rFonts w:ascii="Angsana New" w:eastAsia="Calibri" w:hAnsi="Angsana New"/>
          <w:color w:val="000000"/>
          <w:sz w:val="30"/>
          <w:szCs w:val="30"/>
          <w:cs/>
        </w:rPr>
        <w:t>น้ำประปา</w:t>
      </w:r>
      <w:r w:rsidRPr="005E2931">
        <w:rPr>
          <w:rFonts w:asciiTheme="majorBidi" w:hAnsiTheme="majorBidi" w:cstheme="majorBidi"/>
          <w:sz w:val="30"/>
          <w:szCs w:val="30"/>
          <w:cs/>
        </w:rPr>
        <w:t xml:space="preserve">ได้ในระยะเวลาที่กำหนดตามสัญญา  บริษัทย่อยได้จัดทำจดหมาย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11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ขอให้การประปาส่วนภูมิภาคพิจารณาทบทวน งด หรือลดค่าปรับและขยายระยะเวลาการส่งมอบน้ำประปาออกไป ซึ่งการประปาส่วนภูมิภาคได้ทำจดหมายตอบกลับ ลงวันที่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12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พฤษภาคม </w:t>
      </w:r>
      <w:r w:rsidRPr="005E2931">
        <w:rPr>
          <w:rFonts w:asciiTheme="majorBidi" w:eastAsiaTheme="minorEastAsia" w:hAnsiTheme="majorBidi" w:cstheme="majorBidi"/>
          <w:sz w:val="30"/>
          <w:szCs w:val="30"/>
          <w:lang w:eastAsia="zh-CN"/>
        </w:rPr>
        <w:t xml:space="preserve">2564 </w:t>
      </w:r>
      <w:r w:rsidRPr="005E2931">
        <w:rPr>
          <w:rFonts w:asciiTheme="majorBidi" w:eastAsiaTheme="minorEastAsia" w:hAnsiTheme="majorBidi" w:cstheme="majorBidi"/>
          <w:sz w:val="30"/>
          <w:szCs w:val="30"/>
          <w:cs/>
          <w:lang w:eastAsia="zh-CN"/>
        </w:rPr>
        <w:t xml:space="preserve">ว่ากำลังตรวจสอบเอกสารและข้อเท็จจริงเพื่อขยายระยะเวลาและงดค่าปรับอยู่ หากผลการพิจารณาเป็นประการใด จะเร่งแจ้งให้ทราบต่อไป </w:t>
      </w:r>
    </w:p>
    <w:p w14:paraId="48E7D7D2" w14:textId="2FF65E36" w:rsidR="006E7D43" w:rsidRPr="0025114D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25114D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61B2D4E" w14:textId="3C9CECAC" w:rsidR="00321F66" w:rsidRPr="0025114D" w:rsidRDefault="00321F66" w:rsidP="006F083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DC563B" w:rsidRPr="0025114D">
        <w:rPr>
          <w:rFonts w:ascii="Angsana New" w:hAnsi="Angsana New" w:hint="cs"/>
          <w:b/>
          <w:bCs/>
          <w:sz w:val="30"/>
          <w:szCs w:val="30"/>
          <w:cs/>
        </w:rPr>
        <w:t>ตามสัญญาเช่าและบริการ</w:t>
      </w:r>
    </w:p>
    <w:tbl>
      <w:tblPr>
        <w:tblW w:w="8930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55"/>
        <w:gridCol w:w="1260"/>
        <w:gridCol w:w="270"/>
        <w:gridCol w:w="1170"/>
        <w:gridCol w:w="270"/>
        <w:gridCol w:w="1287"/>
        <w:gridCol w:w="284"/>
        <w:gridCol w:w="1134"/>
      </w:tblGrid>
      <w:tr w:rsidR="007B771D" w:rsidRPr="0025114D" w14:paraId="2CABC1D5" w14:textId="77777777" w:rsidTr="00125147">
        <w:tc>
          <w:tcPr>
            <w:tcW w:w="3255" w:type="dxa"/>
            <w:shd w:val="clear" w:color="auto" w:fill="auto"/>
          </w:tcPr>
          <w:p w14:paraId="014F781C" w14:textId="77777777" w:rsidR="007B771D" w:rsidRPr="0025114D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BF79AD" w14:textId="77777777" w:rsidR="007B771D" w:rsidRPr="0025114D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25114D" w14:paraId="3EB2FC99" w14:textId="77777777" w:rsidTr="00125147">
        <w:tc>
          <w:tcPr>
            <w:tcW w:w="3255" w:type="dxa"/>
            <w:shd w:val="clear" w:color="auto" w:fill="auto"/>
          </w:tcPr>
          <w:p w14:paraId="5437E178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1914E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C05FF0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D44BE" w14:textId="77777777" w:rsidR="006E7D43" w:rsidRPr="0025114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519" w:rsidRPr="0025114D" w14:paraId="0D3A7975" w14:textId="77777777" w:rsidTr="00125147">
        <w:tc>
          <w:tcPr>
            <w:tcW w:w="3255" w:type="dxa"/>
            <w:shd w:val="clear" w:color="auto" w:fill="auto"/>
          </w:tcPr>
          <w:p w14:paraId="73914FAC" w14:textId="77777777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6E60" w14:textId="0FD06018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1A24" w14:textId="77777777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C9292" w14:textId="40300464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9FCD6B" w14:textId="77777777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6EAC" w14:textId="6BE5B66B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มีนาคม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DA6611" w14:textId="77777777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A931D" w14:textId="5A924DC2" w:rsidR="00703519" w:rsidRPr="0025114D" w:rsidRDefault="00703519" w:rsidP="0070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14D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5114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25114D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Pr="0025114D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</w:p>
        </w:tc>
      </w:tr>
      <w:tr w:rsidR="00703519" w:rsidRPr="0025114D" w14:paraId="6F1B89F0" w14:textId="77777777" w:rsidTr="00125147">
        <w:tc>
          <w:tcPr>
            <w:tcW w:w="3255" w:type="dxa"/>
            <w:shd w:val="clear" w:color="auto" w:fill="auto"/>
          </w:tcPr>
          <w:p w14:paraId="3B5D0A61" w14:textId="77777777" w:rsidR="00703519" w:rsidRPr="0025114D" w:rsidRDefault="00703519" w:rsidP="005E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 w:rsidRPr="0025114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63ED79" w14:textId="3725A11F" w:rsidR="00703519" w:rsidRPr="0025114D" w:rsidRDefault="00D16A3D" w:rsidP="0070351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val="en-US" w:bidi="th-TH"/>
              </w:rPr>
              <w:t>2,928</w:t>
            </w:r>
          </w:p>
        </w:tc>
        <w:tc>
          <w:tcPr>
            <w:tcW w:w="270" w:type="dxa"/>
            <w:shd w:val="clear" w:color="auto" w:fill="auto"/>
          </w:tcPr>
          <w:p w14:paraId="439A2AAD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640219" w14:textId="4FD36CD2" w:rsidR="00703519" w:rsidRPr="0025114D" w:rsidRDefault="00703519" w:rsidP="0070351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800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3B124FD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6DE4E8AE" w14:textId="0A58609A" w:rsidR="00703519" w:rsidRPr="0025114D" w:rsidRDefault="00D16A3D" w:rsidP="0070351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2,497</w:t>
            </w:r>
          </w:p>
        </w:tc>
        <w:tc>
          <w:tcPr>
            <w:tcW w:w="284" w:type="dxa"/>
            <w:shd w:val="clear" w:color="auto" w:fill="auto"/>
          </w:tcPr>
          <w:p w14:paraId="01BF5546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370DDC" w14:textId="4CB85C4A" w:rsidR="00703519" w:rsidRPr="0025114D" w:rsidRDefault="00703519" w:rsidP="007035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800</w:t>
            </w:r>
          </w:p>
        </w:tc>
      </w:tr>
      <w:tr w:rsidR="00703519" w:rsidRPr="0025114D" w14:paraId="7FB0C22E" w14:textId="77777777" w:rsidTr="00125147">
        <w:tc>
          <w:tcPr>
            <w:tcW w:w="3255" w:type="dxa"/>
            <w:shd w:val="clear" w:color="auto" w:fill="auto"/>
          </w:tcPr>
          <w:p w14:paraId="0E87A4F1" w14:textId="77777777" w:rsidR="00703519" w:rsidRPr="0025114D" w:rsidRDefault="00703519" w:rsidP="005E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CF62A2" w14:textId="4B48241E" w:rsidR="00703519" w:rsidRPr="0025114D" w:rsidRDefault="00D16A3D" w:rsidP="0070351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2307935B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ACCDDE" w14:textId="65FF4607" w:rsidR="00703519" w:rsidRPr="0025114D" w:rsidRDefault="00703519" w:rsidP="0070351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462A640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790AE9A" w14:textId="277014BA" w:rsidR="00703519" w:rsidRPr="0025114D" w:rsidRDefault="00D16A3D" w:rsidP="0070351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84" w:type="dxa"/>
            <w:shd w:val="clear" w:color="auto" w:fill="auto"/>
          </w:tcPr>
          <w:p w14:paraId="0487437C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349123" w14:textId="7F042168" w:rsidR="00703519" w:rsidRPr="0025114D" w:rsidRDefault="00703519" w:rsidP="007035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</w:tr>
      <w:tr w:rsidR="00703519" w:rsidRPr="0025114D" w14:paraId="43372EC9" w14:textId="77777777" w:rsidTr="00125147">
        <w:tc>
          <w:tcPr>
            <w:tcW w:w="3255" w:type="dxa"/>
            <w:shd w:val="clear" w:color="auto" w:fill="auto"/>
          </w:tcPr>
          <w:p w14:paraId="3B165014" w14:textId="77777777" w:rsidR="00703519" w:rsidRPr="0025114D" w:rsidRDefault="00703519" w:rsidP="005E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11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AE25C" w14:textId="299E604D" w:rsidR="00703519" w:rsidRPr="0025114D" w:rsidRDefault="00D16A3D" w:rsidP="0070351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114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2,973</w:t>
            </w:r>
          </w:p>
        </w:tc>
        <w:tc>
          <w:tcPr>
            <w:tcW w:w="270" w:type="dxa"/>
            <w:shd w:val="clear" w:color="auto" w:fill="auto"/>
          </w:tcPr>
          <w:p w14:paraId="569ACE1E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247EB" w14:textId="4875E219" w:rsidR="00703519" w:rsidRPr="0025114D" w:rsidRDefault="00703519" w:rsidP="0070351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02EDAEE2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AC387" w14:textId="231399FF" w:rsidR="00703519" w:rsidRPr="0025114D" w:rsidRDefault="00D16A3D" w:rsidP="0070351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11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2,529</w:t>
            </w:r>
          </w:p>
        </w:tc>
        <w:tc>
          <w:tcPr>
            <w:tcW w:w="284" w:type="dxa"/>
            <w:shd w:val="clear" w:color="auto" w:fill="auto"/>
          </w:tcPr>
          <w:p w14:paraId="7C0C116C" w14:textId="77777777" w:rsidR="00703519" w:rsidRPr="0025114D" w:rsidRDefault="00703519" w:rsidP="007035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450E" w14:textId="193394F3" w:rsidR="00703519" w:rsidRPr="0025114D" w:rsidRDefault="00703519" w:rsidP="007035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511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</w:tr>
    </w:tbl>
    <w:p w14:paraId="2E17144A" w14:textId="3EDB574A" w:rsidR="00980A28" w:rsidRPr="0025114D" w:rsidRDefault="00980A28" w:rsidP="006F083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หนังสือค้ำประกัน</w:t>
      </w:r>
    </w:p>
    <w:p w14:paraId="430A541E" w14:textId="70430060" w:rsidR="00B4570E" w:rsidRPr="0025114D" w:rsidRDefault="00CA7409" w:rsidP="002F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25114D">
        <w:rPr>
          <w:rFonts w:ascii="Angsana New" w:hAnsi="Angsana New" w:hint="cs"/>
          <w:sz w:val="30"/>
          <w:szCs w:val="30"/>
          <w:cs/>
        </w:rPr>
        <w:t>ณ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วันที่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31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มีน</w:t>
      </w:r>
      <w:r w:rsidRPr="0025114D">
        <w:rPr>
          <w:rFonts w:ascii="Angsana New" w:hAnsi="Angsana New" w:hint="cs"/>
          <w:sz w:val="30"/>
          <w:szCs w:val="30"/>
          <w:cs/>
        </w:rPr>
        <w:t>าคม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256</w:t>
      </w:r>
      <w:r w:rsidR="003F490B" w:rsidRPr="0025114D">
        <w:rPr>
          <w:rFonts w:ascii="Angsana New" w:hAnsi="Angsana New"/>
          <w:sz w:val="30"/>
          <w:szCs w:val="30"/>
        </w:rPr>
        <w:t>4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กลุ่มบริษัทมีภาระผูกพันจากหนังสือค้ำประกันที่ออกโดยธนาคารเพื่อค้ำประกัน</w:t>
      </w:r>
      <w:r w:rsidR="003F490B"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ผลงานตามสัญญาจำนวนเงิน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8</w:t>
      </w:r>
      <w:r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26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โดยค้ำประกันผลงานตามสัญญากับหน่วยงานราชการจำนวน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6</w:t>
      </w:r>
      <w:r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19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 xml:space="preserve"> (</w:t>
      </w:r>
      <w:r w:rsidR="00A26BBF" w:rsidRPr="0025114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B4514" w:rsidRPr="0025114D">
        <w:rPr>
          <w:rFonts w:ascii="Angsana New" w:hAnsi="Angsana New"/>
          <w:sz w:val="30"/>
          <w:szCs w:val="30"/>
        </w:rPr>
        <w:t>31</w:t>
      </w:r>
      <w:r w:rsidRPr="0025114D">
        <w:rPr>
          <w:rFonts w:ascii="Angsana New" w:hAnsi="Angsana New"/>
          <w:sz w:val="30"/>
          <w:szCs w:val="30"/>
          <w:cs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ธันวาคม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25</w:t>
      </w:r>
      <w:r w:rsidR="003F490B" w:rsidRPr="0025114D">
        <w:rPr>
          <w:rFonts w:ascii="Angsana New" w:hAnsi="Angsana New"/>
          <w:sz w:val="30"/>
          <w:szCs w:val="30"/>
        </w:rPr>
        <w:t>63</w:t>
      </w:r>
      <w:r w:rsidRPr="0025114D">
        <w:rPr>
          <w:rFonts w:ascii="Angsana New" w:hAnsi="Angsana New"/>
          <w:sz w:val="30"/>
          <w:szCs w:val="30"/>
          <w:cs/>
        </w:rPr>
        <w:t xml:space="preserve">: </w:t>
      </w:r>
      <w:r w:rsidR="003F490B" w:rsidRPr="0025114D">
        <w:rPr>
          <w:rFonts w:ascii="Angsana New" w:hAnsi="Angsana New" w:hint="cs"/>
          <w:sz w:val="30"/>
          <w:szCs w:val="30"/>
          <w:cs/>
        </w:rPr>
        <w:t>กลุ่มบริษัทมีภาระผูกพันจากหนังสือค้ำประกันที่ออกโดยธนาคารเพื่อค้ำประกัน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ผลงานตามสัญญาจำนวนเงิน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8</w:t>
      </w:r>
      <w:r w:rsidR="003F490B"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26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โดยค้ำประกันผลงานตามสัญญากับหน่วยงานราชการจำนวน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2B4514" w:rsidRPr="0025114D">
        <w:rPr>
          <w:rFonts w:ascii="Angsana New" w:hAnsi="Angsana New"/>
          <w:sz w:val="30"/>
          <w:szCs w:val="30"/>
        </w:rPr>
        <w:t>6</w:t>
      </w:r>
      <w:r w:rsidR="003F490B" w:rsidRPr="0025114D">
        <w:rPr>
          <w:rFonts w:ascii="Angsana New" w:hAnsi="Angsana New"/>
          <w:sz w:val="30"/>
          <w:szCs w:val="30"/>
          <w:cs/>
        </w:rPr>
        <w:t>.</w:t>
      </w:r>
      <w:r w:rsidR="002B4514" w:rsidRPr="0025114D">
        <w:rPr>
          <w:rFonts w:ascii="Angsana New" w:hAnsi="Angsana New"/>
          <w:sz w:val="30"/>
          <w:szCs w:val="30"/>
        </w:rPr>
        <w:t>19</w:t>
      </w:r>
      <w:r w:rsidR="003F490B" w:rsidRPr="0025114D">
        <w:rPr>
          <w:rFonts w:ascii="Angsana New" w:hAnsi="Angsana New"/>
          <w:sz w:val="30"/>
          <w:szCs w:val="30"/>
          <w:cs/>
        </w:rPr>
        <w:t xml:space="preserve"> </w:t>
      </w:r>
      <w:r w:rsidR="003F490B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Pr="0025114D">
        <w:rPr>
          <w:rFonts w:ascii="Angsana New" w:hAnsi="Angsana New"/>
          <w:sz w:val="30"/>
          <w:szCs w:val="30"/>
          <w:cs/>
        </w:rPr>
        <w:t>)</w:t>
      </w:r>
    </w:p>
    <w:p w14:paraId="71D6DDF7" w14:textId="58908A2A" w:rsidR="00321F66" w:rsidRPr="0025114D" w:rsidRDefault="00321F66" w:rsidP="006F083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2" w:hanging="56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ภาระผูกพันรายจ่ายฝ่ายทุน</w:t>
      </w:r>
    </w:p>
    <w:p w14:paraId="12E714F1" w14:textId="5B664CD5" w:rsidR="00321F66" w:rsidRPr="0025114D" w:rsidRDefault="00321F66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5114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F0177" w:rsidRPr="0025114D">
        <w:rPr>
          <w:rFonts w:ascii="Angsana New" w:hAnsi="Angsana New"/>
          <w:sz w:val="30"/>
          <w:szCs w:val="30"/>
        </w:rPr>
        <w:t>31</w:t>
      </w:r>
      <w:r w:rsidRPr="0025114D">
        <w:rPr>
          <w:rFonts w:ascii="Angsana New" w:hAnsi="Angsana New"/>
          <w:sz w:val="30"/>
          <w:szCs w:val="30"/>
        </w:rPr>
        <w:t xml:space="preserve"> </w:t>
      </w:r>
      <w:r w:rsidR="00BF0177" w:rsidRPr="0025114D">
        <w:rPr>
          <w:rFonts w:ascii="Angsana New" w:hAnsi="Angsana New" w:hint="cs"/>
          <w:sz w:val="30"/>
          <w:szCs w:val="30"/>
          <w:cs/>
        </w:rPr>
        <w:t>มีนาคม</w:t>
      </w:r>
      <w:r w:rsidRPr="0025114D">
        <w:rPr>
          <w:rFonts w:ascii="Angsana New" w:hAnsi="Angsana New" w:hint="cs"/>
          <w:sz w:val="30"/>
          <w:szCs w:val="30"/>
          <w:cs/>
        </w:rPr>
        <w:t xml:space="preserve"> </w:t>
      </w:r>
      <w:r w:rsidR="00BF0177" w:rsidRPr="0025114D">
        <w:rPr>
          <w:rFonts w:ascii="Angsana New" w:hAnsi="Angsana New"/>
          <w:sz w:val="30"/>
          <w:szCs w:val="30"/>
        </w:rPr>
        <w:t>2564</w:t>
      </w:r>
      <w:r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บริษัทย่อยมีภาระผูกพันจากสัญญา</w:t>
      </w:r>
      <w:r w:rsidR="00D04B3D" w:rsidRPr="0025114D">
        <w:rPr>
          <w:rFonts w:ascii="Angsana New" w:hAnsi="Angsana New" w:hint="cs"/>
          <w:sz w:val="30"/>
          <w:szCs w:val="30"/>
          <w:cs/>
        </w:rPr>
        <w:t>ก่อสร้าง</w:t>
      </w:r>
      <w:r w:rsidRPr="0025114D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F55827" w:rsidRPr="0025114D">
        <w:rPr>
          <w:rFonts w:ascii="Angsana New" w:hAnsi="Angsana New"/>
          <w:sz w:val="30"/>
          <w:szCs w:val="30"/>
        </w:rPr>
        <w:t>35.93</w:t>
      </w:r>
      <w:r w:rsidR="001162DD" w:rsidRPr="0025114D">
        <w:rPr>
          <w:rFonts w:ascii="Angsana New" w:hAnsi="Angsana New"/>
          <w:sz w:val="30"/>
          <w:szCs w:val="30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 </w:t>
      </w:r>
      <w:r w:rsidR="008A382C" w:rsidRPr="0025114D">
        <w:rPr>
          <w:rFonts w:ascii="Angsana New" w:hAnsi="Angsana New"/>
          <w:sz w:val="30"/>
          <w:szCs w:val="30"/>
        </w:rPr>
        <w:t xml:space="preserve">(31 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A382C" w:rsidRPr="0025114D">
        <w:rPr>
          <w:rFonts w:ascii="Angsana New" w:hAnsi="Angsana New"/>
          <w:sz w:val="30"/>
          <w:szCs w:val="30"/>
        </w:rPr>
        <w:t>2563</w:t>
      </w:r>
      <w:r w:rsidR="008A382C" w:rsidRPr="0025114D">
        <w:rPr>
          <w:rFonts w:ascii="Angsana New" w:hAnsi="Angsana New" w:hint="cs"/>
          <w:sz w:val="30"/>
          <w:szCs w:val="30"/>
          <w:cs/>
        </w:rPr>
        <w:t xml:space="preserve"> </w:t>
      </w:r>
      <w:r w:rsidR="008A382C" w:rsidRPr="0025114D">
        <w:rPr>
          <w:rFonts w:ascii="Angsana New" w:hAnsi="Angsana New"/>
          <w:sz w:val="30"/>
          <w:szCs w:val="30"/>
        </w:rPr>
        <w:t>: 52</w:t>
      </w:r>
      <w:r w:rsidR="006718CF" w:rsidRPr="0025114D">
        <w:rPr>
          <w:rFonts w:ascii="Angsana New" w:hAnsi="Angsana New"/>
          <w:sz w:val="30"/>
          <w:szCs w:val="30"/>
        </w:rPr>
        <w:t>.00</w:t>
      </w:r>
      <w:r w:rsidR="008A382C" w:rsidRPr="0025114D">
        <w:rPr>
          <w:rFonts w:ascii="Angsana New" w:hAnsi="Angsana New"/>
          <w:sz w:val="30"/>
          <w:szCs w:val="30"/>
        </w:rPr>
        <w:t xml:space="preserve"> </w:t>
      </w:r>
      <w:r w:rsidR="008A382C" w:rsidRPr="0025114D">
        <w:rPr>
          <w:rFonts w:ascii="Angsana New" w:hAnsi="Angsana New" w:hint="cs"/>
          <w:sz w:val="30"/>
          <w:szCs w:val="30"/>
          <w:cs/>
        </w:rPr>
        <w:t>ล้านบาท</w:t>
      </w:r>
      <w:r w:rsidR="00A47BCB" w:rsidRPr="0025114D">
        <w:rPr>
          <w:rFonts w:ascii="Angsana New" w:hAnsi="Angsana New" w:hint="cs"/>
          <w:sz w:val="30"/>
          <w:szCs w:val="30"/>
          <w:cs/>
        </w:rPr>
        <w:t>)</w:t>
      </w:r>
    </w:p>
    <w:p w14:paraId="0EAEC207" w14:textId="77777777" w:rsidR="00BF3C0E" w:rsidRPr="0025114D" w:rsidRDefault="0076282C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38DE3088" w14:textId="4B566BD0" w:rsidR="00A47BCB" w:rsidRPr="0025114D" w:rsidRDefault="00BA7F41" w:rsidP="00EB6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25114D">
        <w:rPr>
          <w:rFonts w:ascii="Angsana New" w:hAnsi="Angsana New"/>
          <w:sz w:val="30"/>
          <w:szCs w:val="30"/>
          <w:lang w:eastAsia="ja-JP"/>
        </w:rPr>
        <w:t xml:space="preserve"> </w:t>
      </w:r>
      <w:r w:rsidR="00BF3C0E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บริษัทได้ถูกฟ้องร้องจากลูกค้ารายหนึ่ง โดยถูกเรียกร้องค่าเสียหายในคดีความกรณีผิดสัญญาเกี่ยวกับการผลิตเครื่องจักรเป็นจำนวนเงินรวม </w:t>
      </w:r>
      <w:r w:rsidR="00BF3C0E" w:rsidRPr="0025114D">
        <w:rPr>
          <w:rFonts w:ascii="Angsana New" w:hAnsi="Angsana New"/>
          <w:sz w:val="30"/>
          <w:szCs w:val="30"/>
          <w:lang w:eastAsia="ja-JP"/>
        </w:rPr>
        <w:t xml:space="preserve">4.3 </w:t>
      </w:r>
      <w:r w:rsidR="00BF3C0E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ล้านบาท 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เมื่อวันที่ </w:t>
      </w:r>
      <w:r w:rsidR="003148B4" w:rsidRPr="0025114D">
        <w:rPr>
          <w:rFonts w:ascii="Angsana New" w:hAnsi="Angsana New"/>
          <w:sz w:val="30"/>
          <w:szCs w:val="30"/>
          <w:lang w:eastAsia="ja-JP"/>
        </w:rPr>
        <w:t xml:space="preserve">20 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สิงหาคม </w:t>
      </w:r>
      <w:r w:rsidR="003148B4" w:rsidRPr="0025114D">
        <w:rPr>
          <w:rFonts w:ascii="Angsana New" w:hAnsi="Angsana New"/>
          <w:sz w:val="30"/>
          <w:szCs w:val="30"/>
          <w:lang w:eastAsia="ja-JP"/>
        </w:rPr>
        <w:t xml:space="preserve">2563 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>ศาลจังหวัดสมุทรสาครได้มีคำพิพากษายกฟ้อง ทั้งนี้โจท</w:t>
      </w:r>
      <w:r w:rsidR="00D711FB" w:rsidRPr="0025114D">
        <w:rPr>
          <w:rFonts w:ascii="Angsana New" w:hAnsi="Angsana New" w:hint="cs"/>
          <w:sz w:val="30"/>
          <w:szCs w:val="30"/>
          <w:cs/>
          <w:lang w:eastAsia="ja-JP"/>
        </w:rPr>
        <w:t>ก์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ไม่เห็นพ้องกับคำพิพากษาของศาลจังหวัดสมุทรสาคร เมื่อวันที่ </w:t>
      </w:r>
      <w:r w:rsidR="003148B4" w:rsidRPr="0025114D">
        <w:rPr>
          <w:rFonts w:ascii="Angsana New" w:hAnsi="Angsana New"/>
          <w:sz w:val="30"/>
          <w:szCs w:val="30"/>
          <w:lang w:eastAsia="ja-JP"/>
        </w:rPr>
        <w:t xml:space="preserve">16 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พฤศจิกายน </w:t>
      </w:r>
      <w:r w:rsidR="003148B4" w:rsidRPr="0025114D">
        <w:rPr>
          <w:rFonts w:ascii="Angsana New" w:hAnsi="Angsana New"/>
          <w:sz w:val="30"/>
          <w:szCs w:val="30"/>
          <w:lang w:eastAsia="ja-JP"/>
        </w:rPr>
        <w:t xml:space="preserve">2563 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จึงได้ยื่นอุทธรณ์ต่อศาลอุทธรณ์ภาค </w:t>
      </w:r>
      <w:r w:rsidR="003148B4" w:rsidRPr="0025114D">
        <w:rPr>
          <w:rFonts w:ascii="Angsana New" w:hAnsi="Angsana New"/>
          <w:sz w:val="30"/>
          <w:szCs w:val="30"/>
          <w:lang w:eastAsia="ja-JP"/>
        </w:rPr>
        <w:t xml:space="preserve">7 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คัดค้านคำพิพากษาของศาลชั้นต้นซึ่งบริษัทฯได้ยื่นคำแก้อุทธรณ์ไปแล้วเมื่อวันที่ </w:t>
      </w:r>
      <w:r w:rsidR="003148B4" w:rsidRPr="0025114D">
        <w:rPr>
          <w:rFonts w:ascii="Angsana New" w:hAnsi="Angsana New"/>
          <w:sz w:val="30"/>
          <w:szCs w:val="30"/>
          <w:lang w:eastAsia="ja-JP"/>
        </w:rPr>
        <w:t xml:space="preserve">4 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มกราคม </w:t>
      </w:r>
      <w:r w:rsidR="003148B4" w:rsidRPr="0025114D">
        <w:rPr>
          <w:rFonts w:ascii="Angsana New" w:hAnsi="Angsana New"/>
          <w:sz w:val="30"/>
          <w:szCs w:val="30"/>
          <w:lang w:eastAsia="ja-JP"/>
        </w:rPr>
        <w:t xml:space="preserve">2564 </w:t>
      </w:r>
      <w:r w:rsidR="003148B4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และปัจจุบันคดีอยู่ระหว่างการพิจารณาของศาลอุทธรณ์ </w:t>
      </w:r>
      <w:r w:rsidR="00D711FB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โดยศาลมีกำหนดนัดฟังคำพิพากษาศาลอุทธรณ์ในวันที่ </w:t>
      </w:r>
      <w:r w:rsidR="00D711FB" w:rsidRPr="0025114D">
        <w:rPr>
          <w:rFonts w:ascii="Angsana New" w:hAnsi="Angsana New"/>
          <w:sz w:val="30"/>
          <w:szCs w:val="30"/>
          <w:lang w:eastAsia="ja-JP"/>
        </w:rPr>
        <w:t xml:space="preserve">1 </w:t>
      </w:r>
      <w:r w:rsidR="00D711FB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กรกฎาคม </w:t>
      </w:r>
      <w:r w:rsidR="00D711FB" w:rsidRPr="0025114D">
        <w:rPr>
          <w:rFonts w:ascii="Angsana New" w:hAnsi="Angsana New"/>
          <w:sz w:val="30"/>
          <w:szCs w:val="30"/>
          <w:lang w:eastAsia="ja-JP"/>
        </w:rPr>
        <w:t xml:space="preserve">2564 </w:t>
      </w:r>
    </w:p>
    <w:p w14:paraId="548DA2C6" w14:textId="5743047D" w:rsidR="00E0570F" w:rsidRPr="0025114D" w:rsidRDefault="00DB71A5" w:rsidP="00E05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bookmarkStart w:id="2" w:name="_Hlk71731259"/>
      <w:r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ทั้งนี้ บริษัทได้บันทึกประมาณการหนี้สินคดีความจำนวน </w:t>
      </w:r>
      <w:r w:rsidRPr="0025114D">
        <w:rPr>
          <w:rFonts w:ascii="Angsana New" w:hAnsi="Angsana New"/>
          <w:sz w:val="30"/>
          <w:szCs w:val="30"/>
          <w:lang w:eastAsia="ja-JP"/>
        </w:rPr>
        <w:t xml:space="preserve">0.98 </w:t>
      </w:r>
      <w:r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ล้านบาท </w:t>
      </w:r>
      <w:r w:rsidR="00E0570F" w:rsidRPr="0025114D">
        <w:rPr>
          <w:rFonts w:ascii="Angsana New" w:hAnsi="Angsana New" w:hint="cs"/>
          <w:sz w:val="30"/>
          <w:szCs w:val="30"/>
          <w:cs/>
          <w:lang w:eastAsia="ja-JP"/>
        </w:rPr>
        <w:t>ในงบการเงินแล้ว</w:t>
      </w:r>
    </w:p>
    <w:bookmarkEnd w:id="2"/>
    <w:p w14:paraId="706F1F61" w14:textId="54349355" w:rsidR="00C34E45" w:rsidRPr="0025114D" w:rsidRDefault="00BE264F" w:rsidP="00F143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BBB1CA9" w14:textId="77777777" w:rsidR="00F267D7" w:rsidRPr="0025114D" w:rsidRDefault="00F267D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25114D">
        <w:rPr>
          <w:rFonts w:ascii="Angsana New" w:hAnsi="Angsana New" w:hint="cs"/>
          <w:sz w:val="30"/>
          <w:szCs w:val="30"/>
          <w:cs/>
          <w:lang w:eastAsia="ja-JP"/>
        </w:rPr>
        <w:t>วัตถุประสงค์ของบริษัทในการบริหารทางการเงินคือ การดำรงไว้ซึ่งความสามาร</w:t>
      </w:r>
      <w:r w:rsidR="00904E66" w:rsidRPr="0025114D">
        <w:rPr>
          <w:rFonts w:ascii="Angsana New" w:hAnsi="Angsana New" w:hint="cs"/>
          <w:sz w:val="30"/>
          <w:szCs w:val="30"/>
          <w:cs/>
          <w:lang w:eastAsia="ja-JP"/>
        </w:rPr>
        <w:t>ถ</w:t>
      </w:r>
      <w:r w:rsidRPr="0025114D">
        <w:rPr>
          <w:rFonts w:ascii="Angsana New" w:hAnsi="Angsana New" w:hint="cs"/>
          <w:sz w:val="30"/>
          <w:szCs w:val="30"/>
          <w:cs/>
          <w:lang w:eastAsia="ja-JP"/>
        </w:rPr>
        <w:t>ในการดำเนินงานต่อเนื่อง และการดำรงไว้ซึ่งโครงสร้างของทุนที่เหมาะสม</w:t>
      </w:r>
    </w:p>
    <w:p w14:paraId="749FE43C" w14:textId="74D1234D" w:rsidR="008A382C" w:rsidRPr="0025114D" w:rsidRDefault="00C7567A" w:rsidP="006F083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</w:rPr>
      </w:pPr>
      <w:r w:rsidRPr="0025114D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BF0177" w:rsidRPr="0025114D">
        <w:rPr>
          <w:rFonts w:ascii="Angsana New" w:hAnsi="Angsana New"/>
          <w:spacing w:val="6"/>
          <w:sz w:val="30"/>
          <w:szCs w:val="30"/>
        </w:rPr>
        <w:t xml:space="preserve">31 </w:t>
      </w:r>
      <w:r w:rsidR="00BF0177" w:rsidRPr="0025114D">
        <w:rPr>
          <w:rFonts w:ascii="Angsana New" w:hAnsi="Angsana New" w:hint="cs"/>
          <w:spacing w:val="6"/>
          <w:sz w:val="30"/>
          <w:szCs w:val="30"/>
          <w:cs/>
        </w:rPr>
        <w:t xml:space="preserve">มีนาคม </w:t>
      </w:r>
      <w:r w:rsidR="00BF0177" w:rsidRPr="0025114D">
        <w:rPr>
          <w:rFonts w:ascii="Angsana New" w:hAnsi="Angsana New"/>
          <w:spacing w:val="6"/>
          <w:sz w:val="30"/>
          <w:szCs w:val="30"/>
        </w:rPr>
        <w:t>2564</w:t>
      </w:r>
      <w:r w:rsidRPr="0025114D">
        <w:rPr>
          <w:rFonts w:ascii="Angsana New" w:hAnsi="Angsana New"/>
          <w:spacing w:val="6"/>
          <w:sz w:val="30"/>
          <w:szCs w:val="30"/>
        </w:rPr>
        <w:t xml:space="preserve"> </w:t>
      </w:r>
      <w:r w:rsidR="00A26BBF" w:rsidRPr="0025114D">
        <w:rPr>
          <w:rFonts w:ascii="Angsana New" w:hAnsi="Angsana New" w:hint="cs"/>
          <w:spacing w:val="6"/>
          <w:sz w:val="30"/>
          <w:szCs w:val="30"/>
          <w:cs/>
        </w:rPr>
        <w:t>ข้อมูลทางการเงินระหว่างกาลเฉพาะ</w:t>
      </w:r>
      <w:r w:rsidR="00B10D03" w:rsidRPr="0025114D">
        <w:rPr>
          <w:rFonts w:ascii="Angsana New" w:hAnsi="Angsana New" w:hint="cs"/>
          <w:spacing w:val="6"/>
          <w:sz w:val="30"/>
          <w:szCs w:val="30"/>
          <w:cs/>
        </w:rPr>
        <w:t>กิจการ</w:t>
      </w:r>
      <w:r w:rsidR="00F267D7" w:rsidRPr="0025114D">
        <w:rPr>
          <w:rFonts w:ascii="Angsana New" w:hAnsi="Angsana New" w:hint="cs"/>
          <w:spacing w:val="6"/>
          <w:sz w:val="30"/>
          <w:szCs w:val="30"/>
          <w:cs/>
        </w:rPr>
        <w:t>แสดงอัตราส่วนหนี้สินต่อทุน</w:t>
      </w:r>
      <w:r w:rsidR="00627FFC" w:rsidRPr="0025114D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="00B10D03" w:rsidRPr="0025114D">
        <w:rPr>
          <w:rFonts w:ascii="Angsana New" w:hAnsi="Angsana New"/>
          <w:spacing w:val="6"/>
          <w:sz w:val="30"/>
          <w:szCs w:val="30"/>
        </w:rPr>
        <w:t xml:space="preserve"> </w:t>
      </w:r>
      <w:r w:rsidR="00075841" w:rsidRPr="0025114D">
        <w:rPr>
          <w:rFonts w:ascii="Angsana New" w:hAnsi="Angsana New"/>
          <w:spacing w:val="6"/>
          <w:sz w:val="30"/>
          <w:szCs w:val="30"/>
        </w:rPr>
        <w:t>0.32</w:t>
      </w:r>
      <w:r w:rsidR="00F267D7" w:rsidRPr="0025114D">
        <w:rPr>
          <w:rFonts w:ascii="Angsana New" w:hAnsi="Angsana New"/>
          <w:spacing w:val="6"/>
          <w:sz w:val="30"/>
          <w:szCs w:val="30"/>
        </w:rPr>
        <w:t xml:space="preserve"> : </w:t>
      </w:r>
      <w:r w:rsidR="007F1887" w:rsidRPr="0025114D">
        <w:rPr>
          <w:rFonts w:ascii="Angsana New" w:hAnsi="Angsana New"/>
          <w:spacing w:val="6"/>
          <w:sz w:val="30"/>
          <w:szCs w:val="30"/>
        </w:rPr>
        <w:t>1</w:t>
      </w:r>
      <w:r w:rsidRPr="0025114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1009268B" w14:textId="77777777" w:rsidR="00373899" w:rsidRPr="0025114D" w:rsidRDefault="00BE264F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5114D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การอนุมัติ</w:t>
      </w:r>
      <w:r w:rsidR="002114E8" w:rsidRPr="0025114D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ข้อมูลทางการเงินระหว่างกาล</w:t>
      </w:r>
    </w:p>
    <w:p w14:paraId="20F7D688" w14:textId="0BCFBD61" w:rsidR="00EE359F" w:rsidRPr="002114E8" w:rsidRDefault="002114E8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25114D">
        <w:rPr>
          <w:rFonts w:ascii="Angsana New" w:hAnsi="Angsana New" w:hint="cs"/>
          <w:sz w:val="30"/>
          <w:szCs w:val="30"/>
          <w:cs/>
          <w:lang w:eastAsia="ja-JP"/>
        </w:rPr>
        <w:t>ข้อมูลทางการเงินระหว่างกาลนี้ได้รับการอนุมัติให้ออกงบการเงินโดยคณะกรรมการของบริษัท</w:t>
      </w:r>
      <w:r w:rsidRPr="0025114D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25114D">
        <w:rPr>
          <w:rFonts w:ascii="Angsana New" w:hAnsi="Angsana New" w:hint="cs"/>
          <w:sz w:val="30"/>
          <w:szCs w:val="30"/>
          <w:cs/>
          <w:lang w:eastAsia="ja-JP"/>
        </w:rPr>
        <w:t>เมื่อวันที่</w:t>
      </w:r>
      <w:r w:rsidRPr="0025114D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71711B" w:rsidRPr="0025114D">
        <w:rPr>
          <w:rFonts w:ascii="Angsana New" w:hAnsi="Angsana New"/>
          <w:sz w:val="30"/>
          <w:szCs w:val="30"/>
          <w:lang w:eastAsia="ja-JP"/>
        </w:rPr>
        <w:t>1</w:t>
      </w:r>
      <w:r w:rsidR="00B57804" w:rsidRPr="0025114D">
        <w:rPr>
          <w:rFonts w:ascii="Angsana New" w:hAnsi="Angsana New"/>
          <w:sz w:val="30"/>
          <w:szCs w:val="30"/>
          <w:lang w:eastAsia="ja-JP"/>
        </w:rPr>
        <w:t>3</w:t>
      </w:r>
      <w:r w:rsidR="00BF0177" w:rsidRPr="0025114D">
        <w:rPr>
          <w:rFonts w:ascii="Angsana New" w:hAnsi="Angsana New"/>
          <w:sz w:val="30"/>
          <w:szCs w:val="30"/>
          <w:lang w:eastAsia="ja-JP"/>
        </w:rPr>
        <w:t xml:space="preserve"> </w:t>
      </w:r>
      <w:r w:rsidR="00BF0177" w:rsidRPr="0025114D">
        <w:rPr>
          <w:rFonts w:ascii="Angsana New" w:hAnsi="Angsana New" w:hint="cs"/>
          <w:sz w:val="30"/>
          <w:szCs w:val="30"/>
          <w:cs/>
          <w:lang w:eastAsia="ja-JP"/>
        </w:rPr>
        <w:t xml:space="preserve">พฤษภาคม </w:t>
      </w:r>
      <w:r w:rsidR="00BF0177" w:rsidRPr="0025114D">
        <w:rPr>
          <w:rFonts w:ascii="Angsana New" w:hAnsi="Angsana New"/>
          <w:sz w:val="30"/>
          <w:szCs w:val="30"/>
          <w:lang w:eastAsia="ja-JP"/>
        </w:rPr>
        <w:t>2564</w:t>
      </w:r>
    </w:p>
    <w:sectPr w:rsidR="00EE359F" w:rsidRPr="002114E8" w:rsidSect="00AD58F9">
      <w:headerReference w:type="default" r:id="rId19"/>
      <w:footerReference w:type="default" r:id="rId20"/>
      <w:pgSz w:w="11907" w:h="16840"/>
      <w:pgMar w:top="691" w:right="927" w:bottom="576" w:left="1152" w:header="720" w:footer="720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608E" w14:textId="77777777" w:rsidR="00804749" w:rsidRDefault="00804749" w:rsidP="004956B4">
      <w:r>
        <w:separator/>
      </w:r>
    </w:p>
  </w:endnote>
  <w:endnote w:type="continuationSeparator" w:id="0">
    <w:p w14:paraId="01344412" w14:textId="77777777" w:rsidR="00804749" w:rsidRDefault="0080474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096327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A62C47C" w14:textId="77777777" w:rsidR="00EA0DA3" w:rsidRPr="00596DDD" w:rsidRDefault="00EA0DA3" w:rsidP="00730E1D">
        <w:pPr>
          <w:pStyle w:val="Footer"/>
          <w:tabs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left" w:pos="1034"/>
            <w:tab w:val="left" w:pos="3170"/>
            <w:tab w:val="right" w:pos="9764"/>
          </w:tabs>
          <w:jc w:val="right"/>
          <w:rPr>
            <w:rFonts w:ascii="Angsana New" w:hAnsi="Angsana New"/>
            <w:sz w:val="30"/>
            <w:szCs w:val="30"/>
          </w:rPr>
        </w:pPr>
        <w:r>
          <w:tab/>
        </w:r>
        <w:r>
          <w:tab/>
        </w:r>
        <w:r>
          <w:tab/>
        </w:r>
        <w:r w:rsidRPr="00596DDD">
          <w:rPr>
            <w:rFonts w:ascii="Angsana New" w:hAnsi="Angsana New"/>
            <w:sz w:val="30"/>
            <w:szCs w:val="30"/>
          </w:rPr>
          <w:fldChar w:fldCharType="begin"/>
        </w:r>
        <w:r w:rsidRPr="00596D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96DDD">
          <w:rPr>
            <w:rFonts w:ascii="Angsana New" w:hAnsi="Angsana New"/>
            <w:sz w:val="30"/>
            <w:szCs w:val="30"/>
          </w:rPr>
          <w:fldChar w:fldCharType="separate"/>
        </w:r>
        <w:r w:rsidR="0006313F">
          <w:rPr>
            <w:rFonts w:ascii="Angsana New" w:hAnsi="Angsana New"/>
            <w:noProof/>
            <w:sz w:val="30"/>
            <w:szCs w:val="30"/>
          </w:rPr>
          <w:t>19</w:t>
        </w:r>
        <w:r w:rsidRPr="00596D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74506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6E03A09" w14:textId="77777777" w:rsidR="00EA0DA3" w:rsidRPr="00596DDD" w:rsidRDefault="00EA0DA3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596DDD">
          <w:rPr>
            <w:rFonts w:ascii="Angsana New" w:hAnsi="Angsana New"/>
            <w:sz w:val="28"/>
            <w:szCs w:val="28"/>
          </w:rPr>
          <w:fldChar w:fldCharType="begin"/>
        </w:r>
        <w:r w:rsidRPr="00596DD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96DDD">
          <w:rPr>
            <w:rFonts w:ascii="Angsana New" w:hAnsi="Angsana New"/>
            <w:sz w:val="28"/>
            <w:szCs w:val="28"/>
          </w:rPr>
          <w:fldChar w:fldCharType="separate"/>
        </w:r>
        <w:r w:rsidR="0006313F">
          <w:rPr>
            <w:rFonts w:ascii="Angsana New" w:hAnsi="Angsana New"/>
            <w:noProof/>
            <w:sz w:val="28"/>
            <w:szCs w:val="28"/>
          </w:rPr>
          <w:t>20</w:t>
        </w:r>
        <w:r w:rsidRPr="00596DD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431F5585" w14:textId="77777777" w:rsidR="00EA0DA3" w:rsidRPr="009B6BFE" w:rsidRDefault="00EA0DA3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9218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404ACF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06313F">
          <w:rPr>
            <w:rFonts w:ascii="Angsana New" w:hAnsi="Angsana New"/>
            <w:noProof/>
            <w:sz w:val="30"/>
            <w:szCs w:val="30"/>
          </w:rPr>
          <w:t>27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782BA85" w14:textId="77777777" w:rsidR="00EA0DA3" w:rsidRPr="00F325DB" w:rsidRDefault="00EA0DA3" w:rsidP="00FC2A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21586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DE85511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06313F">
          <w:rPr>
            <w:rFonts w:ascii="Angsana New" w:hAnsi="Angsana New"/>
            <w:noProof/>
            <w:sz w:val="30"/>
            <w:szCs w:val="30"/>
          </w:rPr>
          <w:t>29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514430B" w14:textId="77777777" w:rsidR="00EA0DA3" w:rsidRPr="00F325DB" w:rsidRDefault="00EA0DA3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350966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2457B50" w14:textId="77777777" w:rsidR="00EA0DA3" w:rsidRPr="00FC2AAA" w:rsidRDefault="00EA0DA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06313F">
          <w:rPr>
            <w:rFonts w:ascii="Angsana New" w:hAnsi="Angsana New"/>
            <w:noProof/>
            <w:sz w:val="30"/>
            <w:szCs w:val="30"/>
          </w:rPr>
          <w:t>38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A3DF" w14:textId="77777777" w:rsidR="00804749" w:rsidRDefault="00804749" w:rsidP="004956B4">
      <w:r>
        <w:separator/>
      </w:r>
    </w:p>
  </w:footnote>
  <w:footnote w:type="continuationSeparator" w:id="0">
    <w:p w14:paraId="3036B3D6" w14:textId="77777777" w:rsidR="00804749" w:rsidRDefault="0080474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C20B" w14:textId="65BC3574" w:rsidR="00EA0DA3" w:rsidRPr="00A408D3" w:rsidRDefault="00EA0DA3" w:rsidP="00147FE1">
    <w:pPr>
      <w:pStyle w:val="acctmainheading"/>
      <w:tabs>
        <w:tab w:val="left" w:pos="7797"/>
        <w:tab w:val="left" w:pos="9781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A408D3">
      <w:rPr>
        <w:rFonts w:ascii="Angsana New" w:hAnsi="Angsana New"/>
        <w:b w:val="0"/>
        <w:bCs/>
        <w:sz w:val="30"/>
        <w:szCs w:val="30"/>
      </w:rPr>
      <w:t xml:space="preserve"> 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15005C0" w14:textId="005B830E" w:rsidR="00EA0DA3" w:rsidRPr="00A408D3" w:rsidRDefault="00EA0DA3" w:rsidP="00D54D56">
    <w:pPr>
      <w:pStyle w:val="acctmainheading"/>
      <w:spacing w:after="0" w:line="240" w:lineRule="atLeast"/>
      <w:ind w:right="-159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แล้ว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45F96400" w14:textId="2E1289D5" w:rsidR="00EA0DA3" w:rsidRPr="00A408D3" w:rsidRDefault="00EA0DA3" w:rsidP="00A408D3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>
      <w:rPr>
        <w:rFonts w:ascii="Angsana New" w:hAnsi="Angsana New"/>
        <w:b w:val="0"/>
        <w:bCs/>
        <w:sz w:val="30"/>
        <w:szCs w:val="30"/>
        <w:cs/>
        <w:lang w:bidi="th-TH"/>
      </w:rPr>
      <w:t>วันที่</w:t>
    </w:r>
    <w:r>
      <w:rPr>
        <w:rFonts w:ascii="Angsana New" w:hAnsi="Angsana New"/>
        <w:sz w:val="30"/>
        <w:szCs w:val="30"/>
        <w:lang w:val="en-US" w:bidi="th-TH"/>
      </w:rPr>
      <w:t xml:space="preserve"> 31</w:t>
    </w:r>
    <w:r w:rsidRPr="0050289D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Pr="0050289D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มีนาคม</w:t>
    </w:r>
    <w:r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2564</w:t>
    </w:r>
    <w:r>
      <w:rPr>
        <w:rFonts w:ascii="Angsana New" w:hAnsi="Angsana New"/>
        <w:b w:val="0"/>
        <w:bCs/>
        <w:sz w:val="30"/>
        <w:szCs w:val="30"/>
        <w:cs/>
        <w:lang w:bidi="th-TH"/>
      </w:rPr>
      <w:tab/>
    </w:r>
  </w:p>
  <w:p w14:paraId="0B7E3842" w14:textId="77777777" w:rsidR="00EA0DA3" w:rsidRPr="00E3228D" w:rsidRDefault="00EA0DA3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2C84" w14:textId="77777777" w:rsidR="00EA0DA3" w:rsidRPr="004809C6" w:rsidRDefault="00EA0DA3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</w:t>
    </w:r>
    <w:proofErr w:type="spellStart"/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้ดส์</w:t>
    </w:r>
    <w:proofErr w:type="spellEnd"/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7E9D0B" w14:textId="77777777" w:rsidR="00EA0DA3" w:rsidRPr="004809C6" w:rsidRDefault="00EA0DA3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95B87B6" w14:textId="77777777" w:rsidR="00EA0DA3" w:rsidRPr="007B2C1E" w:rsidRDefault="00EA0DA3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b w:val="0"/>
        <w:bCs/>
        <w:sz w:val="32"/>
        <w:szCs w:val="32"/>
      </w:rPr>
      <w:t>25</w:t>
    </w:r>
    <w:r>
      <w:rPr>
        <w:rFonts w:ascii="Angsana New" w:hAnsi="Angsana New" w:cs="Times New Roman"/>
        <w:b w:val="0"/>
        <w:bCs/>
        <w:sz w:val="32"/>
        <w:szCs w:val="32"/>
        <w:rtl/>
      </w:rPr>
      <w:t>49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7722D5A" w14:textId="77777777" w:rsidR="00EA0DA3" w:rsidRPr="007B6271" w:rsidRDefault="00EA0DA3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64BC" w14:textId="77777777" w:rsidR="00EA0DA3" w:rsidRDefault="00EA0D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1292" w14:textId="280E73A3" w:rsidR="00EA0DA3" w:rsidRDefault="00EA0DA3" w:rsidP="00D54D56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DE802D4" w14:textId="210D8DB2" w:rsidR="00EA0DA3" w:rsidRPr="00147FE1" w:rsidRDefault="00EA0DA3" w:rsidP="00D54D56">
    <w:pPr>
      <w:pStyle w:val="acctmainheading"/>
      <w:spacing w:after="0" w:line="240" w:lineRule="auto"/>
      <w:ind w:right="-490"/>
      <w:rPr>
        <w:rFonts w:ascii="Angsana New" w:hAnsi="Angsana New"/>
        <w:sz w:val="30"/>
        <w:szCs w:val="30"/>
        <w:lang w:val="en-US" w:bidi="th-TH"/>
      </w:rPr>
    </w:pPr>
    <w:r>
      <w:rPr>
        <w:rFonts w:ascii="Angsana New" w:hAnsi="Angsana New" w:hint="cs"/>
        <w:b w:val="0"/>
        <w:bCs/>
        <w:sz w:val="30"/>
        <w:szCs w:val="30"/>
        <w:cs/>
        <w:lang w:bidi="th-TH"/>
      </w:rPr>
      <w:t>ห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มายเหตุประกอบงบการเงินระหว่างกาล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        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 xml:space="preserve">” </w:t>
    </w:r>
    <w:r w:rsidRPr="00BC076A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BC076A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49710B">
      <w:rPr>
        <w:rFonts w:ascii="Angsana New" w:hAnsi="Angsana New"/>
        <w:sz w:val="30"/>
        <w:szCs w:val="30"/>
        <w:lang w:val="en-US" w:bidi="th-TH"/>
      </w:rPr>
      <w:t>31</w:t>
    </w:r>
    <w:r w:rsidRPr="0049710B">
      <w:rPr>
        <w:rFonts w:ascii="Angsana New" w:hAnsi="Angsana New"/>
        <w:sz w:val="30"/>
        <w:szCs w:val="30"/>
        <w:cs/>
        <w:lang w:bidi="th-TH"/>
      </w:rPr>
      <w:t xml:space="preserve"> </w:t>
    </w:r>
    <w:r w:rsidRPr="00BC076A">
      <w:rPr>
        <w:rFonts w:ascii="Angsana New" w:hAnsi="Angsana New" w:hint="cs"/>
        <w:b w:val="0"/>
        <w:bCs/>
        <w:sz w:val="30"/>
        <w:szCs w:val="30"/>
        <w:cs/>
        <w:lang w:bidi="th-TH"/>
      </w:rPr>
      <w:t>มีนาคม</w:t>
    </w:r>
    <w:r w:rsidRPr="00BC076A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49710B">
      <w:rPr>
        <w:rFonts w:ascii="Angsana New" w:hAnsi="Angsana New"/>
        <w:sz w:val="30"/>
        <w:szCs w:val="30"/>
        <w:lang w:val="en-US" w:bidi="th-TH"/>
      </w:rPr>
      <w:t>2564</w:t>
    </w:r>
  </w:p>
  <w:p w14:paraId="68C14F1D" w14:textId="77777777" w:rsidR="00EA0DA3" w:rsidRPr="00E73CC4" w:rsidRDefault="00EA0DA3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11EB" w14:textId="77777777" w:rsidR="00EA0DA3" w:rsidRDefault="00EA0DA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2BC6F" w14:textId="51110CAF" w:rsidR="00EA0DA3" w:rsidRPr="00147FE1" w:rsidRDefault="00EA0DA3" w:rsidP="00955F10">
    <w:pPr>
      <w:pStyle w:val="acctmainheading"/>
      <w:spacing w:after="0" w:line="240" w:lineRule="auto"/>
      <w:ind w:right="-95"/>
      <w:rPr>
        <w:rFonts w:ascii="Angsana New" w:hAnsi="Angsana New"/>
        <w:sz w:val="30"/>
        <w:szCs w:val="30"/>
        <w:cs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หมายเหตุประกอบงบการเงินระหว่างกาล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     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BC076A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สำหรับงวดสามเดือนสิ้นสุดวันที่</w:t>
    </w:r>
    <w:r w:rsidRPr="00BC076A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F71BFE">
      <w:rPr>
        <w:rFonts w:ascii="Angsana New" w:hAnsi="Angsana New"/>
        <w:sz w:val="30"/>
        <w:szCs w:val="30"/>
        <w:lang w:val="en-US" w:bidi="th-TH"/>
      </w:rPr>
      <w:t>31</w:t>
    </w:r>
    <w:r w:rsidRPr="00BC076A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C076A">
      <w:rPr>
        <w:rFonts w:ascii="Angsana New" w:hAnsi="Angsana New" w:hint="cs"/>
        <w:b w:val="0"/>
        <w:bCs/>
        <w:sz w:val="30"/>
        <w:szCs w:val="30"/>
        <w:cs/>
        <w:lang w:bidi="th-TH"/>
      </w:rPr>
      <w:t>มีนาคม</w:t>
    </w:r>
    <w:r w:rsidRPr="00BC076A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F71BFE">
      <w:rPr>
        <w:rFonts w:ascii="Angsana New" w:hAnsi="Angsana New"/>
        <w:sz w:val="30"/>
        <w:szCs w:val="30"/>
        <w:lang w:val="en-US" w:bidi="th-TH"/>
      </w:rPr>
      <w:t>2564</w:t>
    </w:r>
    <w:r w:rsidRPr="00147FE1">
      <w:rPr>
        <w:rFonts w:ascii="Angsana New" w:hAnsi="Angsana New"/>
        <w:sz w:val="30"/>
        <w:szCs w:val="30"/>
        <w:cs/>
        <w:lang w:val="en-US" w:bidi="th-TH"/>
      </w:rPr>
      <w:br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BCC2" w14:textId="0D229F81" w:rsidR="00EA0DA3" w:rsidRPr="00147FE1" w:rsidRDefault="00EA0DA3" w:rsidP="002A19F1">
    <w:pPr>
      <w:pStyle w:val="acctmainheading"/>
      <w:tabs>
        <w:tab w:val="left" w:pos="7810"/>
      </w:tabs>
      <w:spacing w:after="0" w:line="240" w:lineRule="atLeast"/>
      <w:ind w:left="450" w:right="-20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มายเหตุประกอบงบการเงินระหว่างกาล</w:t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สา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มเดือน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/>
        <w:sz w:val="30"/>
        <w:szCs w:val="30"/>
        <w:lang w:val="en-US" w:bidi="th-TH"/>
      </w:rPr>
      <w:t xml:space="preserve">31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มีน</w:t>
    </w:r>
    <w:r w:rsidRPr="0011099E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าคม</w:t>
    </w:r>
    <w:r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2564</w:t>
    </w:r>
    <w:r w:rsidRPr="00147FE1">
      <w:rPr>
        <w:rFonts w:ascii="Angsana New" w:hAnsi="Angsana New" w:hint="cs"/>
        <w:sz w:val="30"/>
        <w:szCs w:val="30"/>
        <w:cs/>
        <w:lang w:bidi="th-TH"/>
      </w:rPr>
      <w:t xml:space="preserve"> </w:t>
    </w:r>
  </w:p>
  <w:p w14:paraId="6B374666" w14:textId="77777777" w:rsidR="00EA0DA3" w:rsidRDefault="00EA0DA3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69C08" w14:textId="04B3E8D3" w:rsidR="00EA0DA3" w:rsidRPr="00147FE1" w:rsidRDefault="00EA0DA3" w:rsidP="00FD04FE">
    <w:pPr>
      <w:pStyle w:val="acctmainheading"/>
      <w:tabs>
        <w:tab w:val="left" w:pos="7810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proofErr w:type="spellStart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</w:t>
    </w:r>
    <w:proofErr w:type="spellEnd"/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ห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มายเหตุประกอบงบการเงินระหว่างกาล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สา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มเดือน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/>
        <w:sz w:val="30"/>
        <w:szCs w:val="30"/>
        <w:lang w:val="en-US" w:bidi="th-TH"/>
      </w:rPr>
      <w:t xml:space="preserve">31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มีน</w:t>
    </w:r>
    <w:r w:rsidRPr="0011099E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าคม</w:t>
    </w:r>
    <w:r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2564</w:t>
    </w:r>
    <w:r w:rsidRPr="00147FE1">
      <w:rPr>
        <w:rFonts w:ascii="Angsana New" w:hAnsi="Angsana New" w:hint="cs"/>
        <w:sz w:val="30"/>
        <w:szCs w:val="30"/>
        <w:cs/>
        <w:lang w:bidi="th-TH"/>
      </w:rPr>
      <w:t xml:space="preserve"> </w:t>
    </w:r>
  </w:p>
  <w:p w14:paraId="30D4C9AB" w14:textId="77777777" w:rsidR="00EA0DA3" w:rsidRDefault="00EA0DA3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9344B"/>
    <w:multiLevelType w:val="hybridMultilevel"/>
    <w:tmpl w:val="0BECC222"/>
    <w:lvl w:ilvl="0" w:tplc="1D9C47C8">
      <w:start w:val="1"/>
      <w:numFmt w:val="decimal"/>
      <w:lvlText w:val="20.%1."/>
      <w:lvlJc w:val="left"/>
      <w:pPr>
        <w:ind w:left="139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1" w15:restartNumberingAfterBreak="0">
    <w:nsid w:val="0E306858"/>
    <w:multiLevelType w:val="hybridMultilevel"/>
    <w:tmpl w:val="A3CEAD1C"/>
    <w:lvl w:ilvl="0" w:tplc="36AE0AF0">
      <w:start w:val="1"/>
      <w:numFmt w:val="decimal"/>
      <w:lvlText w:val="23.%1.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0" w:hanging="360"/>
      </w:pPr>
    </w:lvl>
    <w:lvl w:ilvl="2" w:tplc="0409001B" w:tentative="1">
      <w:start w:val="1"/>
      <w:numFmt w:val="lowerRoman"/>
      <w:lvlText w:val="%3."/>
      <w:lvlJc w:val="right"/>
      <w:pPr>
        <w:ind w:left="2780" w:hanging="180"/>
      </w:pPr>
    </w:lvl>
    <w:lvl w:ilvl="3" w:tplc="0409000F" w:tentative="1">
      <w:start w:val="1"/>
      <w:numFmt w:val="decimal"/>
      <w:lvlText w:val="%4."/>
      <w:lvlJc w:val="left"/>
      <w:pPr>
        <w:ind w:left="3500" w:hanging="360"/>
      </w:pPr>
    </w:lvl>
    <w:lvl w:ilvl="4" w:tplc="04090019" w:tentative="1">
      <w:start w:val="1"/>
      <w:numFmt w:val="lowerLetter"/>
      <w:lvlText w:val="%5."/>
      <w:lvlJc w:val="left"/>
      <w:pPr>
        <w:ind w:left="4220" w:hanging="360"/>
      </w:pPr>
    </w:lvl>
    <w:lvl w:ilvl="5" w:tplc="0409001B" w:tentative="1">
      <w:start w:val="1"/>
      <w:numFmt w:val="lowerRoman"/>
      <w:lvlText w:val="%6."/>
      <w:lvlJc w:val="right"/>
      <w:pPr>
        <w:ind w:left="4940" w:hanging="180"/>
      </w:pPr>
    </w:lvl>
    <w:lvl w:ilvl="6" w:tplc="0409000F" w:tentative="1">
      <w:start w:val="1"/>
      <w:numFmt w:val="decimal"/>
      <w:lvlText w:val="%7."/>
      <w:lvlJc w:val="left"/>
      <w:pPr>
        <w:ind w:left="5660" w:hanging="360"/>
      </w:pPr>
    </w:lvl>
    <w:lvl w:ilvl="7" w:tplc="04090019" w:tentative="1">
      <w:start w:val="1"/>
      <w:numFmt w:val="lowerLetter"/>
      <w:lvlText w:val="%8."/>
      <w:lvlJc w:val="left"/>
      <w:pPr>
        <w:ind w:left="6380" w:hanging="360"/>
      </w:pPr>
    </w:lvl>
    <w:lvl w:ilvl="8" w:tplc="04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2" w15:restartNumberingAfterBreak="0">
    <w:nsid w:val="0F904B62"/>
    <w:multiLevelType w:val="multilevel"/>
    <w:tmpl w:val="FF7011DE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lvlText w:val="9.%2."/>
      <w:lvlJc w:val="left"/>
      <w:pPr>
        <w:ind w:left="928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0400E67"/>
    <w:multiLevelType w:val="hybridMultilevel"/>
    <w:tmpl w:val="583C7EC4"/>
    <w:lvl w:ilvl="0" w:tplc="AFDC1AAC">
      <w:start w:val="1"/>
      <w:numFmt w:val="decimal"/>
      <w:lvlText w:val="3.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4" w15:restartNumberingAfterBreak="0">
    <w:nsid w:val="23412CB5"/>
    <w:multiLevelType w:val="hybridMultilevel"/>
    <w:tmpl w:val="EA4641C6"/>
    <w:lvl w:ilvl="0" w:tplc="9EFA5A0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lang w:bidi="th-TH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8E0619"/>
    <w:multiLevelType w:val="hybridMultilevel"/>
    <w:tmpl w:val="7E56515C"/>
    <w:lvl w:ilvl="0" w:tplc="C85ADAA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C080CB3"/>
    <w:multiLevelType w:val="multilevel"/>
    <w:tmpl w:val="0B40FB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5B733F"/>
    <w:multiLevelType w:val="hybridMultilevel"/>
    <w:tmpl w:val="36D6FDF4"/>
    <w:lvl w:ilvl="0" w:tplc="330A6848">
      <w:start w:val="1"/>
      <w:numFmt w:val="decimal"/>
      <w:lvlText w:val="11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B77331"/>
    <w:multiLevelType w:val="hybridMultilevel"/>
    <w:tmpl w:val="C32626A6"/>
    <w:lvl w:ilvl="0" w:tplc="3AC869A0">
      <w:start w:val="1"/>
      <w:numFmt w:val="decimal"/>
      <w:lvlText w:val="13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3"/>
  </w:num>
  <w:num w:numId="14">
    <w:abstractNumId w:val="16"/>
  </w:num>
  <w:num w:numId="15">
    <w:abstractNumId w:val="19"/>
  </w:num>
  <w:num w:numId="16">
    <w:abstractNumId w:val="24"/>
  </w:num>
  <w:num w:numId="17">
    <w:abstractNumId w:val="25"/>
  </w:num>
  <w:num w:numId="18">
    <w:abstractNumId w:val="21"/>
  </w:num>
  <w:num w:numId="19">
    <w:abstractNumId w:val="12"/>
  </w:num>
  <w:num w:numId="20">
    <w:abstractNumId w:val="14"/>
  </w:num>
  <w:num w:numId="21">
    <w:abstractNumId w:val="17"/>
  </w:num>
  <w:num w:numId="22">
    <w:abstractNumId w:val="20"/>
  </w:num>
  <w:num w:numId="23">
    <w:abstractNumId w:val="13"/>
  </w:num>
  <w:num w:numId="24">
    <w:abstractNumId w:val="22"/>
  </w:num>
  <w:num w:numId="25">
    <w:abstractNumId w:val="26"/>
  </w:num>
  <w:num w:numId="26">
    <w:abstractNumId w:val="10"/>
  </w:num>
  <w:num w:numId="27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1C1"/>
    <w:rsid w:val="0000086D"/>
    <w:rsid w:val="00000A01"/>
    <w:rsid w:val="000010E6"/>
    <w:rsid w:val="0000113D"/>
    <w:rsid w:val="00001791"/>
    <w:rsid w:val="000019C7"/>
    <w:rsid w:val="00001AC6"/>
    <w:rsid w:val="00001F7B"/>
    <w:rsid w:val="00002044"/>
    <w:rsid w:val="00002354"/>
    <w:rsid w:val="00002C83"/>
    <w:rsid w:val="00002F8F"/>
    <w:rsid w:val="000038B0"/>
    <w:rsid w:val="00003A04"/>
    <w:rsid w:val="00003A23"/>
    <w:rsid w:val="00003FD5"/>
    <w:rsid w:val="00004824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2427"/>
    <w:rsid w:val="00013F72"/>
    <w:rsid w:val="000149CF"/>
    <w:rsid w:val="00014B29"/>
    <w:rsid w:val="00015137"/>
    <w:rsid w:val="0001566D"/>
    <w:rsid w:val="0001637E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7A1"/>
    <w:rsid w:val="00021B08"/>
    <w:rsid w:val="000225E6"/>
    <w:rsid w:val="0002297C"/>
    <w:rsid w:val="00023E11"/>
    <w:rsid w:val="000247FD"/>
    <w:rsid w:val="00024E7C"/>
    <w:rsid w:val="00025C50"/>
    <w:rsid w:val="00026855"/>
    <w:rsid w:val="000271F2"/>
    <w:rsid w:val="000271F3"/>
    <w:rsid w:val="00027306"/>
    <w:rsid w:val="000278F4"/>
    <w:rsid w:val="000304CF"/>
    <w:rsid w:val="00031038"/>
    <w:rsid w:val="000311AA"/>
    <w:rsid w:val="00031E43"/>
    <w:rsid w:val="00032305"/>
    <w:rsid w:val="000325A4"/>
    <w:rsid w:val="000327A5"/>
    <w:rsid w:val="000333A8"/>
    <w:rsid w:val="00033524"/>
    <w:rsid w:val="000336E0"/>
    <w:rsid w:val="000339B8"/>
    <w:rsid w:val="000344D1"/>
    <w:rsid w:val="00034EDD"/>
    <w:rsid w:val="00035048"/>
    <w:rsid w:val="00035712"/>
    <w:rsid w:val="00035902"/>
    <w:rsid w:val="00035AA5"/>
    <w:rsid w:val="00036904"/>
    <w:rsid w:val="00036982"/>
    <w:rsid w:val="00036AB6"/>
    <w:rsid w:val="000372CE"/>
    <w:rsid w:val="0003733B"/>
    <w:rsid w:val="000376D1"/>
    <w:rsid w:val="00037B03"/>
    <w:rsid w:val="00037B04"/>
    <w:rsid w:val="00037BC0"/>
    <w:rsid w:val="000402A9"/>
    <w:rsid w:val="00040A54"/>
    <w:rsid w:val="00042008"/>
    <w:rsid w:val="00042709"/>
    <w:rsid w:val="000429D0"/>
    <w:rsid w:val="000431A1"/>
    <w:rsid w:val="00043F1E"/>
    <w:rsid w:val="00044158"/>
    <w:rsid w:val="000443D1"/>
    <w:rsid w:val="0004473F"/>
    <w:rsid w:val="00044ADA"/>
    <w:rsid w:val="0004511D"/>
    <w:rsid w:val="000451CF"/>
    <w:rsid w:val="000453CD"/>
    <w:rsid w:val="000455F1"/>
    <w:rsid w:val="000469FA"/>
    <w:rsid w:val="00046BD1"/>
    <w:rsid w:val="00046C99"/>
    <w:rsid w:val="00047325"/>
    <w:rsid w:val="00050F21"/>
    <w:rsid w:val="00051720"/>
    <w:rsid w:val="000521AD"/>
    <w:rsid w:val="000525A3"/>
    <w:rsid w:val="000525BE"/>
    <w:rsid w:val="000535EC"/>
    <w:rsid w:val="00053640"/>
    <w:rsid w:val="00053D17"/>
    <w:rsid w:val="00054623"/>
    <w:rsid w:val="00054871"/>
    <w:rsid w:val="00054F1D"/>
    <w:rsid w:val="000553A5"/>
    <w:rsid w:val="00055960"/>
    <w:rsid w:val="00055D63"/>
    <w:rsid w:val="00056444"/>
    <w:rsid w:val="000566B0"/>
    <w:rsid w:val="000568EF"/>
    <w:rsid w:val="00056B4C"/>
    <w:rsid w:val="0005709B"/>
    <w:rsid w:val="000574DA"/>
    <w:rsid w:val="00057637"/>
    <w:rsid w:val="0005781E"/>
    <w:rsid w:val="00057FA4"/>
    <w:rsid w:val="00060987"/>
    <w:rsid w:val="00060B69"/>
    <w:rsid w:val="00060F62"/>
    <w:rsid w:val="00061BDB"/>
    <w:rsid w:val="00061FBF"/>
    <w:rsid w:val="0006210C"/>
    <w:rsid w:val="000622A5"/>
    <w:rsid w:val="000622B0"/>
    <w:rsid w:val="000623CF"/>
    <w:rsid w:val="00062A6C"/>
    <w:rsid w:val="0006313F"/>
    <w:rsid w:val="0006358D"/>
    <w:rsid w:val="00063862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C4F"/>
    <w:rsid w:val="000671D5"/>
    <w:rsid w:val="000671D8"/>
    <w:rsid w:val="00067901"/>
    <w:rsid w:val="00067940"/>
    <w:rsid w:val="00067D00"/>
    <w:rsid w:val="00067D1D"/>
    <w:rsid w:val="00067D22"/>
    <w:rsid w:val="00067EDF"/>
    <w:rsid w:val="00067EF7"/>
    <w:rsid w:val="00071735"/>
    <w:rsid w:val="00072604"/>
    <w:rsid w:val="00073068"/>
    <w:rsid w:val="000730CF"/>
    <w:rsid w:val="0007324F"/>
    <w:rsid w:val="00073CD3"/>
    <w:rsid w:val="00073EAD"/>
    <w:rsid w:val="00074408"/>
    <w:rsid w:val="000744FA"/>
    <w:rsid w:val="00074EE4"/>
    <w:rsid w:val="0007509B"/>
    <w:rsid w:val="000751B4"/>
    <w:rsid w:val="000751D4"/>
    <w:rsid w:val="000752AB"/>
    <w:rsid w:val="000754D3"/>
    <w:rsid w:val="000754E5"/>
    <w:rsid w:val="00075841"/>
    <w:rsid w:val="00075A6C"/>
    <w:rsid w:val="00075EA3"/>
    <w:rsid w:val="0007610E"/>
    <w:rsid w:val="000761AF"/>
    <w:rsid w:val="00077105"/>
    <w:rsid w:val="0007719F"/>
    <w:rsid w:val="00077D68"/>
    <w:rsid w:val="00077DC0"/>
    <w:rsid w:val="000800A1"/>
    <w:rsid w:val="000801DC"/>
    <w:rsid w:val="000802BA"/>
    <w:rsid w:val="000802CE"/>
    <w:rsid w:val="000805CA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AEA"/>
    <w:rsid w:val="00083BF7"/>
    <w:rsid w:val="00084CF9"/>
    <w:rsid w:val="0008510D"/>
    <w:rsid w:val="0008616E"/>
    <w:rsid w:val="00087325"/>
    <w:rsid w:val="00087347"/>
    <w:rsid w:val="00087C9A"/>
    <w:rsid w:val="00087D54"/>
    <w:rsid w:val="00087ED5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917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277F"/>
    <w:rsid w:val="000A2A76"/>
    <w:rsid w:val="000A306C"/>
    <w:rsid w:val="000A30D7"/>
    <w:rsid w:val="000A4658"/>
    <w:rsid w:val="000A4B9D"/>
    <w:rsid w:val="000A4F05"/>
    <w:rsid w:val="000A4F2B"/>
    <w:rsid w:val="000A50BC"/>
    <w:rsid w:val="000A5410"/>
    <w:rsid w:val="000A5EC4"/>
    <w:rsid w:val="000A6135"/>
    <w:rsid w:val="000A617F"/>
    <w:rsid w:val="000A6C35"/>
    <w:rsid w:val="000A755E"/>
    <w:rsid w:val="000A7F04"/>
    <w:rsid w:val="000B09FA"/>
    <w:rsid w:val="000B0E74"/>
    <w:rsid w:val="000B140E"/>
    <w:rsid w:val="000B1454"/>
    <w:rsid w:val="000B1801"/>
    <w:rsid w:val="000B1B44"/>
    <w:rsid w:val="000B2267"/>
    <w:rsid w:val="000B23DC"/>
    <w:rsid w:val="000B2459"/>
    <w:rsid w:val="000B3747"/>
    <w:rsid w:val="000B37D0"/>
    <w:rsid w:val="000B3C71"/>
    <w:rsid w:val="000B3E80"/>
    <w:rsid w:val="000B4447"/>
    <w:rsid w:val="000B4AF4"/>
    <w:rsid w:val="000B4F0C"/>
    <w:rsid w:val="000B5053"/>
    <w:rsid w:val="000B511D"/>
    <w:rsid w:val="000B5165"/>
    <w:rsid w:val="000B53F5"/>
    <w:rsid w:val="000B5BFB"/>
    <w:rsid w:val="000B63C1"/>
    <w:rsid w:val="000B67A4"/>
    <w:rsid w:val="000B6EA9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8F7"/>
    <w:rsid w:val="000C0946"/>
    <w:rsid w:val="000C2E69"/>
    <w:rsid w:val="000C3B2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14F"/>
    <w:rsid w:val="000D1643"/>
    <w:rsid w:val="000D194B"/>
    <w:rsid w:val="000D1AB9"/>
    <w:rsid w:val="000D2138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D7CCD"/>
    <w:rsid w:val="000E01AC"/>
    <w:rsid w:val="000E0A4B"/>
    <w:rsid w:val="000E0B24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6EE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B0D"/>
    <w:rsid w:val="000F1D70"/>
    <w:rsid w:val="000F2533"/>
    <w:rsid w:val="000F2706"/>
    <w:rsid w:val="000F2B8B"/>
    <w:rsid w:val="000F2D4B"/>
    <w:rsid w:val="000F2FF3"/>
    <w:rsid w:val="000F3711"/>
    <w:rsid w:val="000F5578"/>
    <w:rsid w:val="000F716E"/>
    <w:rsid w:val="000F7387"/>
    <w:rsid w:val="000F7429"/>
    <w:rsid w:val="000F7944"/>
    <w:rsid w:val="000F7B70"/>
    <w:rsid w:val="001004B6"/>
    <w:rsid w:val="00100A58"/>
    <w:rsid w:val="00100ACD"/>
    <w:rsid w:val="001010A7"/>
    <w:rsid w:val="001013CD"/>
    <w:rsid w:val="00101867"/>
    <w:rsid w:val="00101E87"/>
    <w:rsid w:val="00101F85"/>
    <w:rsid w:val="00101FDA"/>
    <w:rsid w:val="001022E0"/>
    <w:rsid w:val="00102467"/>
    <w:rsid w:val="001032E9"/>
    <w:rsid w:val="00103812"/>
    <w:rsid w:val="0010386F"/>
    <w:rsid w:val="00103DA0"/>
    <w:rsid w:val="00105275"/>
    <w:rsid w:val="00105CB6"/>
    <w:rsid w:val="00105D78"/>
    <w:rsid w:val="00106179"/>
    <w:rsid w:val="0010634C"/>
    <w:rsid w:val="00106368"/>
    <w:rsid w:val="0010670E"/>
    <w:rsid w:val="001068E2"/>
    <w:rsid w:val="00106B65"/>
    <w:rsid w:val="00106C05"/>
    <w:rsid w:val="00107142"/>
    <w:rsid w:val="001077C4"/>
    <w:rsid w:val="00107F15"/>
    <w:rsid w:val="00110174"/>
    <w:rsid w:val="0011061A"/>
    <w:rsid w:val="00110896"/>
    <w:rsid w:val="0011099E"/>
    <w:rsid w:val="0011134B"/>
    <w:rsid w:val="00111AB8"/>
    <w:rsid w:val="00111E12"/>
    <w:rsid w:val="00112B10"/>
    <w:rsid w:val="00112FDA"/>
    <w:rsid w:val="00113267"/>
    <w:rsid w:val="00113510"/>
    <w:rsid w:val="00113822"/>
    <w:rsid w:val="00113C6D"/>
    <w:rsid w:val="00114521"/>
    <w:rsid w:val="00114E94"/>
    <w:rsid w:val="00114FA2"/>
    <w:rsid w:val="001150B6"/>
    <w:rsid w:val="0011540A"/>
    <w:rsid w:val="0011565E"/>
    <w:rsid w:val="00115976"/>
    <w:rsid w:val="001159DE"/>
    <w:rsid w:val="00115EBD"/>
    <w:rsid w:val="00115F14"/>
    <w:rsid w:val="001162DD"/>
    <w:rsid w:val="00116701"/>
    <w:rsid w:val="00116D9C"/>
    <w:rsid w:val="001170BA"/>
    <w:rsid w:val="00117425"/>
    <w:rsid w:val="00117D5E"/>
    <w:rsid w:val="001201D0"/>
    <w:rsid w:val="00120302"/>
    <w:rsid w:val="00120505"/>
    <w:rsid w:val="0012083D"/>
    <w:rsid w:val="00120F9C"/>
    <w:rsid w:val="0012100F"/>
    <w:rsid w:val="0012132F"/>
    <w:rsid w:val="001219FA"/>
    <w:rsid w:val="001222EB"/>
    <w:rsid w:val="00122744"/>
    <w:rsid w:val="001227D2"/>
    <w:rsid w:val="001230EE"/>
    <w:rsid w:val="00123655"/>
    <w:rsid w:val="00123D4C"/>
    <w:rsid w:val="00123F87"/>
    <w:rsid w:val="001245DB"/>
    <w:rsid w:val="00124623"/>
    <w:rsid w:val="00124652"/>
    <w:rsid w:val="001246E7"/>
    <w:rsid w:val="00125147"/>
    <w:rsid w:val="00125DE2"/>
    <w:rsid w:val="00125EC1"/>
    <w:rsid w:val="0012612B"/>
    <w:rsid w:val="001263EC"/>
    <w:rsid w:val="00126412"/>
    <w:rsid w:val="00126C10"/>
    <w:rsid w:val="00127299"/>
    <w:rsid w:val="00127FA1"/>
    <w:rsid w:val="00130522"/>
    <w:rsid w:val="00130A03"/>
    <w:rsid w:val="00130FA8"/>
    <w:rsid w:val="001314DA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4B9D"/>
    <w:rsid w:val="00134F18"/>
    <w:rsid w:val="00134F6C"/>
    <w:rsid w:val="00135584"/>
    <w:rsid w:val="00135614"/>
    <w:rsid w:val="001358D7"/>
    <w:rsid w:val="00135B15"/>
    <w:rsid w:val="0014014D"/>
    <w:rsid w:val="00140203"/>
    <w:rsid w:val="00140421"/>
    <w:rsid w:val="0014043C"/>
    <w:rsid w:val="001408B6"/>
    <w:rsid w:val="00140EE5"/>
    <w:rsid w:val="00140FB7"/>
    <w:rsid w:val="00141772"/>
    <w:rsid w:val="00141A93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47FE1"/>
    <w:rsid w:val="001504CF"/>
    <w:rsid w:val="00150A2B"/>
    <w:rsid w:val="00150B96"/>
    <w:rsid w:val="00150EE9"/>
    <w:rsid w:val="00152187"/>
    <w:rsid w:val="001522AF"/>
    <w:rsid w:val="00152B69"/>
    <w:rsid w:val="00152B85"/>
    <w:rsid w:val="00152FBA"/>
    <w:rsid w:val="0015353D"/>
    <w:rsid w:val="001535D7"/>
    <w:rsid w:val="00153E24"/>
    <w:rsid w:val="00154059"/>
    <w:rsid w:val="00154177"/>
    <w:rsid w:val="001542BE"/>
    <w:rsid w:val="0015434B"/>
    <w:rsid w:val="00154F82"/>
    <w:rsid w:val="00155A52"/>
    <w:rsid w:val="00155EBB"/>
    <w:rsid w:val="00156223"/>
    <w:rsid w:val="00156368"/>
    <w:rsid w:val="001566FD"/>
    <w:rsid w:val="001571A4"/>
    <w:rsid w:val="001577E1"/>
    <w:rsid w:val="001579F4"/>
    <w:rsid w:val="00157AFF"/>
    <w:rsid w:val="00160077"/>
    <w:rsid w:val="0016043C"/>
    <w:rsid w:val="00160A29"/>
    <w:rsid w:val="00160A6E"/>
    <w:rsid w:val="00160FCF"/>
    <w:rsid w:val="0016107E"/>
    <w:rsid w:val="001619E2"/>
    <w:rsid w:val="00161FAA"/>
    <w:rsid w:val="001620C9"/>
    <w:rsid w:val="0016229E"/>
    <w:rsid w:val="001629D3"/>
    <w:rsid w:val="00162E5F"/>
    <w:rsid w:val="001643BD"/>
    <w:rsid w:val="001644A7"/>
    <w:rsid w:val="0016467C"/>
    <w:rsid w:val="00164B64"/>
    <w:rsid w:val="00164E27"/>
    <w:rsid w:val="001651BA"/>
    <w:rsid w:val="001655EA"/>
    <w:rsid w:val="00165AFF"/>
    <w:rsid w:val="0016656D"/>
    <w:rsid w:val="0016668C"/>
    <w:rsid w:val="0016711F"/>
    <w:rsid w:val="00167470"/>
    <w:rsid w:val="00167797"/>
    <w:rsid w:val="001704A1"/>
    <w:rsid w:val="001707B0"/>
    <w:rsid w:val="0017121D"/>
    <w:rsid w:val="00171965"/>
    <w:rsid w:val="00171C8F"/>
    <w:rsid w:val="00171D05"/>
    <w:rsid w:val="00171F32"/>
    <w:rsid w:val="001721ED"/>
    <w:rsid w:val="00172A69"/>
    <w:rsid w:val="00172B62"/>
    <w:rsid w:val="00172B9D"/>
    <w:rsid w:val="0017323F"/>
    <w:rsid w:val="001736A4"/>
    <w:rsid w:val="00173A04"/>
    <w:rsid w:val="00175910"/>
    <w:rsid w:val="00175D44"/>
    <w:rsid w:val="001762F1"/>
    <w:rsid w:val="00177051"/>
    <w:rsid w:val="00177190"/>
    <w:rsid w:val="0017735C"/>
    <w:rsid w:val="001773B7"/>
    <w:rsid w:val="00177416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092"/>
    <w:rsid w:val="001831D8"/>
    <w:rsid w:val="001833FE"/>
    <w:rsid w:val="00183A6B"/>
    <w:rsid w:val="0018484D"/>
    <w:rsid w:val="00184878"/>
    <w:rsid w:val="00184FD1"/>
    <w:rsid w:val="0018530E"/>
    <w:rsid w:val="001853F3"/>
    <w:rsid w:val="00185E84"/>
    <w:rsid w:val="00186352"/>
    <w:rsid w:val="001868F4"/>
    <w:rsid w:val="00186E72"/>
    <w:rsid w:val="00187060"/>
    <w:rsid w:val="0018743A"/>
    <w:rsid w:val="00187CE3"/>
    <w:rsid w:val="00187DA1"/>
    <w:rsid w:val="0019058A"/>
    <w:rsid w:val="001909B0"/>
    <w:rsid w:val="00191B63"/>
    <w:rsid w:val="00192018"/>
    <w:rsid w:val="001929A8"/>
    <w:rsid w:val="00192B65"/>
    <w:rsid w:val="001930B4"/>
    <w:rsid w:val="00193298"/>
    <w:rsid w:val="00193B0E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93A"/>
    <w:rsid w:val="001979D5"/>
    <w:rsid w:val="00197D75"/>
    <w:rsid w:val="00197EC9"/>
    <w:rsid w:val="001A02B5"/>
    <w:rsid w:val="001A0692"/>
    <w:rsid w:val="001A0B9A"/>
    <w:rsid w:val="001A0BDA"/>
    <w:rsid w:val="001A0ED2"/>
    <w:rsid w:val="001A1A67"/>
    <w:rsid w:val="001A1C0F"/>
    <w:rsid w:val="001A2201"/>
    <w:rsid w:val="001A22D8"/>
    <w:rsid w:val="001A3165"/>
    <w:rsid w:val="001A33DE"/>
    <w:rsid w:val="001A3A59"/>
    <w:rsid w:val="001A3CBB"/>
    <w:rsid w:val="001A6298"/>
    <w:rsid w:val="001A698F"/>
    <w:rsid w:val="001A72D8"/>
    <w:rsid w:val="001A73ED"/>
    <w:rsid w:val="001A7AA4"/>
    <w:rsid w:val="001B01AC"/>
    <w:rsid w:val="001B01D8"/>
    <w:rsid w:val="001B049F"/>
    <w:rsid w:val="001B04D4"/>
    <w:rsid w:val="001B0651"/>
    <w:rsid w:val="001B0F3C"/>
    <w:rsid w:val="001B14C5"/>
    <w:rsid w:val="001B1BF9"/>
    <w:rsid w:val="001B1C98"/>
    <w:rsid w:val="001B207E"/>
    <w:rsid w:val="001B20F7"/>
    <w:rsid w:val="001B25EA"/>
    <w:rsid w:val="001B2D5A"/>
    <w:rsid w:val="001B2F02"/>
    <w:rsid w:val="001B370B"/>
    <w:rsid w:val="001B390C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3EC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1F7D"/>
    <w:rsid w:val="001C2A5D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260"/>
    <w:rsid w:val="001D32AF"/>
    <w:rsid w:val="001D3A57"/>
    <w:rsid w:val="001D3AC7"/>
    <w:rsid w:val="001D43BA"/>
    <w:rsid w:val="001D4F4B"/>
    <w:rsid w:val="001D5090"/>
    <w:rsid w:val="001D52B2"/>
    <w:rsid w:val="001D55BE"/>
    <w:rsid w:val="001D5714"/>
    <w:rsid w:val="001D6129"/>
    <w:rsid w:val="001D6A6E"/>
    <w:rsid w:val="001D7310"/>
    <w:rsid w:val="001D738F"/>
    <w:rsid w:val="001D7475"/>
    <w:rsid w:val="001D74E4"/>
    <w:rsid w:val="001D7728"/>
    <w:rsid w:val="001D7A64"/>
    <w:rsid w:val="001D7B9E"/>
    <w:rsid w:val="001D7E8D"/>
    <w:rsid w:val="001E03CB"/>
    <w:rsid w:val="001E0449"/>
    <w:rsid w:val="001E1037"/>
    <w:rsid w:val="001E13AA"/>
    <w:rsid w:val="001E1C75"/>
    <w:rsid w:val="001E2104"/>
    <w:rsid w:val="001E23E9"/>
    <w:rsid w:val="001E2904"/>
    <w:rsid w:val="001E3861"/>
    <w:rsid w:val="001E3981"/>
    <w:rsid w:val="001E479C"/>
    <w:rsid w:val="001E4CE6"/>
    <w:rsid w:val="001E5423"/>
    <w:rsid w:val="001E5C4C"/>
    <w:rsid w:val="001E5EB8"/>
    <w:rsid w:val="001E768B"/>
    <w:rsid w:val="001E789C"/>
    <w:rsid w:val="001E7BA6"/>
    <w:rsid w:val="001F0F3F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639"/>
    <w:rsid w:val="001F5660"/>
    <w:rsid w:val="001F5C62"/>
    <w:rsid w:val="001F5C69"/>
    <w:rsid w:val="001F60A6"/>
    <w:rsid w:val="001F62BD"/>
    <w:rsid w:val="001F635E"/>
    <w:rsid w:val="001F64B8"/>
    <w:rsid w:val="001F64F0"/>
    <w:rsid w:val="001F74F5"/>
    <w:rsid w:val="001F7563"/>
    <w:rsid w:val="001F7797"/>
    <w:rsid w:val="001F78EC"/>
    <w:rsid w:val="001F7F13"/>
    <w:rsid w:val="001F7F90"/>
    <w:rsid w:val="002006A9"/>
    <w:rsid w:val="00200E49"/>
    <w:rsid w:val="00201067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708"/>
    <w:rsid w:val="00207EC7"/>
    <w:rsid w:val="00210225"/>
    <w:rsid w:val="0021056F"/>
    <w:rsid w:val="00210E09"/>
    <w:rsid w:val="00211029"/>
    <w:rsid w:val="002111B7"/>
    <w:rsid w:val="00211448"/>
    <w:rsid w:val="002114E8"/>
    <w:rsid w:val="00211542"/>
    <w:rsid w:val="0021161B"/>
    <w:rsid w:val="002116E9"/>
    <w:rsid w:val="00211701"/>
    <w:rsid w:val="00211981"/>
    <w:rsid w:val="00212857"/>
    <w:rsid w:val="00212F70"/>
    <w:rsid w:val="002146F2"/>
    <w:rsid w:val="0021476E"/>
    <w:rsid w:val="002148F1"/>
    <w:rsid w:val="00214F5D"/>
    <w:rsid w:val="00215C32"/>
    <w:rsid w:val="00215F90"/>
    <w:rsid w:val="00215FD9"/>
    <w:rsid w:val="0021606D"/>
    <w:rsid w:val="002160B3"/>
    <w:rsid w:val="00216312"/>
    <w:rsid w:val="002165E5"/>
    <w:rsid w:val="002166DB"/>
    <w:rsid w:val="00216776"/>
    <w:rsid w:val="0021696C"/>
    <w:rsid w:val="00217732"/>
    <w:rsid w:val="00217B1D"/>
    <w:rsid w:val="002203F0"/>
    <w:rsid w:val="0022084B"/>
    <w:rsid w:val="0022177F"/>
    <w:rsid w:val="00221929"/>
    <w:rsid w:val="00222685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1C6"/>
    <w:rsid w:val="00226549"/>
    <w:rsid w:val="002269A0"/>
    <w:rsid w:val="00226ADC"/>
    <w:rsid w:val="00226B46"/>
    <w:rsid w:val="00227777"/>
    <w:rsid w:val="00231242"/>
    <w:rsid w:val="0023151C"/>
    <w:rsid w:val="00231B5C"/>
    <w:rsid w:val="00232F05"/>
    <w:rsid w:val="002330BE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02E"/>
    <w:rsid w:val="002363E3"/>
    <w:rsid w:val="00236495"/>
    <w:rsid w:val="0023683E"/>
    <w:rsid w:val="00236866"/>
    <w:rsid w:val="0023686B"/>
    <w:rsid w:val="00236D3C"/>
    <w:rsid w:val="0023786D"/>
    <w:rsid w:val="00237C2A"/>
    <w:rsid w:val="002400E5"/>
    <w:rsid w:val="00240217"/>
    <w:rsid w:val="002410C8"/>
    <w:rsid w:val="00241682"/>
    <w:rsid w:val="002417F3"/>
    <w:rsid w:val="00241939"/>
    <w:rsid w:val="0024233B"/>
    <w:rsid w:val="0024368B"/>
    <w:rsid w:val="00243BA3"/>
    <w:rsid w:val="00243EBF"/>
    <w:rsid w:val="002443AA"/>
    <w:rsid w:val="002444D0"/>
    <w:rsid w:val="002450FF"/>
    <w:rsid w:val="00245332"/>
    <w:rsid w:val="0024659F"/>
    <w:rsid w:val="00246993"/>
    <w:rsid w:val="00247C09"/>
    <w:rsid w:val="00247F40"/>
    <w:rsid w:val="00250C18"/>
    <w:rsid w:val="00250DA3"/>
    <w:rsid w:val="0025114D"/>
    <w:rsid w:val="00251ACD"/>
    <w:rsid w:val="00251B29"/>
    <w:rsid w:val="00251DBA"/>
    <w:rsid w:val="00251EC5"/>
    <w:rsid w:val="0025269E"/>
    <w:rsid w:val="00252A3C"/>
    <w:rsid w:val="00252FDE"/>
    <w:rsid w:val="0025337C"/>
    <w:rsid w:val="00253BED"/>
    <w:rsid w:val="002541EB"/>
    <w:rsid w:val="0025437C"/>
    <w:rsid w:val="00254558"/>
    <w:rsid w:val="002546A9"/>
    <w:rsid w:val="00254EC3"/>
    <w:rsid w:val="00255173"/>
    <w:rsid w:val="00255FEF"/>
    <w:rsid w:val="00256995"/>
    <w:rsid w:val="00256B15"/>
    <w:rsid w:val="00256E75"/>
    <w:rsid w:val="00256EE6"/>
    <w:rsid w:val="002571ED"/>
    <w:rsid w:val="002573C7"/>
    <w:rsid w:val="002579D0"/>
    <w:rsid w:val="00257AB0"/>
    <w:rsid w:val="00257B37"/>
    <w:rsid w:val="00257CBD"/>
    <w:rsid w:val="00257E2F"/>
    <w:rsid w:val="00257E56"/>
    <w:rsid w:val="002601B1"/>
    <w:rsid w:val="00260E6C"/>
    <w:rsid w:val="00261226"/>
    <w:rsid w:val="00261F1B"/>
    <w:rsid w:val="0026231B"/>
    <w:rsid w:val="002623AD"/>
    <w:rsid w:val="00262721"/>
    <w:rsid w:val="00263231"/>
    <w:rsid w:val="002633C3"/>
    <w:rsid w:val="00264766"/>
    <w:rsid w:val="00264DCD"/>
    <w:rsid w:val="00265A63"/>
    <w:rsid w:val="002663E0"/>
    <w:rsid w:val="00266862"/>
    <w:rsid w:val="00270241"/>
    <w:rsid w:val="00270319"/>
    <w:rsid w:val="002705A4"/>
    <w:rsid w:val="002705F0"/>
    <w:rsid w:val="00270D01"/>
    <w:rsid w:val="0027140F"/>
    <w:rsid w:val="002716AD"/>
    <w:rsid w:val="00271D38"/>
    <w:rsid w:val="00272CF4"/>
    <w:rsid w:val="002730B8"/>
    <w:rsid w:val="00273137"/>
    <w:rsid w:val="00273F11"/>
    <w:rsid w:val="002740B2"/>
    <w:rsid w:val="00274465"/>
    <w:rsid w:val="0027463D"/>
    <w:rsid w:val="00274E78"/>
    <w:rsid w:val="00275011"/>
    <w:rsid w:val="0027593E"/>
    <w:rsid w:val="00275F1E"/>
    <w:rsid w:val="00275F65"/>
    <w:rsid w:val="00276182"/>
    <w:rsid w:val="0027651D"/>
    <w:rsid w:val="002766EB"/>
    <w:rsid w:val="00276E13"/>
    <w:rsid w:val="00277104"/>
    <w:rsid w:val="00277230"/>
    <w:rsid w:val="00277E76"/>
    <w:rsid w:val="0028098B"/>
    <w:rsid w:val="00281D41"/>
    <w:rsid w:val="00281D90"/>
    <w:rsid w:val="002823F0"/>
    <w:rsid w:val="00282A5F"/>
    <w:rsid w:val="00282ECA"/>
    <w:rsid w:val="00283571"/>
    <w:rsid w:val="002837DD"/>
    <w:rsid w:val="00283B75"/>
    <w:rsid w:val="002844DA"/>
    <w:rsid w:val="0028454C"/>
    <w:rsid w:val="002846B4"/>
    <w:rsid w:val="00284AE0"/>
    <w:rsid w:val="0028649C"/>
    <w:rsid w:val="00287955"/>
    <w:rsid w:val="00287A0A"/>
    <w:rsid w:val="00287D37"/>
    <w:rsid w:val="00291288"/>
    <w:rsid w:val="0029147A"/>
    <w:rsid w:val="00291D53"/>
    <w:rsid w:val="00292301"/>
    <w:rsid w:val="002925C4"/>
    <w:rsid w:val="00292869"/>
    <w:rsid w:val="00293278"/>
    <w:rsid w:val="00293CC9"/>
    <w:rsid w:val="00293D6A"/>
    <w:rsid w:val="002946ED"/>
    <w:rsid w:val="00294730"/>
    <w:rsid w:val="00294828"/>
    <w:rsid w:val="00294AC8"/>
    <w:rsid w:val="00294BB1"/>
    <w:rsid w:val="00294DAC"/>
    <w:rsid w:val="0029534C"/>
    <w:rsid w:val="0029594E"/>
    <w:rsid w:val="00295ECA"/>
    <w:rsid w:val="0029606C"/>
    <w:rsid w:val="00296453"/>
    <w:rsid w:val="00296515"/>
    <w:rsid w:val="002966F8"/>
    <w:rsid w:val="00296C58"/>
    <w:rsid w:val="002973E4"/>
    <w:rsid w:val="002976EE"/>
    <w:rsid w:val="002A0254"/>
    <w:rsid w:val="002A08FB"/>
    <w:rsid w:val="002A0C53"/>
    <w:rsid w:val="002A110E"/>
    <w:rsid w:val="002A1781"/>
    <w:rsid w:val="002A19F1"/>
    <w:rsid w:val="002A1BAD"/>
    <w:rsid w:val="002A1BE2"/>
    <w:rsid w:val="002A1CEE"/>
    <w:rsid w:val="002A1D54"/>
    <w:rsid w:val="002A2902"/>
    <w:rsid w:val="002A298E"/>
    <w:rsid w:val="002A29C4"/>
    <w:rsid w:val="002A2CB1"/>
    <w:rsid w:val="002A2EE3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A7AFA"/>
    <w:rsid w:val="002B03CE"/>
    <w:rsid w:val="002B09AD"/>
    <w:rsid w:val="002B0FA3"/>
    <w:rsid w:val="002B1624"/>
    <w:rsid w:val="002B235E"/>
    <w:rsid w:val="002B241B"/>
    <w:rsid w:val="002B2C0D"/>
    <w:rsid w:val="002B30F1"/>
    <w:rsid w:val="002B4514"/>
    <w:rsid w:val="002B452B"/>
    <w:rsid w:val="002B469A"/>
    <w:rsid w:val="002B4E10"/>
    <w:rsid w:val="002B5385"/>
    <w:rsid w:val="002B5525"/>
    <w:rsid w:val="002B5796"/>
    <w:rsid w:val="002B5D81"/>
    <w:rsid w:val="002B60FD"/>
    <w:rsid w:val="002B6426"/>
    <w:rsid w:val="002B68B3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3AA4"/>
    <w:rsid w:val="002C3C48"/>
    <w:rsid w:val="002C40ED"/>
    <w:rsid w:val="002C4DB9"/>
    <w:rsid w:val="002C532F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454E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0BB1"/>
    <w:rsid w:val="002E10D2"/>
    <w:rsid w:val="002E14FC"/>
    <w:rsid w:val="002E17D3"/>
    <w:rsid w:val="002E1925"/>
    <w:rsid w:val="002E1BB9"/>
    <w:rsid w:val="002E2301"/>
    <w:rsid w:val="002E235E"/>
    <w:rsid w:val="002E2783"/>
    <w:rsid w:val="002E30E6"/>
    <w:rsid w:val="002E31AB"/>
    <w:rsid w:val="002E3209"/>
    <w:rsid w:val="002E3694"/>
    <w:rsid w:val="002E381D"/>
    <w:rsid w:val="002E3DE6"/>
    <w:rsid w:val="002E3E12"/>
    <w:rsid w:val="002E40F0"/>
    <w:rsid w:val="002E42EA"/>
    <w:rsid w:val="002E5382"/>
    <w:rsid w:val="002E5501"/>
    <w:rsid w:val="002E5864"/>
    <w:rsid w:val="002E595B"/>
    <w:rsid w:val="002E663B"/>
    <w:rsid w:val="002E6C67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3551"/>
    <w:rsid w:val="002F35A2"/>
    <w:rsid w:val="002F3893"/>
    <w:rsid w:val="002F3A46"/>
    <w:rsid w:val="002F3C1D"/>
    <w:rsid w:val="002F419F"/>
    <w:rsid w:val="002F442A"/>
    <w:rsid w:val="002F4D6A"/>
    <w:rsid w:val="002F53B8"/>
    <w:rsid w:val="002F564F"/>
    <w:rsid w:val="002F7562"/>
    <w:rsid w:val="002F79B7"/>
    <w:rsid w:val="002F7B68"/>
    <w:rsid w:val="002F7F74"/>
    <w:rsid w:val="00300121"/>
    <w:rsid w:val="00300D09"/>
    <w:rsid w:val="00300F44"/>
    <w:rsid w:val="0030174E"/>
    <w:rsid w:val="003019B9"/>
    <w:rsid w:val="00301DBA"/>
    <w:rsid w:val="00302038"/>
    <w:rsid w:val="0030208F"/>
    <w:rsid w:val="00302241"/>
    <w:rsid w:val="003035D3"/>
    <w:rsid w:val="00303874"/>
    <w:rsid w:val="003038F1"/>
    <w:rsid w:val="00303C8E"/>
    <w:rsid w:val="00303DC0"/>
    <w:rsid w:val="00303E3A"/>
    <w:rsid w:val="00303FB6"/>
    <w:rsid w:val="003040C9"/>
    <w:rsid w:val="00304315"/>
    <w:rsid w:val="003048A7"/>
    <w:rsid w:val="00304951"/>
    <w:rsid w:val="00304B5C"/>
    <w:rsid w:val="00305033"/>
    <w:rsid w:val="00305502"/>
    <w:rsid w:val="003057D6"/>
    <w:rsid w:val="00305961"/>
    <w:rsid w:val="003059B4"/>
    <w:rsid w:val="00305A09"/>
    <w:rsid w:val="003066D6"/>
    <w:rsid w:val="0030687C"/>
    <w:rsid w:val="00306CFA"/>
    <w:rsid w:val="00306F28"/>
    <w:rsid w:val="0030708B"/>
    <w:rsid w:val="00307988"/>
    <w:rsid w:val="00310212"/>
    <w:rsid w:val="00310287"/>
    <w:rsid w:val="0031043D"/>
    <w:rsid w:val="00310820"/>
    <w:rsid w:val="00310C90"/>
    <w:rsid w:val="003111F8"/>
    <w:rsid w:val="0031135A"/>
    <w:rsid w:val="00312415"/>
    <w:rsid w:val="00312758"/>
    <w:rsid w:val="00312B58"/>
    <w:rsid w:val="00312FE0"/>
    <w:rsid w:val="00313ACA"/>
    <w:rsid w:val="003148B4"/>
    <w:rsid w:val="00314A0E"/>
    <w:rsid w:val="00315001"/>
    <w:rsid w:val="0031515B"/>
    <w:rsid w:val="0031554B"/>
    <w:rsid w:val="003159A4"/>
    <w:rsid w:val="00315CA1"/>
    <w:rsid w:val="00315DAB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A98"/>
    <w:rsid w:val="00320AF8"/>
    <w:rsid w:val="003211D3"/>
    <w:rsid w:val="00321F66"/>
    <w:rsid w:val="00321FF8"/>
    <w:rsid w:val="003225B7"/>
    <w:rsid w:val="003227F6"/>
    <w:rsid w:val="00322FB9"/>
    <w:rsid w:val="003233D7"/>
    <w:rsid w:val="0032385B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80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697"/>
    <w:rsid w:val="00330BE8"/>
    <w:rsid w:val="00330C39"/>
    <w:rsid w:val="00330CD5"/>
    <w:rsid w:val="00330E4C"/>
    <w:rsid w:val="00332921"/>
    <w:rsid w:val="00332941"/>
    <w:rsid w:val="00332B32"/>
    <w:rsid w:val="0033301C"/>
    <w:rsid w:val="00333109"/>
    <w:rsid w:val="00334670"/>
    <w:rsid w:val="00334F6E"/>
    <w:rsid w:val="003358BC"/>
    <w:rsid w:val="00335BC9"/>
    <w:rsid w:val="00335C4A"/>
    <w:rsid w:val="00336519"/>
    <w:rsid w:val="003374F4"/>
    <w:rsid w:val="00337817"/>
    <w:rsid w:val="00337971"/>
    <w:rsid w:val="0034062E"/>
    <w:rsid w:val="00340747"/>
    <w:rsid w:val="00340AF7"/>
    <w:rsid w:val="0034139F"/>
    <w:rsid w:val="00341FDC"/>
    <w:rsid w:val="00342488"/>
    <w:rsid w:val="003427D9"/>
    <w:rsid w:val="00342DF0"/>
    <w:rsid w:val="00342F63"/>
    <w:rsid w:val="0034376A"/>
    <w:rsid w:val="00343C0B"/>
    <w:rsid w:val="00343FED"/>
    <w:rsid w:val="00344244"/>
    <w:rsid w:val="0034431D"/>
    <w:rsid w:val="00344735"/>
    <w:rsid w:val="00345B4D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B1D"/>
    <w:rsid w:val="00351E74"/>
    <w:rsid w:val="00351FFB"/>
    <w:rsid w:val="0035290A"/>
    <w:rsid w:val="00352AE0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3C4"/>
    <w:rsid w:val="00355416"/>
    <w:rsid w:val="003554E9"/>
    <w:rsid w:val="003559EB"/>
    <w:rsid w:val="00355A0A"/>
    <w:rsid w:val="0035613F"/>
    <w:rsid w:val="00356A46"/>
    <w:rsid w:val="00356D40"/>
    <w:rsid w:val="0035711C"/>
    <w:rsid w:val="00357905"/>
    <w:rsid w:val="00357C07"/>
    <w:rsid w:val="00360376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BFF"/>
    <w:rsid w:val="00365F6B"/>
    <w:rsid w:val="003661B0"/>
    <w:rsid w:val="003668A8"/>
    <w:rsid w:val="00366A5D"/>
    <w:rsid w:val="00366D30"/>
    <w:rsid w:val="003677B1"/>
    <w:rsid w:val="00367B81"/>
    <w:rsid w:val="00370517"/>
    <w:rsid w:val="00370D03"/>
    <w:rsid w:val="00371619"/>
    <w:rsid w:val="00371785"/>
    <w:rsid w:val="003725B7"/>
    <w:rsid w:val="00372925"/>
    <w:rsid w:val="00372942"/>
    <w:rsid w:val="003729D1"/>
    <w:rsid w:val="003729D4"/>
    <w:rsid w:val="00372D96"/>
    <w:rsid w:val="00373820"/>
    <w:rsid w:val="00373899"/>
    <w:rsid w:val="00374017"/>
    <w:rsid w:val="003745F8"/>
    <w:rsid w:val="0037484A"/>
    <w:rsid w:val="00374A94"/>
    <w:rsid w:val="00375287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32"/>
    <w:rsid w:val="003821BA"/>
    <w:rsid w:val="00382987"/>
    <w:rsid w:val="00383C18"/>
    <w:rsid w:val="00384C7A"/>
    <w:rsid w:val="003854A9"/>
    <w:rsid w:val="00385A14"/>
    <w:rsid w:val="00386090"/>
    <w:rsid w:val="00386495"/>
    <w:rsid w:val="00386967"/>
    <w:rsid w:val="00386EBC"/>
    <w:rsid w:val="0038706D"/>
    <w:rsid w:val="003873D0"/>
    <w:rsid w:val="00387D14"/>
    <w:rsid w:val="00387E9E"/>
    <w:rsid w:val="0039184C"/>
    <w:rsid w:val="00391B41"/>
    <w:rsid w:val="00391D76"/>
    <w:rsid w:val="00391FA3"/>
    <w:rsid w:val="003921FE"/>
    <w:rsid w:val="003926EC"/>
    <w:rsid w:val="00392923"/>
    <w:rsid w:val="003929E2"/>
    <w:rsid w:val="00392E67"/>
    <w:rsid w:val="00392E76"/>
    <w:rsid w:val="0039323E"/>
    <w:rsid w:val="003934FD"/>
    <w:rsid w:val="003935E3"/>
    <w:rsid w:val="00393831"/>
    <w:rsid w:val="0039395E"/>
    <w:rsid w:val="003946C3"/>
    <w:rsid w:val="00394BBB"/>
    <w:rsid w:val="003954C7"/>
    <w:rsid w:val="00395628"/>
    <w:rsid w:val="0039596D"/>
    <w:rsid w:val="00396940"/>
    <w:rsid w:val="003970B7"/>
    <w:rsid w:val="003971E0"/>
    <w:rsid w:val="003972E1"/>
    <w:rsid w:val="00397462"/>
    <w:rsid w:val="003974D1"/>
    <w:rsid w:val="003976B3"/>
    <w:rsid w:val="00397F91"/>
    <w:rsid w:val="003A08AF"/>
    <w:rsid w:val="003A0956"/>
    <w:rsid w:val="003A0C36"/>
    <w:rsid w:val="003A1677"/>
    <w:rsid w:val="003A1AD5"/>
    <w:rsid w:val="003A1F08"/>
    <w:rsid w:val="003A21DF"/>
    <w:rsid w:val="003A2572"/>
    <w:rsid w:val="003A2935"/>
    <w:rsid w:val="003A2FD1"/>
    <w:rsid w:val="003A30C3"/>
    <w:rsid w:val="003A36F8"/>
    <w:rsid w:val="003A39DC"/>
    <w:rsid w:val="003A442E"/>
    <w:rsid w:val="003A5643"/>
    <w:rsid w:val="003A5C94"/>
    <w:rsid w:val="003A6A8B"/>
    <w:rsid w:val="003A7034"/>
    <w:rsid w:val="003A72F6"/>
    <w:rsid w:val="003B05A5"/>
    <w:rsid w:val="003B08C1"/>
    <w:rsid w:val="003B1BE4"/>
    <w:rsid w:val="003B1ECF"/>
    <w:rsid w:val="003B2064"/>
    <w:rsid w:val="003B22FF"/>
    <w:rsid w:val="003B2C57"/>
    <w:rsid w:val="003B2F10"/>
    <w:rsid w:val="003B3011"/>
    <w:rsid w:val="003B30E7"/>
    <w:rsid w:val="003B3956"/>
    <w:rsid w:val="003B40A4"/>
    <w:rsid w:val="003B4CB1"/>
    <w:rsid w:val="003B4E8C"/>
    <w:rsid w:val="003B6A84"/>
    <w:rsid w:val="003B6CC1"/>
    <w:rsid w:val="003B7B1A"/>
    <w:rsid w:val="003C12FF"/>
    <w:rsid w:val="003C1337"/>
    <w:rsid w:val="003C1878"/>
    <w:rsid w:val="003C1BC3"/>
    <w:rsid w:val="003C2455"/>
    <w:rsid w:val="003C2741"/>
    <w:rsid w:val="003C2D59"/>
    <w:rsid w:val="003C3DCC"/>
    <w:rsid w:val="003C4CD3"/>
    <w:rsid w:val="003C4F02"/>
    <w:rsid w:val="003C50B0"/>
    <w:rsid w:val="003C5266"/>
    <w:rsid w:val="003C561B"/>
    <w:rsid w:val="003C68DF"/>
    <w:rsid w:val="003C6CFB"/>
    <w:rsid w:val="003C79AF"/>
    <w:rsid w:val="003C7D3A"/>
    <w:rsid w:val="003D05D1"/>
    <w:rsid w:val="003D0B34"/>
    <w:rsid w:val="003D26B3"/>
    <w:rsid w:val="003D2B1A"/>
    <w:rsid w:val="003D2F07"/>
    <w:rsid w:val="003D321C"/>
    <w:rsid w:val="003D34A5"/>
    <w:rsid w:val="003D3701"/>
    <w:rsid w:val="003D3C3D"/>
    <w:rsid w:val="003D4318"/>
    <w:rsid w:val="003D4F43"/>
    <w:rsid w:val="003D7A7A"/>
    <w:rsid w:val="003D7B51"/>
    <w:rsid w:val="003D7D4A"/>
    <w:rsid w:val="003E00DA"/>
    <w:rsid w:val="003E0A46"/>
    <w:rsid w:val="003E0B8C"/>
    <w:rsid w:val="003E15EF"/>
    <w:rsid w:val="003E164D"/>
    <w:rsid w:val="003E1AB8"/>
    <w:rsid w:val="003E1BFF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C13"/>
    <w:rsid w:val="003E609F"/>
    <w:rsid w:val="003E6316"/>
    <w:rsid w:val="003E68F0"/>
    <w:rsid w:val="003E6BE0"/>
    <w:rsid w:val="003E7738"/>
    <w:rsid w:val="003E78F4"/>
    <w:rsid w:val="003E7A35"/>
    <w:rsid w:val="003E7A91"/>
    <w:rsid w:val="003E7EDA"/>
    <w:rsid w:val="003F02DA"/>
    <w:rsid w:val="003F0334"/>
    <w:rsid w:val="003F058F"/>
    <w:rsid w:val="003F06EA"/>
    <w:rsid w:val="003F0B68"/>
    <w:rsid w:val="003F0E91"/>
    <w:rsid w:val="003F0E9B"/>
    <w:rsid w:val="003F14BF"/>
    <w:rsid w:val="003F1968"/>
    <w:rsid w:val="003F1AD0"/>
    <w:rsid w:val="003F1CAE"/>
    <w:rsid w:val="003F1FAF"/>
    <w:rsid w:val="003F2139"/>
    <w:rsid w:val="003F248D"/>
    <w:rsid w:val="003F25DE"/>
    <w:rsid w:val="003F265D"/>
    <w:rsid w:val="003F288C"/>
    <w:rsid w:val="003F2A68"/>
    <w:rsid w:val="003F2F30"/>
    <w:rsid w:val="003F2FF0"/>
    <w:rsid w:val="003F302A"/>
    <w:rsid w:val="003F3144"/>
    <w:rsid w:val="003F36F4"/>
    <w:rsid w:val="003F3A3B"/>
    <w:rsid w:val="003F40CF"/>
    <w:rsid w:val="003F47F4"/>
    <w:rsid w:val="003F490B"/>
    <w:rsid w:val="003F5777"/>
    <w:rsid w:val="003F5802"/>
    <w:rsid w:val="003F5E82"/>
    <w:rsid w:val="003F628E"/>
    <w:rsid w:val="003F62D6"/>
    <w:rsid w:val="003F6A22"/>
    <w:rsid w:val="003F729D"/>
    <w:rsid w:val="003F7A21"/>
    <w:rsid w:val="003F7D59"/>
    <w:rsid w:val="004003DE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5EA3"/>
    <w:rsid w:val="0040687C"/>
    <w:rsid w:val="004068F3"/>
    <w:rsid w:val="00407448"/>
    <w:rsid w:val="0040771E"/>
    <w:rsid w:val="0041241B"/>
    <w:rsid w:val="00412A8A"/>
    <w:rsid w:val="00412F34"/>
    <w:rsid w:val="004130C9"/>
    <w:rsid w:val="00413250"/>
    <w:rsid w:val="004133E4"/>
    <w:rsid w:val="0041361E"/>
    <w:rsid w:val="00413A4E"/>
    <w:rsid w:val="00413BF4"/>
    <w:rsid w:val="0041413D"/>
    <w:rsid w:val="004142CD"/>
    <w:rsid w:val="00414609"/>
    <w:rsid w:val="00414946"/>
    <w:rsid w:val="004149F4"/>
    <w:rsid w:val="00414D75"/>
    <w:rsid w:val="0041523E"/>
    <w:rsid w:val="00415258"/>
    <w:rsid w:val="00415B9E"/>
    <w:rsid w:val="00415CE0"/>
    <w:rsid w:val="00416072"/>
    <w:rsid w:val="004163FA"/>
    <w:rsid w:val="0041664B"/>
    <w:rsid w:val="00416828"/>
    <w:rsid w:val="00416EC3"/>
    <w:rsid w:val="00417575"/>
    <w:rsid w:val="004179E7"/>
    <w:rsid w:val="00417B3D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663"/>
    <w:rsid w:val="0042495F"/>
    <w:rsid w:val="00424D5B"/>
    <w:rsid w:val="00425829"/>
    <w:rsid w:val="0042582E"/>
    <w:rsid w:val="00426CA1"/>
    <w:rsid w:val="00426DF3"/>
    <w:rsid w:val="00426E76"/>
    <w:rsid w:val="004270D4"/>
    <w:rsid w:val="00427D5F"/>
    <w:rsid w:val="00427FD2"/>
    <w:rsid w:val="00430144"/>
    <w:rsid w:val="004309D4"/>
    <w:rsid w:val="004312B5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7AF"/>
    <w:rsid w:val="00433834"/>
    <w:rsid w:val="0043386D"/>
    <w:rsid w:val="00433A92"/>
    <w:rsid w:val="00433E51"/>
    <w:rsid w:val="004347A1"/>
    <w:rsid w:val="00434F72"/>
    <w:rsid w:val="00435064"/>
    <w:rsid w:val="00435082"/>
    <w:rsid w:val="00435BB2"/>
    <w:rsid w:val="00435E79"/>
    <w:rsid w:val="00436007"/>
    <w:rsid w:val="0043644B"/>
    <w:rsid w:val="004376C6"/>
    <w:rsid w:val="00437B65"/>
    <w:rsid w:val="00437FEE"/>
    <w:rsid w:val="00440162"/>
    <w:rsid w:val="00440762"/>
    <w:rsid w:val="004407BC"/>
    <w:rsid w:val="004407D8"/>
    <w:rsid w:val="0044081C"/>
    <w:rsid w:val="00440E18"/>
    <w:rsid w:val="00440E75"/>
    <w:rsid w:val="0044101E"/>
    <w:rsid w:val="004410D7"/>
    <w:rsid w:val="00441674"/>
    <w:rsid w:val="004417D8"/>
    <w:rsid w:val="004425E4"/>
    <w:rsid w:val="004438DB"/>
    <w:rsid w:val="00443CDB"/>
    <w:rsid w:val="00444037"/>
    <w:rsid w:val="0044405F"/>
    <w:rsid w:val="00444068"/>
    <w:rsid w:val="0044466B"/>
    <w:rsid w:val="004447D8"/>
    <w:rsid w:val="00444E85"/>
    <w:rsid w:val="0044509F"/>
    <w:rsid w:val="004452F2"/>
    <w:rsid w:val="0044558E"/>
    <w:rsid w:val="00445B70"/>
    <w:rsid w:val="00446370"/>
    <w:rsid w:val="004464C7"/>
    <w:rsid w:val="004464D4"/>
    <w:rsid w:val="00446619"/>
    <w:rsid w:val="00446FAC"/>
    <w:rsid w:val="00447524"/>
    <w:rsid w:val="004504B5"/>
    <w:rsid w:val="00450871"/>
    <w:rsid w:val="00450BDF"/>
    <w:rsid w:val="00451468"/>
    <w:rsid w:val="0045154E"/>
    <w:rsid w:val="004516AE"/>
    <w:rsid w:val="00451990"/>
    <w:rsid w:val="004519DF"/>
    <w:rsid w:val="00451B1E"/>
    <w:rsid w:val="00451CB2"/>
    <w:rsid w:val="00452039"/>
    <w:rsid w:val="00452B1B"/>
    <w:rsid w:val="00453166"/>
    <w:rsid w:val="00453F36"/>
    <w:rsid w:val="00454CF4"/>
    <w:rsid w:val="0045536C"/>
    <w:rsid w:val="00455A2C"/>
    <w:rsid w:val="00455D42"/>
    <w:rsid w:val="00455D68"/>
    <w:rsid w:val="00456109"/>
    <w:rsid w:val="0045649A"/>
    <w:rsid w:val="004567A6"/>
    <w:rsid w:val="004573B2"/>
    <w:rsid w:val="004575B6"/>
    <w:rsid w:val="004575C8"/>
    <w:rsid w:val="00457A17"/>
    <w:rsid w:val="00457FAA"/>
    <w:rsid w:val="0046138B"/>
    <w:rsid w:val="0046160E"/>
    <w:rsid w:val="00461D42"/>
    <w:rsid w:val="00462282"/>
    <w:rsid w:val="00462377"/>
    <w:rsid w:val="00462A6A"/>
    <w:rsid w:val="00462D21"/>
    <w:rsid w:val="00463E75"/>
    <w:rsid w:val="00463F7D"/>
    <w:rsid w:val="00464200"/>
    <w:rsid w:val="004642F9"/>
    <w:rsid w:val="004643EB"/>
    <w:rsid w:val="00464595"/>
    <w:rsid w:val="0046598C"/>
    <w:rsid w:val="00465C0E"/>
    <w:rsid w:val="00466A5B"/>
    <w:rsid w:val="00470275"/>
    <w:rsid w:val="004705D9"/>
    <w:rsid w:val="004707D8"/>
    <w:rsid w:val="00470872"/>
    <w:rsid w:val="004715C8"/>
    <w:rsid w:val="00471DED"/>
    <w:rsid w:val="004720B3"/>
    <w:rsid w:val="00472D05"/>
    <w:rsid w:val="00472D5B"/>
    <w:rsid w:val="00473512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778A3"/>
    <w:rsid w:val="00480121"/>
    <w:rsid w:val="004808D2"/>
    <w:rsid w:val="004808E6"/>
    <w:rsid w:val="00480AA9"/>
    <w:rsid w:val="00480E51"/>
    <w:rsid w:val="00480E53"/>
    <w:rsid w:val="004812D0"/>
    <w:rsid w:val="00481795"/>
    <w:rsid w:val="00481D76"/>
    <w:rsid w:val="00482666"/>
    <w:rsid w:val="00482CD7"/>
    <w:rsid w:val="00482D28"/>
    <w:rsid w:val="004831FB"/>
    <w:rsid w:val="00483772"/>
    <w:rsid w:val="004838F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484"/>
    <w:rsid w:val="00490532"/>
    <w:rsid w:val="004906F0"/>
    <w:rsid w:val="0049076D"/>
    <w:rsid w:val="0049136C"/>
    <w:rsid w:val="00491450"/>
    <w:rsid w:val="00491DCB"/>
    <w:rsid w:val="0049216E"/>
    <w:rsid w:val="00492B82"/>
    <w:rsid w:val="00492BF1"/>
    <w:rsid w:val="00493779"/>
    <w:rsid w:val="00493FA6"/>
    <w:rsid w:val="00494B78"/>
    <w:rsid w:val="004954DD"/>
    <w:rsid w:val="004954F5"/>
    <w:rsid w:val="0049561F"/>
    <w:rsid w:val="004956B4"/>
    <w:rsid w:val="004959C7"/>
    <w:rsid w:val="00495BAC"/>
    <w:rsid w:val="00495C46"/>
    <w:rsid w:val="00495FD6"/>
    <w:rsid w:val="0049660D"/>
    <w:rsid w:val="00496C76"/>
    <w:rsid w:val="0049710B"/>
    <w:rsid w:val="004A00BB"/>
    <w:rsid w:val="004A07AE"/>
    <w:rsid w:val="004A0C37"/>
    <w:rsid w:val="004A0DAF"/>
    <w:rsid w:val="004A0FCF"/>
    <w:rsid w:val="004A1562"/>
    <w:rsid w:val="004A180F"/>
    <w:rsid w:val="004A1D70"/>
    <w:rsid w:val="004A24BA"/>
    <w:rsid w:val="004A24FA"/>
    <w:rsid w:val="004A28A1"/>
    <w:rsid w:val="004A2D8E"/>
    <w:rsid w:val="004A2E59"/>
    <w:rsid w:val="004A3504"/>
    <w:rsid w:val="004A38F1"/>
    <w:rsid w:val="004A391C"/>
    <w:rsid w:val="004A3A02"/>
    <w:rsid w:val="004A3B8B"/>
    <w:rsid w:val="004A3CA4"/>
    <w:rsid w:val="004A3DE1"/>
    <w:rsid w:val="004A41ED"/>
    <w:rsid w:val="004A42AF"/>
    <w:rsid w:val="004A42FE"/>
    <w:rsid w:val="004A4701"/>
    <w:rsid w:val="004A4BE8"/>
    <w:rsid w:val="004A50CE"/>
    <w:rsid w:val="004A5F71"/>
    <w:rsid w:val="004A61A6"/>
    <w:rsid w:val="004A6A7D"/>
    <w:rsid w:val="004A6D64"/>
    <w:rsid w:val="004A7028"/>
    <w:rsid w:val="004A75BA"/>
    <w:rsid w:val="004B05DA"/>
    <w:rsid w:val="004B06B1"/>
    <w:rsid w:val="004B193A"/>
    <w:rsid w:val="004B20A4"/>
    <w:rsid w:val="004B26B0"/>
    <w:rsid w:val="004B2D6D"/>
    <w:rsid w:val="004B2F48"/>
    <w:rsid w:val="004B37C7"/>
    <w:rsid w:val="004B3881"/>
    <w:rsid w:val="004B393E"/>
    <w:rsid w:val="004B3AEB"/>
    <w:rsid w:val="004B439F"/>
    <w:rsid w:val="004B46F2"/>
    <w:rsid w:val="004B49B4"/>
    <w:rsid w:val="004B573B"/>
    <w:rsid w:val="004B591B"/>
    <w:rsid w:val="004B597E"/>
    <w:rsid w:val="004B5B29"/>
    <w:rsid w:val="004B5D61"/>
    <w:rsid w:val="004B6299"/>
    <w:rsid w:val="004B645E"/>
    <w:rsid w:val="004B7C64"/>
    <w:rsid w:val="004B7C93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48EA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70"/>
    <w:rsid w:val="004D198C"/>
    <w:rsid w:val="004D231E"/>
    <w:rsid w:val="004D2626"/>
    <w:rsid w:val="004D271E"/>
    <w:rsid w:val="004D31E0"/>
    <w:rsid w:val="004D31ED"/>
    <w:rsid w:val="004D32B6"/>
    <w:rsid w:val="004D357B"/>
    <w:rsid w:val="004D3632"/>
    <w:rsid w:val="004D39C1"/>
    <w:rsid w:val="004D3A84"/>
    <w:rsid w:val="004D3B30"/>
    <w:rsid w:val="004D3C14"/>
    <w:rsid w:val="004D3DD6"/>
    <w:rsid w:val="004D45D8"/>
    <w:rsid w:val="004D4709"/>
    <w:rsid w:val="004D4C42"/>
    <w:rsid w:val="004D4D76"/>
    <w:rsid w:val="004D5169"/>
    <w:rsid w:val="004D52CD"/>
    <w:rsid w:val="004D609F"/>
    <w:rsid w:val="004D65F0"/>
    <w:rsid w:val="004D6D6A"/>
    <w:rsid w:val="004D6DA6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29"/>
    <w:rsid w:val="004E3569"/>
    <w:rsid w:val="004E35FA"/>
    <w:rsid w:val="004E3D6A"/>
    <w:rsid w:val="004E4254"/>
    <w:rsid w:val="004E453B"/>
    <w:rsid w:val="004E4AE8"/>
    <w:rsid w:val="004E5950"/>
    <w:rsid w:val="004E5B96"/>
    <w:rsid w:val="004E6754"/>
    <w:rsid w:val="004E6BDA"/>
    <w:rsid w:val="004E714D"/>
    <w:rsid w:val="004E7231"/>
    <w:rsid w:val="004E74F6"/>
    <w:rsid w:val="004E7BEC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885"/>
    <w:rsid w:val="004F494B"/>
    <w:rsid w:val="004F4F6F"/>
    <w:rsid w:val="004F4FFF"/>
    <w:rsid w:val="004F5066"/>
    <w:rsid w:val="004F65FD"/>
    <w:rsid w:val="004F6704"/>
    <w:rsid w:val="004F675A"/>
    <w:rsid w:val="004F6996"/>
    <w:rsid w:val="004F6EF1"/>
    <w:rsid w:val="004F718F"/>
    <w:rsid w:val="004F7722"/>
    <w:rsid w:val="004F78A9"/>
    <w:rsid w:val="0050005D"/>
    <w:rsid w:val="00500119"/>
    <w:rsid w:val="00500845"/>
    <w:rsid w:val="00500B1E"/>
    <w:rsid w:val="00500C93"/>
    <w:rsid w:val="00500ED3"/>
    <w:rsid w:val="00501B06"/>
    <w:rsid w:val="00501BFE"/>
    <w:rsid w:val="00501C6A"/>
    <w:rsid w:val="00501DBD"/>
    <w:rsid w:val="00502091"/>
    <w:rsid w:val="005020FE"/>
    <w:rsid w:val="0050289D"/>
    <w:rsid w:val="005028B0"/>
    <w:rsid w:val="00502EEC"/>
    <w:rsid w:val="0050313D"/>
    <w:rsid w:val="005033F8"/>
    <w:rsid w:val="00503519"/>
    <w:rsid w:val="00503C4D"/>
    <w:rsid w:val="00503C97"/>
    <w:rsid w:val="00503CB3"/>
    <w:rsid w:val="00504B67"/>
    <w:rsid w:val="00504C06"/>
    <w:rsid w:val="00504D4A"/>
    <w:rsid w:val="00505CC6"/>
    <w:rsid w:val="00506596"/>
    <w:rsid w:val="00506A13"/>
    <w:rsid w:val="0050775B"/>
    <w:rsid w:val="005111CF"/>
    <w:rsid w:val="005116F8"/>
    <w:rsid w:val="0051290F"/>
    <w:rsid w:val="005129E6"/>
    <w:rsid w:val="00512F91"/>
    <w:rsid w:val="005131AF"/>
    <w:rsid w:val="00513CCE"/>
    <w:rsid w:val="00513EE9"/>
    <w:rsid w:val="00514776"/>
    <w:rsid w:val="00514813"/>
    <w:rsid w:val="00514A88"/>
    <w:rsid w:val="00514FAB"/>
    <w:rsid w:val="0051525D"/>
    <w:rsid w:val="00515493"/>
    <w:rsid w:val="005159FB"/>
    <w:rsid w:val="00516208"/>
    <w:rsid w:val="00516273"/>
    <w:rsid w:val="005164C9"/>
    <w:rsid w:val="00516E54"/>
    <w:rsid w:val="0051751E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9CC"/>
    <w:rsid w:val="00522FA9"/>
    <w:rsid w:val="0052304D"/>
    <w:rsid w:val="00523FA6"/>
    <w:rsid w:val="00524E34"/>
    <w:rsid w:val="005257B8"/>
    <w:rsid w:val="00525A6D"/>
    <w:rsid w:val="005265E3"/>
    <w:rsid w:val="00526D41"/>
    <w:rsid w:val="00526EBC"/>
    <w:rsid w:val="00527215"/>
    <w:rsid w:val="005302DC"/>
    <w:rsid w:val="00530343"/>
    <w:rsid w:val="00531237"/>
    <w:rsid w:val="005314F6"/>
    <w:rsid w:val="005315B6"/>
    <w:rsid w:val="005316C2"/>
    <w:rsid w:val="00531A7A"/>
    <w:rsid w:val="00531AC4"/>
    <w:rsid w:val="00531DC5"/>
    <w:rsid w:val="0053262F"/>
    <w:rsid w:val="00532635"/>
    <w:rsid w:val="005329C5"/>
    <w:rsid w:val="00532C9B"/>
    <w:rsid w:val="0053301E"/>
    <w:rsid w:val="005332A0"/>
    <w:rsid w:val="0053343C"/>
    <w:rsid w:val="00533A13"/>
    <w:rsid w:val="00533B64"/>
    <w:rsid w:val="00534112"/>
    <w:rsid w:val="005345C3"/>
    <w:rsid w:val="00534839"/>
    <w:rsid w:val="00534AE3"/>
    <w:rsid w:val="00535933"/>
    <w:rsid w:val="005360CE"/>
    <w:rsid w:val="0053640B"/>
    <w:rsid w:val="00536780"/>
    <w:rsid w:val="00536A0E"/>
    <w:rsid w:val="005371DA"/>
    <w:rsid w:val="0053735E"/>
    <w:rsid w:val="005373B5"/>
    <w:rsid w:val="005374F8"/>
    <w:rsid w:val="00537F5F"/>
    <w:rsid w:val="00540069"/>
    <w:rsid w:val="005411A8"/>
    <w:rsid w:val="00541675"/>
    <w:rsid w:val="00541CFF"/>
    <w:rsid w:val="00541E7B"/>
    <w:rsid w:val="00541F5E"/>
    <w:rsid w:val="005420BA"/>
    <w:rsid w:val="005422D1"/>
    <w:rsid w:val="005422EE"/>
    <w:rsid w:val="00542807"/>
    <w:rsid w:val="005428C4"/>
    <w:rsid w:val="0054290F"/>
    <w:rsid w:val="00542B42"/>
    <w:rsid w:val="00542FF6"/>
    <w:rsid w:val="00543053"/>
    <w:rsid w:val="00543624"/>
    <w:rsid w:val="00543C6C"/>
    <w:rsid w:val="00544196"/>
    <w:rsid w:val="005441B6"/>
    <w:rsid w:val="00544522"/>
    <w:rsid w:val="0054457E"/>
    <w:rsid w:val="005455AA"/>
    <w:rsid w:val="00545951"/>
    <w:rsid w:val="005459CB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8F4"/>
    <w:rsid w:val="0055196C"/>
    <w:rsid w:val="0055266D"/>
    <w:rsid w:val="005528B5"/>
    <w:rsid w:val="00552C2A"/>
    <w:rsid w:val="00552C37"/>
    <w:rsid w:val="00552E98"/>
    <w:rsid w:val="00553622"/>
    <w:rsid w:val="00553A03"/>
    <w:rsid w:val="00553D54"/>
    <w:rsid w:val="00554921"/>
    <w:rsid w:val="00554C53"/>
    <w:rsid w:val="00555060"/>
    <w:rsid w:val="00555309"/>
    <w:rsid w:val="0055579A"/>
    <w:rsid w:val="005558B8"/>
    <w:rsid w:val="00555AB3"/>
    <w:rsid w:val="00555AD2"/>
    <w:rsid w:val="005567CD"/>
    <w:rsid w:val="00556CAC"/>
    <w:rsid w:val="00557400"/>
    <w:rsid w:val="00557E8E"/>
    <w:rsid w:val="00560865"/>
    <w:rsid w:val="00560CC6"/>
    <w:rsid w:val="00560F20"/>
    <w:rsid w:val="005616FE"/>
    <w:rsid w:val="0056176E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6CF"/>
    <w:rsid w:val="00565739"/>
    <w:rsid w:val="00565E99"/>
    <w:rsid w:val="00566169"/>
    <w:rsid w:val="00566452"/>
    <w:rsid w:val="005668C8"/>
    <w:rsid w:val="00566CED"/>
    <w:rsid w:val="00566D39"/>
    <w:rsid w:val="00566E7E"/>
    <w:rsid w:val="0057005A"/>
    <w:rsid w:val="00570146"/>
    <w:rsid w:val="00570743"/>
    <w:rsid w:val="0057095A"/>
    <w:rsid w:val="0057144A"/>
    <w:rsid w:val="00571B87"/>
    <w:rsid w:val="00571E51"/>
    <w:rsid w:val="00572259"/>
    <w:rsid w:val="0057242B"/>
    <w:rsid w:val="00572594"/>
    <w:rsid w:val="0057283F"/>
    <w:rsid w:val="00572A6A"/>
    <w:rsid w:val="00572FB9"/>
    <w:rsid w:val="00573898"/>
    <w:rsid w:val="005738AA"/>
    <w:rsid w:val="005738D5"/>
    <w:rsid w:val="00573D1C"/>
    <w:rsid w:val="0057435F"/>
    <w:rsid w:val="005743FD"/>
    <w:rsid w:val="00574557"/>
    <w:rsid w:val="005750FF"/>
    <w:rsid w:val="00575B17"/>
    <w:rsid w:val="00575DCB"/>
    <w:rsid w:val="00575E17"/>
    <w:rsid w:val="00577056"/>
    <w:rsid w:val="00577A15"/>
    <w:rsid w:val="00577AF8"/>
    <w:rsid w:val="00577C9B"/>
    <w:rsid w:val="00577D4C"/>
    <w:rsid w:val="00577EC8"/>
    <w:rsid w:val="0058000D"/>
    <w:rsid w:val="00580505"/>
    <w:rsid w:val="00580F65"/>
    <w:rsid w:val="00581AFE"/>
    <w:rsid w:val="00581C73"/>
    <w:rsid w:val="00581CE6"/>
    <w:rsid w:val="00581EAE"/>
    <w:rsid w:val="00581EFF"/>
    <w:rsid w:val="00581F8C"/>
    <w:rsid w:val="00582290"/>
    <w:rsid w:val="005825BC"/>
    <w:rsid w:val="00583CA4"/>
    <w:rsid w:val="00583E21"/>
    <w:rsid w:val="005850E5"/>
    <w:rsid w:val="005866BB"/>
    <w:rsid w:val="00586D3D"/>
    <w:rsid w:val="00587426"/>
    <w:rsid w:val="0058781F"/>
    <w:rsid w:val="005909B0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880"/>
    <w:rsid w:val="00593D53"/>
    <w:rsid w:val="0059489F"/>
    <w:rsid w:val="005948A2"/>
    <w:rsid w:val="00595B75"/>
    <w:rsid w:val="005961BE"/>
    <w:rsid w:val="00596263"/>
    <w:rsid w:val="00596DDD"/>
    <w:rsid w:val="00597B6B"/>
    <w:rsid w:val="005A0CE1"/>
    <w:rsid w:val="005A0E21"/>
    <w:rsid w:val="005A122A"/>
    <w:rsid w:val="005A1504"/>
    <w:rsid w:val="005A15B4"/>
    <w:rsid w:val="005A1A67"/>
    <w:rsid w:val="005A1CF5"/>
    <w:rsid w:val="005A1EDE"/>
    <w:rsid w:val="005A219C"/>
    <w:rsid w:val="005A24D3"/>
    <w:rsid w:val="005A2A78"/>
    <w:rsid w:val="005A2D99"/>
    <w:rsid w:val="005A3235"/>
    <w:rsid w:val="005A33AE"/>
    <w:rsid w:val="005A37E6"/>
    <w:rsid w:val="005A3963"/>
    <w:rsid w:val="005A3C14"/>
    <w:rsid w:val="005A3EDF"/>
    <w:rsid w:val="005A410C"/>
    <w:rsid w:val="005A4491"/>
    <w:rsid w:val="005A4BC2"/>
    <w:rsid w:val="005A5211"/>
    <w:rsid w:val="005A523F"/>
    <w:rsid w:val="005A5256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2DC7"/>
    <w:rsid w:val="005B347E"/>
    <w:rsid w:val="005B3759"/>
    <w:rsid w:val="005B4003"/>
    <w:rsid w:val="005B43C0"/>
    <w:rsid w:val="005B4674"/>
    <w:rsid w:val="005B4A88"/>
    <w:rsid w:val="005B54F7"/>
    <w:rsid w:val="005B5A21"/>
    <w:rsid w:val="005B5AFD"/>
    <w:rsid w:val="005B5E8A"/>
    <w:rsid w:val="005B6855"/>
    <w:rsid w:val="005B6A7C"/>
    <w:rsid w:val="005B741B"/>
    <w:rsid w:val="005B7718"/>
    <w:rsid w:val="005B7842"/>
    <w:rsid w:val="005C0711"/>
    <w:rsid w:val="005C126A"/>
    <w:rsid w:val="005C18DC"/>
    <w:rsid w:val="005C198E"/>
    <w:rsid w:val="005C215A"/>
    <w:rsid w:val="005C21AE"/>
    <w:rsid w:val="005C28F8"/>
    <w:rsid w:val="005C3049"/>
    <w:rsid w:val="005C31B6"/>
    <w:rsid w:val="005C3401"/>
    <w:rsid w:val="005C425E"/>
    <w:rsid w:val="005C471F"/>
    <w:rsid w:val="005C4B7A"/>
    <w:rsid w:val="005C4BE3"/>
    <w:rsid w:val="005C4EAC"/>
    <w:rsid w:val="005C5443"/>
    <w:rsid w:val="005C552D"/>
    <w:rsid w:val="005C58AF"/>
    <w:rsid w:val="005C59F7"/>
    <w:rsid w:val="005C5BF2"/>
    <w:rsid w:val="005C6216"/>
    <w:rsid w:val="005C6D2A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C7E25"/>
    <w:rsid w:val="005D0111"/>
    <w:rsid w:val="005D091B"/>
    <w:rsid w:val="005D09B3"/>
    <w:rsid w:val="005D0DDD"/>
    <w:rsid w:val="005D0E39"/>
    <w:rsid w:val="005D1D61"/>
    <w:rsid w:val="005D2A4D"/>
    <w:rsid w:val="005D3307"/>
    <w:rsid w:val="005D3689"/>
    <w:rsid w:val="005D3A0B"/>
    <w:rsid w:val="005D44AE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5A6"/>
    <w:rsid w:val="005E2E64"/>
    <w:rsid w:val="005E2F87"/>
    <w:rsid w:val="005E306A"/>
    <w:rsid w:val="005E384A"/>
    <w:rsid w:val="005E3A30"/>
    <w:rsid w:val="005E3DE4"/>
    <w:rsid w:val="005E434F"/>
    <w:rsid w:val="005E453A"/>
    <w:rsid w:val="005E4712"/>
    <w:rsid w:val="005E4ADB"/>
    <w:rsid w:val="005E5268"/>
    <w:rsid w:val="005E559C"/>
    <w:rsid w:val="005E5775"/>
    <w:rsid w:val="005E5975"/>
    <w:rsid w:val="005E62A8"/>
    <w:rsid w:val="005E66CF"/>
    <w:rsid w:val="005E6B54"/>
    <w:rsid w:val="005E741B"/>
    <w:rsid w:val="005E747A"/>
    <w:rsid w:val="005E7ADE"/>
    <w:rsid w:val="005E7BE2"/>
    <w:rsid w:val="005E7C1D"/>
    <w:rsid w:val="005F025E"/>
    <w:rsid w:val="005F0297"/>
    <w:rsid w:val="005F0709"/>
    <w:rsid w:val="005F0EBD"/>
    <w:rsid w:val="005F13C1"/>
    <w:rsid w:val="005F171C"/>
    <w:rsid w:val="005F197A"/>
    <w:rsid w:val="005F1B9F"/>
    <w:rsid w:val="005F1BA9"/>
    <w:rsid w:val="005F2203"/>
    <w:rsid w:val="005F23FB"/>
    <w:rsid w:val="005F264C"/>
    <w:rsid w:val="005F2AE5"/>
    <w:rsid w:val="005F3A59"/>
    <w:rsid w:val="005F3AFE"/>
    <w:rsid w:val="005F3CA6"/>
    <w:rsid w:val="005F3E2C"/>
    <w:rsid w:val="005F4809"/>
    <w:rsid w:val="005F494C"/>
    <w:rsid w:val="005F4CCE"/>
    <w:rsid w:val="005F539E"/>
    <w:rsid w:val="005F5427"/>
    <w:rsid w:val="005F6554"/>
    <w:rsid w:val="005F766E"/>
    <w:rsid w:val="00600225"/>
    <w:rsid w:val="00600920"/>
    <w:rsid w:val="00600A0B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8AE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0ECB"/>
    <w:rsid w:val="00611567"/>
    <w:rsid w:val="00611CCE"/>
    <w:rsid w:val="00612235"/>
    <w:rsid w:val="00612C57"/>
    <w:rsid w:val="0061319C"/>
    <w:rsid w:val="00613F39"/>
    <w:rsid w:val="006143B6"/>
    <w:rsid w:val="0061444D"/>
    <w:rsid w:val="006145C4"/>
    <w:rsid w:val="006148F6"/>
    <w:rsid w:val="00614A37"/>
    <w:rsid w:val="00614B70"/>
    <w:rsid w:val="00614F92"/>
    <w:rsid w:val="0061546B"/>
    <w:rsid w:val="00615BBE"/>
    <w:rsid w:val="00615E6F"/>
    <w:rsid w:val="00616027"/>
    <w:rsid w:val="006162EF"/>
    <w:rsid w:val="006164D6"/>
    <w:rsid w:val="00616B75"/>
    <w:rsid w:val="006171B8"/>
    <w:rsid w:val="00617249"/>
    <w:rsid w:val="006172DE"/>
    <w:rsid w:val="0061787F"/>
    <w:rsid w:val="00620195"/>
    <w:rsid w:val="006208F5"/>
    <w:rsid w:val="0062099C"/>
    <w:rsid w:val="0062106B"/>
    <w:rsid w:val="00621361"/>
    <w:rsid w:val="00622B82"/>
    <w:rsid w:val="00622E75"/>
    <w:rsid w:val="00623A3B"/>
    <w:rsid w:val="006240FE"/>
    <w:rsid w:val="00624AB1"/>
    <w:rsid w:val="00624AD0"/>
    <w:rsid w:val="00624EA0"/>
    <w:rsid w:val="0062570D"/>
    <w:rsid w:val="006257D9"/>
    <w:rsid w:val="00625B1B"/>
    <w:rsid w:val="006262F2"/>
    <w:rsid w:val="00626B01"/>
    <w:rsid w:val="00626BFE"/>
    <w:rsid w:val="00626E3B"/>
    <w:rsid w:val="006278F1"/>
    <w:rsid w:val="00627AF2"/>
    <w:rsid w:val="00627C4B"/>
    <w:rsid w:val="00627CFB"/>
    <w:rsid w:val="00627FFC"/>
    <w:rsid w:val="006300E7"/>
    <w:rsid w:val="006302E2"/>
    <w:rsid w:val="006304CF"/>
    <w:rsid w:val="00630B64"/>
    <w:rsid w:val="00630E82"/>
    <w:rsid w:val="00631EEA"/>
    <w:rsid w:val="0063292E"/>
    <w:rsid w:val="006342DB"/>
    <w:rsid w:val="006343CF"/>
    <w:rsid w:val="006345CA"/>
    <w:rsid w:val="0063499E"/>
    <w:rsid w:val="00634FEF"/>
    <w:rsid w:val="00635183"/>
    <w:rsid w:val="0063532F"/>
    <w:rsid w:val="0063552E"/>
    <w:rsid w:val="006355E4"/>
    <w:rsid w:val="00635ACB"/>
    <w:rsid w:val="006372F1"/>
    <w:rsid w:val="00637A6B"/>
    <w:rsid w:val="00640938"/>
    <w:rsid w:val="00640BFD"/>
    <w:rsid w:val="00641B2A"/>
    <w:rsid w:val="00641D33"/>
    <w:rsid w:val="00641F29"/>
    <w:rsid w:val="00642154"/>
    <w:rsid w:val="00642DBB"/>
    <w:rsid w:val="00643127"/>
    <w:rsid w:val="00643C63"/>
    <w:rsid w:val="00643D2A"/>
    <w:rsid w:val="00643F46"/>
    <w:rsid w:val="00645787"/>
    <w:rsid w:val="006461F9"/>
    <w:rsid w:val="00646463"/>
    <w:rsid w:val="00646967"/>
    <w:rsid w:val="00646BD4"/>
    <w:rsid w:val="00647573"/>
    <w:rsid w:val="00651978"/>
    <w:rsid w:val="0065232E"/>
    <w:rsid w:val="006529D0"/>
    <w:rsid w:val="006534F5"/>
    <w:rsid w:val="00653580"/>
    <w:rsid w:val="006538B9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15E5"/>
    <w:rsid w:val="00662A32"/>
    <w:rsid w:val="00662A5E"/>
    <w:rsid w:val="00662DC1"/>
    <w:rsid w:val="00662DDB"/>
    <w:rsid w:val="006631C3"/>
    <w:rsid w:val="006631D6"/>
    <w:rsid w:val="00663DA0"/>
    <w:rsid w:val="00664070"/>
    <w:rsid w:val="00664348"/>
    <w:rsid w:val="00664733"/>
    <w:rsid w:val="00664999"/>
    <w:rsid w:val="006649E1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18CF"/>
    <w:rsid w:val="00672561"/>
    <w:rsid w:val="00672583"/>
    <w:rsid w:val="006725F5"/>
    <w:rsid w:val="00672C06"/>
    <w:rsid w:val="00674687"/>
    <w:rsid w:val="00675231"/>
    <w:rsid w:val="00675BEC"/>
    <w:rsid w:val="00676812"/>
    <w:rsid w:val="00676A1F"/>
    <w:rsid w:val="00676A67"/>
    <w:rsid w:val="006776F3"/>
    <w:rsid w:val="00681187"/>
    <w:rsid w:val="00681A91"/>
    <w:rsid w:val="00681BA9"/>
    <w:rsid w:val="0068203D"/>
    <w:rsid w:val="0068207F"/>
    <w:rsid w:val="00682647"/>
    <w:rsid w:val="006826F1"/>
    <w:rsid w:val="00682AC2"/>
    <w:rsid w:val="00682E5F"/>
    <w:rsid w:val="0068361F"/>
    <w:rsid w:val="00683CBF"/>
    <w:rsid w:val="00683E6F"/>
    <w:rsid w:val="00683F9C"/>
    <w:rsid w:val="0068409B"/>
    <w:rsid w:val="00684150"/>
    <w:rsid w:val="006850C2"/>
    <w:rsid w:val="00685444"/>
    <w:rsid w:val="00690D84"/>
    <w:rsid w:val="00691AA2"/>
    <w:rsid w:val="00691E30"/>
    <w:rsid w:val="006921F6"/>
    <w:rsid w:val="006923F4"/>
    <w:rsid w:val="006926DC"/>
    <w:rsid w:val="00692A1C"/>
    <w:rsid w:val="00692EEF"/>
    <w:rsid w:val="00692F11"/>
    <w:rsid w:val="00692FD3"/>
    <w:rsid w:val="00693041"/>
    <w:rsid w:val="006933B8"/>
    <w:rsid w:val="0069361E"/>
    <w:rsid w:val="00693776"/>
    <w:rsid w:val="00693906"/>
    <w:rsid w:val="00694981"/>
    <w:rsid w:val="00694ECD"/>
    <w:rsid w:val="00695335"/>
    <w:rsid w:val="00695585"/>
    <w:rsid w:val="00695CDF"/>
    <w:rsid w:val="00695CE2"/>
    <w:rsid w:val="00695DEB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657"/>
    <w:rsid w:val="006A2715"/>
    <w:rsid w:val="006A28CC"/>
    <w:rsid w:val="006A2D22"/>
    <w:rsid w:val="006A386F"/>
    <w:rsid w:val="006A3FA7"/>
    <w:rsid w:val="006A4AD6"/>
    <w:rsid w:val="006A507E"/>
    <w:rsid w:val="006A54AF"/>
    <w:rsid w:val="006A5E98"/>
    <w:rsid w:val="006A675C"/>
    <w:rsid w:val="006A681F"/>
    <w:rsid w:val="006A7ADF"/>
    <w:rsid w:val="006A7E91"/>
    <w:rsid w:val="006A7EC4"/>
    <w:rsid w:val="006B000D"/>
    <w:rsid w:val="006B0991"/>
    <w:rsid w:val="006B0E6E"/>
    <w:rsid w:val="006B0E92"/>
    <w:rsid w:val="006B19AB"/>
    <w:rsid w:val="006B2043"/>
    <w:rsid w:val="006B21B2"/>
    <w:rsid w:val="006B23E8"/>
    <w:rsid w:val="006B2B83"/>
    <w:rsid w:val="006B2D1C"/>
    <w:rsid w:val="006B3BEF"/>
    <w:rsid w:val="006B4D02"/>
    <w:rsid w:val="006B5332"/>
    <w:rsid w:val="006B56B4"/>
    <w:rsid w:val="006B5970"/>
    <w:rsid w:val="006B61F2"/>
    <w:rsid w:val="006B7250"/>
    <w:rsid w:val="006B7660"/>
    <w:rsid w:val="006B76C8"/>
    <w:rsid w:val="006B7B3C"/>
    <w:rsid w:val="006C04D0"/>
    <w:rsid w:val="006C074A"/>
    <w:rsid w:val="006C1F7B"/>
    <w:rsid w:val="006C24D9"/>
    <w:rsid w:val="006C2506"/>
    <w:rsid w:val="006C2B46"/>
    <w:rsid w:val="006C2EF0"/>
    <w:rsid w:val="006C3247"/>
    <w:rsid w:val="006C52BB"/>
    <w:rsid w:val="006C5A15"/>
    <w:rsid w:val="006D03AB"/>
    <w:rsid w:val="006D0821"/>
    <w:rsid w:val="006D0C36"/>
    <w:rsid w:val="006D0D18"/>
    <w:rsid w:val="006D10CE"/>
    <w:rsid w:val="006D15EA"/>
    <w:rsid w:val="006D16DC"/>
    <w:rsid w:val="006D194A"/>
    <w:rsid w:val="006D1BA6"/>
    <w:rsid w:val="006D269E"/>
    <w:rsid w:val="006D2C2A"/>
    <w:rsid w:val="006D342C"/>
    <w:rsid w:val="006D3CF7"/>
    <w:rsid w:val="006D4070"/>
    <w:rsid w:val="006D43DC"/>
    <w:rsid w:val="006D4E50"/>
    <w:rsid w:val="006D5DA7"/>
    <w:rsid w:val="006D66C0"/>
    <w:rsid w:val="006D7086"/>
    <w:rsid w:val="006D7262"/>
    <w:rsid w:val="006D74BD"/>
    <w:rsid w:val="006D751C"/>
    <w:rsid w:val="006D782B"/>
    <w:rsid w:val="006D7E44"/>
    <w:rsid w:val="006E02BC"/>
    <w:rsid w:val="006E06F4"/>
    <w:rsid w:val="006E0817"/>
    <w:rsid w:val="006E0D75"/>
    <w:rsid w:val="006E0E29"/>
    <w:rsid w:val="006E105C"/>
    <w:rsid w:val="006E1309"/>
    <w:rsid w:val="006E17B5"/>
    <w:rsid w:val="006E25E6"/>
    <w:rsid w:val="006E3361"/>
    <w:rsid w:val="006E3AE0"/>
    <w:rsid w:val="006E41D5"/>
    <w:rsid w:val="006E4730"/>
    <w:rsid w:val="006E47ED"/>
    <w:rsid w:val="006E4B71"/>
    <w:rsid w:val="006E5648"/>
    <w:rsid w:val="006E6143"/>
    <w:rsid w:val="006E6A0A"/>
    <w:rsid w:val="006E6B57"/>
    <w:rsid w:val="006E6F8A"/>
    <w:rsid w:val="006E7010"/>
    <w:rsid w:val="006E722D"/>
    <w:rsid w:val="006E734E"/>
    <w:rsid w:val="006E79BB"/>
    <w:rsid w:val="006E7D43"/>
    <w:rsid w:val="006E7F03"/>
    <w:rsid w:val="006F018D"/>
    <w:rsid w:val="006F05FC"/>
    <w:rsid w:val="006F0839"/>
    <w:rsid w:val="006F17DD"/>
    <w:rsid w:val="006F2AB0"/>
    <w:rsid w:val="006F2BA2"/>
    <w:rsid w:val="006F332A"/>
    <w:rsid w:val="006F39FF"/>
    <w:rsid w:val="006F4C5C"/>
    <w:rsid w:val="006F53AB"/>
    <w:rsid w:val="006F59B5"/>
    <w:rsid w:val="006F5A33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519"/>
    <w:rsid w:val="00703BA9"/>
    <w:rsid w:val="007044D0"/>
    <w:rsid w:val="0070499F"/>
    <w:rsid w:val="00705157"/>
    <w:rsid w:val="00705BB7"/>
    <w:rsid w:val="00705C11"/>
    <w:rsid w:val="00705D23"/>
    <w:rsid w:val="00705E27"/>
    <w:rsid w:val="007063F2"/>
    <w:rsid w:val="00706512"/>
    <w:rsid w:val="00706658"/>
    <w:rsid w:val="0070672C"/>
    <w:rsid w:val="0070698B"/>
    <w:rsid w:val="0070708C"/>
    <w:rsid w:val="007078A4"/>
    <w:rsid w:val="00707A6C"/>
    <w:rsid w:val="00707AA6"/>
    <w:rsid w:val="00707E17"/>
    <w:rsid w:val="00707E64"/>
    <w:rsid w:val="0071081A"/>
    <w:rsid w:val="00710EAC"/>
    <w:rsid w:val="00711830"/>
    <w:rsid w:val="00711A5C"/>
    <w:rsid w:val="00711AE1"/>
    <w:rsid w:val="00711D46"/>
    <w:rsid w:val="007138D5"/>
    <w:rsid w:val="007142C7"/>
    <w:rsid w:val="00714725"/>
    <w:rsid w:val="0071474D"/>
    <w:rsid w:val="00715124"/>
    <w:rsid w:val="007157A4"/>
    <w:rsid w:val="007157B9"/>
    <w:rsid w:val="00715F42"/>
    <w:rsid w:val="00716DCD"/>
    <w:rsid w:val="0071711B"/>
    <w:rsid w:val="0071738F"/>
    <w:rsid w:val="007201EB"/>
    <w:rsid w:val="007208A7"/>
    <w:rsid w:val="00720EAF"/>
    <w:rsid w:val="00721F77"/>
    <w:rsid w:val="00722B71"/>
    <w:rsid w:val="00722EDB"/>
    <w:rsid w:val="0072333A"/>
    <w:rsid w:val="007233E8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926"/>
    <w:rsid w:val="00727E80"/>
    <w:rsid w:val="00730332"/>
    <w:rsid w:val="00730833"/>
    <w:rsid w:val="00730E1D"/>
    <w:rsid w:val="0073115A"/>
    <w:rsid w:val="00731649"/>
    <w:rsid w:val="007319CE"/>
    <w:rsid w:val="00731D02"/>
    <w:rsid w:val="00732A2E"/>
    <w:rsid w:val="00732B35"/>
    <w:rsid w:val="0073330C"/>
    <w:rsid w:val="00733D53"/>
    <w:rsid w:val="0073418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6A48"/>
    <w:rsid w:val="007379AF"/>
    <w:rsid w:val="00740AE5"/>
    <w:rsid w:val="00740C76"/>
    <w:rsid w:val="007413E0"/>
    <w:rsid w:val="00741FAE"/>
    <w:rsid w:val="007421DF"/>
    <w:rsid w:val="007426E0"/>
    <w:rsid w:val="00742979"/>
    <w:rsid w:val="00742BF0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EF4"/>
    <w:rsid w:val="00744F7C"/>
    <w:rsid w:val="007458DC"/>
    <w:rsid w:val="007459DA"/>
    <w:rsid w:val="00745D39"/>
    <w:rsid w:val="00745DF0"/>
    <w:rsid w:val="0074694B"/>
    <w:rsid w:val="00746BB8"/>
    <w:rsid w:val="00746D4F"/>
    <w:rsid w:val="007475E8"/>
    <w:rsid w:val="0074790F"/>
    <w:rsid w:val="00747957"/>
    <w:rsid w:val="00750F5A"/>
    <w:rsid w:val="00751B90"/>
    <w:rsid w:val="00751E53"/>
    <w:rsid w:val="007523C4"/>
    <w:rsid w:val="0075316F"/>
    <w:rsid w:val="0075326F"/>
    <w:rsid w:val="00753B5E"/>
    <w:rsid w:val="00753E47"/>
    <w:rsid w:val="007540DD"/>
    <w:rsid w:val="007540F4"/>
    <w:rsid w:val="00754724"/>
    <w:rsid w:val="00754AA6"/>
    <w:rsid w:val="00755468"/>
    <w:rsid w:val="00755678"/>
    <w:rsid w:val="00756173"/>
    <w:rsid w:val="00756CFF"/>
    <w:rsid w:val="00756DFC"/>
    <w:rsid w:val="0075709F"/>
    <w:rsid w:val="0075716B"/>
    <w:rsid w:val="0075717F"/>
    <w:rsid w:val="00757285"/>
    <w:rsid w:val="00757696"/>
    <w:rsid w:val="007576CA"/>
    <w:rsid w:val="00757F16"/>
    <w:rsid w:val="00757FB9"/>
    <w:rsid w:val="00757FCE"/>
    <w:rsid w:val="007609A3"/>
    <w:rsid w:val="00760A6B"/>
    <w:rsid w:val="00760AD6"/>
    <w:rsid w:val="00760DD8"/>
    <w:rsid w:val="0076121D"/>
    <w:rsid w:val="007624FE"/>
    <w:rsid w:val="0076282C"/>
    <w:rsid w:val="0076297D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68A"/>
    <w:rsid w:val="00770DE9"/>
    <w:rsid w:val="00771501"/>
    <w:rsid w:val="00771C47"/>
    <w:rsid w:val="00771E46"/>
    <w:rsid w:val="007726DC"/>
    <w:rsid w:val="00772FC0"/>
    <w:rsid w:val="0077355E"/>
    <w:rsid w:val="007738AA"/>
    <w:rsid w:val="007742BA"/>
    <w:rsid w:val="007744C4"/>
    <w:rsid w:val="007746F5"/>
    <w:rsid w:val="007749D6"/>
    <w:rsid w:val="00774DF7"/>
    <w:rsid w:val="00775BA3"/>
    <w:rsid w:val="00775D8D"/>
    <w:rsid w:val="00776170"/>
    <w:rsid w:val="00776499"/>
    <w:rsid w:val="007764CC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6FD1"/>
    <w:rsid w:val="007870E6"/>
    <w:rsid w:val="007876B7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139"/>
    <w:rsid w:val="007922E5"/>
    <w:rsid w:val="00792541"/>
    <w:rsid w:val="00792866"/>
    <w:rsid w:val="00792B5F"/>
    <w:rsid w:val="00792B97"/>
    <w:rsid w:val="00793740"/>
    <w:rsid w:val="00793B1D"/>
    <w:rsid w:val="00793DCD"/>
    <w:rsid w:val="00793ECA"/>
    <w:rsid w:val="00793F2B"/>
    <w:rsid w:val="0079415A"/>
    <w:rsid w:val="00794188"/>
    <w:rsid w:val="007941B5"/>
    <w:rsid w:val="007942DC"/>
    <w:rsid w:val="00794867"/>
    <w:rsid w:val="00795088"/>
    <w:rsid w:val="007957B6"/>
    <w:rsid w:val="00795894"/>
    <w:rsid w:val="0079626F"/>
    <w:rsid w:val="007964BE"/>
    <w:rsid w:val="007966E8"/>
    <w:rsid w:val="007969A2"/>
    <w:rsid w:val="00796D5E"/>
    <w:rsid w:val="00796F2D"/>
    <w:rsid w:val="007971DB"/>
    <w:rsid w:val="007975A6"/>
    <w:rsid w:val="00797AD6"/>
    <w:rsid w:val="007A0A71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007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73B"/>
    <w:rsid w:val="007B1B64"/>
    <w:rsid w:val="007B1F97"/>
    <w:rsid w:val="007B2204"/>
    <w:rsid w:val="007B2ADC"/>
    <w:rsid w:val="007B2C1E"/>
    <w:rsid w:val="007B2EE2"/>
    <w:rsid w:val="007B306A"/>
    <w:rsid w:val="007B32F9"/>
    <w:rsid w:val="007B3493"/>
    <w:rsid w:val="007B35F1"/>
    <w:rsid w:val="007B36AC"/>
    <w:rsid w:val="007B370D"/>
    <w:rsid w:val="007B45F5"/>
    <w:rsid w:val="007B4722"/>
    <w:rsid w:val="007B53B1"/>
    <w:rsid w:val="007B59E5"/>
    <w:rsid w:val="007B5F0A"/>
    <w:rsid w:val="007B6258"/>
    <w:rsid w:val="007B6271"/>
    <w:rsid w:val="007B6348"/>
    <w:rsid w:val="007B639C"/>
    <w:rsid w:val="007B658E"/>
    <w:rsid w:val="007B6F13"/>
    <w:rsid w:val="007B7435"/>
    <w:rsid w:val="007B771D"/>
    <w:rsid w:val="007B7B30"/>
    <w:rsid w:val="007B7ECE"/>
    <w:rsid w:val="007C089C"/>
    <w:rsid w:val="007C0CD7"/>
    <w:rsid w:val="007C0E74"/>
    <w:rsid w:val="007C0E84"/>
    <w:rsid w:val="007C0FDA"/>
    <w:rsid w:val="007C191E"/>
    <w:rsid w:val="007C1A6E"/>
    <w:rsid w:val="007C1C67"/>
    <w:rsid w:val="007C228A"/>
    <w:rsid w:val="007C26B2"/>
    <w:rsid w:val="007C2844"/>
    <w:rsid w:val="007C2935"/>
    <w:rsid w:val="007C29B3"/>
    <w:rsid w:val="007C2B0B"/>
    <w:rsid w:val="007C3734"/>
    <w:rsid w:val="007C40F3"/>
    <w:rsid w:val="007C473C"/>
    <w:rsid w:val="007C4818"/>
    <w:rsid w:val="007C4C62"/>
    <w:rsid w:val="007C4D23"/>
    <w:rsid w:val="007C4F51"/>
    <w:rsid w:val="007C4FDE"/>
    <w:rsid w:val="007C5282"/>
    <w:rsid w:val="007C536A"/>
    <w:rsid w:val="007C548E"/>
    <w:rsid w:val="007C5770"/>
    <w:rsid w:val="007C6DBF"/>
    <w:rsid w:val="007C748C"/>
    <w:rsid w:val="007C78C1"/>
    <w:rsid w:val="007C78CB"/>
    <w:rsid w:val="007D00F0"/>
    <w:rsid w:val="007D03E7"/>
    <w:rsid w:val="007D05A7"/>
    <w:rsid w:val="007D0D63"/>
    <w:rsid w:val="007D0DF4"/>
    <w:rsid w:val="007D1CB3"/>
    <w:rsid w:val="007D21D8"/>
    <w:rsid w:val="007D2936"/>
    <w:rsid w:val="007D2D67"/>
    <w:rsid w:val="007D2E25"/>
    <w:rsid w:val="007D2E26"/>
    <w:rsid w:val="007D406E"/>
    <w:rsid w:val="007D4351"/>
    <w:rsid w:val="007D4B41"/>
    <w:rsid w:val="007D4C0B"/>
    <w:rsid w:val="007D4C54"/>
    <w:rsid w:val="007D4FA6"/>
    <w:rsid w:val="007D5164"/>
    <w:rsid w:val="007D5584"/>
    <w:rsid w:val="007D6383"/>
    <w:rsid w:val="007D743B"/>
    <w:rsid w:val="007D746B"/>
    <w:rsid w:val="007D74D0"/>
    <w:rsid w:val="007D7988"/>
    <w:rsid w:val="007D798B"/>
    <w:rsid w:val="007E0331"/>
    <w:rsid w:val="007E099A"/>
    <w:rsid w:val="007E0AA0"/>
    <w:rsid w:val="007E3177"/>
    <w:rsid w:val="007E3303"/>
    <w:rsid w:val="007E408C"/>
    <w:rsid w:val="007E41D4"/>
    <w:rsid w:val="007E41DF"/>
    <w:rsid w:val="007E4885"/>
    <w:rsid w:val="007E4BB6"/>
    <w:rsid w:val="007E4F8A"/>
    <w:rsid w:val="007E5226"/>
    <w:rsid w:val="007E5667"/>
    <w:rsid w:val="007E5714"/>
    <w:rsid w:val="007E5EC4"/>
    <w:rsid w:val="007E61C0"/>
    <w:rsid w:val="007F0027"/>
    <w:rsid w:val="007F031E"/>
    <w:rsid w:val="007F059B"/>
    <w:rsid w:val="007F08DB"/>
    <w:rsid w:val="007F0D0C"/>
    <w:rsid w:val="007F17A8"/>
    <w:rsid w:val="007F1887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A7C"/>
    <w:rsid w:val="007F5CC1"/>
    <w:rsid w:val="007F63D7"/>
    <w:rsid w:val="007F63EC"/>
    <w:rsid w:val="007F6D5B"/>
    <w:rsid w:val="007F6DD8"/>
    <w:rsid w:val="007F6E06"/>
    <w:rsid w:val="007F717E"/>
    <w:rsid w:val="007F76E2"/>
    <w:rsid w:val="007F7CD2"/>
    <w:rsid w:val="00800405"/>
    <w:rsid w:val="00800584"/>
    <w:rsid w:val="00801093"/>
    <w:rsid w:val="00801CA9"/>
    <w:rsid w:val="008025F4"/>
    <w:rsid w:val="008030DD"/>
    <w:rsid w:val="00803B94"/>
    <w:rsid w:val="00803F3C"/>
    <w:rsid w:val="00804095"/>
    <w:rsid w:val="008045B8"/>
    <w:rsid w:val="00804749"/>
    <w:rsid w:val="00804CFE"/>
    <w:rsid w:val="00804E17"/>
    <w:rsid w:val="0080522B"/>
    <w:rsid w:val="008056F9"/>
    <w:rsid w:val="00805774"/>
    <w:rsid w:val="00806908"/>
    <w:rsid w:val="00806D30"/>
    <w:rsid w:val="00806FCF"/>
    <w:rsid w:val="008073CC"/>
    <w:rsid w:val="00810839"/>
    <w:rsid w:val="00810850"/>
    <w:rsid w:val="00810A38"/>
    <w:rsid w:val="00811084"/>
    <w:rsid w:val="00811098"/>
    <w:rsid w:val="008110AB"/>
    <w:rsid w:val="008113A8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9B"/>
    <w:rsid w:val="00816200"/>
    <w:rsid w:val="008168B8"/>
    <w:rsid w:val="00816A2F"/>
    <w:rsid w:val="0081743B"/>
    <w:rsid w:val="00817D19"/>
    <w:rsid w:val="00820004"/>
    <w:rsid w:val="008208E3"/>
    <w:rsid w:val="00820E29"/>
    <w:rsid w:val="0082122D"/>
    <w:rsid w:val="008212F0"/>
    <w:rsid w:val="00821668"/>
    <w:rsid w:val="00821C60"/>
    <w:rsid w:val="00821C8A"/>
    <w:rsid w:val="00822410"/>
    <w:rsid w:val="00822570"/>
    <w:rsid w:val="0082269E"/>
    <w:rsid w:val="00822971"/>
    <w:rsid w:val="00822A99"/>
    <w:rsid w:val="008235D2"/>
    <w:rsid w:val="00823AE7"/>
    <w:rsid w:val="00823F9E"/>
    <w:rsid w:val="00824351"/>
    <w:rsid w:val="00824822"/>
    <w:rsid w:val="008255DF"/>
    <w:rsid w:val="00825B9B"/>
    <w:rsid w:val="00825CD2"/>
    <w:rsid w:val="0082698E"/>
    <w:rsid w:val="00826C8C"/>
    <w:rsid w:val="00826E40"/>
    <w:rsid w:val="00826ED3"/>
    <w:rsid w:val="00826EEE"/>
    <w:rsid w:val="008279DF"/>
    <w:rsid w:val="008300A4"/>
    <w:rsid w:val="008301A0"/>
    <w:rsid w:val="00830AD9"/>
    <w:rsid w:val="00830C47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6A5B"/>
    <w:rsid w:val="00837205"/>
    <w:rsid w:val="008372FE"/>
    <w:rsid w:val="008379D0"/>
    <w:rsid w:val="00837B00"/>
    <w:rsid w:val="00837E95"/>
    <w:rsid w:val="008401BF"/>
    <w:rsid w:val="00840B84"/>
    <w:rsid w:val="008413B4"/>
    <w:rsid w:val="008414C6"/>
    <w:rsid w:val="0084202B"/>
    <w:rsid w:val="0084229D"/>
    <w:rsid w:val="008423A4"/>
    <w:rsid w:val="008424D4"/>
    <w:rsid w:val="00842B07"/>
    <w:rsid w:val="00843365"/>
    <w:rsid w:val="00843724"/>
    <w:rsid w:val="008438A7"/>
    <w:rsid w:val="0084390D"/>
    <w:rsid w:val="008439FE"/>
    <w:rsid w:val="00843AC8"/>
    <w:rsid w:val="00843B69"/>
    <w:rsid w:val="00843BA2"/>
    <w:rsid w:val="00844031"/>
    <w:rsid w:val="00844452"/>
    <w:rsid w:val="0084483B"/>
    <w:rsid w:val="00845112"/>
    <w:rsid w:val="00846655"/>
    <w:rsid w:val="00846CE2"/>
    <w:rsid w:val="00846DB6"/>
    <w:rsid w:val="008470CA"/>
    <w:rsid w:val="008471AF"/>
    <w:rsid w:val="008473F2"/>
    <w:rsid w:val="008474B9"/>
    <w:rsid w:val="00847BA3"/>
    <w:rsid w:val="00847D94"/>
    <w:rsid w:val="00850E12"/>
    <w:rsid w:val="00851645"/>
    <w:rsid w:val="008520F3"/>
    <w:rsid w:val="0085232E"/>
    <w:rsid w:val="008524F7"/>
    <w:rsid w:val="008527EA"/>
    <w:rsid w:val="0085284B"/>
    <w:rsid w:val="0085289B"/>
    <w:rsid w:val="00852E96"/>
    <w:rsid w:val="008530A4"/>
    <w:rsid w:val="0085317F"/>
    <w:rsid w:val="00853196"/>
    <w:rsid w:val="00853505"/>
    <w:rsid w:val="00853A7A"/>
    <w:rsid w:val="00854543"/>
    <w:rsid w:val="0085460D"/>
    <w:rsid w:val="00854A64"/>
    <w:rsid w:val="0085512B"/>
    <w:rsid w:val="00855198"/>
    <w:rsid w:val="00855878"/>
    <w:rsid w:val="008559AE"/>
    <w:rsid w:val="00855C11"/>
    <w:rsid w:val="00855E6B"/>
    <w:rsid w:val="008563B4"/>
    <w:rsid w:val="00856BD9"/>
    <w:rsid w:val="00857259"/>
    <w:rsid w:val="00857BA5"/>
    <w:rsid w:val="00857D7F"/>
    <w:rsid w:val="00857DF6"/>
    <w:rsid w:val="008601D5"/>
    <w:rsid w:val="00860498"/>
    <w:rsid w:val="008604A6"/>
    <w:rsid w:val="00860856"/>
    <w:rsid w:val="00860A58"/>
    <w:rsid w:val="008612AD"/>
    <w:rsid w:val="00861553"/>
    <w:rsid w:val="00861DD4"/>
    <w:rsid w:val="0086269F"/>
    <w:rsid w:val="00862840"/>
    <w:rsid w:val="00862DB7"/>
    <w:rsid w:val="00862E23"/>
    <w:rsid w:val="00862EAE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07A"/>
    <w:rsid w:val="00870470"/>
    <w:rsid w:val="0087116F"/>
    <w:rsid w:val="008712D9"/>
    <w:rsid w:val="008719B6"/>
    <w:rsid w:val="00871D58"/>
    <w:rsid w:val="00871DB6"/>
    <w:rsid w:val="00871ED7"/>
    <w:rsid w:val="00872305"/>
    <w:rsid w:val="00872ADF"/>
    <w:rsid w:val="008734C4"/>
    <w:rsid w:val="00873FFB"/>
    <w:rsid w:val="008747DB"/>
    <w:rsid w:val="00874AFE"/>
    <w:rsid w:val="00874B29"/>
    <w:rsid w:val="00874B42"/>
    <w:rsid w:val="00874D20"/>
    <w:rsid w:val="00874F01"/>
    <w:rsid w:val="00875090"/>
    <w:rsid w:val="00875229"/>
    <w:rsid w:val="008754BD"/>
    <w:rsid w:val="00875B40"/>
    <w:rsid w:val="0087601B"/>
    <w:rsid w:val="0087657D"/>
    <w:rsid w:val="00876F04"/>
    <w:rsid w:val="008773A4"/>
    <w:rsid w:val="008808B9"/>
    <w:rsid w:val="0088160A"/>
    <w:rsid w:val="00881A59"/>
    <w:rsid w:val="00881A73"/>
    <w:rsid w:val="00881B77"/>
    <w:rsid w:val="00881F97"/>
    <w:rsid w:val="00881FE6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0583"/>
    <w:rsid w:val="0089129A"/>
    <w:rsid w:val="00891497"/>
    <w:rsid w:val="00891B4E"/>
    <w:rsid w:val="0089233C"/>
    <w:rsid w:val="00892437"/>
    <w:rsid w:val="008924F7"/>
    <w:rsid w:val="00892954"/>
    <w:rsid w:val="00892C4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498"/>
    <w:rsid w:val="00896AF3"/>
    <w:rsid w:val="00896AF6"/>
    <w:rsid w:val="00896DD1"/>
    <w:rsid w:val="00896F52"/>
    <w:rsid w:val="00896FD5"/>
    <w:rsid w:val="008970B2"/>
    <w:rsid w:val="0089743E"/>
    <w:rsid w:val="00897823"/>
    <w:rsid w:val="008979C6"/>
    <w:rsid w:val="008A06C6"/>
    <w:rsid w:val="008A0EB6"/>
    <w:rsid w:val="008A1339"/>
    <w:rsid w:val="008A1C56"/>
    <w:rsid w:val="008A2765"/>
    <w:rsid w:val="008A2ABD"/>
    <w:rsid w:val="008A382C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7CA"/>
    <w:rsid w:val="008B28A2"/>
    <w:rsid w:val="008B2FEB"/>
    <w:rsid w:val="008B3423"/>
    <w:rsid w:val="008B35DB"/>
    <w:rsid w:val="008B37CF"/>
    <w:rsid w:val="008B43FE"/>
    <w:rsid w:val="008B4400"/>
    <w:rsid w:val="008B4606"/>
    <w:rsid w:val="008B4832"/>
    <w:rsid w:val="008B4D22"/>
    <w:rsid w:val="008B59AC"/>
    <w:rsid w:val="008B6121"/>
    <w:rsid w:val="008B6854"/>
    <w:rsid w:val="008B6E98"/>
    <w:rsid w:val="008B721E"/>
    <w:rsid w:val="008B7221"/>
    <w:rsid w:val="008B7A9F"/>
    <w:rsid w:val="008C0417"/>
    <w:rsid w:val="008C05FE"/>
    <w:rsid w:val="008C1040"/>
    <w:rsid w:val="008C10D0"/>
    <w:rsid w:val="008C289C"/>
    <w:rsid w:val="008C30F3"/>
    <w:rsid w:val="008C39DB"/>
    <w:rsid w:val="008C42BA"/>
    <w:rsid w:val="008C460B"/>
    <w:rsid w:val="008C4902"/>
    <w:rsid w:val="008C4953"/>
    <w:rsid w:val="008C4C9C"/>
    <w:rsid w:val="008C4DF8"/>
    <w:rsid w:val="008C50C2"/>
    <w:rsid w:val="008C54C8"/>
    <w:rsid w:val="008C54C9"/>
    <w:rsid w:val="008C554F"/>
    <w:rsid w:val="008C60D2"/>
    <w:rsid w:val="008C6450"/>
    <w:rsid w:val="008C69C0"/>
    <w:rsid w:val="008C700D"/>
    <w:rsid w:val="008C77DC"/>
    <w:rsid w:val="008C795F"/>
    <w:rsid w:val="008C7ADE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EE8"/>
    <w:rsid w:val="008D3FA8"/>
    <w:rsid w:val="008D41FE"/>
    <w:rsid w:val="008D4277"/>
    <w:rsid w:val="008D4450"/>
    <w:rsid w:val="008D45BD"/>
    <w:rsid w:val="008D4695"/>
    <w:rsid w:val="008D47B6"/>
    <w:rsid w:val="008D4F0E"/>
    <w:rsid w:val="008D5421"/>
    <w:rsid w:val="008D5A4F"/>
    <w:rsid w:val="008D5BDF"/>
    <w:rsid w:val="008D5D7F"/>
    <w:rsid w:val="008D632D"/>
    <w:rsid w:val="008D7E18"/>
    <w:rsid w:val="008E049B"/>
    <w:rsid w:val="008E0671"/>
    <w:rsid w:val="008E1DBA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8AF"/>
    <w:rsid w:val="008E6B62"/>
    <w:rsid w:val="008E749E"/>
    <w:rsid w:val="008E7659"/>
    <w:rsid w:val="008E7666"/>
    <w:rsid w:val="008E7BF7"/>
    <w:rsid w:val="008F081C"/>
    <w:rsid w:val="008F0C82"/>
    <w:rsid w:val="008F1506"/>
    <w:rsid w:val="008F1C33"/>
    <w:rsid w:val="008F274D"/>
    <w:rsid w:val="008F2AD1"/>
    <w:rsid w:val="008F3100"/>
    <w:rsid w:val="008F320B"/>
    <w:rsid w:val="008F3335"/>
    <w:rsid w:val="008F3E83"/>
    <w:rsid w:val="008F4D01"/>
    <w:rsid w:val="008F56C2"/>
    <w:rsid w:val="008F5E14"/>
    <w:rsid w:val="008F616A"/>
    <w:rsid w:val="008F644D"/>
    <w:rsid w:val="008F6A6C"/>
    <w:rsid w:val="008F6C1E"/>
    <w:rsid w:val="008F731A"/>
    <w:rsid w:val="008F749E"/>
    <w:rsid w:val="008F760F"/>
    <w:rsid w:val="008F7C0B"/>
    <w:rsid w:val="008F7D0C"/>
    <w:rsid w:val="008F7EC9"/>
    <w:rsid w:val="0090029D"/>
    <w:rsid w:val="00900F44"/>
    <w:rsid w:val="009015D1"/>
    <w:rsid w:val="00901BD4"/>
    <w:rsid w:val="00902038"/>
    <w:rsid w:val="009023E2"/>
    <w:rsid w:val="0090269C"/>
    <w:rsid w:val="009027F4"/>
    <w:rsid w:val="00902B39"/>
    <w:rsid w:val="00902BA1"/>
    <w:rsid w:val="00902CF1"/>
    <w:rsid w:val="009030FD"/>
    <w:rsid w:val="009031B0"/>
    <w:rsid w:val="009033E7"/>
    <w:rsid w:val="009035DA"/>
    <w:rsid w:val="00903836"/>
    <w:rsid w:val="00903B6D"/>
    <w:rsid w:val="00903FD4"/>
    <w:rsid w:val="00904050"/>
    <w:rsid w:val="0090452D"/>
    <w:rsid w:val="009048CC"/>
    <w:rsid w:val="00904C05"/>
    <w:rsid w:val="00904E66"/>
    <w:rsid w:val="00904F66"/>
    <w:rsid w:val="00905357"/>
    <w:rsid w:val="00905EE3"/>
    <w:rsid w:val="00905FC6"/>
    <w:rsid w:val="00906F93"/>
    <w:rsid w:val="00910410"/>
    <w:rsid w:val="00910496"/>
    <w:rsid w:val="00911950"/>
    <w:rsid w:val="00911CEB"/>
    <w:rsid w:val="00912343"/>
    <w:rsid w:val="00912EA2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5908"/>
    <w:rsid w:val="00916D7E"/>
    <w:rsid w:val="00916DAE"/>
    <w:rsid w:val="00917380"/>
    <w:rsid w:val="0091741D"/>
    <w:rsid w:val="00921277"/>
    <w:rsid w:val="00922B3A"/>
    <w:rsid w:val="00922F2C"/>
    <w:rsid w:val="00923452"/>
    <w:rsid w:val="009236F3"/>
    <w:rsid w:val="0092395B"/>
    <w:rsid w:val="0092416F"/>
    <w:rsid w:val="0092491C"/>
    <w:rsid w:val="00925028"/>
    <w:rsid w:val="00925184"/>
    <w:rsid w:val="00925347"/>
    <w:rsid w:val="0092570A"/>
    <w:rsid w:val="00925FB3"/>
    <w:rsid w:val="00927E87"/>
    <w:rsid w:val="009301CB"/>
    <w:rsid w:val="00931106"/>
    <w:rsid w:val="009312EE"/>
    <w:rsid w:val="00931438"/>
    <w:rsid w:val="00931C17"/>
    <w:rsid w:val="00931C5E"/>
    <w:rsid w:val="009321E2"/>
    <w:rsid w:val="00932513"/>
    <w:rsid w:val="009326BB"/>
    <w:rsid w:val="009328D9"/>
    <w:rsid w:val="009329C3"/>
    <w:rsid w:val="00932EFD"/>
    <w:rsid w:val="00932FEE"/>
    <w:rsid w:val="00933753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B7C"/>
    <w:rsid w:val="00937E35"/>
    <w:rsid w:val="00940142"/>
    <w:rsid w:val="009401AB"/>
    <w:rsid w:val="00941828"/>
    <w:rsid w:val="009418C3"/>
    <w:rsid w:val="00941A67"/>
    <w:rsid w:val="00942385"/>
    <w:rsid w:val="009427DB"/>
    <w:rsid w:val="00942BB5"/>
    <w:rsid w:val="00942DC2"/>
    <w:rsid w:val="00942F4F"/>
    <w:rsid w:val="0094306B"/>
    <w:rsid w:val="0094309F"/>
    <w:rsid w:val="0094352E"/>
    <w:rsid w:val="00943E3F"/>
    <w:rsid w:val="00944275"/>
    <w:rsid w:val="009446A4"/>
    <w:rsid w:val="009447CF"/>
    <w:rsid w:val="00945118"/>
    <w:rsid w:val="00945195"/>
    <w:rsid w:val="00945725"/>
    <w:rsid w:val="00945735"/>
    <w:rsid w:val="00945E34"/>
    <w:rsid w:val="009462E7"/>
    <w:rsid w:val="00946307"/>
    <w:rsid w:val="009471F5"/>
    <w:rsid w:val="00947DEF"/>
    <w:rsid w:val="00947E57"/>
    <w:rsid w:val="0095053F"/>
    <w:rsid w:val="0095092B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98F"/>
    <w:rsid w:val="00954AB5"/>
    <w:rsid w:val="00954D0D"/>
    <w:rsid w:val="0095510E"/>
    <w:rsid w:val="00955202"/>
    <w:rsid w:val="0095527C"/>
    <w:rsid w:val="00955783"/>
    <w:rsid w:val="00955F10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3C1"/>
    <w:rsid w:val="00963855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294F"/>
    <w:rsid w:val="00972DD8"/>
    <w:rsid w:val="0097316C"/>
    <w:rsid w:val="00973EB6"/>
    <w:rsid w:val="00973F85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15FF"/>
    <w:rsid w:val="00982193"/>
    <w:rsid w:val="0098260C"/>
    <w:rsid w:val="0098286E"/>
    <w:rsid w:val="00985B11"/>
    <w:rsid w:val="009862B1"/>
    <w:rsid w:val="00986667"/>
    <w:rsid w:val="009866E5"/>
    <w:rsid w:val="00986812"/>
    <w:rsid w:val="009868FF"/>
    <w:rsid w:val="00986F54"/>
    <w:rsid w:val="00987D02"/>
    <w:rsid w:val="00987DC3"/>
    <w:rsid w:val="00990889"/>
    <w:rsid w:val="009908A6"/>
    <w:rsid w:val="00990BB6"/>
    <w:rsid w:val="00990E8B"/>
    <w:rsid w:val="0099244F"/>
    <w:rsid w:val="009924E9"/>
    <w:rsid w:val="009926D3"/>
    <w:rsid w:val="009944B4"/>
    <w:rsid w:val="00994A30"/>
    <w:rsid w:val="009954B2"/>
    <w:rsid w:val="00996727"/>
    <w:rsid w:val="009969B2"/>
    <w:rsid w:val="00996E3B"/>
    <w:rsid w:val="009973F0"/>
    <w:rsid w:val="009975B0"/>
    <w:rsid w:val="009A0014"/>
    <w:rsid w:val="009A1785"/>
    <w:rsid w:val="009A1CFD"/>
    <w:rsid w:val="009A1D9C"/>
    <w:rsid w:val="009A1ED0"/>
    <w:rsid w:val="009A24ED"/>
    <w:rsid w:val="009A2FA6"/>
    <w:rsid w:val="009A3114"/>
    <w:rsid w:val="009A31B5"/>
    <w:rsid w:val="009A3444"/>
    <w:rsid w:val="009A3C52"/>
    <w:rsid w:val="009A3EB9"/>
    <w:rsid w:val="009A3F2A"/>
    <w:rsid w:val="009A4264"/>
    <w:rsid w:val="009A4A7D"/>
    <w:rsid w:val="009A5CC1"/>
    <w:rsid w:val="009A5CDA"/>
    <w:rsid w:val="009A5D24"/>
    <w:rsid w:val="009A5F09"/>
    <w:rsid w:val="009A6916"/>
    <w:rsid w:val="009A74BB"/>
    <w:rsid w:val="009A7564"/>
    <w:rsid w:val="009A7BDE"/>
    <w:rsid w:val="009B02D5"/>
    <w:rsid w:val="009B0565"/>
    <w:rsid w:val="009B07D4"/>
    <w:rsid w:val="009B07F6"/>
    <w:rsid w:val="009B0805"/>
    <w:rsid w:val="009B0AF0"/>
    <w:rsid w:val="009B106E"/>
    <w:rsid w:val="009B1640"/>
    <w:rsid w:val="009B1C1B"/>
    <w:rsid w:val="009B269B"/>
    <w:rsid w:val="009B30EA"/>
    <w:rsid w:val="009B4354"/>
    <w:rsid w:val="009B447A"/>
    <w:rsid w:val="009B471B"/>
    <w:rsid w:val="009B4969"/>
    <w:rsid w:val="009B4995"/>
    <w:rsid w:val="009B4E93"/>
    <w:rsid w:val="009B50A3"/>
    <w:rsid w:val="009B5120"/>
    <w:rsid w:val="009B52AC"/>
    <w:rsid w:val="009B592D"/>
    <w:rsid w:val="009B5DE0"/>
    <w:rsid w:val="009B5F61"/>
    <w:rsid w:val="009B6842"/>
    <w:rsid w:val="009B6BFE"/>
    <w:rsid w:val="009B6CD3"/>
    <w:rsid w:val="009B7183"/>
    <w:rsid w:val="009B7472"/>
    <w:rsid w:val="009B74C2"/>
    <w:rsid w:val="009B76F6"/>
    <w:rsid w:val="009B7B8D"/>
    <w:rsid w:val="009B7DEE"/>
    <w:rsid w:val="009B7FDB"/>
    <w:rsid w:val="009C0BAB"/>
    <w:rsid w:val="009C0EFA"/>
    <w:rsid w:val="009C124D"/>
    <w:rsid w:val="009C1656"/>
    <w:rsid w:val="009C1B92"/>
    <w:rsid w:val="009C1C34"/>
    <w:rsid w:val="009C226E"/>
    <w:rsid w:val="009C2413"/>
    <w:rsid w:val="009C2FE8"/>
    <w:rsid w:val="009C34AB"/>
    <w:rsid w:val="009C3E8F"/>
    <w:rsid w:val="009C4021"/>
    <w:rsid w:val="009C4635"/>
    <w:rsid w:val="009C46FB"/>
    <w:rsid w:val="009C6B39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59F"/>
    <w:rsid w:val="009D1F22"/>
    <w:rsid w:val="009D2151"/>
    <w:rsid w:val="009D23FF"/>
    <w:rsid w:val="009D276F"/>
    <w:rsid w:val="009D28F8"/>
    <w:rsid w:val="009D2A4E"/>
    <w:rsid w:val="009D37E1"/>
    <w:rsid w:val="009D3FDB"/>
    <w:rsid w:val="009D4295"/>
    <w:rsid w:val="009D4766"/>
    <w:rsid w:val="009D4C41"/>
    <w:rsid w:val="009D5242"/>
    <w:rsid w:val="009D5D58"/>
    <w:rsid w:val="009D67AD"/>
    <w:rsid w:val="009D6B6D"/>
    <w:rsid w:val="009D7293"/>
    <w:rsid w:val="009D73D5"/>
    <w:rsid w:val="009D7855"/>
    <w:rsid w:val="009D795E"/>
    <w:rsid w:val="009E1170"/>
    <w:rsid w:val="009E1374"/>
    <w:rsid w:val="009E14BA"/>
    <w:rsid w:val="009E15DC"/>
    <w:rsid w:val="009E2E3C"/>
    <w:rsid w:val="009E2EBE"/>
    <w:rsid w:val="009E31AF"/>
    <w:rsid w:val="009E4E0C"/>
    <w:rsid w:val="009E539C"/>
    <w:rsid w:val="009E542D"/>
    <w:rsid w:val="009E58A4"/>
    <w:rsid w:val="009E5A2E"/>
    <w:rsid w:val="009E644F"/>
    <w:rsid w:val="009E7382"/>
    <w:rsid w:val="009F079A"/>
    <w:rsid w:val="009F098A"/>
    <w:rsid w:val="009F0B9A"/>
    <w:rsid w:val="009F0DCF"/>
    <w:rsid w:val="009F23AF"/>
    <w:rsid w:val="009F23C7"/>
    <w:rsid w:val="009F242A"/>
    <w:rsid w:val="009F290E"/>
    <w:rsid w:val="009F32F5"/>
    <w:rsid w:val="009F36E7"/>
    <w:rsid w:val="009F3E33"/>
    <w:rsid w:val="009F4486"/>
    <w:rsid w:val="009F4A26"/>
    <w:rsid w:val="009F5739"/>
    <w:rsid w:val="009F5B93"/>
    <w:rsid w:val="009F6220"/>
    <w:rsid w:val="009F650F"/>
    <w:rsid w:val="009F6736"/>
    <w:rsid w:val="009F67F8"/>
    <w:rsid w:val="009F6BC5"/>
    <w:rsid w:val="009F752C"/>
    <w:rsid w:val="00A0019E"/>
    <w:rsid w:val="00A001C7"/>
    <w:rsid w:val="00A003F2"/>
    <w:rsid w:val="00A00FC7"/>
    <w:rsid w:val="00A015A1"/>
    <w:rsid w:val="00A01670"/>
    <w:rsid w:val="00A01815"/>
    <w:rsid w:val="00A01FDF"/>
    <w:rsid w:val="00A021CB"/>
    <w:rsid w:val="00A0228B"/>
    <w:rsid w:val="00A022DC"/>
    <w:rsid w:val="00A02545"/>
    <w:rsid w:val="00A02637"/>
    <w:rsid w:val="00A02A92"/>
    <w:rsid w:val="00A03123"/>
    <w:rsid w:val="00A03145"/>
    <w:rsid w:val="00A033F4"/>
    <w:rsid w:val="00A03B63"/>
    <w:rsid w:val="00A03BB3"/>
    <w:rsid w:val="00A04487"/>
    <w:rsid w:val="00A04BC4"/>
    <w:rsid w:val="00A05221"/>
    <w:rsid w:val="00A05764"/>
    <w:rsid w:val="00A06F17"/>
    <w:rsid w:val="00A06FD3"/>
    <w:rsid w:val="00A07154"/>
    <w:rsid w:val="00A07307"/>
    <w:rsid w:val="00A07427"/>
    <w:rsid w:val="00A07A54"/>
    <w:rsid w:val="00A07CF1"/>
    <w:rsid w:val="00A100A3"/>
    <w:rsid w:val="00A100BF"/>
    <w:rsid w:val="00A100C6"/>
    <w:rsid w:val="00A109BE"/>
    <w:rsid w:val="00A1117C"/>
    <w:rsid w:val="00A1168B"/>
    <w:rsid w:val="00A119D7"/>
    <w:rsid w:val="00A12728"/>
    <w:rsid w:val="00A12AB4"/>
    <w:rsid w:val="00A12B08"/>
    <w:rsid w:val="00A13011"/>
    <w:rsid w:val="00A13391"/>
    <w:rsid w:val="00A13853"/>
    <w:rsid w:val="00A14916"/>
    <w:rsid w:val="00A15011"/>
    <w:rsid w:val="00A151B0"/>
    <w:rsid w:val="00A15A98"/>
    <w:rsid w:val="00A16060"/>
    <w:rsid w:val="00A1619C"/>
    <w:rsid w:val="00A17041"/>
    <w:rsid w:val="00A1726A"/>
    <w:rsid w:val="00A172AC"/>
    <w:rsid w:val="00A173A5"/>
    <w:rsid w:val="00A17506"/>
    <w:rsid w:val="00A17C99"/>
    <w:rsid w:val="00A20689"/>
    <w:rsid w:val="00A206E5"/>
    <w:rsid w:val="00A20799"/>
    <w:rsid w:val="00A211B8"/>
    <w:rsid w:val="00A21A01"/>
    <w:rsid w:val="00A21A87"/>
    <w:rsid w:val="00A21ECD"/>
    <w:rsid w:val="00A2258B"/>
    <w:rsid w:val="00A22929"/>
    <w:rsid w:val="00A22AEE"/>
    <w:rsid w:val="00A22D61"/>
    <w:rsid w:val="00A230FD"/>
    <w:rsid w:val="00A23D09"/>
    <w:rsid w:val="00A23F67"/>
    <w:rsid w:val="00A23FA8"/>
    <w:rsid w:val="00A24201"/>
    <w:rsid w:val="00A24394"/>
    <w:rsid w:val="00A2445C"/>
    <w:rsid w:val="00A24B86"/>
    <w:rsid w:val="00A24C79"/>
    <w:rsid w:val="00A25AE8"/>
    <w:rsid w:val="00A265AA"/>
    <w:rsid w:val="00A2662A"/>
    <w:rsid w:val="00A26BBF"/>
    <w:rsid w:val="00A27178"/>
    <w:rsid w:val="00A2731F"/>
    <w:rsid w:val="00A273C4"/>
    <w:rsid w:val="00A27B00"/>
    <w:rsid w:val="00A304FA"/>
    <w:rsid w:val="00A30D77"/>
    <w:rsid w:val="00A30E88"/>
    <w:rsid w:val="00A32C15"/>
    <w:rsid w:val="00A32F10"/>
    <w:rsid w:val="00A332F9"/>
    <w:rsid w:val="00A33382"/>
    <w:rsid w:val="00A335D0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36B0C"/>
    <w:rsid w:val="00A37EFD"/>
    <w:rsid w:val="00A406E2"/>
    <w:rsid w:val="00A4071E"/>
    <w:rsid w:val="00A408D3"/>
    <w:rsid w:val="00A40A42"/>
    <w:rsid w:val="00A40B35"/>
    <w:rsid w:val="00A40C5B"/>
    <w:rsid w:val="00A40E38"/>
    <w:rsid w:val="00A41399"/>
    <w:rsid w:val="00A413B9"/>
    <w:rsid w:val="00A41666"/>
    <w:rsid w:val="00A41985"/>
    <w:rsid w:val="00A421B0"/>
    <w:rsid w:val="00A43743"/>
    <w:rsid w:val="00A43B2D"/>
    <w:rsid w:val="00A43CC9"/>
    <w:rsid w:val="00A44B86"/>
    <w:rsid w:val="00A44FC7"/>
    <w:rsid w:val="00A45518"/>
    <w:rsid w:val="00A456B8"/>
    <w:rsid w:val="00A4597D"/>
    <w:rsid w:val="00A460DE"/>
    <w:rsid w:val="00A464EE"/>
    <w:rsid w:val="00A470E6"/>
    <w:rsid w:val="00A472F6"/>
    <w:rsid w:val="00A479FD"/>
    <w:rsid w:val="00A47BCB"/>
    <w:rsid w:val="00A5033E"/>
    <w:rsid w:val="00A5043F"/>
    <w:rsid w:val="00A50639"/>
    <w:rsid w:val="00A51201"/>
    <w:rsid w:val="00A516F1"/>
    <w:rsid w:val="00A52539"/>
    <w:rsid w:val="00A525C2"/>
    <w:rsid w:val="00A527C2"/>
    <w:rsid w:val="00A5322A"/>
    <w:rsid w:val="00A53698"/>
    <w:rsid w:val="00A53728"/>
    <w:rsid w:val="00A5379A"/>
    <w:rsid w:val="00A53DF8"/>
    <w:rsid w:val="00A54435"/>
    <w:rsid w:val="00A5443C"/>
    <w:rsid w:val="00A545D4"/>
    <w:rsid w:val="00A54C3D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1C6"/>
    <w:rsid w:val="00A624D5"/>
    <w:rsid w:val="00A626DC"/>
    <w:rsid w:val="00A62A33"/>
    <w:rsid w:val="00A6326F"/>
    <w:rsid w:val="00A63571"/>
    <w:rsid w:val="00A64AC2"/>
    <w:rsid w:val="00A655DD"/>
    <w:rsid w:val="00A655DE"/>
    <w:rsid w:val="00A6564D"/>
    <w:rsid w:val="00A65A05"/>
    <w:rsid w:val="00A65B88"/>
    <w:rsid w:val="00A65CEA"/>
    <w:rsid w:val="00A65FA2"/>
    <w:rsid w:val="00A660C5"/>
    <w:rsid w:val="00A6688A"/>
    <w:rsid w:val="00A66C46"/>
    <w:rsid w:val="00A66FB4"/>
    <w:rsid w:val="00A67507"/>
    <w:rsid w:val="00A67A50"/>
    <w:rsid w:val="00A712D0"/>
    <w:rsid w:val="00A71302"/>
    <w:rsid w:val="00A715C0"/>
    <w:rsid w:val="00A718C5"/>
    <w:rsid w:val="00A71C43"/>
    <w:rsid w:val="00A71FEA"/>
    <w:rsid w:val="00A72590"/>
    <w:rsid w:val="00A72E4D"/>
    <w:rsid w:val="00A72F43"/>
    <w:rsid w:val="00A72F54"/>
    <w:rsid w:val="00A7334D"/>
    <w:rsid w:val="00A73372"/>
    <w:rsid w:val="00A734B5"/>
    <w:rsid w:val="00A73676"/>
    <w:rsid w:val="00A73D01"/>
    <w:rsid w:val="00A74005"/>
    <w:rsid w:val="00A7407B"/>
    <w:rsid w:val="00A74320"/>
    <w:rsid w:val="00A743EA"/>
    <w:rsid w:val="00A7461F"/>
    <w:rsid w:val="00A746EC"/>
    <w:rsid w:val="00A74BEA"/>
    <w:rsid w:val="00A75410"/>
    <w:rsid w:val="00A76D97"/>
    <w:rsid w:val="00A7715F"/>
    <w:rsid w:val="00A775E5"/>
    <w:rsid w:val="00A77C02"/>
    <w:rsid w:val="00A8041F"/>
    <w:rsid w:val="00A807F7"/>
    <w:rsid w:val="00A810F4"/>
    <w:rsid w:val="00A81206"/>
    <w:rsid w:val="00A8155B"/>
    <w:rsid w:val="00A82902"/>
    <w:rsid w:val="00A82A74"/>
    <w:rsid w:val="00A83556"/>
    <w:rsid w:val="00A83920"/>
    <w:rsid w:val="00A83E05"/>
    <w:rsid w:val="00A84069"/>
    <w:rsid w:val="00A84411"/>
    <w:rsid w:val="00A84478"/>
    <w:rsid w:val="00A8456C"/>
    <w:rsid w:val="00A84742"/>
    <w:rsid w:val="00A848F3"/>
    <w:rsid w:val="00A84A95"/>
    <w:rsid w:val="00A85D2A"/>
    <w:rsid w:val="00A860C1"/>
    <w:rsid w:val="00A863D2"/>
    <w:rsid w:val="00A86526"/>
    <w:rsid w:val="00A86685"/>
    <w:rsid w:val="00A875AC"/>
    <w:rsid w:val="00A87712"/>
    <w:rsid w:val="00A87EED"/>
    <w:rsid w:val="00A87FB2"/>
    <w:rsid w:val="00A900BE"/>
    <w:rsid w:val="00A90145"/>
    <w:rsid w:val="00A9020D"/>
    <w:rsid w:val="00A9047D"/>
    <w:rsid w:val="00A9085A"/>
    <w:rsid w:val="00A9120D"/>
    <w:rsid w:val="00A91664"/>
    <w:rsid w:val="00A916C6"/>
    <w:rsid w:val="00A919B5"/>
    <w:rsid w:val="00A91D67"/>
    <w:rsid w:val="00A930C6"/>
    <w:rsid w:val="00A933A5"/>
    <w:rsid w:val="00A938F3"/>
    <w:rsid w:val="00A94138"/>
    <w:rsid w:val="00A94347"/>
    <w:rsid w:val="00A94A61"/>
    <w:rsid w:val="00A95266"/>
    <w:rsid w:val="00A95427"/>
    <w:rsid w:val="00A95AE8"/>
    <w:rsid w:val="00A961D4"/>
    <w:rsid w:val="00A96293"/>
    <w:rsid w:val="00A96B80"/>
    <w:rsid w:val="00A96EA0"/>
    <w:rsid w:val="00A970BC"/>
    <w:rsid w:val="00A970F6"/>
    <w:rsid w:val="00A97166"/>
    <w:rsid w:val="00A971F1"/>
    <w:rsid w:val="00A97829"/>
    <w:rsid w:val="00AA0334"/>
    <w:rsid w:val="00AA05B5"/>
    <w:rsid w:val="00AA0897"/>
    <w:rsid w:val="00AA15AB"/>
    <w:rsid w:val="00AA1E53"/>
    <w:rsid w:val="00AA2799"/>
    <w:rsid w:val="00AA286B"/>
    <w:rsid w:val="00AA3933"/>
    <w:rsid w:val="00AA3C5C"/>
    <w:rsid w:val="00AA4E99"/>
    <w:rsid w:val="00AA638B"/>
    <w:rsid w:val="00AA667C"/>
    <w:rsid w:val="00AA69E4"/>
    <w:rsid w:val="00AA6AF3"/>
    <w:rsid w:val="00AA6B59"/>
    <w:rsid w:val="00AA7118"/>
    <w:rsid w:val="00AB0BBE"/>
    <w:rsid w:val="00AB0CFE"/>
    <w:rsid w:val="00AB19E9"/>
    <w:rsid w:val="00AB1CC2"/>
    <w:rsid w:val="00AB2188"/>
    <w:rsid w:val="00AB263A"/>
    <w:rsid w:val="00AB2903"/>
    <w:rsid w:val="00AB3142"/>
    <w:rsid w:val="00AB32BA"/>
    <w:rsid w:val="00AB358F"/>
    <w:rsid w:val="00AB3949"/>
    <w:rsid w:val="00AB3C8B"/>
    <w:rsid w:val="00AB4DBB"/>
    <w:rsid w:val="00AB525A"/>
    <w:rsid w:val="00AB55DB"/>
    <w:rsid w:val="00AB5A57"/>
    <w:rsid w:val="00AB5C4F"/>
    <w:rsid w:val="00AB5D60"/>
    <w:rsid w:val="00AB62DC"/>
    <w:rsid w:val="00AB6CAE"/>
    <w:rsid w:val="00AB713D"/>
    <w:rsid w:val="00AB768E"/>
    <w:rsid w:val="00AB774B"/>
    <w:rsid w:val="00AB779B"/>
    <w:rsid w:val="00AB78A6"/>
    <w:rsid w:val="00AB7B74"/>
    <w:rsid w:val="00AB7C87"/>
    <w:rsid w:val="00AC0C89"/>
    <w:rsid w:val="00AC253F"/>
    <w:rsid w:val="00AC296C"/>
    <w:rsid w:val="00AC326C"/>
    <w:rsid w:val="00AC340D"/>
    <w:rsid w:val="00AC371E"/>
    <w:rsid w:val="00AC389A"/>
    <w:rsid w:val="00AC3A30"/>
    <w:rsid w:val="00AC422D"/>
    <w:rsid w:val="00AC4ED8"/>
    <w:rsid w:val="00AC51B5"/>
    <w:rsid w:val="00AC5233"/>
    <w:rsid w:val="00AC537F"/>
    <w:rsid w:val="00AC55CC"/>
    <w:rsid w:val="00AC55FD"/>
    <w:rsid w:val="00AC5791"/>
    <w:rsid w:val="00AC57C1"/>
    <w:rsid w:val="00AC58FB"/>
    <w:rsid w:val="00AC5A7F"/>
    <w:rsid w:val="00AC5D6A"/>
    <w:rsid w:val="00AC5FD1"/>
    <w:rsid w:val="00AC605C"/>
    <w:rsid w:val="00AC6BF7"/>
    <w:rsid w:val="00AC6E81"/>
    <w:rsid w:val="00AC7B8E"/>
    <w:rsid w:val="00AC7C41"/>
    <w:rsid w:val="00AC7CB0"/>
    <w:rsid w:val="00AC7F8B"/>
    <w:rsid w:val="00AD0A29"/>
    <w:rsid w:val="00AD188C"/>
    <w:rsid w:val="00AD1AFA"/>
    <w:rsid w:val="00AD1B75"/>
    <w:rsid w:val="00AD1CC8"/>
    <w:rsid w:val="00AD1D41"/>
    <w:rsid w:val="00AD1F65"/>
    <w:rsid w:val="00AD2961"/>
    <w:rsid w:val="00AD2EA4"/>
    <w:rsid w:val="00AD3D71"/>
    <w:rsid w:val="00AD3EA9"/>
    <w:rsid w:val="00AD3EC3"/>
    <w:rsid w:val="00AD410A"/>
    <w:rsid w:val="00AD417A"/>
    <w:rsid w:val="00AD44C8"/>
    <w:rsid w:val="00AD54F4"/>
    <w:rsid w:val="00AD555A"/>
    <w:rsid w:val="00AD5652"/>
    <w:rsid w:val="00AD58F9"/>
    <w:rsid w:val="00AD5BCA"/>
    <w:rsid w:val="00AD6438"/>
    <w:rsid w:val="00AD6A0E"/>
    <w:rsid w:val="00AD74CC"/>
    <w:rsid w:val="00AD7699"/>
    <w:rsid w:val="00AE0493"/>
    <w:rsid w:val="00AE0AB9"/>
    <w:rsid w:val="00AE1803"/>
    <w:rsid w:val="00AE199A"/>
    <w:rsid w:val="00AE1CCF"/>
    <w:rsid w:val="00AE29CF"/>
    <w:rsid w:val="00AE2AE2"/>
    <w:rsid w:val="00AE3BB6"/>
    <w:rsid w:val="00AE3C37"/>
    <w:rsid w:val="00AE3CAC"/>
    <w:rsid w:val="00AE3F8B"/>
    <w:rsid w:val="00AE4453"/>
    <w:rsid w:val="00AE488B"/>
    <w:rsid w:val="00AE52EF"/>
    <w:rsid w:val="00AE60FD"/>
    <w:rsid w:val="00AE671D"/>
    <w:rsid w:val="00AE6D29"/>
    <w:rsid w:val="00AE72CA"/>
    <w:rsid w:val="00AE7C5B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F4C"/>
    <w:rsid w:val="00AF4117"/>
    <w:rsid w:val="00AF41B8"/>
    <w:rsid w:val="00AF46D2"/>
    <w:rsid w:val="00AF539E"/>
    <w:rsid w:val="00AF5821"/>
    <w:rsid w:val="00AF5BE6"/>
    <w:rsid w:val="00AF6661"/>
    <w:rsid w:val="00AF7813"/>
    <w:rsid w:val="00AF795C"/>
    <w:rsid w:val="00AF79B7"/>
    <w:rsid w:val="00AF7AB8"/>
    <w:rsid w:val="00AF7BF8"/>
    <w:rsid w:val="00AF7DCD"/>
    <w:rsid w:val="00AF7E86"/>
    <w:rsid w:val="00B008BF"/>
    <w:rsid w:val="00B00960"/>
    <w:rsid w:val="00B00C6B"/>
    <w:rsid w:val="00B01441"/>
    <w:rsid w:val="00B023A1"/>
    <w:rsid w:val="00B02525"/>
    <w:rsid w:val="00B02DA0"/>
    <w:rsid w:val="00B02FA8"/>
    <w:rsid w:val="00B03387"/>
    <w:rsid w:val="00B03C82"/>
    <w:rsid w:val="00B0410D"/>
    <w:rsid w:val="00B041D3"/>
    <w:rsid w:val="00B0421B"/>
    <w:rsid w:val="00B04ADB"/>
    <w:rsid w:val="00B04AEE"/>
    <w:rsid w:val="00B051FF"/>
    <w:rsid w:val="00B05CC6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0C6A"/>
    <w:rsid w:val="00B10D03"/>
    <w:rsid w:val="00B1121C"/>
    <w:rsid w:val="00B11318"/>
    <w:rsid w:val="00B1176A"/>
    <w:rsid w:val="00B11BBF"/>
    <w:rsid w:val="00B11E79"/>
    <w:rsid w:val="00B12EC2"/>
    <w:rsid w:val="00B13D6F"/>
    <w:rsid w:val="00B14630"/>
    <w:rsid w:val="00B14AC9"/>
    <w:rsid w:val="00B14AF9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0B"/>
    <w:rsid w:val="00B16AC6"/>
    <w:rsid w:val="00B16EDB"/>
    <w:rsid w:val="00B17CE4"/>
    <w:rsid w:val="00B17EC2"/>
    <w:rsid w:val="00B17FDF"/>
    <w:rsid w:val="00B20518"/>
    <w:rsid w:val="00B205B2"/>
    <w:rsid w:val="00B20B45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4D7"/>
    <w:rsid w:val="00B24AA2"/>
    <w:rsid w:val="00B259AB"/>
    <w:rsid w:val="00B2692D"/>
    <w:rsid w:val="00B26AC2"/>
    <w:rsid w:val="00B26D06"/>
    <w:rsid w:val="00B26E61"/>
    <w:rsid w:val="00B26E9E"/>
    <w:rsid w:val="00B275BA"/>
    <w:rsid w:val="00B27636"/>
    <w:rsid w:val="00B277C6"/>
    <w:rsid w:val="00B30684"/>
    <w:rsid w:val="00B30CA9"/>
    <w:rsid w:val="00B30EEB"/>
    <w:rsid w:val="00B3158B"/>
    <w:rsid w:val="00B32594"/>
    <w:rsid w:val="00B325BE"/>
    <w:rsid w:val="00B32617"/>
    <w:rsid w:val="00B3348F"/>
    <w:rsid w:val="00B33BA2"/>
    <w:rsid w:val="00B33C4A"/>
    <w:rsid w:val="00B33DD3"/>
    <w:rsid w:val="00B346E2"/>
    <w:rsid w:val="00B347EE"/>
    <w:rsid w:val="00B34B24"/>
    <w:rsid w:val="00B34E26"/>
    <w:rsid w:val="00B34F21"/>
    <w:rsid w:val="00B3510F"/>
    <w:rsid w:val="00B35A56"/>
    <w:rsid w:val="00B37A94"/>
    <w:rsid w:val="00B37C1B"/>
    <w:rsid w:val="00B37FB2"/>
    <w:rsid w:val="00B400C4"/>
    <w:rsid w:val="00B40ECF"/>
    <w:rsid w:val="00B40F33"/>
    <w:rsid w:val="00B4198D"/>
    <w:rsid w:val="00B41E0D"/>
    <w:rsid w:val="00B41F58"/>
    <w:rsid w:val="00B42CDB"/>
    <w:rsid w:val="00B42F2B"/>
    <w:rsid w:val="00B4438B"/>
    <w:rsid w:val="00B44FB5"/>
    <w:rsid w:val="00B450C2"/>
    <w:rsid w:val="00B45512"/>
    <w:rsid w:val="00B4565F"/>
    <w:rsid w:val="00B4570E"/>
    <w:rsid w:val="00B45710"/>
    <w:rsid w:val="00B4580C"/>
    <w:rsid w:val="00B45FC5"/>
    <w:rsid w:val="00B4632A"/>
    <w:rsid w:val="00B476A7"/>
    <w:rsid w:val="00B47EB2"/>
    <w:rsid w:val="00B502EC"/>
    <w:rsid w:val="00B5059F"/>
    <w:rsid w:val="00B50F62"/>
    <w:rsid w:val="00B51344"/>
    <w:rsid w:val="00B51887"/>
    <w:rsid w:val="00B51AD6"/>
    <w:rsid w:val="00B51B51"/>
    <w:rsid w:val="00B524A3"/>
    <w:rsid w:val="00B52545"/>
    <w:rsid w:val="00B52F67"/>
    <w:rsid w:val="00B53AE0"/>
    <w:rsid w:val="00B53C9A"/>
    <w:rsid w:val="00B542DA"/>
    <w:rsid w:val="00B54749"/>
    <w:rsid w:val="00B54AF4"/>
    <w:rsid w:val="00B54D62"/>
    <w:rsid w:val="00B54EFD"/>
    <w:rsid w:val="00B55505"/>
    <w:rsid w:val="00B559DD"/>
    <w:rsid w:val="00B55D29"/>
    <w:rsid w:val="00B55D33"/>
    <w:rsid w:val="00B56299"/>
    <w:rsid w:val="00B56517"/>
    <w:rsid w:val="00B56790"/>
    <w:rsid w:val="00B57804"/>
    <w:rsid w:val="00B60866"/>
    <w:rsid w:val="00B60934"/>
    <w:rsid w:val="00B60BA5"/>
    <w:rsid w:val="00B6100E"/>
    <w:rsid w:val="00B63794"/>
    <w:rsid w:val="00B63A3C"/>
    <w:rsid w:val="00B64103"/>
    <w:rsid w:val="00B642E3"/>
    <w:rsid w:val="00B64AD1"/>
    <w:rsid w:val="00B650BA"/>
    <w:rsid w:val="00B65426"/>
    <w:rsid w:val="00B6546B"/>
    <w:rsid w:val="00B6546D"/>
    <w:rsid w:val="00B661B9"/>
    <w:rsid w:val="00B66629"/>
    <w:rsid w:val="00B6702C"/>
    <w:rsid w:val="00B67C9C"/>
    <w:rsid w:val="00B710B7"/>
    <w:rsid w:val="00B717DA"/>
    <w:rsid w:val="00B71F50"/>
    <w:rsid w:val="00B72A24"/>
    <w:rsid w:val="00B72B28"/>
    <w:rsid w:val="00B72C9C"/>
    <w:rsid w:val="00B72D16"/>
    <w:rsid w:val="00B73291"/>
    <w:rsid w:val="00B736F2"/>
    <w:rsid w:val="00B73DE2"/>
    <w:rsid w:val="00B7402B"/>
    <w:rsid w:val="00B74AE7"/>
    <w:rsid w:val="00B74C46"/>
    <w:rsid w:val="00B750B2"/>
    <w:rsid w:val="00B77566"/>
    <w:rsid w:val="00B77B95"/>
    <w:rsid w:val="00B77E19"/>
    <w:rsid w:val="00B77FD4"/>
    <w:rsid w:val="00B80672"/>
    <w:rsid w:val="00B80814"/>
    <w:rsid w:val="00B80A27"/>
    <w:rsid w:val="00B81370"/>
    <w:rsid w:val="00B81708"/>
    <w:rsid w:val="00B817A8"/>
    <w:rsid w:val="00B81D22"/>
    <w:rsid w:val="00B81DA3"/>
    <w:rsid w:val="00B8221D"/>
    <w:rsid w:val="00B82AA4"/>
    <w:rsid w:val="00B82E4D"/>
    <w:rsid w:val="00B82FF6"/>
    <w:rsid w:val="00B830D0"/>
    <w:rsid w:val="00B83394"/>
    <w:rsid w:val="00B83B3A"/>
    <w:rsid w:val="00B84390"/>
    <w:rsid w:val="00B84569"/>
    <w:rsid w:val="00B85D43"/>
    <w:rsid w:val="00B86AB5"/>
    <w:rsid w:val="00B86BDE"/>
    <w:rsid w:val="00B87BF9"/>
    <w:rsid w:val="00B900AA"/>
    <w:rsid w:val="00B90403"/>
    <w:rsid w:val="00B909A5"/>
    <w:rsid w:val="00B90DD1"/>
    <w:rsid w:val="00B913EF"/>
    <w:rsid w:val="00B91C3A"/>
    <w:rsid w:val="00B91C46"/>
    <w:rsid w:val="00B91F6D"/>
    <w:rsid w:val="00B924D5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675"/>
    <w:rsid w:val="00B967B6"/>
    <w:rsid w:val="00B96915"/>
    <w:rsid w:val="00B96AE8"/>
    <w:rsid w:val="00B96D4A"/>
    <w:rsid w:val="00B96D63"/>
    <w:rsid w:val="00B96F1B"/>
    <w:rsid w:val="00B9717E"/>
    <w:rsid w:val="00B9792A"/>
    <w:rsid w:val="00B97F2E"/>
    <w:rsid w:val="00BA045B"/>
    <w:rsid w:val="00BA07BD"/>
    <w:rsid w:val="00BA0900"/>
    <w:rsid w:val="00BA0AA8"/>
    <w:rsid w:val="00BA1E23"/>
    <w:rsid w:val="00BA28F1"/>
    <w:rsid w:val="00BA2BC3"/>
    <w:rsid w:val="00BA2BEC"/>
    <w:rsid w:val="00BA3514"/>
    <w:rsid w:val="00BA3613"/>
    <w:rsid w:val="00BA3633"/>
    <w:rsid w:val="00BA453E"/>
    <w:rsid w:val="00BA4724"/>
    <w:rsid w:val="00BA4864"/>
    <w:rsid w:val="00BA495A"/>
    <w:rsid w:val="00BA4AEC"/>
    <w:rsid w:val="00BA4CD5"/>
    <w:rsid w:val="00BA4E4E"/>
    <w:rsid w:val="00BA5084"/>
    <w:rsid w:val="00BA57EF"/>
    <w:rsid w:val="00BA5A82"/>
    <w:rsid w:val="00BA6471"/>
    <w:rsid w:val="00BA7708"/>
    <w:rsid w:val="00BA7813"/>
    <w:rsid w:val="00BA7F41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4F09"/>
    <w:rsid w:val="00BB5151"/>
    <w:rsid w:val="00BB5197"/>
    <w:rsid w:val="00BB5F69"/>
    <w:rsid w:val="00BB652B"/>
    <w:rsid w:val="00BB6633"/>
    <w:rsid w:val="00BB6A42"/>
    <w:rsid w:val="00BB6F74"/>
    <w:rsid w:val="00BB6FF8"/>
    <w:rsid w:val="00BB7564"/>
    <w:rsid w:val="00BB790E"/>
    <w:rsid w:val="00BB7B97"/>
    <w:rsid w:val="00BB7FE4"/>
    <w:rsid w:val="00BB7FF8"/>
    <w:rsid w:val="00BC076A"/>
    <w:rsid w:val="00BC08A8"/>
    <w:rsid w:val="00BC16C3"/>
    <w:rsid w:val="00BC1D5A"/>
    <w:rsid w:val="00BC1EF7"/>
    <w:rsid w:val="00BC2806"/>
    <w:rsid w:val="00BC3362"/>
    <w:rsid w:val="00BC3C55"/>
    <w:rsid w:val="00BC5010"/>
    <w:rsid w:val="00BC52DA"/>
    <w:rsid w:val="00BC5A3E"/>
    <w:rsid w:val="00BC5BA6"/>
    <w:rsid w:val="00BC698C"/>
    <w:rsid w:val="00BC7104"/>
    <w:rsid w:val="00BC78B5"/>
    <w:rsid w:val="00BC7BEE"/>
    <w:rsid w:val="00BD02CE"/>
    <w:rsid w:val="00BD0695"/>
    <w:rsid w:val="00BD06E8"/>
    <w:rsid w:val="00BD06F1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23A"/>
    <w:rsid w:val="00BE139C"/>
    <w:rsid w:val="00BE1573"/>
    <w:rsid w:val="00BE1BD9"/>
    <w:rsid w:val="00BE1BFF"/>
    <w:rsid w:val="00BE1E1A"/>
    <w:rsid w:val="00BE1E6B"/>
    <w:rsid w:val="00BE264F"/>
    <w:rsid w:val="00BE26C5"/>
    <w:rsid w:val="00BE2907"/>
    <w:rsid w:val="00BE291E"/>
    <w:rsid w:val="00BE2D1D"/>
    <w:rsid w:val="00BE30EA"/>
    <w:rsid w:val="00BE3BD7"/>
    <w:rsid w:val="00BE3CA9"/>
    <w:rsid w:val="00BE3CFF"/>
    <w:rsid w:val="00BE4A19"/>
    <w:rsid w:val="00BE5243"/>
    <w:rsid w:val="00BE5615"/>
    <w:rsid w:val="00BE561A"/>
    <w:rsid w:val="00BE57FC"/>
    <w:rsid w:val="00BE5B2F"/>
    <w:rsid w:val="00BE5D88"/>
    <w:rsid w:val="00BE6355"/>
    <w:rsid w:val="00BE6474"/>
    <w:rsid w:val="00BE65F6"/>
    <w:rsid w:val="00BE6828"/>
    <w:rsid w:val="00BE6A39"/>
    <w:rsid w:val="00BE6BDA"/>
    <w:rsid w:val="00BE6DC7"/>
    <w:rsid w:val="00BE712D"/>
    <w:rsid w:val="00BF00C3"/>
    <w:rsid w:val="00BF0177"/>
    <w:rsid w:val="00BF03C2"/>
    <w:rsid w:val="00BF04F9"/>
    <w:rsid w:val="00BF0518"/>
    <w:rsid w:val="00BF098B"/>
    <w:rsid w:val="00BF0BAA"/>
    <w:rsid w:val="00BF0BF1"/>
    <w:rsid w:val="00BF1418"/>
    <w:rsid w:val="00BF1A11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3C0E"/>
    <w:rsid w:val="00BF44CC"/>
    <w:rsid w:val="00BF4C91"/>
    <w:rsid w:val="00BF4D57"/>
    <w:rsid w:val="00BF4F5E"/>
    <w:rsid w:val="00BF51AB"/>
    <w:rsid w:val="00BF6028"/>
    <w:rsid w:val="00BF662F"/>
    <w:rsid w:val="00BF665A"/>
    <w:rsid w:val="00BF66B6"/>
    <w:rsid w:val="00BF6D05"/>
    <w:rsid w:val="00BF72BE"/>
    <w:rsid w:val="00BF7746"/>
    <w:rsid w:val="00BF79D4"/>
    <w:rsid w:val="00BF7C1E"/>
    <w:rsid w:val="00C0078A"/>
    <w:rsid w:val="00C00CD1"/>
    <w:rsid w:val="00C012F1"/>
    <w:rsid w:val="00C01865"/>
    <w:rsid w:val="00C02497"/>
    <w:rsid w:val="00C02559"/>
    <w:rsid w:val="00C029E7"/>
    <w:rsid w:val="00C02D0A"/>
    <w:rsid w:val="00C03215"/>
    <w:rsid w:val="00C036B7"/>
    <w:rsid w:val="00C03808"/>
    <w:rsid w:val="00C0397F"/>
    <w:rsid w:val="00C03B61"/>
    <w:rsid w:val="00C03C43"/>
    <w:rsid w:val="00C03E59"/>
    <w:rsid w:val="00C04187"/>
    <w:rsid w:val="00C042F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EF2"/>
    <w:rsid w:val="00C07FEE"/>
    <w:rsid w:val="00C104B7"/>
    <w:rsid w:val="00C11948"/>
    <w:rsid w:val="00C11A38"/>
    <w:rsid w:val="00C11CA0"/>
    <w:rsid w:val="00C11F73"/>
    <w:rsid w:val="00C12084"/>
    <w:rsid w:val="00C13460"/>
    <w:rsid w:val="00C13488"/>
    <w:rsid w:val="00C136BC"/>
    <w:rsid w:val="00C1380F"/>
    <w:rsid w:val="00C14A63"/>
    <w:rsid w:val="00C14D41"/>
    <w:rsid w:val="00C16A3E"/>
    <w:rsid w:val="00C16E53"/>
    <w:rsid w:val="00C175BF"/>
    <w:rsid w:val="00C1770B"/>
    <w:rsid w:val="00C20021"/>
    <w:rsid w:val="00C201B6"/>
    <w:rsid w:val="00C202C7"/>
    <w:rsid w:val="00C205C0"/>
    <w:rsid w:val="00C206E0"/>
    <w:rsid w:val="00C20D19"/>
    <w:rsid w:val="00C210A7"/>
    <w:rsid w:val="00C2141B"/>
    <w:rsid w:val="00C215B5"/>
    <w:rsid w:val="00C21C74"/>
    <w:rsid w:val="00C21EE4"/>
    <w:rsid w:val="00C2206F"/>
    <w:rsid w:val="00C22162"/>
    <w:rsid w:val="00C221E1"/>
    <w:rsid w:val="00C22AE7"/>
    <w:rsid w:val="00C22CFD"/>
    <w:rsid w:val="00C22D4C"/>
    <w:rsid w:val="00C22E61"/>
    <w:rsid w:val="00C2324C"/>
    <w:rsid w:val="00C23540"/>
    <w:rsid w:val="00C23606"/>
    <w:rsid w:val="00C236D6"/>
    <w:rsid w:val="00C23A0C"/>
    <w:rsid w:val="00C23A44"/>
    <w:rsid w:val="00C24109"/>
    <w:rsid w:val="00C24291"/>
    <w:rsid w:val="00C2460D"/>
    <w:rsid w:val="00C24634"/>
    <w:rsid w:val="00C2477C"/>
    <w:rsid w:val="00C24AA1"/>
    <w:rsid w:val="00C25601"/>
    <w:rsid w:val="00C26005"/>
    <w:rsid w:val="00C26FE3"/>
    <w:rsid w:val="00C27225"/>
    <w:rsid w:val="00C276A9"/>
    <w:rsid w:val="00C27E03"/>
    <w:rsid w:val="00C27E78"/>
    <w:rsid w:val="00C3007C"/>
    <w:rsid w:val="00C30A1E"/>
    <w:rsid w:val="00C30A92"/>
    <w:rsid w:val="00C30CF6"/>
    <w:rsid w:val="00C311B9"/>
    <w:rsid w:val="00C31633"/>
    <w:rsid w:val="00C31B26"/>
    <w:rsid w:val="00C32BB3"/>
    <w:rsid w:val="00C32E2E"/>
    <w:rsid w:val="00C333D3"/>
    <w:rsid w:val="00C334E0"/>
    <w:rsid w:val="00C33C22"/>
    <w:rsid w:val="00C34008"/>
    <w:rsid w:val="00C34414"/>
    <w:rsid w:val="00C34B39"/>
    <w:rsid w:val="00C34E45"/>
    <w:rsid w:val="00C34F11"/>
    <w:rsid w:val="00C35DEF"/>
    <w:rsid w:val="00C36537"/>
    <w:rsid w:val="00C365B8"/>
    <w:rsid w:val="00C36741"/>
    <w:rsid w:val="00C36B8B"/>
    <w:rsid w:val="00C37508"/>
    <w:rsid w:val="00C37A9C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8E8"/>
    <w:rsid w:val="00C43CB8"/>
    <w:rsid w:val="00C440CD"/>
    <w:rsid w:val="00C441CE"/>
    <w:rsid w:val="00C444E4"/>
    <w:rsid w:val="00C44600"/>
    <w:rsid w:val="00C44A60"/>
    <w:rsid w:val="00C44B37"/>
    <w:rsid w:val="00C44F3D"/>
    <w:rsid w:val="00C45046"/>
    <w:rsid w:val="00C4572C"/>
    <w:rsid w:val="00C4577A"/>
    <w:rsid w:val="00C45B48"/>
    <w:rsid w:val="00C462F2"/>
    <w:rsid w:val="00C468A2"/>
    <w:rsid w:val="00C46A04"/>
    <w:rsid w:val="00C46CEF"/>
    <w:rsid w:val="00C4724D"/>
    <w:rsid w:val="00C47298"/>
    <w:rsid w:val="00C47670"/>
    <w:rsid w:val="00C478B1"/>
    <w:rsid w:val="00C47915"/>
    <w:rsid w:val="00C47A7C"/>
    <w:rsid w:val="00C47FFA"/>
    <w:rsid w:val="00C50354"/>
    <w:rsid w:val="00C5132F"/>
    <w:rsid w:val="00C514EA"/>
    <w:rsid w:val="00C51A00"/>
    <w:rsid w:val="00C51A34"/>
    <w:rsid w:val="00C52317"/>
    <w:rsid w:val="00C52C9B"/>
    <w:rsid w:val="00C53074"/>
    <w:rsid w:val="00C53594"/>
    <w:rsid w:val="00C5367A"/>
    <w:rsid w:val="00C53DD2"/>
    <w:rsid w:val="00C5419C"/>
    <w:rsid w:val="00C5435D"/>
    <w:rsid w:val="00C544B3"/>
    <w:rsid w:val="00C54995"/>
    <w:rsid w:val="00C54A6E"/>
    <w:rsid w:val="00C54F73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82B"/>
    <w:rsid w:val="00C62A3E"/>
    <w:rsid w:val="00C6361B"/>
    <w:rsid w:val="00C63B85"/>
    <w:rsid w:val="00C63E08"/>
    <w:rsid w:val="00C64801"/>
    <w:rsid w:val="00C64900"/>
    <w:rsid w:val="00C64B92"/>
    <w:rsid w:val="00C64EC1"/>
    <w:rsid w:val="00C66F23"/>
    <w:rsid w:val="00C671BE"/>
    <w:rsid w:val="00C67949"/>
    <w:rsid w:val="00C7048C"/>
    <w:rsid w:val="00C70BF3"/>
    <w:rsid w:val="00C70DA6"/>
    <w:rsid w:val="00C71282"/>
    <w:rsid w:val="00C714F2"/>
    <w:rsid w:val="00C71934"/>
    <w:rsid w:val="00C71DD9"/>
    <w:rsid w:val="00C7245A"/>
    <w:rsid w:val="00C72F1A"/>
    <w:rsid w:val="00C73CF7"/>
    <w:rsid w:val="00C73EC6"/>
    <w:rsid w:val="00C73F2D"/>
    <w:rsid w:val="00C74BC7"/>
    <w:rsid w:val="00C7500A"/>
    <w:rsid w:val="00C7500F"/>
    <w:rsid w:val="00C7567A"/>
    <w:rsid w:val="00C7632D"/>
    <w:rsid w:val="00C76CEF"/>
    <w:rsid w:val="00C76D79"/>
    <w:rsid w:val="00C77385"/>
    <w:rsid w:val="00C77705"/>
    <w:rsid w:val="00C8051B"/>
    <w:rsid w:val="00C81A87"/>
    <w:rsid w:val="00C81E32"/>
    <w:rsid w:val="00C81FD9"/>
    <w:rsid w:val="00C821BA"/>
    <w:rsid w:val="00C82265"/>
    <w:rsid w:val="00C82481"/>
    <w:rsid w:val="00C8272B"/>
    <w:rsid w:val="00C829B6"/>
    <w:rsid w:val="00C82B4D"/>
    <w:rsid w:val="00C82FA3"/>
    <w:rsid w:val="00C8301D"/>
    <w:rsid w:val="00C830B5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A9B"/>
    <w:rsid w:val="00C91AD1"/>
    <w:rsid w:val="00C91B5F"/>
    <w:rsid w:val="00C91D65"/>
    <w:rsid w:val="00C91FF5"/>
    <w:rsid w:val="00C92087"/>
    <w:rsid w:val="00C92CFD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2FE"/>
    <w:rsid w:val="00C9795D"/>
    <w:rsid w:val="00C97EC6"/>
    <w:rsid w:val="00CA020D"/>
    <w:rsid w:val="00CA044F"/>
    <w:rsid w:val="00CA058D"/>
    <w:rsid w:val="00CA05C7"/>
    <w:rsid w:val="00CA0730"/>
    <w:rsid w:val="00CA07E8"/>
    <w:rsid w:val="00CA0CE9"/>
    <w:rsid w:val="00CA0EB9"/>
    <w:rsid w:val="00CA1484"/>
    <w:rsid w:val="00CA1569"/>
    <w:rsid w:val="00CA2DF4"/>
    <w:rsid w:val="00CA2E9D"/>
    <w:rsid w:val="00CA3102"/>
    <w:rsid w:val="00CA3578"/>
    <w:rsid w:val="00CA384E"/>
    <w:rsid w:val="00CA3963"/>
    <w:rsid w:val="00CA3C4A"/>
    <w:rsid w:val="00CA42F6"/>
    <w:rsid w:val="00CA4411"/>
    <w:rsid w:val="00CA49D1"/>
    <w:rsid w:val="00CA4ED3"/>
    <w:rsid w:val="00CA5070"/>
    <w:rsid w:val="00CA5125"/>
    <w:rsid w:val="00CA5AD6"/>
    <w:rsid w:val="00CA6338"/>
    <w:rsid w:val="00CA6805"/>
    <w:rsid w:val="00CA6C1E"/>
    <w:rsid w:val="00CA6F3B"/>
    <w:rsid w:val="00CA7409"/>
    <w:rsid w:val="00CA74DF"/>
    <w:rsid w:val="00CA792E"/>
    <w:rsid w:val="00CA7973"/>
    <w:rsid w:val="00CA7F5B"/>
    <w:rsid w:val="00CB008B"/>
    <w:rsid w:val="00CB0166"/>
    <w:rsid w:val="00CB0A51"/>
    <w:rsid w:val="00CB0E8F"/>
    <w:rsid w:val="00CB1283"/>
    <w:rsid w:val="00CB1F55"/>
    <w:rsid w:val="00CB1FE7"/>
    <w:rsid w:val="00CB227E"/>
    <w:rsid w:val="00CB22D1"/>
    <w:rsid w:val="00CB33AD"/>
    <w:rsid w:val="00CB34E0"/>
    <w:rsid w:val="00CB3C29"/>
    <w:rsid w:val="00CB3DF5"/>
    <w:rsid w:val="00CB40B1"/>
    <w:rsid w:val="00CB4BFC"/>
    <w:rsid w:val="00CB4FB9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7D7"/>
    <w:rsid w:val="00CC1A56"/>
    <w:rsid w:val="00CC1F9C"/>
    <w:rsid w:val="00CC2176"/>
    <w:rsid w:val="00CC27D0"/>
    <w:rsid w:val="00CC28EF"/>
    <w:rsid w:val="00CC2A4D"/>
    <w:rsid w:val="00CC3C72"/>
    <w:rsid w:val="00CC47FD"/>
    <w:rsid w:val="00CC480A"/>
    <w:rsid w:val="00CC4CF3"/>
    <w:rsid w:val="00CC4DE6"/>
    <w:rsid w:val="00CC52C2"/>
    <w:rsid w:val="00CC5370"/>
    <w:rsid w:val="00CC5455"/>
    <w:rsid w:val="00CC5963"/>
    <w:rsid w:val="00CC6065"/>
    <w:rsid w:val="00CC60EA"/>
    <w:rsid w:val="00CC6170"/>
    <w:rsid w:val="00CC62C8"/>
    <w:rsid w:val="00CC7640"/>
    <w:rsid w:val="00CC7968"/>
    <w:rsid w:val="00CC7970"/>
    <w:rsid w:val="00CC7BAF"/>
    <w:rsid w:val="00CC7DB5"/>
    <w:rsid w:val="00CC7F40"/>
    <w:rsid w:val="00CD0071"/>
    <w:rsid w:val="00CD00D2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825"/>
    <w:rsid w:val="00CD39BB"/>
    <w:rsid w:val="00CD3F4E"/>
    <w:rsid w:val="00CD4407"/>
    <w:rsid w:val="00CD446C"/>
    <w:rsid w:val="00CD4958"/>
    <w:rsid w:val="00CD4DC2"/>
    <w:rsid w:val="00CD5340"/>
    <w:rsid w:val="00CD59B1"/>
    <w:rsid w:val="00CD5E01"/>
    <w:rsid w:val="00CD75F7"/>
    <w:rsid w:val="00CD7E70"/>
    <w:rsid w:val="00CE02EE"/>
    <w:rsid w:val="00CE0504"/>
    <w:rsid w:val="00CE0C6D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6192"/>
    <w:rsid w:val="00CE6792"/>
    <w:rsid w:val="00CE7EF0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CF6791"/>
    <w:rsid w:val="00D0022E"/>
    <w:rsid w:val="00D00359"/>
    <w:rsid w:val="00D006A2"/>
    <w:rsid w:val="00D0122C"/>
    <w:rsid w:val="00D01338"/>
    <w:rsid w:val="00D01442"/>
    <w:rsid w:val="00D015B9"/>
    <w:rsid w:val="00D01F06"/>
    <w:rsid w:val="00D027B6"/>
    <w:rsid w:val="00D02DF5"/>
    <w:rsid w:val="00D03A22"/>
    <w:rsid w:val="00D03D11"/>
    <w:rsid w:val="00D04104"/>
    <w:rsid w:val="00D04676"/>
    <w:rsid w:val="00D04B3D"/>
    <w:rsid w:val="00D04BA3"/>
    <w:rsid w:val="00D05619"/>
    <w:rsid w:val="00D05A8D"/>
    <w:rsid w:val="00D0625C"/>
    <w:rsid w:val="00D06B21"/>
    <w:rsid w:val="00D06D9C"/>
    <w:rsid w:val="00D06E07"/>
    <w:rsid w:val="00D07172"/>
    <w:rsid w:val="00D071E6"/>
    <w:rsid w:val="00D0726A"/>
    <w:rsid w:val="00D0774A"/>
    <w:rsid w:val="00D07D7F"/>
    <w:rsid w:val="00D10FC6"/>
    <w:rsid w:val="00D11482"/>
    <w:rsid w:val="00D1225A"/>
    <w:rsid w:val="00D12AD6"/>
    <w:rsid w:val="00D12BE9"/>
    <w:rsid w:val="00D13135"/>
    <w:rsid w:val="00D13537"/>
    <w:rsid w:val="00D142C4"/>
    <w:rsid w:val="00D142F1"/>
    <w:rsid w:val="00D1435C"/>
    <w:rsid w:val="00D14AED"/>
    <w:rsid w:val="00D14EED"/>
    <w:rsid w:val="00D15053"/>
    <w:rsid w:val="00D156A6"/>
    <w:rsid w:val="00D1572D"/>
    <w:rsid w:val="00D16A3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230"/>
    <w:rsid w:val="00D24B9E"/>
    <w:rsid w:val="00D24FF8"/>
    <w:rsid w:val="00D25619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071"/>
    <w:rsid w:val="00D3545D"/>
    <w:rsid w:val="00D36550"/>
    <w:rsid w:val="00D370EE"/>
    <w:rsid w:val="00D371A4"/>
    <w:rsid w:val="00D400F3"/>
    <w:rsid w:val="00D40CAE"/>
    <w:rsid w:val="00D41197"/>
    <w:rsid w:val="00D414E1"/>
    <w:rsid w:val="00D41865"/>
    <w:rsid w:val="00D41ACF"/>
    <w:rsid w:val="00D41C03"/>
    <w:rsid w:val="00D422AD"/>
    <w:rsid w:val="00D4284F"/>
    <w:rsid w:val="00D43787"/>
    <w:rsid w:val="00D43C65"/>
    <w:rsid w:val="00D44524"/>
    <w:rsid w:val="00D447FD"/>
    <w:rsid w:val="00D454B0"/>
    <w:rsid w:val="00D45AFC"/>
    <w:rsid w:val="00D46735"/>
    <w:rsid w:val="00D467AE"/>
    <w:rsid w:val="00D46BA7"/>
    <w:rsid w:val="00D46EA0"/>
    <w:rsid w:val="00D46F3B"/>
    <w:rsid w:val="00D4751C"/>
    <w:rsid w:val="00D47584"/>
    <w:rsid w:val="00D4768D"/>
    <w:rsid w:val="00D51865"/>
    <w:rsid w:val="00D51BC6"/>
    <w:rsid w:val="00D52606"/>
    <w:rsid w:val="00D52A6D"/>
    <w:rsid w:val="00D52DB8"/>
    <w:rsid w:val="00D53514"/>
    <w:rsid w:val="00D53ACC"/>
    <w:rsid w:val="00D54077"/>
    <w:rsid w:val="00D541F1"/>
    <w:rsid w:val="00D545C3"/>
    <w:rsid w:val="00D54842"/>
    <w:rsid w:val="00D54C53"/>
    <w:rsid w:val="00D54D56"/>
    <w:rsid w:val="00D5534A"/>
    <w:rsid w:val="00D55DE5"/>
    <w:rsid w:val="00D5616F"/>
    <w:rsid w:val="00D5648A"/>
    <w:rsid w:val="00D5684A"/>
    <w:rsid w:val="00D56966"/>
    <w:rsid w:val="00D56A17"/>
    <w:rsid w:val="00D56E06"/>
    <w:rsid w:val="00D56FE5"/>
    <w:rsid w:val="00D602FE"/>
    <w:rsid w:val="00D60E27"/>
    <w:rsid w:val="00D60FFC"/>
    <w:rsid w:val="00D6134C"/>
    <w:rsid w:val="00D61F96"/>
    <w:rsid w:val="00D626C9"/>
    <w:rsid w:val="00D6270E"/>
    <w:rsid w:val="00D62FF1"/>
    <w:rsid w:val="00D63238"/>
    <w:rsid w:val="00D63C7A"/>
    <w:rsid w:val="00D6413A"/>
    <w:rsid w:val="00D641AC"/>
    <w:rsid w:val="00D645C9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67D20"/>
    <w:rsid w:val="00D701B8"/>
    <w:rsid w:val="00D7051F"/>
    <w:rsid w:val="00D7094F"/>
    <w:rsid w:val="00D70D07"/>
    <w:rsid w:val="00D711FB"/>
    <w:rsid w:val="00D716F3"/>
    <w:rsid w:val="00D719EC"/>
    <w:rsid w:val="00D72CBA"/>
    <w:rsid w:val="00D7306F"/>
    <w:rsid w:val="00D73186"/>
    <w:rsid w:val="00D732D9"/>
    <w:rsid w:val="00D73599"/>
    <w:rsid w:val="00D7401A"/>
    <w:rsid w:val="00D74399"/>
    <w:rsid w:val="00D74AD8"/>
    <w:rsid w:val="00D74E15"/>
    <w:rsid w:val="00D74E1B"/>
    <w:rsid w:val="00D75203"/>
    <w:rsid w:val="00D75FCF"/>
    <w:rsid w:val="00D760D3"/>
    <w:rsid w:val="00D76302"/>
    <w:rsid w:val="00D76567"/>
    <w:rsid w:val="00D76906"/>
    <w:rsid w:val="00D77495"/>
    <w:rsid w:val="00D777C1"/>
    <w:rsid w:val="00D778B7"/>
    <w:rsid w:val="00D77C35"/>
    <w:rsid w:val="00D77D0C"/>
    <w:rsid w:val="00D805AC"/>
    <w:rsid w:val="00D80A44"/>
    <w:rsid w:val="00D8136B"/>
    <w:rsid w:val="00D813EC"/>
    <w:rsid w:val="00D814AF"/>
    <w:rsid w:val="00D82A3B"/>
    <w:rsid w:val="00D82EDD"/>
    <w:rsid w:val="00D8318D"/>
    <w:rsid w:val="00D83BD7"/>
    <w:rsid w:val="00D83D4F"/>
    <w:rsid w:val="00D83FF5"/>
    <w:rsid w:val="00D84769"/>
    <w:rsid w:val="00D84ACD"/>
    <w:rsid w:val="00D84B38"/>
    <w:rsid w:val="00D84E94"/>
    <w:rsid w:val="00D858C7"/>
    <w:rsid w:val="00D859C7"/>
    <w:rsid w:val="00D85B4C"/>
    <w:rsid w:val="00D86639"/>
    <w:rsid w:val="00D86A84"/>
    <w:rsid w:val="00D86B51"/>
    <w:rsid w:val="00D878D8"/>
    <w:rsid w:val="00D90055"/>
    <w:rsid w:val="00D90B45"/>
    <w:rsid w:val="00D90CA9"/>
    <w:rsid w:val="00D90E97"/>
    <w:rsid w:val="00D91668"/>
    <w:rsid w:val="00D91D77"/>
    <w:rsid w:val="00D91DAF"/>
    <w:rsid w:val="00D92CAC"/>
    <w:rsid w:val="00D92DCC"/>
    <w:rsid w:val="00D939CD"/>
    <w:rsid w:val="00D9415D"/>
    <w:rsid w:val="00D94AC7"/>
    <w:rsid w:val="00D950CC"/>
    <w:rsid w:val="00D9574F"/>
    <w:rsid w:val="00D959E1"/>
    <w:rsid w:val="00D95C94"/>
    <w:rsid w:val="00D96CEC"/>
    <w:rsid w:val="00D97B83"/>
    <w:rsid w:val="00D97E1B"/>
    <w:rsid w:val="00DA06E3"/>
    <w:rsid w:val="00DA14FB"/>
    <w:rsid w:val="00DA1E87"/>
    <w:rsid w:val="00DA1FBD"/>
    <w:rsid w:val="00DA1FD5"/>
    <w:rsid w:val="00DA2778"/>
    <w:rsid w:val="00DA334D"/>
    <w:rsid w:val="00DA349C"/>
    <w:rsid w:val="00DA36A7"/>
    <w:rsid w:val="00DA3A4C"/>
    <w:rsid w:val="00DA4122"/>
    <w:rsid w:val="00DA4213"/>
    <w:rsid w:val="00DA509B"/>
    <w:rsid w:val="00DA6278"/>
    <w:rsid w:val="00DA6536"/>
    <w:rsid w:val="00DA6F95"/>
    <w:rsid w:val="00DA7041"/>
    <w:rsid w:val="00DA796F"/>
    <w:rsid w:val="00DA7A60"/>
    <w:rsid w:val="00DA7D5C"/>
    <w:rsid w:val="00DA7D7E"/>
    <w:rsid w:val="00DB0146"/>
    <w:rsid w:val="00DB0298"/>
    <w:rsid w:val="00DB053F"/>
    <w:rsid w:val="00DB0C4A"/>
    <w:rsid w:val="00DB1149"/>
    <w:rsid w:val="00DB1322"/>
    <w:rsid w:val="00DB1719"/>
    <w:rsid w:val="00DB17A2"/>
    <w:rsid w:val="00DB2083"/>
    <w:rsid w:val="00DB23D1"/>
    <w:rsid w:val="00DB2BEE"/>
    <w:rsid w:val="00DB2D18"/>
    <w:rsid w:val="00DB2D5B"/>
    <w:rsid w:val="00DB352A"/>
    <w:rsid w:val="00DB4864"/>
    <w:rsid w:val="00DB49DA"/>
    <w:rsid w:val="00DB53A8"/>
    <w:rsid w:val="00DB5608"/>
    <w:rsid w:val="00DB5BCB"/>
    <w:rsid w:val="00DB63CE"/>
    <w:rsid w:val="00DB6402"/>
    <w:rsid w:val="00DB68F0"/>
    <w:rsid w:val="00DB6E5F"/>
    <w:rsid w:val="00DB71A5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1431"/>
    <w:rsid w:val="00DC18BF"/>
    <w:rsid w:val="00DC2C72"/>
    <w:rsid w:val="00DC2D8D"/>
    <w:rsid w:val="00DC31D4"/>
    <w:rsid w:val="00DC3476"/>
    <w:rsid w:val="00DC3578"/>
    <w:rsid w:val="00DC563B"/>
    <w:rsid w:val="00DC615C"/>
    <w:rsid w:val="00DC6538"/>
    <w:rsid w:val="00DC6FF4"/>
    <w:rsid w:val="00DC7F07"/>
    <w:rsid w:val="00DD005E"/>
    <w:rsid w:val="00DD0492"/>
    <w:rsid w:val="00DD06D0"/>
    <w:rsid w:val="00DD06F7"/>
    <w:rsid w:val="00DD0D78"/>
    <w:rsid w:val="00DD110E"/>
    <w:rsid w:val="00DD14FF"/>
    <w:rsid w:val="00DD1950"/>
    <w:rsid w:val="00DD25E9"/>
    <w:rsid w:val="00DD2DFE"/>
    <w:rsid w:val="00DD33C3"/>
    <w:rsid w:val="00DD36FA"/>
    <w:rsid w:val="00DD3DF5"/>
    <w:rsid w:val="00DD4041"/>
    <w:rsid w:val="00DD4A68"/>
    <w:rsid w:val="00DD4BA0"/>
    <w:rsid w:val="00DD588B"/>
    <w:rsid w:val="00DD617A"/>
    <w:rsid w:val="00DD6869"/>
    <w:rsid w:val="00DD688B"/>
    <w:rsid w:val="00DD71C3"/>
    <w:rsid w:val="00DD7AD8"/>
    <w:rsid w:val="00DE0B25"/>
    <w:rsid w:val="00DE11CF"/>
    <w:rsid w:val="00DE16C6"/>
    <w:rsid w:val="00DE1702"/>
    <w:rsid w:val="00DE1B0B"/>
    <w:rsid w:val="00DE1C41"/>
    <w:rsid w:val="00DE1FDE"/>
    <w:rsid w:val="00DE2A07"/>
    <w:rsid w:val="00DE2C34"/>
    <w:rsid w:val="00DE33BA"/>
    <w:rsid w:val="00DE3A29"/>
    <w:rsid w:val="00DE3B32"/>
    <w:rsid w:val="00DE3CB2"/>
    <w:rsid w:val="00DE42C8"/>
    <w:rsid w:val="00DE47E0"/>
    <w:rsid w:val="00DE4A51"/>
    <w:rsid w:val="00DE552C"/>
    <w:rsid w:val="00DE656A"/>
    <w:rsid w:val="00DE6A31"/>
    <w:rsid w:val="00DE6AC7"/>
    <w:rsid w:val="00DE707A"/>
    <w:rsid w:val="00DE70A5"/>
    <w:rsid w:val="00DE7110"/>
    <w:rsid w:val="00DE7803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237"/>
    <w:rsid w:val="00DF535A"/>
    <w:rsid w:val="00DF57C3"/>
    <w:rsid w:val="00DF5D1F"/>
    <w:rsid w:val="00DF60C6"/>
    <w:rsid w:val="00DF6845"/>
    <w:rsid w:val="00DF6D88"/>
    <w:rsid w:val="00DF7546"/>
    <w:rsid w:val="00DF7B9D"/>
    <w:rsid w:val="00E0057D"/>
    <w:rsid w:val="00E00C4C"/>
    <w:rsid w:val="00E00CE6"/>
    <w:rsid w:val="00E00D56"/>
    <w:rsid w:val="00E01CF4"/>
    <w:rsid w:val="00E01EBC"/>
    <w:rsid w:val="00E02071"/>
    <w:rsid w:val="00E021C3"/>
    <w:rsid w:val="00E022F0"/>
    <w:rsid w:val="00E023E3"/>
    <w:rsid w:val="00E02A64"/>
    <w:rsid w:val="00E02C31"/>
    <w:rsid w:val="00E02E8E"/>
    <w:rsid w:val="00E04150"/>
    <w:rsid w:val="00E043BA"/>
    <w:rsid w:val="00E047DF"/>
    <w:rsid w:val="00E05130"/>
    <w:rsid w:val="00E052D7"/>
    <w:rsid w:val="00E0570F"/>
    <w:rsid w:val="00E057CE"/>
    <w:rsid w:val="00E05D3F"/>
    <w:rsid w:val="00E06314"/>
    <w:rsid w:val="00E06C66"/>
    <w:rsid w:val="00E075A8"/>
    <w:rsid w:val="00E0764F"/>
    <w:rsid w:val="00E07A6E"/>
    <w:rsid w:val="00E07D86"/>
    <w:rsid w:val="00E10394"/>
    <w:rsid w:val="00E10A81"/>
    <w:rsid w:val="00E11500"/>
    <w:rsid w:val="00E127D2"/>
    <w:rsid w:val="00E129DD"/>
    <w:rsid w:val="00E129E6"/>
    <w:rsid w:val="00E12FD2"/>
    <w:rsid w:val="00E1361A"/>
    <w:rsid w:val="00E13DAF"/>
    <w:rsid w:val="00E13FAE"/>
    <w:rsid w:val="00E141F0"/>
    <w:rsid w:val="00E143D1"/>
    <w:rsid w:val="00E14426"/>
    <w:rsid w:val="00E14677"/>
    <w:rsid w:val="00E14E32"/>
    <w:rsid w:val="00E15826"/>
    <w:rsid w:val="00E1633A"/>
    <w:rsid w:val="00E1640C"/>
    <w:rsid w:val="00E1675B"/>
    <w:rsid w:val="00E16ABF"/>
    <w:rsid w:val="00E204BE"/>
    <w:rsid w:val="00E208D4"/>
    <w:rsid w:val="00E20A13"/>
    <w:rsid w:val="00E20EDF"/>
    <w:rsid w:val="00E21350"/>
    <w:rsid w:val="00E21D37"/>
    <w:rsid w:val="00E21F9E"/>
    <w:rsid w:val="00E233A7"/>
    <w:rsid w:val="00E23643"/>
    <w:rsid w:val="00E24285"/>
    <w:rsid w:val="00E244B1"/>
    <w:rsid w:val="00E246B5"/>
    <w:rsid w:val="00E24929"/>
    <w:rsid w:val="00E24931"/>
    <w:rsid w:val="00E24B72"/>
    <w:rsid w:val="00E25162"/>
    <w:rsid w:val="00E25CAD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4FD"/>
    <w:rsid w:val="00E32B98"/>
    <w:rsid w:val="00E33C4A"/>
    <w:rsid w:val="00E3405E"/>
    <w:rsid w:val="00E340EB"/>
    <w:rsid w:val="00E34154"/>
    <w:rsid w:val="00E34514"/>
    <w:rsid w:val="00E34780"/>
    <w:rsid w:val="00E3480A"/>
    <w:rsid w:val="00E34C67"/>
    <w:rsid w:val="00E351AC"/>
    <w:rsid w:val="00E354F7"/>
    <w:rsid w:val="00E356D3"/>
    <w:rsid w:val="00E365D6"/>
    <w:rsid w:val="00E36728"/>
    <w:rsid w:val="00E37B1E"/>
    <w:rsid w:val="00E37FF2"/>
    <w:rsid w:val="00E40B22"/>
    <w:rsid w:val="00E40BC5"/>
    <w:rsid w:val="00E42791"/>
    <w:rsid w:val="00E42FB8"/>
    <w:rsid w:val="00E43AA4"/>
    <w:rsid w:val="00E44186"/>
    <w:rsid w:val="00E4418F"/>
    <w:rsid w:val="00E44248"/>
    <w:rsid w:val="00E443E2"/>
    <w:rsid w:val="00E444AE"/>
    <w:rsid w:val="00E44758"/>
    <w:rsid w:val="00E4487C"/>
    <w:rsid w:val="00E44998"/>
    <w:rsid w:val="00E4569A"/>
    <w:rsid w:val="00E45D50"/>
    <w:rsid w:val="00E46663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BE1"/>
    <w:rsid w:val="00E53C35"/>
    <w:rsid w:val="00E54142"/>
    <w:rsid w:val="00E54354"/>
    <w:rsid w:val="00E54408"/>
    <w:rsid w:val="00E54938"/>
    <w:rsid w:val="00E54D1C"/>
    <w:rsid w:val="00E54D2E"/>
    <w:rsid w:val="00E55317"/>
    <w:rsid w:val="00E558C7"/>
    <w:rsid w:val="00E5600B"/>
    <w:rsid w:val="00E560F0"/>
    <w:rsid w:val="00E56296"/>
    <w:rsid w:val="00E5667C"/>
    <w:rsid w:val="00E56858"/>
    <w:rsid w:val="00E57131"/>
    <w:rsid w:val="00E574FD"/>
    <w:rsid w:val="00E6004B"/>
    <w:rsid w:val="00E60477"/>
    <w:rsid w:val="00E608C1"/>
    <w:rsid w:val="00E60E58"/>
    <w:rsid w:val="00E61421"/>
    <w:rsid w:val="00E61480"/>
    <w:rsid w:val="00E614AC"/>
    <w:rsid w:val="00E615BD"/>
    <w:rsid w:val="00E619E8"/>
    <w:rsid w:val="00E61DB2"/>
    <w:rsid w:val="00E61E46"/>
    <w:rsid w:val="00E61F0B"/>
    <w:rsid w:val="00E62279"/>
    <w:rsid w:val="00E623A9"/>
    <w:rsid w:val="00E623C3"/>
    <w:rsid w:val="00E627CF"/>
    <w:rsid w:val="00E628F7"/>
    <w:rsid w:val="00E628FC"/>
    <w:rsid w:val="00E62D74"/>
    <w:rsid w:val="00E6325C"/>
    <w:rsid w:val="00E63D30"/>
    <w:rsid w:val="00E64CBC"/>
    <w:rsid w:val="00E65445"/>
    <w:rsid w:val="00E65593"/>
    <w:rsid w:val="00E65711"/>
    <w:rsid w:val="00E65BDA"/>
    <w:rsid w:val="00E66735"/>
    <w:rsid w:val="00E669D0"/>
    <w:rsid w:val="00E67AEB"/>
    <w:rsid w:val="00E711D6"/>
    <w:rsid w:val="00E71395"/>
    <w:rsid w:val="00E71439"/>
    <w:rsid w:val="00E71B72"/>
    <w:rsid w:val="00E71C0F"/>
    <w:rsid w:val="00E7236E"/>
    <w:rsid w:val="00E72AB1"/>
    <w:rsid w:val="00E73779"/>
    <w:rsid w:val="00E737AE"/>
    <w:rsid w:val="00E73CC4"/>
    <w:rsid w:val="00E74A82"/>
    <w:rsid w:val="00E74BFF"/>
    <w:rsid w:val="00E754B8"/>
    <w:rsid w:val="00E75C82"/>
    <w:rsid w:val="00E76A41"/>
    <w:rsid w:val="00E774D3"/>
    <w:rsid w:val="00E77DB6"/>
    <w:rsid w:val="00E77EAB"/>
    <w:rsid w:val="00E80539"/>
    <w:rsid w:val="00E80796"/>
    <w:rsid w:val="00E81352"/>
    <w:rsid w:val="00E832BD"/>
    <w:rsid w:val="00E83564"/>
    <w:rsid w:val="00E83E8F"/>
    <w:rsid w:val="00E84485"/>
    <w:rsid w:val="00E84971"/>
    <w:rsid w:val="00E84C0C"/>
    <w:rsid w:val="00E8575B"/>
    <w:rsid w:val="00E86602"/>
    <w:rsid w:val="00E86F54"/>
    <w:rsid w:val="00E87028"/>
    <w:rsid w:val="00E87BD5"/>
    <w:rsid w:val="00E87C69"/>
    <w:rsid w:val="00E87D05"/>
    <w:rsid w:val="00E902B4"/>
    <w:rsid w:val="00E90F1B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267"/>
    <w:rsid w:val="00E9550E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971C3"/>
    <w:rsid w:val="00E97B5F"/>
    <w:rsid w:val="00EA0C27"/>
    <w:rsid w:val="00EA0D24"/>
    <w:rsid w:val="00EA0DA3"/>
    <w:rsid w:val="00EA1091"/>
    <w:rsid w:val="00EA1129"/>
    <w:rsid w:val="00EA1DAA"/>
    <w:rsid w:val="00EA232D"/>
    <w:rsid w:val="00EA25D9"/>
    <w:rsid w:val="00EA28F3"/>
    <w:rsid w:val="00EA2B48"/>
    <w:rsid w:val="00EA303F"/>
    <w:rsid w:val="00EA3091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232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879"/>
    <w:rsid w:val="00EB4C97"/>
    <w:rsid w:val="00EB4E5C"/>
    <w:rsid w:val="00EB55CB"/>
    <w:rsid w:val="00EB5F18"/>
    <w:rsid w:val="00EB60AC"/>
    <w:rsid w:val="00EB620D"/>
    <w:rsid w:val="00EB6606"/>
    <w:rsid w:val="00EB66E3"/>
    <w:rsid w:val="00EB6A04"/>
    <w:rsid w:val="00EB6E87"/>
    <w:rsid w:val="00EB7257"/>
    <w:rsid w:val="00EB7A82"/>
    <w:rsid w:val="00EB7ECB"/>
    <w:rsid w:val="00EC0286"/>
    <w:rsid w:val="00EC0311"/>
    <w:rsid w:val="00EC075C"/>
    <w:rsid w:val="00EC09CF"/>
    <w:rsid w:val="00EC0BD2"/>
    <w:rsid w:val="00EC1F71"/>
    <w:rsid w:val="00EC2211"/>
    <w:rsid w:val="00EC22E5"/>
    <w:rsid w:val="00EC29C8"/>
    <w:rsid w:val="00EC2B7D"/>
    <w:rsid w:val="00EC3039"/>
    <w:rsid w:val="00EC341D"/>
    <w:rsid w:val="00EC35FC"/>
    <w:rsid w:val="00EC3826"/>
    <w:rsid w:val="00EC435C"/>
    <w:rsid w:val="00EC44BB"/>
    <w:rsid w:val="00EC456E"/>
    <w:rsid w:val="00EC4684"/>
    <w:rsid w:val="00EC52A3"/>
    <w:rsid w:val="00EC5D6B"/>
    <w:rsid w:val="00EC5EAE"/>
    <w:rsid w:val="00EC6172"/>
    <w:rsid w:val="00EC6503"/>
    <w:rsid w:val="00EC65D3"/>
    <w:rsid w:val="00EC6C07"/>
    <w:rsid w:val="00EC6CD9"/>
    <w:rsid w:val="00EC7A7D"/>
    <w:rsid w:val="00EC7DC7"/>
    <w:rsid w:val="00ED0847"/>
    <w:rsid w:val="00ED1496"/>
    <w:rsid w:val="00ED2358"/>
    <w:rsid w:val="00ED261F"/>
    <w:rsid w:val="00ED2847"/>
    <w:rsid w:val="00ED2DCF"/>
    <w:rsid w:val="00ED2EAC"/>
    <w:rsid w:val="00ED33E2"/>
    <w:rsid w:val="00ED34FE"/>
    <w:rsid w:val="00ED3939"/>
    <w:rsid w:val="00ED39BA"/>
    <w:rsid w:val="00ED595D"/>
    <w:rsid w:val="00ED59A9"/>
    <w:rsid w:val="00ED6168"/>
    <w:rsid w:val="00ED63B2"/>
    <w:rsid w:val="00ED6425"/>
    <w:rsid w:val="00ED6859"/>
    <w:rsid w:val="00ED69F6"/>
    <w:rsid w:val="00ED702D"/>
    <w:rsid w:val="00ED704B"/>
    <w:rsid w:val="00ED7497"/>
    <w:rsid w:val="00EE0534"/>
    <w:rsid w:val="00EE1E6B"/>
    <w:rsid w:val="00EE2207"/>
    <w:rsid w:val="00EE29B1"/>
    <w:rsid w:val="00EE2E61"/>
    <w:rsid w:val="00EE359F"/>
    <w:rsid w:val="00EE3EEF"/>
    <w:rsid w:val="00EE43BE"/>
    <w:rsid w:val="00EE44E9"/>
    <w:rsid w:val="00EE4AC6"/>
    <w:rsid w:val="00EE4E13"/>
    <w:rsid w:val="00EE53CA"/>
    <w:rsid w:val="00EE570B"/>
    <w:rsid w:val="00EE5763"/>
    <w:rsid w:val="00EE5AC4"/>
    <w:rsid w:val="00EE6868"/>
    <w:rsid w:val="00EE738D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57C"/>
    <w:rsid w:val="00EF78E7"/>
    <w:rsid w:val="00EF7E1F"/>
    <w:rsid w:val="00EF7F6A"/>
    <w:rsid w:val="00F00DBC"/>
    <w:rsid w:val="00F00F8A"/>
    <w:rsid w:val="00F013C7"/>
    <w:rsid w:val="00F0182A"/>
    <w:rsid w:val="00F01979"/>
    <w:rsid w:val="00F01CB2"/>
    <w:rsid w:val="00F01E97"/>
    <w:rsid w:val="00F01F9B"/>
    <w:rsid w:val="00F0207A"/>
    <w:rsid w:val="00F024C0"/>
    <w:rsid w:val="00F026C7"/>
    <w:rsid w:val="00F02788"/>
    <w:rsid w:val="00F02EF3"/>
    <w:rsid w:val="00F03535"/>
    <w:rsid w:val="00F038A6"/>
    <w:rsid w:val="00F03922"/>
    <w:rsid w:val="00F03949"/>
    <w:rsid w:val="00F047DB"/>
    <w:rsid w:val="00F04C89"/>
    <w:rsid w:val="00F05AE0"/>
    <w:rsid w:val="00F05E84"/>
    <w:rsid w:val="00F06137"/>
    <w:rsid w:val="00F061D7"/>
    <w:rsid w:val="00F067E2"/>
    <w:rsid w:val="00F06B8C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0B8"/>
    <w:rsid w:val="00F12612"/>
    <w:rsid w:val="00F12719"/>
    <w:rsid w:val="00F12BB4"/>
    <w:rsid w:val="00F138E2"/>
    <w:rsid w:val="00F13B4D"/>
    <w:rsid w:val="00F1437E"/>
    <w:rsid w:val="00F14C0C"/>
    <w:rsid w:val="00F15429"/>
    <w:rsid w:val="00F15A3D"/>
    <w:rsid w:val="00F15C94"/>
    <w:rsid w:val="00F15D88"/>
    <w:rsid w:val="00F15E4B"/>
    <w:rsid w:val="00F16710"/>
    <w:rsid w:val="00F17E97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33E"/>
    <w:rsid w:val="00F25623"/>
    <w:rsid w:val="00F25B33"/>
    <w:rsid w:val="00F25FFB"/>
    <w:rsid w:val="00F26107"/>
    <w:rsid w:val="00F267D7"/>
    <w:rsid w:val="00F267DE"/>
    <w:rsid w:val="00F26D14"/>
    <w:rsid w:val="00F26D5B"/>
    <w:rsid w:val="00F26DF6"/>
    <w:rsid w:val="00F273AE"/>
    <w:rsid w:val="00F2750C"/>
    <w:rsid w:val="00F27AE9"/>
    <w:rsid w:val="00F27AF2"/>
    <w:rsid w:val="00F27E57"/>
    <w:rsid w:val="00F27E95"/>
    <w:rsid w:val="00F300D9"/>
    <w:rsid w:val="00F30518"/>
    <w:rsid w:val="00F320AC"/>
    <w:rsid w:val="00F325DB"/>
    <w:rsid w:val="00F3402B"/>
    <w:rsid w:val="00F340A0"/>
    <w:rsid w:val="00F34A30"/>
    <w:rsid w:val="00F34BAD"/>
    <w:rsid w:val="00F34F2C"/>
    <w:rsid w:val="00F352F4"/>
    <w:rsid w:val="00F35497"/>
    <w:rsid w:val="00F35645"/>
    <w:rsid w:val="00F3674D"/>
    <w:rsid w:val="00F37146"/>
    <w:rsid w:val="00F37160"/>
    <w:rsid w:val="00F3765F"/>
    <w:rsid w:val="00F37A81"/>
    <w:rsid w:val="00F407DE"/>
    <w:rsid w:val="00F4091A"/>
    <w:rsid w:val="00F413C4"/>
    <w:rsid w:val="00F41571"/>
    <w:rsid w:val="00F41B32"/>
    <w:rsid w:val="00F41D07"/>
    <w:rsid w:val="00F4206A"/>
    <w:rsid w:val="00F428AF"/>
    <w:rsid w:val="00F429A6"/>
    <w:rsid w:val="00F42D0C"/>
    <w:rsid w:val="00F43019"/>
    <w:rsid w:val="00F43278"/>
    <w:rsid w:val="00F44FBF"/>
    <w:rsid w:val="00F459C2"/>
    <w:rsid w:val="00F45A4D"/>
    <w:rsid w:val="00F45D72"/>
    <w:rsid w:val="00F461F2"/>
    <w:rsid w:val="00F4649F"/>
    <w:rsid w:val="00F46954"/>
    <w:rsid w:val="00F46964"/>
    <w:rsid w:val="00F47522"/>
    <w:rsid w:val="00F47F70"/>
    <w:rsid w:val="00F50817"/>
    <w:rsid w:val="00F50A8A"/>
    <w:rsid w:val="00F51CCC"/>
    <w:rsid w:val="00F520F9"/>
    <w:rsid w:val="00F52418"/>
    <w:rsid w:val="00F53475"/>
    <w:rsid w:val="00F53723"/>
    <w:rsid w:val="00F53A12"/>
    <w:rsid w:val="00F5414A"/>
    <w:rsid w:val="00F54400"/>
    <w:rsid w:val="00F54E35"/>
    <w:rsid w:val="00F553CA"/>
    <w:rsid w:val="00F55827"/>
    <w:rsid w:val="00F5592B"/>
    <w:rsid w:val="00F55A30"/>
    <w:rsid w:val="00F55E82"/>
    <w:rsid w:val="00F55F57"/>
    <w:rsid w:val="00F5655B"/>
    <w:rsid w:val="00F56ADB"/>
    <w:rsid w:val="00F571C5"/>
    <w:rsid w:val="00F605FF"/>
    <w:rsid w:val="00F60665"/>
    <w:rsid w:val="00F60887"/>
    <w:rsid w:val="00F61386"/>
    <w:rsid w:val="00F61983"/>
    <w:rsid w:val="00F6201D"/>
    <w:rsid w:val="00F6242D"/>
    <w:rsid w:val="00F628E0"/>
    <w:rsid w:val="00F63507"/>
    <w:rsid w:val="00F63DDF"/>
    <w:rsid w:val="00F63E91"/>
    <w:rsid w:val="00F63F0C"/>
    <w:rsid w:val="00F6407A"/>
    <w:rsid w:val="00F646D3"/>
    <w:rsid w:val="00F64BEC"/>
    <w:rsid w:val="00F64CBB"/>
    <w:rsid w:val="00F651F1"/>
    <w:rsid w:val="00F65308"/>
    <w:rsid w:val="00F656B8"/>
    <w:rsid w:val="00F65EB6"/>
    <w:rsid w:val="00F663E7"/>
    <w:rsid w:val="00F66CB2"/>
    <w:rsid w:val="00F66D60"/>
    <w:rsid w:val="00F67015"/>
    <w:rsid w:val="00F672F7"/>
    <w:rsid w:val="00F676A3"/>
    <w:rsid w:val="00F676FB"/>
    <w:rsid w:val="00F67928"/>
    <w:rsid w:val="00F7091C"/>
    <w:rsid w:val="00F70A0B"/>
    <w:rsid w:val="00F70D46"/>
    <w:rsid w:val="00F71BFE"/>
    <w:rsid w:val="00F721E9"/>
    <w:rsid w:val="00F72591"/>
    <w:rsid w:val="00F729BC"/>
    <w:rsid w:val="00F72A00"/>
    <w:rsid w:val="00F73950"/>
    <w:rsid w:val="00F744D2"/>
    <w:rsid w:val="00F7482A"/>
    <w:rsid w:val="00F74945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403"/>
    <w:rsid w:val="00F80CD6"/>
    <w:rsid w:val="00F81A1E"/>
    <w:rsid w:val="00F81CD0"/>
    <w:rsid w:val="00F8223C"/>
    <w:rsid w:val="00F828E4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C8E"/>
    <w:rsid w:val="00F85DE5"/>
    <w:rsid w:val="00F86B58"/>
    <w:rsid w:val="00F86C91"/>
    <w:rsid w:val="00F87560"/>
    <w:rsid w:val="00F8783F"/>
    <w:rsid w:val="00F87870"/>
    <w:rsid w:val="00F87875"/>
    <w:rsid w:val="00F87AC9"/>
    <w:rsid w:val="00F87D35"/>
    <w:rsid w:val="00F87E0F"/>
    <w:rsid w:val="00F9020A"/>
    <w:rsid w:val="00F9090B"/>
    <w:rsid w:val="00F91004"/>
    <w:rsid w:val="00F91283"/>
    <w:rsid w:val="00F92ACD"/>
    <w:rsid w:val="00F92BA1"/>
    <w:rsid w:val="00F930C6"/>
    <w:rsid w:val="00F93528"/>
    <w:rsid w:val="00F94876"/>
    <w:rsid w:val="00F955A3"/>
    <w:rsid w:val="00F95A0C"/>
    <w:rsid w:val="00F95C7B"/>
    <w:rsid w:val="00F96136"/>
    <w:rsid w:val="00F9634F"/>
    <w:rsid w:val="00F965F1"/>
    <w:rsid w:val="00F966D6"/>
    <w:rsid w:val="00F96B09"/>
    <w:rsid w:val="00F97346"/>
    <w:rsid w:val="00F974BA"/>
    <w:rsid w:val="00F975A6"/>
    <w:rsid w:val="00F97B6D"/>
    <w:rsid w:val="00FA00D8"/>
    <w:rsid w:val="00FA0426"/>
    <w:rsid w:val="00FA0969"/>
    <w:rsid w:val="00FA09FF"/>
    <w:rsid w:val="00FA1317"/>
    <w:rsid w:val="00FA1634"/>
    <w:rsid w:val="00FA16E4"/>
    <w:rsid w:val="00FA17D2"/>
    <w:rsid w:val="00FA1BBA"/>
    <w:rsid w:val="00FA29C8"/>
    <w:rsid w:val="00FA2A58"/>
    <w:rsid w:val="00FA38CE"/>
    <w:rsid w:val="00FA39B6"/>
    <w:rsid w:val="00FA3AD3"/>
    <w:rsid w:val="00FA3B7C"/>
    <w:rsid w:val="00FA4038"/>
    <w:rsid w:val="00FA4DF6"/>
    <w:rsid w:val="00FA5040"/>
    <w:rsid w:val="00FA58EF"/>
    <w:rsid w:val="00FA62C1"/>
    <w:rsid w:val="00FA6474"/>
    <w:rsid w:val="00FA653D"/>
    <w:rsid w:val="00FA65BA"/>
    <w:rsid w:val="00FA6A0A"/>
    <w:rsid w:val="00FA7009"/>
    <w:rsid w:val="00FA7314"/>
    <w:rsid w:val="00FA7680"/>
    <w:rsid w:val="00FA78D5"/>
    <w:rsid w:val="00FA78D9"/>
    <w:rsid w:val="00FA7934"/>
    <w:rsid w:val="00FA7943"/>
    <w:rsid w:val="00FA7A82"/>
    <w:rsid w:val="00FA7E93"/>
    <w:rsid w:val="00FB001F"/>
    <w:rsid w:val="00FB01CF"/>
    <w:rsid w:val="00FB024C"/>
    <w:rsid w:val="00FB02C4"/>
    <w:rsid w:val="00FB034D"/>
    <w:rsid w:val="00FB044B"/>
    <w:rsid w:val="00FB0E2B"/>
    <w:rsid w:val="00FB100F"/>
    <w:rsid w:val="00FB1665"/>
    <w:rsid w:val="00FB27FA"/>
    <w:rsid w:val="00FB2D04"/>
    <w:rsid w:val="00FB2FB4"/>
    <w:rsid w:val="00FB3034"/>
    <w:rsid w:val="00FB3067"/>
    <w:rsid w:val="00FB3159"/>
    <w:rsid w:val="00FB346C"/>
    <w:rsid w:val="00FB361C"/>
    <w:rsid w:val="00FB362E"/>
    <w:rsid w:val="00FB3E46"/>
    <w:rsid w:val="00FB58DE"/>
    <w:rsid w:val="00FB5B09"/>
    <w:rsid w:val="00FB5DC3"/>
    <w:rsid w:val="00FB5EA4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1F4"/>
    <w:rsid w:val="00FC1285"/>
    <w:rsid w:val="00FC145E"/>
    <w:rsid w:val="00FC1B59"/>
    <w:rsid w:val="00FC1C11"/>
    <w:rsid w:val="00FC1E21"/>
    <w:rsid w:val="00FC2AAA"/>
    <w:rsid w:val="00FC3129"/>
    <w:rsid w:val="00FC4519"/>
    <w:rsid w:val="00FC4CC4"/>
    <w:rsid w:val="00FC5CAB"/>
    <w:rsid w:val="00FC6200"/>
    <w:rsid w:val="00FC6676"/>
    <w:rsid w:val="00FC6709"/>
    <w:rsid w:val="00FC70D4"/>
    <w:rsid w:val="00FC7831"/>
    <w:rsid w:val="00FC79F6"/>
    <w:rsid w:val="00FC7A47"/>
    <w:rsid w:val="00FC7C4E"/>
    <w:rsid w:val="00FD016A"/>
    <w:rsid w:val="00FD0226"/>
    <w:rsid w:val="00FD04FE"/>
    <w:rsid w:val="00FD0FF1"/>
    <w:rsid w:val="00FD1A56"/>
    <w:rsid w:val="00FD1D6C"/>
    <w:rsid w:val="00FD2531"/>
    <w:rsid w:val="00FD2C2B"/>
    <w:rsid w:val="00FD3014"/>
    <w:rsid w:val="00FD3533"/>
    <w:rsid w:val="00FD4D12"/>
    <w:rsid w:val="00FD520B"/>
    <w:rsid w:val="00FD524A"/>
    <w:rsid w:val="00FD52CE"/>
    <w:rsid w:val="00FD5B4B"/>
    <w:rsid w:val="00FD6FDE"/>
    <w:rsid w:val="00FD7396"/>
    <w:rsid w:val="00FD772F"/>
    <w:rsid w:val="00FD7A36"/>
    <w:rsid w:val="00FE1B03"/>
    <w:rsid w:val="00FE1B7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0FB"/>
    <w:rsid w:val="00FE56E8"/>
    <w:rsid w:val="00FE59E7"/>
    <w:rsid w:val="00FE5B30"/>
    <w:rsid w:val="00FE6131"/>
    <w:rsid w:val="00FE624B"/>
    <w:rsid w:val="00FE65D9"/>
    <w:rsid w:val="00FE7625"/>
    <w:rsid w:val="00FE76DC"/>
    <w:rsid w:val="00FF03D1"/>
    <w:rsid w:val="00FF05FC"/>
    <w:rsid w:val="00FF063C"/>
    <w:rsid w:val="00FF0666"/>
    <w:rsid w:val="00FF08DD"/>
    <w:rsid w:val="00FF17EE"/>
    <w:rsid w:val="00FF19E1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8A3"/>
    <w:rsid w:val="00FF6C44"/>
    <w:rsid w:val="00FF703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58AA88E"/>
  <w15:docId w15:val="{FD0D8A8D-8ABD-4C97-B5EB-87E49745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9710B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F3223-04B5-4703-932D-29330CD52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98</TotalTime>
  <Pages>29</Pages>
  <Words>6675</Words>
  <Characters>38050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saowakon saeaui</cp:lastModifiedBy>
  <cp:revision>8</cp:revision>
  <cp:lastPrinted>2021-05-13T09:54:00Z</cp:lastPrinted>
  <dcterms:created xsi:type="dcterms:W3CDTF">2021-05-13T04:08:00Z</dcterms:created>
  <dcterms:modified xsi:type="dcterms:W3CDTF">2021-05-13T10:54:00Z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