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9E555A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9E555A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6933" w:rsidRPr="009E555A" w14:paraId="1559A61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1B252EF" w14:textId="77777777" w:rsidR="00F16933" w:rsidRPr="009E555A" w:rsidRDefault="00F16933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4580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5260D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9E555A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F16933" w:rsidRPr="009E555A" w:rsidRDefault="00F16933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77777777" w:rsidR="00F16933" w:rsidRPr="009E555A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2F0981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F16933" w:rsidRPr="009E555A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F16933" w:rsidRPr="009E555A" w:rsidRDefault="00F16933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3268F" w:rsidRPr="009E555A" w14:paraId="14206CD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C3F6640" w14:textId="77777777" w:rsidR="00E3268F" w:rsidRPr="009E555A" w:rsidRDefault="00E3268F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27C64" w14:textId="77777777" w:rsidR="00E3268F" w:rsidRPr="009E555A" w:rsidRDefault="00E3268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AAEBB0" w14:textId="012A2B39" w:rsidR="00E3268F" w:rsidRPr="009E555A" w:rsidRDefault="00E3268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514D9" w:rsidRPr="009E555A" w14:paraId="44DC30A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1A85951" w14:textId="77777777" w:rsidR="001514D9" w:rsidRPr="009E555A" w:rsidRDefault="001514D9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72E00" w14:textId="77777777" w:rsidR="001514D9" w:rsidRPr="009E555A" w:rsidRDefault="001514D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2C8AF9" w14:textId="77777777" w:rsidR="001514D9" w:rsidRPr="009E555A" w:rsidRDefault="001514D9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E4531" w:rsidRPr="009E555A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4E4531" w:rsidRPr="009E555A" w:rsidRDefault="004E4531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16933" w:rsidRPr="009E555A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F16933" w:rsidRPr="009E555A" w:rsidRDefault="00F16933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A4F9AEC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82166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F91395" w:rsidRPr="009E555A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F91395" w:rsidRPr="009E555A" w:rsidRDefault="00F91395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E78923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57735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A4F49" w:rsidRPr="009E555A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CA4F49" w:rsidRPr="009E555A" w:rsidRDefault="00CA4F49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</w:t>
            </w:r>
            <w:r w:rsidR="003A12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่จะซื้อหุ้น</w:t>
            </w:r>
          </w:p>
        </w:tc>
      </w:tr>
      <w:tr w:rsidR="0067281E" w:rsidRPr="009E555A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67281E" w:rsidRPr="009E555A" w:rsidRDefault="0067281E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7281E" w:rsidRPr="009E555A" w:rsidRDefault="0067281E" w:rsidP="006728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77777" w:rsidR="0067281E" w:rsidRPr="009E555A" w:rsidRDefault="0067281E" w:rsidP="0067281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0A6F3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0A6F36" w:rsidRPr="009E555A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0A6F36" w:rsidRPr="009B5AC1" w:rsidRDefault="000A6F36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2EE998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1F53AD7" w14:textId="77777777" w:rsidR="000A6F36" w:rsidRPr="009E555A" w:rsidRDefault="000A6F36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F176E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92CDB0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E23686" w:rsidRPr="009E555A" w14:paraId="1E1380B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59545FB" w14:textId="77777777" w:rsidR="00E23686" w:rsidRPr="009E555A" w:rsidRDefault="00E23686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A67BB" w14:textId="77777777" w:rsidR="00E23686" w:rsidRPr="009E555A" w:rsidRDefault="00E2368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3D8C53" w14:textId="1B3BCCD7" w:rsidR="00E23686" w:rsidRPr="00E23686" w:rsidRDefault="00E23686" w:rsidP="00E2368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</w:t>
            </w:r>
            <w:r w:rsidRPr="00E2368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ไวรัส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โคโรนา</w:t>
            </w:r>
            <w:r w:rsidRPr="00E2368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2019</w:t>
            </w:r>
            <w:r w:rsidRPr="00E2368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(Covid-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E2368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14:paraId="165A3798" w14:textId="77777777" w:rsidR="00E23686" w:rsidRPr="00E23686" w:rsidRDefault="00E2368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</w:tr>
      <w:tr w:rsidR="00564C76" w:rsidRPr="009E555A" w14:paraId="18E90E0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C923033" w14:textId="77777777" w:rsidR="00564C76" w:rsidRPr="009E555A" w:rsidRDefault="00564C76" w:rsidP="00823F9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D4D0" w14:textId="77777777" w:rsidR="00564C76" w:rsidRPr="009E555A" w:rsidRDefault="00564C7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A429EC" w14:textId="08FEEFBD" w:rsidR="00564C76" w:rsidRPr="00826C32" w:rsidRDefault="00564C7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64C7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="00E326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</w:tbl>
    <w:p w14:paraId="6B23E6C3" w14:textId="77777777" w:rsidR="00F16933" w:rsidRPr="009E555A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br w:type="page"/>
      </w:r>
      <w:r w:rsidRPr="009E555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9E555A">
        <w:rPr>
          <w:rFonts w:ascii="Angsana New" w:hAnsi="Angsana New"/>
          <w:sz w:val="30"/>
          <w:szCs w:val="30"/>
          <w:cs/>
        </w:rPr>
        <w:t>ระหว่างกาล</w:t>
      </w:r>
      <w:r w:rsidRPr="009E555A">
        <w:rPr>
          <w:rFonts w:ascii="Angsana New" w:hAnsi="Angsana New"/>
          <w:sz w:val="30"/>
          <w:szCs w:val="30"/>
          <w:cs/>
        </w:rPr>
        <w:t>นี้</w:t>
      </w:r>
    </w:p>
    <w:p w14:paraId="5B58B150" w14:textId="77777777" w:rsidR="00F16933" w:rsidRPr="0078546D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7283F" w14:textId="19A1118E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งบการเงิน</w:t>
      </w:r>
      <w:r w:rsidR="009168C6" w:rsidRPr="0078546D">
        <w:rPr>
          <w:rFonts w:ascii="Angsana New" w:hAnsi="Angsana New"/>
          <w:sz w:val="30"/>
          <w:szCs w:val="30"/>
          <w:cs/>
        </w:rPr>
        <w:t>ระหว่างกาล</w:t>
      </w:r>
      <w:r w:rsidRPr="0078546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367D0" w:rsidRPr="0078546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1514D9" w:rsidRPr="0078546D">
        <w:rPr>
          <w:rFonts w:ascii="Angsana New" w:hAnsi="Angsana New"/>
          <w:sz w:val="30"/>
          <w:szCs w:val="30"/>
          <w:cs/>
        </w:rPr>
        <w:t>่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13</w:t>
      </w:r>
      <w:r w:rsidR="00577354">
        <w:rPr>
          <w:rFonts w:ascii="Angsana New" w:hAnsi="Angsana New"/>
          <w:sz w:val="30"/>
          <w:szCs w:val="30"/>
        </w:rPr>
        <w:t xml:space="preserve"> </w:t>
      </w:r>
      <w:r w:rsidR="0057735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16AF8" w:rsidRPr="00616AF8">
        <w:rPr>
          <w:rFonts w:ascii="Angsana New" w:hAnsi="Angsana New" w:hint="cs"/>
          <w:sz w:val="30"/>
          <w:szCs w:val="30"/>
        </w:rPr>
        <w:t>256</w:t>
      </w:r>
      <w:r w:rsidR="00616AF8" w:rsidRPr="00616AF8">
        <w:rPr>
          <w:rFonts w:ascii="Angsana New" w:hAnsi="Angsana New"/>
          <w:sz w:val="30"/>
          <w:szCs w:val="30"/>
        </w:rPr>
        <w:t>4</w:t>
      </w:r>
    </w:p>
    <w:p w14:paraId="65EFDF16" w14:textId="77777777" w:rsidR="006D186F" w:rsidRPr="00577354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E45E7" w14:textId="77777777" w:rsidR="00F16933" w:rsidRPr="00E8282F" w:rsidRDefault="00F16933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BDC92DF" w14:textId="77777777" w:rsidR="00F16933" w:rsidRPr="0078546D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30"/>
          <w:szCs w:val="30"/>
          <w:cs/>
        </w:rPr>
      </w:pPr>
      <w:r w:rsidRPr="0078546D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760B43CE" w14:textId="5356CC57" w:rsidR="007F2DBF" w:rsidRPr="0078546D" w:rsidRDefault="002D4BE4" w:rsidP="007F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A73488">
        <w:rPr>
          <w:rFonts w:ascii="Angsana New" w:hAnsi="Angsana New" w:hint="cs"/>
          <w:sz w:val="30"/>
          <w:szCs w:val="30"/>
          <w:cs/>
        </w:rPr>
        <w:t>และอาหาร</w:t>
      </w:r>
      <w:r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7F2DBF"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7F2DBF">
        <w:rPr>
          <w:rFonts w:ascii="Angsana New" w:hAnsi="Angsana New" w:hint="cs"/>
          <w:sz w:val="30"/>
          <w:szCs w:val="30"/>
          <w:cs/>
        </w:rPr>
        <w:t>และอาหาร</w:t>
      </w:r>
      <w:r w:rsidR="007F2DBF"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และผลิตภัณฑ์จากมะพร้าว</w:t>
      </w:r>
    </w:p>
    <w:p w14:paraId="40D2FE6F" w14:textId="77777777" w:rsidR="002D4BE4" w:rsidRPr="0078546D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7C2C2" w14:textId="25AFA604" w:rsidR="002D4BE4" w:rsidRPr="00E8282F" w:rsidRDefault="002D4BE4" w:rsidP="00E8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E8282F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0B208F" w:rsidRPr="00E8282F">
        <w:rPr>
          <w:rFonts w:ascii="Angsana New" w:hAnsi="Angsana New"/>
          <w:sz w:val="30"/>
          <w:szCs w:val="30"/>
          <w:cs/>
        </w:rPr>
        <w:t>และบริษัทร่วม</w:t>
      </w:r>
      <w:r w:rsidRPr="00E8282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16AF8" w:rsidRPr="00616AF8">
        <w:rPr>
          <w:rFonts w:ascii="Angsana New" w:hAnsi="Angsana New" w:hint="cs"/>
          <w:sz w:val="30"/>
          <w:szCs w:val="30"/>
        </w:rPr>
        <w:t>31</w:t>
      </w:r>
      <w:r w:rsidR="00E82958">
        <w:rPr>
          <w:rFonts w:ascii="Angsana New" w:hAnsi="Angsana New" w:hint="cs"/>
          <w:sz w:val="30"/>
          <w:szCs w:val="30"/>
          <w:cs/>
        </w:rPr>
        <w:t xml:space="preserve"> </w:t>
      </w:r>
      <w:r w:rsidR="0043229B">
        <w:rPr>
          <w:rFonts w:ascii="Angsana New" w:hAnsi="Angsana New" w:hint="cs"/>
          <w:sz w:val="30"/>
          <w:szCs w:val="30"/>
          <w:cs/>
        </w:rPr>
        <w:t>มีนาคม</w:t>
      </w:r>
      <w:r w:rsidR="00106206" w:rsidRPr="00E8282F">
        <w:rPr>
          <w:rFonts w:ascii="Angsana New" w:hAnsi="Angsana New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="00DD14F9" w:rsidRPr="00E8282F">
        <w:rPr>
          <w:rFonts w:ascii="Angsana New" w:hAnsi="Angsana New"/>
          <w:sz w:val="30"/>
          <w:szCs w:val="30"/>
          <w:cs/>
        </w:rPr>
        <w:t xml:space="preserve"> และ </w:t>
      </w:r>
      <w:r w:rsidR="00616AF8" w:rsidRPr="00616AF8">
        <w:rPr>
          <w:rFonts w:ascii="Angsana New" w:hAnsi="Angsana New"/>
          <w:sz w:val="30"/>
          <w:szCs w:val="30"/>
        </w:rPr>
        <w:t>31</w:t>
      </w:r>
      <w:r w:rsidRPr="00E828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16AF8" w:rsidRPr="00616AF8">
        <w:rPr>
          <w:rFonts w:ascii="Angsana New" w:hAnsi="Angsana New"/>
          <w:sz w:val="30"/>
          <w:szCs w:val="30"/>
        </w:rPr>
        <w:t>2563</w:t>
      </w:r>
      <w:r w:rsidRPr="00E8282F">
        <w:rPr>
          <w:rFonts w:ascii="Angsana New" w:hAnsi="Angsana New"/>
          <w:sz w:val="30"/>
          <w:szCs w:val="30"/>
        </w:rPr>
        <w:t xml:space="preserve"> </w:t>
      </w:r>
      <w:r w:rsidRPr="00E8282F">
        <w:rPr>
          <w:rFonts w:ascii="Angsana New" w:hAnsi="Angsana New"/>
          <w:sz w:val="30"/>
          <w:szCs w:val="30"/>
          <w:cs/>
        </w:rPr>
        <w:t>มีดังนี้</w:t>
      </w:r>
    </w:p>
    <w:p w14:paraId="027795E6" w14:textId="77777777" w:rsidR="00F16933" w:rsidRPr="0078546D" w:rsidRDefault="00F16933" w:rsidP="00607C9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070"/>
        <w:gridCol w:w="990"/>
        <w:gridCol w:w="270"/>
        <w:gridCol w:w="992"/>
      </w:tblGrid>
      <w:tr w:rsidR="0077006B" w:rsidRPr="009E555A" w14:paraId="20BC45D0" w14:textId="77777777" w:rsidTr="1F58D0D0">
        <w:trPr>
          <w:tblHeader/>
        </w:trPr>
        <w:tc>
          <w:tcPr>
            <w:tcW w:w="2700" w:type="dxa"/>
          </w:tcPr>
          <w:p w14:paraId="40BE5120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03B17C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60C5EB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</w:tcPr>
          <w:p w14:paraId="339ABDD8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1CAC1" w14:textId="77777777" w:rsidR="0077006B" w:rsidRPr="00E8282F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7C2C4C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9E555A" w14:paraId="2B6D8BD1" w14:textId="77777777" w:rsidTr="1F58D0D0">
        <w:trPr>
          <w:tblHeader/>
        </w:trPr>
        <w:tc>
          <w:tcPr>
            <w:tcW w:w="2700" w:type="dxa"/>
          </w:tcPr>
          <w:p w14:paraId="71CF0D1C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</w:tcPr>
          <w:p w14:paraId="2F36CF21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64B4E473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2" w:type="dxa"/>
            <w:gridSpan w:val="3"/>
          </w:tcPr>
          <w:p w14:paraId="0AAD0A37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D14F9" w:rsidRPr="009E555A" w14:paraId="37F5E4BD" w14:textId="77777777" w:rsidTr="1F58D0D0">
        <w:trPr>
          <w:tblHeader/>
        </w:trPr>
        <w:tc>
          <w:tcPr>
            <w:tcW w:w="2700" w:type="dxa"/>
          </w:tcPr>
          <w:p w14:paraId="24998E5E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1F783E4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F8B9033" w14:textId="77777777" w:rsidR="00DD14F9" w:rsidRPr="009E555A" w:rsidRDefault="00DD14F9" w:rsidP="00E8282F">
            <w:pPr>
              <w:tabs>
                <w:tab w:val="clear" w:pos="3742"/>
                <w:tab w:val="left" w:pos="1515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27F495" w14:textId="74EA76B4" w:rsidR="00DD14F9" w:rsidRPr="00EA3857" w:rsidRDefault="00616AF8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FDEBBF1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DCCECA" w14:textId="56273BB9" w:rsidR="00DD14F9" w:rsidRPr="009E555A" w:rsidRDefault="00616AF8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DD14F9"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14F9"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14F9" w:rsidRPr="009E555A" w14:paraId="1A721E5F" w14:textId="77777777" w:rsidTr="1F58D0D0">
        <w:trPr>
          <w:tblHeader/>
        </w:trPr>
        <w:tc>
          <w:tcPr>
            <w:tcW w:w="2700" w:type="dxa"/>
          </w:tcPr>
          <w:p w14:paraId="6F54F9D4" w14:textId="77777777" w:rsidR="00DD14F9" w:rsidRPr="00B30795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A012BAF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F5A12F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53BED" w14:textId="0AD4FF52" w:rsidR="00DD14F9" w:rsidRPr="009E555A" w:rsidRDefault="00616AF8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48C140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2A790A" w14:textId="2BCD9BA7" w:rsidR="00DD14F9" w:rsidRPr="009E555A" w:rsidRDefault="00616AF8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14F9" w:rsidRPr="009E555A" w14:paraId="2BB84BB3" w14:textId="77777777" w:rsidTr="1F58D0D0">
        <w:tc>
          <w:tcPr>
            <w:tcW w:w="2700" w:type="dxa"/>
          </w:tcPr>
          <w:p w14:paraId="2703DCA8" w14:textId="77777777" w:rsidR="00DD14F9" w:rsidRPr="009E555A" w:rsidRDefault="00DD14F9" w:rsidP="00DD14F9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5A34F112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C1129CA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7CF396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9AD17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921EE7" w14:textId="7A487862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64C" w:rsidRPr="009E555A" w14:paraId="7AC9C5A1" w14:textId="77777777" w:rsidTr="1F58D0D0">
        <w:tc>
          <w:tcPr>
            <w:tcW w:w="2700" w:type="dxa"/>
          </w:tcPr>
          <w:p w14:paraId="583CEC51" w14:textId="77777777" w:rsidR="0072264C" w:rsidRPr="009E555A" w:rsidRDefault="0072264C" w:rsidP="0072264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340" w:type="dxa"/>
          </w:tcPr>
          <w:p w14:paraId="3442B48C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070" w:type="dxa"/>
          </w:tcPr>
          <w:p w14:paraId="7E151F85" w14:textId="77777777" w:rsidR="0072264C" w:rsidRPr="009E555A" w:rsidRDefault="0072264C" w:rsidP="0072264C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990" w:type="dxa"/>
          </w:tcPr>
          <w:p w14:paraId="0B672828" w14:textId="6890C778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F7C3D4F" w14:textId="77777777" w:rsidR="0072264C" w:rsidRPr="00E8282F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48AAB6" w14:textId="0376DB19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2264C" w:rsidRPr="009E555A" w14:paraId="67CEB3D0" w14:textId="77777777" w:rsidTr="1F58D0D0">
        <w:tc>
          <w:tcPr>
            <w:tcW w:w="2700" w:type="dxa"/>
          </w:tcPr>
          <w:p w14:paraId="29AFB690" w14:textId="77777777" w:rsidR="0072264C" w:rsidRPr="009E555A" w:rsidRDefault="0072264C" w:rsidP="0072264C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54FB7C91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340" w:type="dxa"/>
          </w:tcPr>
          <w:p w14:paraId="4EE6A0BD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0B1593E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2EB94630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4C66ECA" w14:textId="20AFEDDB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B950813" w14:textId="77777777" w:rsidR="0072264C" w:rsidRPr="00E8282F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638413" w14:textId="1F270623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72264C" w:rsidRPr="009E555A" w14:paraId="239E535E" w14:textId="77777777" w:rsidTr="1F58D0D0">
        <w:tc>
          <w:tcPr>
            <w:tcW w:w="2700" w:type="dxa"/>
          </w:tcPr>
          <w:p w14:paraId="7FD53216" w14:textId="77777777" w:rsidR="0072264C" w:rsidRPr="009E555A" w:rsidRDefault="0072264C" w:rsidP="0072264C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0EF7C0A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7663D2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E06779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E7449" w14:textId="77777777" w:rsidR="0072264C" w:rsidRPr="00E8282F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EFDA82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64C" w:rsidRPr="009E555A" w14:paraId="22DF6BDC" w14:textId="77777777" w:rsidTr="1F58D0D0">
        <w:tc>
          <w:tcPr>
            <w:tcW w:w="2700" w:type="dxa"/>
          </w:tcPr>
          <w:p w14:paraId="0BF10216" w14:textId="77777777" w:rsidR="0072264C" w:rsidRPr="009E555A" w:rsidRDefault="0072264C" w:rsidP="0072264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40" w:type="dxa"/>
          </w:tcPr>
          <w:p w14:paraId="37E9BDAA" w14:textId="77777777" w:rsidR="0072264C" w:rsidRPr="009E555A" w:rsidRDefault="0072264C" w:rsidP="0072264C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D1DFB07" w14:textId="77777777" w:rsidR="0072264C" w:rsidRPr="009E555A" w:rsidRDefault="0072264C" w:rsidP="0072264C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2233EDF9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D3D264D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6DF31E54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72264C" w:rsidRPr="009E555A" w14:paraId="405C19B9" w14:textId="77777777" w:rsidTr="1F58D0D0">
        <w:tc>
          <w:tcPr>
            <w:tcW w:w="2700" w:type="dxa"/>
          </w:tcPr>
          <w:p w14:paraId="7039ADC3" w14:textId="77777777" w:rsidR="0072264C" w:rsidRPr="009E555A" w:rsidRDefault="0072264C" w:rsidP="0072264C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(Hong Kong)</w:t>
            </w:r>
          </w:p>
          <w:p w14:paraId="6FCBFFAF" w14:textId="77777777" w:rsidR="0072264C" w:rsidRPr="009E555A" w:rsidRDefault="0072264C" w:rsidP="0072264C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001CC182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และจัด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2070" w:type="dxa"/>
          </w:tcPr>
          <w:p w14:paraId="6A383F1D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ADA1FCB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6D0271F4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11DA9B39" w14:textId="5C120CE4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A819DAC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8A794C" w14:textId="0847615F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72264C" w:rsidRPr="009E555A" w14:paraId="00048E2B" w14:textId="77777777" w:rsidTr="1F58D0D0">
        <w:tc>
          <w:tcPr>
            <w:tcW w:w="2700" w:type="dxa"/>
          </w:tcPr>
          <w:p w14:paraId="2853A221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Hong Kong</w:t>
            </w:r>
          </w:p>
          <w:p w14:paraId="2B7F9040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57CDACEF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87023D2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511ADE58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ED0B282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775CE536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41D24D77" w14:textId="071A80B2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BF2AA05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7148D9" w14:textId="74C9386E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72264C" w:rsidRPr="009E555A" w14:paraId="3E80B412" w14:textId="77777777" w:rsidTr="1F58D0D0">
        <w:tc>
          <w:tcPr>
            <w:tcW w:w="2700" w:type="dxa"/>
          </w:tcPr>
          <w:p w14:paraId="49CEB939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AA4A2FE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340" w:type="dxa"/>
          </w:tcPr>
          <w:p w14:paraId="390D9F19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จำหน่ายผลิตภัณฑ์เครื่องดื่ม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5A9D5E18" w14:textId="77777777" w:rsidR="0072264C" w:rsidRPr="009E555A" w:rsidRDefault="0072264C" w:rsidP="0072264C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จีน</w:t>
            </w:r>
          </w:p>
        </w:tc>
        <w:tc>
          <w:tcPr>
            <w:tcW w:w="990" w:type="dxa"/>
          </w:tcPr>
          <w:p w14:paraId="622F9AA7" w14:textId="59FCA9AB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574CF400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397D17" w14:textId="7447808C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72264C" w:rsidRPr="009E555A" w14:paraId="67813688" w14:textId="77777777" w:rsidTr="1F58D0D0">
        <w:tc>
          <w:tcPr>
            <w:tcW w:w="2700" w:type="dxa"/>
          </w:tcPr>
          <w:p w14:paraId="6A88F2C6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D686C6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FD228A" w14:textId="77777777" w:rsidR="0072264C" w:rsidRDefault="0072264C" w:rsidP="0072264C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C22BBFB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280B2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6017E4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64C" w:rsidRPr="009E555A" w14:paraId="03F4F4A7" w14:textId="77777777" w:rsidTr="1F58D0D0">
        <w:tc>
          <w:tcPr>
            <w:tcW w:w="2700" w:type="dxa"/>
          </w:tcPr>
          <w:p w14:paraId="6315DBCB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89DD329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9BAB29F" w14:textId="77777777" w:rsidR="0072264C" w:rsidRDefault="0072264C" w:rsidP="0072264C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A6358B9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9EAD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873B25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64C" w:rsidRPr="009E555A" w14:paraId="7DE7204C" w14:textId="77777777" w:rsidTr="1F58D0D0">
        <w:tc>
          <w:tcPr>
            <w:tcW w:w="2700" w:type="dxa"/>
          </w:tcPr>
          <w:p w14:paraId="7C79A225" w14:textId="3DFD72E1" w:rsidR="0072264C" w:rsidRPr="009E555A" w:rsidRDefault="0072264C" w:rsidP="0072264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340" w:type="dxa"/>
          </w:tcPr>
          <w:p w14:paraId="614E699D" w14:textId="77777777" w:rsidR="0072264C" w:rsidRPr="009E555A" w:rsidRDefault="0072264C" w:rsidP="0072264C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83695C3" w14:textId="77777777" w:rsidR="0072264C" w:rsidRPr="009E555A" w:rsidRDefault="0072264C" w:rsidP="0072264C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011C18A2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2DE9BA92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7AA743F6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72264C" w:rsidRPr="009E555A" w14:paraId="5EC622A4" w14:textId="77777777" w:rsidTr="1F58D0D0">
        <w:tc>
          <w:tcPr>
            <w:tcW w:w="2700" w:type="dxa"/>
          </w:tcPr>
          <w:p w14:paraId="26CF09CF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6FB809F6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340" w:type="dxa"/>
          </w:tcPr>
          <w:p w14:paraId="02631250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2DC248ED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17478FB" w14:textId="51F0AD51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C51E73C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20CF86" w14:textId="416CA03F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2264C" w:rsidRPr="009E555A" w14:paraId="39F41A2A" w14:textId="77777777" w:rsidTr="1F58D0D0">
        <w:tc>
          <w:tcPr>
            <w:tcW w:w="2700" w:type="dxa"/>
          </w:tcPr>
          <w:p w14:paraId="722BDB0C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340" w:type="dxa"/>
          </w:tcPr>
          <w:p w14:paraId="177F43AA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08537E3E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061ECDD2" w14:textId="30F7DB22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66CA94BA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B8A08E" w14:textId="6C2E64BC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2264C" w:rsidRPr="009E555A" w14:paraId="02943AA5" w14:textId="77777777" w:rsidTr="1F58D0D0">
        <w:tc>
          <w:tcPr>
            <w:tcW w:w="2700" w:type="dxa"/>
          </w:tcPr>
          <w:p w14:paraId="649C8809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340" w:type="dxa"/>
          </w:tcPr>
          <w:p w14:paraId="641BA5BF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070" w:type="dxa"/>
          </w:tcPr>
          <w:p w14:paraId="13B2807C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1F7BE55" w14:textId="5CD5BA2F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84D9FF0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FDAAF5" w14:textId="5B14CD26" w:rsidR="0072264C" w:rsidRPr="009E555A" w:rsidRDefault="00616AF8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2264C" w:rsidRPr="009E555A" w14:paraId="4928788B" w14:textId="77777777" w:rsidTr="1F58D0D0">
        <w:tc>
          <w:tcPr>
            <w:tcW w:w="2700" w:type="dxa"/>
          </w:tcPr>
          <w:p w14:paraId="0B9A83EB" w14:textId="77777777" w:rsidR="0072264C" w:rsidRPr="008B02AD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41C375C9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8A7F53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6433925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3F771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6880F8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64C" w:rsidRPr="009E555A" w14:paraId="082B14B4" w14:textId="77777777" w:rsidTr="1F58D0D0">
        <w:tc>
          <w:tcPr>
            <w:tcW w:w="2700" w:type="dxa"/>
          </w:tcPr>
          <w:p w14:paraId="30A54D28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508DB725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7B7E872" w14:textId="77777777" w:rsidR="0072264C" w:rsidRPr="009E555A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55D4DBC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E37D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3031C" w14:textId="77777777" w:rsidR="0072264C" w:rsidRPr="009E555A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64C" w:rsidRPr="00AF15B4" w14:paraId="13270F17" w14:textId="77777777" w:rsidTr="1F58D0D0">
        <w:tc>
          <w:tcPr>
            <w:tcW w:w="2700" w:type="dxa"/>
          </w:tcPr>
          <w:p w14:paraId="77C5F476" w14:textId="77777777" w:rsidR="0072264C" w:rsidRPr="009E555A" w:rsidRDefault="0072264C" w:rsidP="0072264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340" w:type="dxa"/>
            <w:shd w:val="clear" w:color="auto" w:fill="auto"/>
          </w:tcPr>
          <w:p w14:paraId="0040401E" w14:textId="77777777" w:rsidR="0072264C" w:rsidRPr="005A3947" w:rsidRDefault="0072264C" w:rsidP="0072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3BE86C15" w14:textId="77777777" w:rsidR="0072264C" w:rsidRPr="00AF15B4" w:rsidRDefault="0072264C" w:rsidP="0072264C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AF15B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5E872969" w14:textId="079BACCB" w:rsidR="0072264C" w:rsidRPr="00AF15B4" w:rsidRDefault="00616AF8" w:rsidP="1F58D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24C89D3" w14:textId="77777777" w:rsidR="0072264C" w:rsidRPr="00AF15B4" w:rsidRDefault="0072264C" w:rsidP="1F58D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D500D9D" w14:textId="1A3F5A83" w:rsidR="0072264C" w:rsidRPr="00AF15B4" w:rsidRDefault="00616AF8" w:rsidP="1F58D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069C31DD" w14:textId="77777777" w:rsidR="00AE5CEF" w:rsidRPr="00AE5CEF" w:rsidRDefault="00AE5CEF" w:rsidP="00AE5CEF">
      <w:pPr>
        <w:ind w:left="540"/>
        <w:rPr>
          <w:rFonts w:ascii="Angsana New" w:hAnsi="Angsana New"/>
          <w:sz w:val="30"/>
          <w:szCs w:val="30"/>
        </w:rPr>
      </w:pPr>
    </w:p>
    <w:p w14:paraId="679925CA" w14:textId="77777777" w:rsidR="00F16933" w:rsidRPr="00E8282F" w:rsidRDefault="00F16933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ระหว่างกาล</w:t>
      </w:r>
    </w:p>
    <w:p w14:paraId="794B9C35" w14:textId="77777777" w:rsidR="00FD2436" w:rsidRPr="009E555A" w:rsidRDefault="00FD2436" w:rsidP="00607C9D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B497AF" w14:textId="77777777" w:rsidR="00F16933" w:rsidRPr="00A1785B" w:rsidRDefault="00F16933" w:rsidP="00823F90">
      <w:pPr>
        <w:pStyle w:val="ListParagraph1"/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F2C0D48" w14:textId="77777777" w:rsidR="00FD2436" w:rsidRPr="009E555A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674E5" w14:textId="3CB236EF" w:rsidR="00D2038C" w:rsidRPr="009E555A" w:rsidRDefault="00D2038C" w:rsidP="00D20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 w:hint="cs"/>
          <w:sz w:val="30"/>
          <w:szCs w:val="30"/>
          <w:cs/>
        </w:rPr>
        <w:t>แบบย่อ</w:t>
      </w:r>
      <w:r w:rsidRPr="009E555A">
        <w:rPr>
          <w:rFonts w:ascii="Angsana New" w:hAnsi="Angsana New"/>
          <w:sz w:val="30"/>
          <w:szCs w:val="30"/>
          <w:cs/>
        </w:rPr>
        <w:t>นี้</w:t>
      </w:r>
      <w:r w:rsidR="00F45B8D" w:rsidRPr="00F45B8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F45B8D" w:rsidRPr="00F45B8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F45B8D" w:rsidRPr="00F45B8D">
        <w:rPr>
          <w:rFonts w:ascii="Angsana New" w:hAnsi="Angsana New"/>
          <w:sz w:val="30"/>
          <w:szCs w:val="30"/>
          <w:cs/>
        </w:rPr>
        <w:t>จัดทำ</w:t>
      </w:r>
      <w:r w:rsidR="00F45B8D" w:rsidRPr="00F45B8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A704BC">
        <w:rPr>
          <w:rFonts w:ascii="Angsana New" w:hAnsi="Angsana New" w:hint="cs"/>
          <w:sz w:val="30"/>
          <w:szCs w:val="30"/>
          <w:cs/>
        </w:rPr>
        <w:t xml:space="preserve"> (</w:t>
      </w:r>
      <w:r w:rsidR="00A704BC">
        <w:rPr>
          <w:rFonts w:ascii="Angsana New" w:hAnsi="Angsana New"/>
          <w:sz w:val="30"/>
          <w:szCs w:val="30"/>
        </w:rPr>
        <w:t>“</w:t>
      </w:r>
      <w:r w:rsidR="00A704B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/>
          <w:sz w:val="30"/>
          <w:szCs w:val="30"/>
        </w:rPr>
        <w:t>”</w:t>
      </w:r>
      <w:r w:rsidR="00A704BC">
        <w:rPr>
          <w:rFonts w:ascii="Angsana New" w:hAnsi="Angsana New" w:hint="cs"/>
          <w:sz w:val="30"/>
          <w:szCs w:val="30"/>
          <w:cs/>
        </w:rPr>
        <w:t xml:space="preserve">) </w:t>
      </w:r>
      <w:r w:rsidRPr="009E555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616AF8" w:rsidRPr="00616AF8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เรื่อง </w:t>
      </w:r>
      <w:r w:rsidR="00D42A48" w:rsidRPr="009E555A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9E555A">
        <w:rPr>
          <w:rFonts w:ascii="Angsana New" w:hAnsi="Angsana New"/>
          <w:i/>
          <w:iCs/>
          <w:sz w:val="30"/>
          <w:szCs w:val="30"/>
          <w:cs/>
        </w:rPr>
        <w:t>รายงานทางการเงินระหว่างกาล</w:t>
      </w:r>
      <w:r w:rsidR="00577354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</w:t>
      </w:r>
      <w:r w:rsidR="00727A3F">
        <w:rPr>
          <w:rFonts w:ascii="Angsana New" w:hAnsi="Angsana New"/>
          <w:sz w:val="30"/>
          <w:szCs w:val="30"/>
          <w:cs/>
        </w:rPr>
        <w:t>าวิชาชีพบัญชีฯ</w:t>
      </w:r>
      <w:r w:rsidRPr="009E555A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9E555A">
        <w:rPr>
          <w:rFonts w:ascii="Angsana New" w:hAnsi="Angsana New"/>
          <w:sz w:val="30"/>
          <w:szCs w:val="30"/>
        </w:rPr>
        <w:t xml:space="preserve"> </w:t>
      </w:r>
    </w:p>
    <w:p w14:paraId="0ABF6B35" w14:textId="718FBE2B" w:rsidR="003B7753" w:rsidRDefault="00E472AA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6C8086F3" w14:textId="3C706EFC" w:rsidR="00016D60" w:rsidRDefault="00016D60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577354">
        <w:rPr>
          <w:rFonts w:ascii="Angsana New" w:hAnsi="Angsana New" w:hint="cs"/>
          <w:sz w:val="30"/>
          <w:szCs w:val="30"/>
          <w:cs/>
        </w:rPr>
        <w:t>มิได้</w:t>
      </w:r>
      <w:r w:rsidRPr="003F31F5">
        <w:rPr>
          <w:rFonts w:ascii="Angsana New" w:hAnsi="Angsana New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</w:t>
      </w:r>
      <w:r w:rsidRPr="002B635A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>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016D60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2563</w:t>
      </w:r>
    </w:p>
    <w:p w14:paraId="3D7EC87A" w14:textId="2B2C0066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2E1D32" w14:textId="0FBB2E4F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C3D1B" w14:textId="73F0F552" w:rsidR="0054527B" w:rsidRDefault="0054527B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033AF" w14:textId="08AD959B" w:rsidR="0054527B" w:rsidRPr="0054527B" w:rsidRDefault="0054527B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Pr="0054527B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616AF8" w:rsidRPr="00616AF8">
        <w:rPr>
          <w:rFonts w:ascii="Angsana New" w:hAnsi="Angsana New"/>
          <w:sz w:val="30"/>
          <w:szCs w:val="30"/>
        </w:rPr>
        <w:t>1</w:t>
      </w:r>
      <w:r w:rsidRPr="0054527B">
        <w:rPr>
          <w:rFonts w:ascii="Angsana New" w:hAnsi="Angsana New"/>
          <w:sz w:val="30"/>
          <w:szCs w:val="30"/>
        </w:rPr>
        <w:t xml:space="preserve"> </w:t>
      </w:r>
      <w:r w:rsidRPr="0054527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Pr="0054527B">
        <w:rPr>
          <w:rFonts w:ascii="Angsana New" w:hAnsi="Angsana New" w:hint="cs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70D33138" w14:textId="77777777" w:rsidR="0054527B" w:rsidRDefault="0054527B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F3ED8" w14:textId="1696473B" w:rsidR="00BC0809" w:rsidRDefault="00FD6171" w:rsidP="00823F90">
      <w:pPr>
        <w:pStyle w:val="ListParagraph1"/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54527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1785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54527B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526AAE1F" w14:textId="77777777" w:rsidR="00F45B8D" w:rsidRPr="00043D9B" w:rsidRDefault="00F45B8D" w:rsidP="009835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C68AC98" w14:textId="712C4A1C" w:rsidR="00983590" w:rsidRPr="007F2DBF" w:rsidRDefault="00043D9B" w:rsidP="007F2D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43D9B">
        <w:rPr>
          <w:rFonts w:ascii="Angsana New" w:hAnsi="Angsana New" w:hint="cs"/>
          <w:sz w:val="30"/>
          <w:szCs w:val="30"/>
          <w:cs/>
        </w:rPr>
        <w:t>ไว้</w:t>
      </w:r>
      <w:r w:rsidRPr="00043D9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616AF8" w:rsidRPr="00616AF8">
        <w:rPr>
          <w:rFonts w:ascii="Angsana New" w:hAnsi="Angsana New"/>
          <w:sz w:val="30"/>
          <w:szCs w:val="30"/>
        </w:rPr>
        <w:t>31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6AF8" w:rsidRPr="00616AF8">
        <w:rPr>
          <w:rFonts w:ascii="Angsana New" w:hAnsi="Angsana New"/>
          <w:sz w:val="30"/>
          <w:szCs w:val="30"/>
        </w:rPr>
        <w:t>2563</w:t>
      </w:r>
      <w:r w:rsidRPr="00043D9B">
        <w:rPr>
          <w:rFonts w:ascii="Angsana New" w:hAnsi="Angsana New"/>
          <w:sz w:val="30"/>
          <w:szCs w:val="30"/>
          <w:cs/>
        </w:rPr>
        <w:t xml:space="preserve"> </w:t>
      </w:r>
    </w:p>
    <w:p w14:paraId="44F4D989" w14:textId="77777777" w:rsidR="007F2DBF" w:rsidRDefault="007F2DBF" w:rsidP="007F2DB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C1247C8" w14:textId="54355EC4" w:rsidR="00F16933" w:rsidRPr="00E8282F" w:rsidRDefault="00F16933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253498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700B54" w14:textId="3DDBCA7D" w:rsidR="007256AE" w:rsidRDefault="007256AE" w:rsidP="00A64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349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814320" w:rsidRPr="00253498">
        <w:rPr>
          <w:rFonts w:ascii="Angsana New" w:hAnsi="Angsana New"/>
          <w:sz w:val="30"/>
          <w:szCs w:val="30"/>
          <w:cs/>
        </w:rPr>
        <w:t>และบริษัทร่วม</w:t>
      </w:r>
      <w:r w:rsidRPr="00253498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616AF8" w:rsidRPr="00616AF8">
        <w:rPr>
          <w:rFonts w:ascii="Angsana New" w:hAnsi="Angsana New"/>
          <w:sz w:val="30"/>
          <w:szCs w:val="30"/>
        </w:rPr>
        <w:t>1</w:t>
      </w:r>
      <w:r w:rsidR="00404FCB" w:rsidRPr="00253498">
        <w:rPr>
          <w:rFonts w:ascii="Angsana New" w:hAnsi="Angsana New"/>
          <w:sz w:val="30"/>
          <w:szCs w:val="30"/>
          <w:cs/>
        </w:rPr>
        <w:t xml:space="preserve">, </w:t>
      </w:r>
      <w:r w:rsidR="00616AF8" w:rsidRPr="00616AF8">
        <w:rPr>
          <w:rFonts w:ascii="Angsana New" w:hAnsi="Angsana New"/>
          <w:sz w:val="30"/>
          <w:szCs w:val="30"/>
        </w:rPr>
        <w:t>5</w:t>
      </w:r>
      <w:r w:rsidRPr="00253498">
        <w:rPr>
          <w:rFonts w:ascii="Angsana New" w:hAnsi="Angsana New"/>
          <w:sz w:val="30"/>
          <w:szCs w:val="30"/>
        </w:rPr>
        <w:t xml:space="preserve"> </w:t>
      </w:r>
      <w:r w:rsidRPr="00253498">
        <w:rPr>
          <w:rFonts w:ascii="Angsana New" w:hAnsi="Angsana New"/>
          <w:sz w:val="30"/>
          <w:szCs w:val="30"/>
          <w:cs/>
        </w:rPr>
        <w:t xml:space="preserve">และ </w:t>
      </w:r>
      <w:r w:rsidR="00616AF8" w:rsidRPr="00616AF8">
        <w:rPr>
          <w:rFonts w:ascii="Angsana New" w:hAnsi="Angsana New"/>
          <w:sz w:val="30"/>
          <w:szCs w:val="30"/>
        </w:rPr>
        <w:t>6</w:t>
      </w:r>
      <w:r w:rsidR="00F102C8" w:rsidRPr="00EB72D5">
        <w:rPr>
          <w:rFonts w:ascii="Angsana New" w:hAnsi="Angsana New"/>
          <w:sz w:val="30"/>
          <w:szCs w:val="30"/>
        </w:rPr>
        <w:t xml:space="preserve"> </w:t>
      </w:r>
      <w:r w:rsidR="00F102C8" w:rsidRPr="00EB72D5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F102C8" w:rsidRPr="00EB72D5">
        <w:rPr>
          <w:rFonts w:ascii="Angsana New" w:hAnsi="Angsana New" w:hint="cs"/>
          <w:sz w:val="30"/>
          <w:szCs w:val="30"/>
          <w:cs/>
        </w:rPr>
        <w:t>ความสัมพันธ์เปลี่ยนแปลงอย่างมีสาระสำคัญและ</w:t>
      </w:r>
      <w:r w:rsidR="00F102C8" w:rsidRPr="00EB72D5">
        <w:rPr>
          <w:rFonts w:ascii="Angsana New" w:hAnsi="Angsana New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070"/>
        <w:gridCol w:w="3870"/>
      </w:tblGrid>
      <w:tr w:rsidR="00A64E7E" w:rsidRPr="00EF21A7" w14:paraId="1A36EA7F" w14:textId="77777777" w:rsidTr="00A64E7E">
        <w:trPr>
          <w:trHeight w:val="20"/>
          <w:tblHeader/>
        </w:trPr>
        <w:tc>
          <w:tcPr>
            <w:tcW w:w="3240" w:type="dxa"/>
          </w:tcPr>
          <w:p w14:paraId="6AE04816" w14:textId="77777777" w:rsidR="00A64E7E" w:rsidRPr="00EF21A7" w:rsidRDefault="00A64E7E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93A6369" w14:textId="323F684A" w:rsidR="00A64E7E" w:rsidRPr="00EF21A7" w:rsidRDefault="00A64E7E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100490E2" w14:textId="77777777" w:rsidR="00A64E7E" w:rsidRPr="00EF21A7" w:rsidRDefault="00A64E7E" w:rsidP="00CF42A9">
            <w:pPr>
              <w:tabs>
                <w:tab w:val="clear" w:pos="227"/>
              </w:tabs>
              <w:spacing w:line="240" w:lineRule="auto"/>
              <w:ind w:left="-2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64E7E" w:rsidRPr="00EF21A7" w14:paraId="69F4B67E" w14:textId="77777777" w:rsidTr="00A64E7E">
        <w:trPr>
          <w:trHeight w:val="20"/>
          <w:tblHeader/>
        </w:trPr>
        <w:tc>
          <w:tcPr>
            <w:tcW w:w="3240" w:type="dxa"/>
          </w:tcPr>
          <w:p w14:paraId="64865471" w14:textId="68D32563" w:rsidR="00A64E7E" w:rsidRPr="00EF21A7" w:rsidRDefault="00A64E7E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EB72D5">
              <w:rPr>
                <w:rFonts w:ascii="Angsana New" w:hAnsi="Angsana New"/>
                <w:sz w:val="30"/>
                <w:szCs w:val="30"/>
                <w:cs/>
              </w:rPr>
              <w:t>บริษัท โซเชียลแล็บ จำกัด</w:t>
            </w:r>
          </w:p>
        </w:tc>
        <w:tc>
          <w:tcPr>
            <w:tcW w:w="2070" w:type="dxa"/>
          </w:tcPr>
          <w:p w14:paraId="10626685" w14:textId="5884CB7C" w:rsidR="00A64E7E" w:rsidRPr="00EF21A7" w:rsidRDefault="00A64E7E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1D78ED82" w14:textId="597A52A4" w:rsidR="00A64E7E" w:rsidRDefault="00A64E7E" w:rsidP="00677718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</w:t>
            </w:r>
            <w:r w:rsidR="00271373">
              <w:rPr>
                <w:rFonts w:ascii="Angsana New" w:hAnsi="Angsana New" w:hint="cs"/>
                <w:sz w:val="30"/>
                <w:szCs w:val="30"/>
                <w:cs/>
              </w:rPr>
              <w:t>ที่มี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กรรมการที่มีความสัมพันธ์ทาง</w:t>
            </w:r>
          </w:p>
          <w:p w14:paraId="2A03AC46" w14:textId="7DEF88AC" w:rsidR="00A64E7E" w:rsidRPr="00EF21A7" w:rsidRDefault="00A64E7E" w:rsidP="00677718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ครอบครัวกับกรรมการของบริษัท</w:t>
            </w:r>
          </w:p>
        </w:tc>
      </w:tr>
    </w:tbl>
    <w:p w14:paraId="2B08B741" w14:textId="77777777" w:rsidR="0043229B" w:rsidRPr="00A64E7E" w:rsidRDefault="0043229B" w:rsidP="0043229B">
      <w:pPr>
        <w:pStyle w:val="block"/>
        <w:spacing w:after="0" w:line="240" w:lineRule="atLeast"/>
        <w:ind w:left="547"/>
        <w:jc w:val="both"/>
        <w:rPr>
          <w:rFonts w:ascii="Angsana New" w:hAnsi="Angsana New"/>
          <w:szCs w:val="22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3229B" w:rsidRPr="007D36DA" w14:paraId="70E4A03A" w14:textId="77777777" w:rsidTr="00CF42A9">
        <w:trPr>
          <w:tblHeader/>
        </w:trPr>
        <w:tc>
          <w:tcPr>
            <w:tcW w:w="3690" w:type="dxa"/>
          </w:tcPr>
          <w:p w14:paraId="086AF562" w14:textId="58395B38" w:rsidR="0043229B" w:rsidRPr="00D242F4" w:rsidRDefault="0054527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</w:t>
            </w:r>
            <w:r w:rsidR="000F7B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0F7B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0F7B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10" w:type="dxa"/>
            <w:gridSpan w:val="3"/>
          </w:tcPr>
          <w:p w14:paraId="39773235" w14:textId="77777777" w:rsidR="007958E1" w:rsidRDefault="007958E1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546FFF" w14:textId="0A3F4CEF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59305F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659E32" w14:textId="77777777" w:rsidR="007958E1" w:rsidRDefault="007958E1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1A931" w14:textId="2CCDFCBD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29B" w:rsidRPr="007D36DA" w14:paraId="1C5BCBE3" w14:textId="77777777" w:rsidTr="00CF42A9">
        <w:trPr>
          <w:tblHeader/>
        </w:trPr>
        <w:tc>
          <w:tcPr>
            <w:tcW w:w="3690" w:type="dxa"/>
          </w:tcPr>
          <w:p w14:paraId="0DE3D2B3" w14:textId="60682CE2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16AF8" w:rsidRPr="00616A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816D9CB" w14:textId="2FB4D731" w:rsidR="0043229B" w:rsidRPr="007D36DA" w:rsidRDefault="00616AF8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AE2680" w14:textId="77777777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7C9BF" w14:textId="517061A3" w:rsidR="0043229B" w:rsidRPr="007D36DA" w:rsidRDefault="00616AF8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D3AF02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ED94B3" w14:textId="49C5EA32" w:rsidR="0043229B" w:rsidRPr="007D36DA" w:rsidRDefault="00616AF8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C6E80FA" w14:textId="77777777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6D5FB" w14:textId="1620901E" w:rsidR="0043229B" w:rsidRPr="007D36DA" w:rsidRDefault="00616AF8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3229B" w:rsidRPr="007D36DA" w14:paraId="636462DE" w14:textId="77777777" w:rsidTr="00CF42A9">
        <w:trPr>
          <w:tblHeader/>
        </w:trPr>
        <w:tc>
          <w:tcPr>
            <w:tcW w:w="3690" w:type="dxa"/>
          </w:tcPr>
          <w:p w14:paraId="08A984CE" w14:textId="77777777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A58954C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42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29B" w:rsidRPr="0064595B" w14:paraId="155A36B2" w14:textId="77777777" w:rsidTr="00CF42A9">
        <w:trPr>
          <w:trHeight w:val="407"/>
        </w:trPr>
        <w:tc>
          <w:tcPr>
            <w:tcW w:w="3690" w:type="dxa"/>
          </w:tcPr>
          <w:p w14:paraId="1D31CBD2" w14:textId="77777777" w:rsidR="0043229B" w:rsidRPr="0064595B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A6503B8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C67D0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7525A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F44F3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4FAAB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1242C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8592B6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8D" w:rsidRPr="0064595B" w14:paraId="2DAC9B0D" w14:textId="77777777" w:rsidTr="00CF42A9">
        <w:tc>
          <w:tcPr>
            <w:tcW w:w="3690" w:type="dxa"/>
          </w:tcPr>
          <w:p w14:paraId="40F117C4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C299084" w14:textId="2359D1E1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A21BF" w14:textId="77777777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0D77B9" w14:textId="423FA802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6DE28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E75785F" w14:textId="717A54DC" w:rsidR="00FE1E8D" w:rsidRPr="00D242F4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B97DE87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0D15D" w14:textId="5B72130D" w:rsidR="00FE1E8D" w:rsidRPr="00D242F4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8D" w:rsidRPr="0064595B" w14:paraId="736D6937" w14:textId="77777777" w:rsidTr="00CF42A9">
        <w:tc>
          <w:tcPr>
            <w:tcW w:w="3690" w:type="dxa"/>
          </w:tcPr>
          <w:p w14:paraId="51C51963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116BD8BD" w14:textId="47D5736A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6821B" w14:textId="77777777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A2F89" w14:textId="3F25901D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E59A3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96184E6" w14:textId="60296607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018</w:t>
            </w:r>
          </w:p>
        </w:tc>
        <w:tc>
          <w:tcPr>
            <w:tcW w:w="270" w:type="dxa"/>
          </w:tcPr>
          <w:p w14:paraId="5D345EB8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299A7" w14:textId="61C5E6B6" w:rsidR="00FE1E8D" w:rsidRPr="00D6492D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 w:hint="cs"/>
                <w:color w:val="000000"/>
                <w:sz w:val="30"/>
                <w:szCs w:val="30"/>
              </w:rPr>
              <w:t>109</w:t>
            </w:r>
          </w:p>
        </w:tc>
      </w:tr>
      <w:tr w:rsidR="00FE1E8D" w:rsidRPr="0064595B" w14:paraId="4C5D1866" w14:textId="77777777" w:rsidTr="00CF42A9">
        <w:tc>
          <w:tcPr>
            <w:tcW w:w="3690" w:type="dxa"/>
          </w:tcPr>
          <w:p w14:paraId="476A631C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5768F406" w14:textId="62B978B5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675A0" w14:textId="77777777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BB6719" w14:textId="3CAB9906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EFA2F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9809738" w14:textId="4B14C778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361763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BF4D9" w14:textId="4F2A15CD" w:rsidR="00FE1E8D" w:rsidRPr="00D6492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8D" w:rsidRPr="0064595B" w14:paraId="41213BE6" w14:textId="77777777" w:rsidTr="00CF42A9">
        <w:trPr>
          <w:trHeight w:val="80"/>
        </w:trPr>
        <w:tc>
          <w:tcPr>
            <w:tcW w:w="3690" w:type="dxa"/>
            <w:shd w:val="clear" w:color="auto" w:fill="auto"/>
          </w:tcPr>
          <w:p w14:paraId="2A7DECA7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BEC9637" w14:textId="0058915F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4B83C2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0AAA21" w14:textId="7173670C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2D892E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497B5" w14:textId="6A0F3953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296CC71C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1F342B" w14:textId="2AB5F9D9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</w:p>
        </w:tc>
      </w:tr>
      <w:tr w:rsidR="00FE1E8D" w:rsidRPr="0064595B" w14:paraId="1456ADF9" w14:textId="77777777" w:rsidTr="00CF42A9">
        <w:tc>
          <w:tcPr>
            <w:tcW w:w="3690" w:type="dxa"/>
          </w:tcPr>
          <w:p w14:paraId="3303BE12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60CDA647" w14:textId="77777777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  <w:p w14:paraId="52A55A90" w14:textId="4C70D78C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02F4A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5FC9C" w14:textId="77777777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  <w:p w14:paraId="7E632468" w14:textId="4948B6ED" w:rsidR="00FE1E8D" w:rsidRPr="00BC5C97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89D52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80A80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89EE7F4" w14:textId="2AA51F11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63354F2F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97DC5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97ABAA3" w14:textId="531A31C6" w:rsidR="00FE1E8D" w:rsidRPr="00D6492D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FE1E8D" w:rsidRPr="00A4281B" w14:paraId="744B2587" w14:textId="77777777" w:rsidTr="00CF42A9">
        <w:tc>
          <w:tcPr>
            <w:tcW w:w="3690" w:type="dxa"/>
          </w:tcPr>
          <w:p w14:paraId="78A6D868" w14:textId="77777777" w:rsidR="00FE1E8D" w:rsidRPr="00A4281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33C8F389" w14:textId="77777777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39C05" w14:textId="77777777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55012" w14:textId="77777777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D9DBB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8C496" w14:textId="77777777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A6411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DB526" w14:textId="77777777" w:rsidR="00FE1E8D" w:rsidRPr="00D6492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8D" w:rsidRPr="00A4281B" w14:paraId="338B11AC" w14:textId="77777777" w:rsidTr="00CF42A9">
        <w:tc>
          <w:tcPr>
            <w:tcW w:w="3690" w:type="dxa"/>
          </w:tcPr>
          <w:p w14:paraId="01EBAB21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910B793" w14:textId="3C5A9B3F" w:rsidR="00FE1E8D" w:rsidRPr="00A4281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215F7127" w14:textId="77777777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849B1D" w14:textId="40F8D709" w:rsidR="00FE1E8D" w:rsidRPr="00D6492D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color w:val="000000"/>
                <w:sz w:val="30"/>
                <w:szCs w:val="30"/>
              </w:rPr>
              <w:t>15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2B3F9F59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DDD1" w14:textId="2F1DB73E" w:rsidR="00FE1E8D" w:rsidRPr="00A4281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61DA7583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DB1396" w14:textId="2D23E2A4" w:rsidR="00FE1E8D" w:rsidRPr="00D6492D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496</w:t>
            </w:r>
          </w:p>
        </w:tc>
      </w:tr>
      <w:tr w:rsidR="00FE1E8D" w:rsidRPr="00A4281B" w14:paraId="73FD40C9" w14:textId="77777777" w:rsidTr="00CF42A9">
        <w:tc>
          <w:tcPr>
            <w:tcW w:w="3690" w:type="dxa"/>
          </w:tcPr>
          <w:p w14:paraId="7931C574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570E868" w14:textId="55E894EF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16AF8" w:rsidRPr="00616AF8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color w:val="000000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57909B99" w14:textId="77777777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E10CD" w14:textId="4986A29B" w:rsidR="00FE1E8D" w:rsidRPr="00D6492D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6DC7689A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4DDE0" w14:textId="48CB0E9F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16AF8" w:rsidRPr="00616AF8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color w:val="000000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53C08CA7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0B7F0" w14:textId="4EC00D22" w:rsidR="00FE1E8D" w:rsidRPr="00A4281B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</w:tr>
      <w:tr w:rsidR="00FE1E8D" w:rsidRPr="00A4281B" w14:paraId="0BB3CCC9" w14:textId="77777777" w:rsidTr="00CF42A9">
        <w:tc>
          <w:tcPr>
            <w:tcW w:w="3690" w:type="dxa"/>
          </w:tcPr>
          <w:p w14:paraId="55AB4D9D" w14:textId="77777777" w:rsidR="00FE1E8D" w:rsidRPr="00EC3E13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C3E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7CD5DC6" w14:textId="3F6F97CD" w:rsidR="00FE1E8D" w:rsidRPr="00A4281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0C933153" w14:textId="77777777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D80011" w14:textId="0ED9545D" w:rsidR="00FE1E8D" w:rsidRPr="00A4281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4A874785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F8DC3" w14:textId="4C412145" w:rsidR="00FE1E8D" w:rsidRPr="00A4281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2F7E4084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DD728" w14:textId="2EE50F4A" w:rsidR="00FE1E8D" w:rsidRPr="00A4281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009</w:t>
            </w:r>
          </w:p>
        </w:tc>
      </w:tr>
      <w:tr w:rsidR="00FE1E8D" w:rsidRPr="00A4281B" w14:paraId="41333811" w14:textId="77777777" w:rsidTr="00CF42A9">
        <w:tc>
          <w:tcPr>
            <w:tcW w:w="3690" w:type="dxa"/>
          </w:tcPr>
          <w:p w14:paraId="56EDF4EC" w14:textId="77777777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D9F594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EDB33" w14:textId="77777777" w:rsidR="00FE1E8D" w:rsidRPr="00A4281B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C025B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32AD5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F1C0C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3DD11" w14:textId="77777777" w:rsidR="00FE1E8D" w:rsidRPr="00A4281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8D72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E1E8D" w:rsidRPr="00D242F4" w14:paraId="043C681F" w14:textId="77777777" w:rsidTr="00CF42A9">
        <w:tc>
          <w:tcPr>
            <w:tcW w:w="3690" w:type="dxa"/>
          </w:tcPr>
          <w:p w14:paraId="64FAB300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645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0B1E424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9E416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003E0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16C2F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02FAD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1C933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0A311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E1E8D" w:rsidRPr="00BC5C97" w14:paraId="3EF377FD" w14:textId="77777777" w:rsidTr="00CF42A9">
        <w:tc>
          <w:tcPr>
            <w:tcW w:w="3690" w:type="dxa"/>
          </w:tcPr>
          <w:p w14:paraId="1C730F6E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523C236" w14:textId="1E9D4AEF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47DE3D86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B2874" w14:textId="6B98403C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5F7BBDC2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BB097" w14:textId="115CC806" w:rsidR="00FE1E8D" w:rsidRPr="00514E3B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  <w:lang w:bidi="ar-SA"/>
              </w:rPr>
              <w:t>169</w:t>
            </w:r>
          </w:p>
        </w:tc>
        <w:tc>
          <w:tcPr>
            <w:tcW w:w="270" w:type="dxa"/>
          </w:tcPr>
          <w:p w14:paraId="0C226707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726AD" w14:textId="36D06178" w:rsidR="00FE1E8D" w:rsidRPr="00514E3B" w:rsidRDefault="00616AF8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  <w:lang w:bidi="ar-SA"/>
              </w:rPr>
              <w:t>3</w:t>
            </w:r>
          </w:p>
        </w:tc>
      </w:tr>
      <w:tr w:rsidR="00FE1E8D" w:rsidRPr="00D242F4" w14:paraId="33BC317B" w14:textId="77777777" w:rsidTr="00CF42A9">
        <w:tc>
          <w:tcPr>
            <w:tcW w:w="3690" w:type="dxa"/>
          </w:tcPr>
          <w:p w14:paraId="1D4F0725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BD1CEEF" w14:textId="57829801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3AFCA561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14C23" w14:textId="13709C7C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74B2A2A5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4167C2C" w14:textId="66C53B15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6DA64A92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F87B1C9" w14:textId="64712E1A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FE1E8D" w:rsidRPr="00D242F4" w14:paraId="70B839AD" w14:textId="77777777" w:rsidTr="00CF42A9">
        <w:tc>
          <w:tcPr>
            <w:tcW w:w="3690" w:type="dxa"/>
          </w:tcPr>
          <w:p w14:paraId="55C2FDC5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348E5059" w14:textId="48BAC2E9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52AD41BE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006F0" w14:textId="2AF29C57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70D71B1F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73870B9" w14:textId="7566466E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B491172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D2F0AA5" w14:textId="00D228C7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335</w:t>
            </w:r>
          </w:p>
        </w:tc>
      </w:tr>
      <w:tr w:rsidR="00FE1E8D" w:rsidRPr="00D242F4" w14:paraId="245C39E7" w14:textId="77777777" w:rsidTr="00CF42A9">
        <w:tc>
          <w:tcPr>
            <w:tcW w:w="3690" w:type="dxa"/>
          </w:tcPr>
          <w:p w14:paraId="6689849A" w14:textId="77777777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44B0F15F" w14:textId="2930E658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532892CA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441F2" w14:textId="6B680BC6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0B2D6B4" w14:textId="77777777" w:rsidR="00FE1E8D" w:rsidRPr="00810FE6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37F8C" w14:textId="57F9821C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2DA0F4A1" w14:textId="77777777" w:rsidR="00FE1E8D" w:rsidRPr="00810FE6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D58501" w14:textId="28CA6A73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</w:tr>
      <w:tr w:rsidR="00FE1E8D" w:rsidRPr="00D242F4" w14:paraId="59CD5C68" w14:textId="77777777" w:rsidTr="00CF42A9">
        <w:tc>
          <w:tcPr>
            <w:tcW w:w="3690" w:type="dxa"/>
          </w:tcPr>
          <w:p w14:paraId="012611C9" w14:textId="77777777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2C850EB5" w14:textId="3E3B0F03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0792028F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8EDE6" w14:textId="0F04078B" w:rsidR="00FE1E8D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54B4664" w14:textId="77777777" w:rsidR="00FE1E8D" w:rsidRPr="00810FE6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D84480" w14:textId="6C966DF0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AC8E6AC" w14:textId="77777777" w:rsidR="00FE1E8D" w:rsidRPr="00810FE6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463E36" w14:textId="6138BFB3" w:rsidR="00FE1E8D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</w:tr>
      <w:tr w:rsidR="00FE1E8D" w:rsidRPr="00D242F4" w14:paraId="67AD82B2" w14:textId="77777777" w:rsidTr="00CF42A9">
        <w:tc>
          <w:tcPr>
            <w:tcW w:w="3690" w:type="dxa"/>
          </w:tcPr>
          <w:p w14:paraId="365EE3DD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59E7EF1C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755DFAF" w14:textId="303BA37F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733415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FE43B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BF34CE" w14:textId="3303CFC1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598BF7" w14:textId="77777777" w:rsidR="00FE1E8D" w:rsidRPr="00810FE6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6634D" w14:textId="77777777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4990C18" w14:textId="350C2DDB" w:rsidR="00FE1E8D" w:rsidRPr="00D242F4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7195C2" w14:textId="77777777" w:rsidR="00FE1E8D" w:rsidRPr="00810FE6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7988581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5E2C508" w14:textId="51466913" w:rsidR="00FE1E8D" w:rsidRPr="00D242F4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E1E8D" w:rsidRPr="00BC5C97" w14:paraId="70124B2F" w14:textId="77777777" w:rsidTr="00CF42A9">
        <w:tc>
          <w:tcPr>
            <w:tcW w:w="3690" w:type="dxa"/>
          </w:tcPr>
          <w:p w14:paraId="067BC8C0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55D1184F" w14:textId="26F2AC90" w:rsidR="00FE1E8D" w:rsidRPr="00D242F4" w:rsidRDefault="00616AF8" w:rsidP="00A64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color w:val="000000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519E6F22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A3C6D" w14:textId="21D5A9B7" w:rsidR="00FE1E8D" w:rsidRPr="00D242F4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778CE99A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AA823" w14:textId="2F47FCD5" w:rsidR="00FE1E8D" w:rsidRPr="00514E3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C4135D6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BB149B" w14:textId="66B1CA38" w:rsidR="00FE1E8D" w:rsidRPr="00514E3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FE1E8D" w:rsidRPr="00BC5C97" w14:paraId="37126DFC" w14:textId="77777777" w:rsidTr="00CF42A9">
        <w:tc>
          <w:tcPr>
            <w:tcW w:w="3690" w:type="dxa"/>
          </w:tcPr>
          <w:p w14:paraId="08DB31DB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1441B3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95123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A6EC7" w14:textId="77777777" w:rsidR="00FE1E8D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89193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5809A" w14:textId="77777777" w:rsidR="00FE1E8D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C7389BB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77B974" w14:textId="77777777" w:rsidR="00FE1E8D" w:rsidRPr="00514E3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FE1E8D" w:rsidRPr="00BC5C97" w14:paraId="1DE50834" w14:textId="77777777" w:rsidTr="00CF42A9">
        <w:tc>
          <w:tcPr>
            <w:tcW w:w="3690" w:type="dxa"/>
          </w:tcPr>
          <w:p w14:paraId="5673FAB0" w14:textId="77777777" w:rsidR="00FE1E8D" w:rsidRPr="0064595B" w:rsidRDefault="00FE1E8D" w:rsidP="00FE1E8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ค่าตอบแทน</w:t>
            </w:r>
            <w:r w:rsidRPr="006459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A6523AE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699B5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3AA3D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6DF2C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C5BDF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D5F63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814FF4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E1E8D" w:rsidRPr="00BC5C97" w14:paraId="4745AADF" w14:textId="77777777" w:rsidTr="00CF42A9">
        <w:tc>
          <w:tcPr>
            <w:tcW w:w="3690" w:type="dxa"/>
          </w:tcPr>
          <w:p w14:paraId="76786E15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 w:hanging="3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Pr="006459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70" w:type="dxa"/>
          </w:tcPr>
          <w:p w14:paraId="05240881" w14:textId="7499B108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5266ED7E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1D031" w14:textId="1C195B75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2D8CC457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54FD99" w14:textId="232C0123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33918EB4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21C6B1A" w14:textId="75D16552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FE1E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</w:p>
        </w:tc>
      </w:tr>
      <w:tr w:rsidR="00FE1E8D" w:rsidRPr="00BC5C97" w14:paraId="39E25C31" w14:textId="77777777" w:rsidTr="00CF42A9">
        <w:tc>
          <w:tcPr>
            <w:tcW w:w="3690" w:type="dxa"/>
          </w:tcPr>
          <w:p w14:paraId="56B9128A" w14:textId="77777777" w:rsidR="00FE1E8D" w:rsidRPr="0064595B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Pr="006459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</w:tcPr>
          <w:p w14:paraId="150916B2" w14:textId="26D023DB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18B866FC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38D7D" w14:textId="38BA20F2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2167DA3D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2C2A4E" w14:textId="7DC2E97D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415FCB80" w14:textId="77777777" w:rsidR="00FE1E8D" w:rsidRPr="0064595B" w:rsidRDefault="00FE1E8D" w:rsidP="00FE1E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0ECD30" w14:textId="3F6CC625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552</w:t>
            </w:r>
          </w:p>
        </w:tc>
      </w:tr>
      <w:tr w:rsidR="00FE1E8D" w:rsidRPr="00BC5C97" w14:paraId="24CD5AF7" w14:textId="77777777" w:rsidTr="00CF42A9">
        <w:tc>
          <w:tcPr>
            <w:tcW w:w="3690" w:type="dxa"/>
          </w:tcPr>
          <w:p w14:paraId="3BF78EA8" w14:textId="77777777" w:rsidR="00FE1E8D" w:rsidRPr="00EB5C86" w:rsidRDefault="00FE1E8D" w:rsidP="00FE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</w:tcPr>
          <w:p w14:paraId="2328881E" w14:textId="0BCEFFBA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64FAAC81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8C73F" w14:textId="797E108E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14:paraId="6EC0BBC9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F1109E" w14:textId="7EB94FE5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25176E51" w14:textId="77777777" w:rsidR="00FE1E8D" w:rsidRPr="00D242F4" w:rsidRDefault="00FE1E8D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FE914" w14:textId="6FDFD590" w:rsidR="00FE1E8D" w:rsidRPr="0055090B" w:rsidRDefault="00616AF8" w:rsidP="00FE1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hAnsi="Angsana New"/>
                <w:color w:val="000000"/>
                <w:sz w:val="30"/>
                <w:szCs w:val="30"/>
              </w:rPr>
              <w:t>438</w:t>
            </w:r>
          </w:p>
        </w:tc>
      </w:tr>
    </w:tbl>
    <w:p w14:paraId="5EA9B557" w14:textId="77777777" w:rsidR="009234EB" w:rsidRDefault="009234EB" w:rsidP="00AC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EB0EFE" w14:textId="1862F4D4" w:rsidR="00BA43C4" w:rsidRPr="00EF21A7" w:rsidRDefault="00BA43C4" w:rsidP="00AC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21A7">
        <w:rPr>
          <w:rFonts w:ascii="Angsana New" w:hAnsi="Angsana New"/>
          <w:sz w:val="30"/>
          <w:szCs w:val="30"/>
          <w:cs/>
        </w:rPr>
        <w:t>รายการ</w:t>
      </w:r>
      <w:r w:rsidR="005F70CA" w:rsidRPr="00EF21A7">
        <w:rPr>
          <w:rFonts w:ascii="Angsana New" w:hAnsi="Angsana New" w:hint="cs"/>
          <w:sz w:val="30"/>
          <w:szCs w:val="30"/>
          <w:cs/>
        </w:rPr>
        <w:t>ซื้อและ</w:t>
      </w:r>
      <w:r w:rsidRPr="00EF21A7">
        <w:rPr>
          <w:rFonts w:ascii="Angsana New" w:hAnsi="Angsana New"/>
          <w:sz w:val="30"/>
          <w:szCs w:val="30"/>
          <w:cs/>
        </w:rPr>
        <w:t>ขายระหว่างกัน</w:t>
      </w:r>
      <w:r w:rsidRPr="00EF21A7">
        <w:rPr>
          <w:rFonts w:ascii="Angsana New" w:hAnsi="Angsana New" w:hint="cs"/>
          <w:sz w:val="30"/>
          <w:szCs w:val="30"/>
          <w:cs/>
        </w:rPr>
        <w:t>กับ</w:t>
      </w:r>
      <w:r w:rsidR="008E1296" w:rsidRPr="00EF21A7">
        <w:rPr>
          <w:rFonts w:ascii="Angsana New" w:hAnsi="Angsana New" w:hint="cs"/>
          <w:sz w:val="30"/>
          <w:szCs w:val="30"/>
          <w:cs/>
        </w:rPr>
        <w:t>บริษัทร่วม</w:t>
      </w:r>
      <w:r w:rsidRPr="00EF21A7">
        <w:rPr>
          <w:rFonts w:ascii="Angsana New" w:hAnsi="Angsana New"/>
          <w:sz w:val="30"/>
          <w:szCs w:val="30"/>
          <w:cs/>
        </w:rPr>
        <w:t>ที่แสดงไว้ข้างต้น ไม่รวมรายการ</w:t>
      </w:r>
      <w:r w:rsidRPr="00EF21A7">
        <w:rPr>
          <w:rFonts w:ascii="Angsana New" w:hAnsi="Angsana New" w:hint="cs"/>
          <w:sz w:val="30"/>
          <w:szCs w:val="30"/>
          <w:cs/>
        </w:rPr>
        <w:t>ที่บริษัท</w:t>
      </w:r>
      <w:r w:rsidR="003D73E8" w:rsidRPr="00EF21A7">
        <w:rPr>
          <w:rFonts w:ascii="Angsana New" w:hAnsi="Angsana New" w:hint="cs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EF21A7">
        <w:rPr>
          <w:rFonts w:ascii="Angsana New" w:hAnsi="Angsana New" w:hint="cs"/>
          <w:sz w:val="30"/>
          <w:szCs w:val="30"/>
          <w:cs/>
        </w:rPr>
        <w:t>บริษัทร่วม</w:t>
      </w:r>
      <w:r w:rsidRPr="00EF21A7">
        <w:rPr>
          <w:rFonts w:ascii="Angsana New" w:hAnsi="Angsana New"/>
          <w:sz w:val="30"/>
          <w:szCs w:val="30"/>
          <w:cs/>
        </w:rPr>
        <w:t>ทางอ้อมแห่งหนึ่ง</w:t>
      </w:r>
      <w:r w:rsidR="00AE5CEF" w:rsidRPr="00EF21A7">
        <w:rPr>
          <w:rFonts w:ascii="Angsana New" w:hAnsi="Angsana New"/>
          <w:sz w:val="30"/>
          <w:szCs w:val="30"/>
          <w:cs/>
        </w:rPr>
        <w:t>สำหรับงวด</w:t>
      </w:r>
      <w:r w:rsidR="00AE5CEF" w:rsidRPr="00EF21A7">
        <w:rPr>
          <w:rFonts w:ascii="Angsana New" w:hAnsi="Angsana New" w:hint="cs"/>
          <w:sz w:val="30"/>
          <w:szCs w:val="30"/>
          <w:cs/>
        </w:rPr>
        <w:t>สามเดือน</w:t>
      </w:r>
      <w:r w:rsidR="00AE5CEF" w:rsidRPr="00EF2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16AF8" w:rsidRPr="00616AF8">
        <w:rPr>
          <w:rFonts w:ascii="Angsana New" w:hAnsi="Angsana New" w:hint="cs"/>
          <w:sz w:val="30"/>
          <w:szCs w:val="30"/>
        </w:rPr>
        <w:t>31</w:t>
      </w:r>
      <w:r w:rsidR="0043229B" w:rsidRPr="00EF21A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AE5CEF" w:rsidRPr="00EF21A7">
        <w:rPr>
          <w:rFonts w:ascii="Angsana New" w:hAnsi="Angsana New" w:hint="cs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="00AE5CEF" w:rsidRPr="00EF21A7">
        <w:rPr>
          <w:rFonts w:ascii="Angsana New" w:hAnsi="Angsana New" w:hint="cs"/>
          <w:sz w:val="30"/>
          <w:szCs w:val="30"/>
        </w:rPr>
        <w:t xml:space="preserve"> </w:t>
      </w:r>
      <w:r w:rsidRPr="00EF21A7">
        <w:rPr>
          <w:rFonts w:ascii="Angsana New" w:hAnsi="Angsana New"/>
          <w:sz w:val="30"/>
          <w:szCs w:val="30"/>
          <w:cs/>
        </w:rPr>
        <w:t>เป็นจำนวน</w:t>
      </w:r>
      <w:r w:rsidR="00AE5CEF" w:rsidRPr="00EF21A7">
        <w:rPr>
          <w:rFonts w:ascii="Angsana New" w:hAnsi="Angsana New" w:hint="cs"/>
          <w:sz w:val="30"/>
          <w:szCs w:val="30"/>
          <w:cs/>
        </w:rPr>
        <w:t>เงิน</w:t>
      </w:r>
      <w:r w:rsidR="007E6CF3">
        <w:rPr>
          <w:rFonts w:ascii="Angsana New" w:hAnsi="Angsana New"/>
          <w:sz w:val="30"/>
          <w:szCs w:val="30"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30</w:t>
      </w:r>
      <w:r w:rsidR="0054114F">
        <w:rPr>
          <w:rFonts w:ascii="Angsana New" w:hAnsi="Angsana New"/>
          <w:sz w:val="30"/>
          <w:szCs w:val="30"/>
        </w:rPr>
        <w:t>.</w:t>
      </w:r>
      <w:r w:rsidR="00616AF8" w:rsidRPr="00616AF8">
        <w:rPr>
          <w:rFonts w:ascii="Angsana New" w:hAnsi="Angsana New"/>
          <w:sz w:val="30"/>
          <w:szCs w:val="30"/>
        </w:rPr>
        <w:t>28</w:t>
      </w:r>
      <w:r w:rsidR="00AE0F75">
        <w:rPr>
          <w:rFonts w:ascii="Angsana New" w:hAnsi="Angsana New" w:hint="cs"/>
          <w:sz w:val="30"/>
          <w:szCs w:val="30"/>
          <w:cs/>
        </w:rPr>
        <w:t xml:space="preserve"> </w:t>
      </w:r>
      <w:r w:rsidRPr="00EF21A7">
        <w:rPr>
          <w:rFonts w:ascii="Angsana New" w:hAnsi="Angsana New"/>
          <w:sz w:val="30"/>
          <w:szCs w:val="30"/>
          <w:cs/>
        </w:rPr>
        <w:t xml:space="preserve">ล้านบาท </w:t>
      </w:r>
      <w:r w:rsidR="00EF21A7" w:rsidRPr="00EF21A7">
        <w:rPr>
          <w:rFonts w:ascii="Angsana New" w:hAnsi="Angsana New"/>
          <w:i/>
          <w:iCs/>
          <w:sz w:val="30"/>
          <w:szCs w:val="30"/>
        </w:rPr>
        <w:t>(</w:t>
      </w:r>
      <w:r w:rsidR="00616AF8" w:rsidRPr="00616AF8">
        <w:rPr>
          <w:rFonts w:ascii="Angsana New" w:hAnsi="Angsana New"/>
          <w:i/>
          <w:iCs/>
          <w:sz w:val="30"/>
          <w:szCs w:val="30"/>
        </w:rPr>
        <w:t>2563</w:t>
      </w:r>
      <w:r w:rsidR="00EF21A7" w:rsidRPr="00EF21A7">
        <w:rPr>
          <w:rFonts w:ascii="Angsana New" w:hAnsi="Angsana New"/>
          <w:i/>
          <w:iCs/>
          <w:sz w:val="30"/>
          <w:szCs w:val="30"/>
        </w:rPr>
        <w:t xml:space="preserve">: </w:t>
      </w:r>
      <w:r w:rsidR="00616AF8" w:rsidRPr="00616AF8">
        <w:rPr>
          <w:rFonts w:ascii="Angsana New" w:hAnsi="Angsana New"/>
          <w:i/>
          <w:iCs/>
          <w:sz w:val="30"/>
          <w:szCs w:val="30"/>
        </w:rPr>
        <w:t>31</w:t>
      </w:r>
      <w:r w:rsidR="00930A48">
        <w:rPr>
          <w:rFonts w:ascii="Angsana New" w:hAnsi="Angsana New"/>
          <w:i/>
          <w:iCs/>
          <w:sz w:val="30"/>
          <w:szCs w:val="30"/>
        </w:rPr>
        <w:t>.</w:t>
      </w:r>
      <w:r w:rsidR="00616AF8" w:rsidRPr="00616AF8">
        <w:rPr>
          <w:rFonts w:ascii="Angsana New" w:hAnsi="Angsana New"/>
          <w:i/>
          <w:iCs/>
          <w:sz w:val="30"/>
          <w:szCs w:val="30"/>
        </w:rPr>
        <w:t>02</w:t>
      </w:r>
      <w:r w:rsidR="00EF21A7" w:rsidRPr="00EF21A7">
        <w:rPr>
          <w:rFonts w:ascii="Angsana New" w:hAnsi="Angsana New"/>
          <w:i/>
          <w:iCs/>
          <w:sz w:val="30"/>
          <w:szCs w:val="30"/>
        </w:rPr>
        <w:t xml:space="preserve"> </w:t>
      </w:r>
      <w:r w:rsidR="00AB0C10" w:rsidRPr="00EF21A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F21A7" w:rsidRPr="00EF21A7">
        <w:rPr>
          <w:rFonts w:ascii="Angsana New" w:hAnsi="Angsana New"/>
          <w:i/>
          <w:iCs/>
          <w:sz w:val="30"/>
          <w:szCs w:val="30"/>
        </w:rPr>
        <w:t>)</w:t>
      </w:r>
    </w:p>
    <w:p w14:paraId="334E1536" w14:textId="77777777" w:rsidR="0054527B" w:rsidRPr="00EF21A7" w:rsidRDefault="0054527B" w:rsidP="00BA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F390794" w14:textId="77777777" w:rsidR="000F7B88" w:rsidRDefault="000F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409007" w14:textId="4A6FCEAB" w:rsidR="00D650E2" w:rsidRPr="00EF21A7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F21A7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EF21A7">
        <w:rPr>
          <w:rFonts w:ascii="Angsana New" w:hAnsi="Angsana New"/>
          <w:sz w:val="30"/>
          <w:szCs w:val="30"/>
        </w:rPr>
        <w:t xml:space="preserve"> </w:t>
      </w:r>
      <w:r w:rsidR="00616AF8" w:rsidRPr="00616AF8">
        <w:rPr>
          <w:rFonts w:ascii="Angsana New" w:hAnsi="Angsana New"/>
          <w:spacing w:val="-2"/>
          <w:sz w:val="30"/>
          <w:szCs w:val="30"/>
        </w:rPr>
        <w:t>31</w:t>
      </w:r>
      <w:r w:rsidR="00E600CE" w:rsidRPr="00EF21A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3229B" w:rsidRPr="00EF21A7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AE1126" w:rsidRPr="00EF21A7">
        <w:rPr>
          <w:rFonts w:ascii="Angsana New" w:hAnsi="Angsana New"/>
          <w:spacing w:val="-2"/>
          <w:sz w:val="30"/>
          <w:szCs w:val="30"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="00DD14F9" w:rsidRPr="00EF21A7">
        <w:rPr>
          <w:rFonts w:ascii="Angsana New" w:hAnsi="Angsana New"/>
          <w:sz w:val="30"/>
          <w:szCs w:val="30"/>
          <w:cs/>
        </w:rPr>
        <w:t xml:space="preserve"> และ </w:t>
      </w:r>
      <w:r w:rsidR="00616AF8" w:rsidRPr="00616AF8">
        <w:rPr>
          <w:rFonts w:ascii="Angsana New" w:hAnsi="Angsana New"/>
          <w:sz w:val="30"/>
          <w:szCs w:val="30"/>
        </w:rPr>
        <w:t>31</w:t>
      </w:r>
      <w:r w:rsidRPr="00EF21A7">
        <w:rPr>
          <w:rFonts w:ascii="Angsana New" w:hAnsi="Angsana New"/>
          <w:sz w:val="30"/>
          <w:szCs w:val="30"/>
          <w:cs/>
        </w:rPr>
        <w:t xml:space="preserve"> ธันวาคม</w:t>
      </w:r>
      <w:r w:rsidR="00950B7F" w:rsidRPr="00EF21A7">
        <w:rPr>
          <w:rFonts w:ascii="Angsana New" w:hAnsi="Angsana New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2563</w:t>
      </w:r>
      <w:r w:rsidR="00DD14F9" w:rsidRPr="00EF21A7">
        <w:rPr>
          <w:rFonts w:ascii="Angsana New" w:hAnsi="Angsana New"/>
          <w:sz w:val="30"/>
          <w:szCs w:val="30"/>
          <w:cs/>
        </w:rPr>
        <w:t xml:space="preserve"> </w:t>
      </w:r>
      <w:r w:rsidRPr="00EF21A7">
        <w:rPr>
          <w:rFonts w:ascii="Angsana New" w:hAnsi="Angsana New"/>
          <w:sz w:val="30"/>
          <w:szCs w:val="30"/>
          <w:cs/>
        </w:rPr>
        <w:t>มีดังนี้</w:t>
      </w:r>
    </w:p>
    <w:p w14:paraId="20D4BE66" w14:textId="77777777" w:rsidR="0043229B" w:rsidRPr="00EF21A7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green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4"/>
        <w:gridCol w:w="1081"/>
        <w:gridCol w:w="268"/>
        <w:gridCol w:w="1132"/>
        <w:gridCol w:w="281"/>
        <w:gridCol w:w="1116"/>
        <w:gridCol w:w="281"/>
        <w:gridCol w:w="1152"/>
      </w:tblGrid>
      <w:tr w:rsidR="0043229B" w:rsidRPr="00D533B8" w14:paraId="482B5BA7" w14:textId="77777777" w:rsidTr="0054114F">
        <w:trPr>
          <w:tblHeader/>
        </w:trPr>
        <w:tc>
          <w:tcPr>
            <w:tcW w:w="2106" w:type="pct"/>
          </w:tcPr>
          <w:p w14:paraId="1C991C76" w14:textId="04D2FD4A" w:rsidR="0043229B" w:rsidRPr="00D533B8" w:rsidRDefault="0043229B" w:rsidP="0043229B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38E59756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5AEB881F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14:paraId="18D1EADA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29B" w:rsidRPr="00D533B8" w14:paraId="56BD7EB5" w14:textId="77777777" w:rsidTr="0054114F">
        <w:trPr>
          <w:tblHeader/>
        </w:trPr>
        <w:tc>
          <w:tcPr>
            <w:tcW w:w="2106" w:type="pct"/>
          </w:tcPr>
          <w:p w14:paraId="241A5EAA" w14:textId="77777777" w:rsidR="0043229B" w:rsidRPr="00D533B8" w:rsidRDefault="0043229B" w:rsidP="0043229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22AE5303" w14:textId="57AA9EF9" w:rsidR="0043229B" w:rsidRPr="00D533B8" w:rsidRDefault="00616AF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322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14B356DC" w14:textId="77777777" w:rsidR="0043229B" w:rsidRPr="00D533B8" w:rsidRDefault="0043229B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F17F550" w14:textId="1BCD896C" w:rsidR="0043229B" w:rsidRPr="00D533B8" w:rsidRDefault="00616AF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152ACB2B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5C0E094" w14:textId="0A2A6699" w:rsidR="0043229B" w:rsidRPr="00D533B8" w:rsidRDefault="00616AF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322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  <w:shd w:val="clear" w:color="auto" w:fill="auto"/>
          </w:tcPr>
          <w:p w14:paraId="73744AD4" w14:textId="77777777" w:rsidR="0043229B" w:rsidRPr="00D533B8" w:rsidRDefault="0043229B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F67A8A4" w14:textId="26C5FE5C" w:rsidR="0043229B" w:rsidRPr="00D533B8" w:rsidRDefault="00616AF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30A48" w:rsidRPr="00D533B8" w14:paraId="1B1CF897" w14:textId="77777777" w:rsidTr="0054114F">
        <w:trPr>
          <w:tblHeader/>
        </w:trPr>
        <w:tc>
          <w:tcPr>
            <w:tcW w:w="2106" w:type="pct"/>
          </w:tcPr>
          <w:p w14:paraId="4267E0D2" w14:textId="0E94F9E5" w:rsidR="00930A48" w:rsidRPr="00D533B8" w:rsidRDefault="00930A48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  <w:shd w:val="clear" w:color="auto" w:fill="auto"/>
          </w:tcPr>
          <w:p w14:paraId="2628B940" w14:textId="5C458A72" w:rsidR="00930A48" w:rsidRPr="00D533B8" w:rsidRDefault="00616AF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3578161" w14:textId="77777777" w:rsidR="00930A48" w:rsidRPr="00D533B8" w:rsidRDefault="00930A4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F0B1165" w14:textId="25C09E3A" w:rsidR="00930A48" w:rsidRPr="00D533B8" w:rsidRDefault="00616AF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76A74181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988EEB3" w14:textId="5D1686B3" w:rsidR="00930A48" w:rsidRPr="00D533B8" w:rsidRDefault="00616AF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shd w:val="clear" w:color="auto" w:fill="auto"/>
          </w:tcPr>
          <w:p w14:paraId="6539EDD1" w14:textId="77777777" w:rsidR="00930A48" w:rsidRPr="00D533B8" w:rsidRDefault="00930A4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A654BE1" w14:textId="0D2D0ECA" w:rsidR="00930A48" w:rsidRPr="00D533B8" w:rsidRDefault="00616AF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0A48" w:rsidRPr="00D533B8" w14:paraId="0A22A4AA" w14:textId="77777777" w:rsidTr="0054114F">
        <w:trPr>
          <w:tblHeader/>
        </w:trPr>
        <w:tc>
          <w:tcPr>
            <w:tcW w:w="2106" w:type="pct"/>
          </w:tcPr>
          <w:p w14:paraId="41798A74" w14:textId="77777777" w:rsidR="00930A48" w:rsidRPr="00D533B8" w:rsidRDefault="00930A48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94" w:type="pct"/>
            <w:gridSpan w:val="7"/>
          </w:tcPr>
          <w:p w14:paraId="6EC1568F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0A48" w:rsidRPr="00D533B8" w14:paraId="031CC107" w14:textId="77777777" w:rsidTr="0054114F">
        <w:tc>
          <w:tcPr>
            <w:tcW w:w="2106" w:type="pct"/>
          </w:tcPr>
          <w:p w14:paraId="6E13B2D8" w14:textId="77777777" w:rsidR="00930A48" w:rsidRPr="00D533B8" w:rsidRDefault="00930A48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4C1054E" w14:textId="77777777" w:rsidR="00930A48" w:rsidRPr="00D533B8" w:rsidRDefault="00930A4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6" w:type="pct"/>
          </w:tcPr>
          <w:p w14:paraId="7BF5261F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</w:tcPr>
          <w:p w14:paraId="06C47A96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3" w:type="pct"/>
          </w:tcPr>
          <w:p w14:paraId="3A9F81C4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8" w:type="pct"/>
            <w:vAlign w:val="bottom"/>
          </w:tcPr>
          <w:p w14:paraId="14421BAA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3" w:type="pct"/>
          </w:tcPr>
          <w:p w14:paraId="472C0BF8" w14:textId="77777777" w:rsidR="00930A48" w:rsidRPr="00D533B8" w:rsidRDefault="00930A48" w:rsidP="00930A48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7FD4004F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D112FD" w:rsidRPr="00D533B8" w14:paraId="6E72ED26" w14:textId="77777777" w:rsidTr="0054114F">
        <w:trPr>
          <w:trHeight w:val="87"/>
        </w:trPr>
        <w:tc>
          <w:tcPr>
            <w:tcW w:w="2106" w:type="pct"/>
          </w:tcPr>
          <w:p w14:paraId="7BAED386" w14:textId="6345E1DC" w:rsidR="00D112FD" w:rsidRPr="00D533B8" w:rsidRDefault="00D112FD" w:rsidP="00930A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89" w:type="pct"/>
          </w:tcPr>
          <w:p w14:paraId="7CF5BDFA" w14:textId="24F915EB" w:rsidR="00D112FD" w:rsidRPr="00D533B8" w:rsidRDefault="0054114F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861B39" w14:textId="77777777" w:rsidR="00D112FD" w:rsidRPr="00D533B8" w:rsidRDefault="00D112FD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</w:tcPr>
          <w:p w14:paraId="05CF6035" w14:textId="728E8F53" w:rsidR="00D112FD" w:rsidRDefault="00D112FD" w:rsidP="000F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AA8686" w14:textId="77777777" w:rsidR="00D112FD" w:rsidRPr="00D533B8" w:rsidRDefault="00D112FD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BF7C880" w14:textId="41E4FFD9" w:rsidR="00D112FD" w:rsidRPr="00D533B8" w:rsidRDefault="00616AF8" w:rsidP="0054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53" w:type="pct"/>
          </w:tcPr>
          <w:p w14:paraId="7BD3C038" w14:textId="77777777" w:rsidR="00D112FD" w:rsidRPr="00D533B8" w:rsidRDefault="00D112FD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05822FDD" w14:textId="45880AF1" w:rsidR="00D112FD" w:rsidRPr="00D533B8" w:rsidRDefault="00616AF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930A48" w:rsidRPr="00D533B8" w14:paraId="270845B3" w14:textId="77777777" w:rsidTr="0054114F">
        <w:tc>
          <w:tcPr>
            <w:tcW w:w="2106" w:type="pct"/>
          </w:tcPr>
          <w:p w14:paraId="6C571C02" w14:textId="77777777" w:rsidR="00930A48" w:rsidRPr="00D533B8" w:rsidRDefault="00930A48" w:rsidP="00930A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64DA69DE" w14:textId="77777777" w:rsidR="00930A48" w:rsidRPr="00EA5EBA" w:rsidRDefault="00930A4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A1C4E47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1AF3D176" w14:textId="77777777" w:rsidR="00930A48" w:rsidRPr="00EA5EBA" w:rsidRDefault="00930A4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16B76347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1468523E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0127D7E3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14:paraId="7091DE41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30A48" w:rsidRPr="00D533B8" w14:paraId="5C9A857A" w14:textId="77777777" w:rsidTr="0054114F">
        <w:tc>
          <w:tcPr>
            <w:tcW w:w="2106" w:type="pct"/>
          </w:tcPr>
          <w:p w14:paraId="03669A34" w14:textId="77777777" w:rsidR="00930A48" w:rsidRPr="00E6495E" w:rsidRDefault="00930A48" w:rsidP="00930A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12367CE2" w14:textId="77777777" w:rsidR="00930A48" w:rsidRPr="00EA5EBA" w:rsidRDefault="00930A4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F61A239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6F99406B" w14:textId="77777777" w:rsidR="00930A48" w:rsidRPr="00EA5EBA" w:rsidRDefault="00930A4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65492F4C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43A85C23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2CE38947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14:paraId="3016251D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30A48" w:rsidRPr="00D533B8" w14:paraId="402D68DD" w14:textId="77777777" w:rsidTr="0054114F">
        <w:tc>
          <w:tcPr>
            <w:tcW w:w="2106" w:type="pct"/>
          </w:tcPr>
          <w:p w14:paraId="2EFF7F26" w14:textId="77777777" w:rsidR="00930A48" w:rsidRPr="00E6495E" w:rsidRDefault="00930A48" w:rsidP="00930A4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9" w:type="pct"/>
          </w:tcPr>
          <w:p w14:paraId="1ABDA8E0" w14:textId="33508CAE" w:rsidR="00930A48" w:rsidRPr="00EA5EBA" w:rsidRDefault="00616AF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54114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46" w:type="pct"/>
          </w:tcPr>
          <w:p w14:paraId="79046B91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399FA3D8" w14:textId="48B45D76" w:rsidR="00930A48" w:rsidRPr="00EA5EBA" w:rsidRDefault="00616AF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D112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53" w:type="pct"/>
          </w:tcPr>
          <w:p w14:paraId="3C5D6D36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337EFD" w14:textId="08D5D0E5" w:rsidR="00930A48" w:rsidRPr="00D533B8" w:rsidRDefault="00616AF8" w:rsidP="0054114F">
            <w:pPr>
              <w:pStyle w:val="acctfourfigures"/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54114F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53" w:type="pct"/>
          </w:tcPr>
          <w:p w14:paraId="3D9BAFF7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8" w:type="pct"/>
          </w:tcPr>
          <w:p w14:paraId="18BA5A78" w14:textId="0A102D94" w:rsidR="00930A48" w:rsidRPr="00D533B8" w:rsidRDefault="00616AF8" w:rsidP="00D112F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D112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930A48" w:rsidRPr="00D533B8" w14:paraId="530C27A0" w14:textId="77777777" w:rsidTr="0054114F">
        <w:tc>
          <w:tcPr>
            <w:tcW w:w="2106" w:type="pct"/>
          </w:tcPr>
          <w:p w14:paraId="7ED934D7" w14:textId="77777777" w:rsidR="00930A48" w:rsidRPr="00E6495E" w:rsidRDefault="00930A48" w:rsidP="00930A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DCD1FE7" w14:textId="77777777" w:rsidR="00930A48" w:rsidRPr="00EA5EBA" w:rsidRDefault="00930A4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14DCE3C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50EDD499" w14:textId="77777777" w:rsidR="00930A48" w:rsidRPr="00EA5EBA" w:rsidRDefault="00930A4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4F01D4B6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144A2FDF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7D1B4B1C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14:paraId="1B1D6DDB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30A48" w:rsidRPr="007A411A" w14:paraId="2D9775F9" w14:textId="77777777" w:rsidTr="0054114F">
        <w:tc>
          <w:tcPr>
            <w:tcW w:w="2106" w:type="pct"/>
            <w:shd w:val="clear" w:color="auto" w:fill="auto"/>
          </w:tcPr>
          <w:p w14:paraId="2FF059DC" w14:textId="77777777" w:rsidR="00930A48" w:rsidRPr="00BE149E" w:rsidRDefault="00930A48" w:rsidP="00930A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shd w:val="clear" w:color="auto" w:fill="auto"/>
          </w:tcPr>
          <w:p w14:paraId="32B419F4" w14:textId="77777777" w:rsidR="00930A48" w:rsidRPr="00EA5EB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25465A1" w14:textId="77777777" w:rsidR="00930A48" w:rsidRPr="007A411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ACBAFF9" w14:textId="77777777" w:rsidR="00930A48" w:rsidRPr="00EA5EB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332ABF2C" w14:textId="77777777" w:rsidR="00930A48" w:rsidRPr="007A411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9F4BB0D" w14:textId="5F32DB53" w:rsidR="00930A48" w:rsidRPr="007A411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CB8A0D1" w14:textId="77777777" w:rsidR="00930A48" w:rsidRPr="007A411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1FE2328" w14:textId="77777777" w:rsidR="00930A48" w:rsidRPr="007A411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A48" w:rsidRPr="007A411A" w14:paraId="7B93D29B" w14:textId="77777777" w:rsidTr="0054114F">
        <w:tc>
          <w:tcPr>
            <w:tcW w:w="2106" w:type="pct"/>
            <w:shd w:val="clear" w:color="auto" w:fill="auto"/>
          </w:tcPr>
          <w:p w14:paraId="52500887" w14:textId="3D7E82EF" w:rsidR="00930A48" w:rsidRPr="007A411A" w:rsidRDefault="00930A48" w:rsidP="00930A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54114F">
              <w:rPr>
                <w:rFonts w:ascii="Angsana New" w:hAnsi="Angsana New" w:hint="cs"/>
                <w:sz w:val="30"/>
                <w:szCs w:val="30"/>
                <w:cs/>
              </w:rPr>
              <w:t>โซเชียลแล็บ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9" w:type="pct"/>
            <w:shd w:val="clear" w:color="auto" w:fill="auto"/>
          </w:tcPr>
          <w:p w14:paraId="63640BB7" w14:textId="7217C0B6" w:rsidR="00930A48" w:rsidRPr="00EA5EBA" w:rsidRDefault="00616AF8" w:rsidP="0054114F">
            <w:pPr>
              <w:pStyle w:val="acctfourfigures"/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6AF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46" w:type="pct"/>
            <w:shd w:val="clear" w:color="auto" w:fill="auto"/>
          </w:tcPr>
          <w:p w14:paraId="1022622C" w14:textId="77777777" w:rsidR="00930A48" w:rsidRPr="007A411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21CDAAC" w14:textId="6851D271" w:rsidR="00930A48" w:rsidRPr="00EA5EBA" w:rsidRDefault="00D112FD" w:rsidP="00D112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2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7FDC429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D5B4444" w14:textId="4D84CBFE" w:rsidR="00930A48" w:rsidRPr="00D533B8" w:rsidRDefault="00616AF8" w:rsidP="0054114F">
            <w:pPr>
              <w:pStyle w:val="acctfourfigures"/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sz w:val="30"/>
                <w:szCs w:val="30"/>
                <w:lang w:val="en-US"/>
              </w:rPr>
              <w:t>181</w:t>
            </w:r>
          </w:p>
        </w:tc>
        <w:tc>
          <w:tcPr>
            <w:tcW w:w="153" w:type="pct"/>
            <w:shd w:val="clear" w:color="auto" w:fill="auto"/>
          </w:tcPr>
          <w:p w14:paraId="1156C9C9" w14:textId="77777777" w:rsidR="00930A48" w:rsidRPr="00A4122F" w:rsidRDefault="00930A4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shd w:val="clear" w:color="auto" w:fill="auto"/>
          </w:tcPr>
          <w:p w14:paraId="4987D8C5" w14:textId="260329F8" w:rsidR="00930A48" w:rsidRPr="00D533B8" w:rsidRDefault="00D112FD" w:rsidP="00D112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0A48" w:rsidRPr="00D533B8" w14:paraId="5EF01DE7" w14:textId="77777777" w:rsidTr="0054114F">
        <w:tc>
          <w:tcPr>
            <w:tcW w:w="2106" w:type="pct"/>
            <w:shd w:val="clear" w:color="auto" w:fill="auto"/>
          </w:tcPr>
          <w:p w14:paraId="71038ABA" w14:textId="77777777" w:rsidR="00930A48" w:rsidRPr="00D533B8" w:rsidRDefault="00930A48" w:rsidP="00930A4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2FEDFCAE" w14:textId="4DA3D7D3" w:rsidR="00930A48" w:rsidRPr="00EA5EBA" w:rsidRDefault="00616AF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46" w:type="pct"/>
            <w:shd w:val="clear" w:color="auto" w:fill="auto"/>
          </w:tcPr>
          <w:p w14:paraId="58036378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shd w:val="clear" w:color="auto" w:fill="auto"/>
          </w:tcPr>
          <w:p w14:paraId="150BDEA5" w14:textId="0D92FF87" w:rsidR="00930A48" w:rsidRPr="00EA5EBA" w:rsidRDefault="00616AF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53" w:type="pct"/>
            <w:shd w:val="clear" w:color="auto" w:fill="auto"/>
          </w:tcPr>
          <w:p w14:paraId="03691093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0AD8674" w14:textId="27FF6E65" w:rsidR="00930A48" w:rsidRPr="00D533B8" w:rsidRDefault="0054114F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C0C130A" w14:textId="77777777" w:rsidR="00930A48" w:rsidRPr="00A4122F" w:rsidRDefault="00930A4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shd w:val="clear" w:color="auto" w:fill="auto"/>
          </w:tcPr>
          <w:p w14:paraId="06434D10" w14:textId="0D73947E" w:rsidR="00930A48" w:rsidRPr="00D533B8" w:rsidRDefault="00D112FD" w:rsidP="00930A4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0A48" w:rsidRPr="00D533B8" w14:paraId="14D4C88A" w14:textId="77777777" w:rsidTr="0054114F">
        <w:tc>
          <w:tcPr>
            <w:tcW w:w="2106" w:type="pct"/>
          </w:tcPr>
          <w:p w14:paraId="4335D487" w14:textId="4EE57A0A" w:rsidR="00930A48" w:rsidRPr="00D533B8" w:rsidRDefault="007958E1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2061" w14:textId="11D3F5DF" w:rsidR="00930A48" w:rsidRPr="00EA5EBA" w:rsidRDefault="00616AF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5411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146" w:type="pct"/>
          </w:tcPr>
          <w:p w14:paraId="0F11DAD8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B054D63" w14:textId="18B51AB0" w:rsidR="00930A48" w:rsidRPr="0043315A" w:rsidRDefault="00616AF8" w:rsidP="00930A4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D112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153" w:type="pct"/>
          </w:tcPr>
          <w:p w14:paraId="5576B34B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5C92667" w14:textId="4A18D06A" w:rsidR="00930A48" w:rsidRPr="00D533B8" w:rsidRDefault="00616AF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5411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153" w:type="pct"/>
          </w:tcPr>
          <w:p w14:paraId="50D3154F" w14:textId="77777777" w:rsidR="00930A48" w:rsidRPr="00D533B8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CE55403" w14:textId="686F3923" w:rsidR="00930A48" w:rsidRPr="0043315A" w:rsidRDefault="00616AF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D112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</w:p>
        </w:tc>
      </w:tr>
    </w:tbl>
    <w:p w14:paraId="2792AD4C" w14:textId="7DDFBD11" w:rsidR="008E034D" w:rsidRDefault="008E034D" w:rsidP="0043229B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28"/>
        <w:gridCol w:w="266"/>
        <w:gridCol w:w="1094"/>
        <w:gridCol w:w="268"/>
        <w:gridCol w:w="1082"/>
        <w:gridCol w:w="259"/>
        <w:gridCol w:w="1216"/>
      </w:tblGrid>
      <w:tr w:rsidR="00FC349C" w:rsidRPr="008E034D" w14:paraId="26D2FCCE" w14:textId="77777777" w:rsidTr="00FC349C">
        <w:trPr>
          <w:tblHeader/>
        </w:trPr>
        <w:tc>
          <w:tcPr>
            <w:tcW w:w="2107" w:type="pct"/>
          </w:tcPr>
          <w:p w14:paraId="43D7A655" w14:textId="77777777" w:rsidR="00FC349C" w:rsidRPr="008E034D" w:rsidRDefault="00FC349C" w:rsidP="00FC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0C17EC93" w14:textId="737F7825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CDB8AAA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797C0B86" w14:textId="7C3123A4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49C" w:rsidRPr="008E034D" w14:paraId="671313E1" w14:textId="77777777" w:rsidTr="00930A48">
        <w:trPr>
          <w:tblHeader/>
        </w:trPr>
        <w:tc>
          <w:tcPr>
            <w:tcW w:w="2107" w:type="pct"/>
          </w:tcPr>
          <w:p w14:paraId="677052F8" w14:textId="77777777" w:rsidR="00FC349C" w:rsidRPr="008E034D" w:rsidRDefault="00FC349C" w:rsidP="00FC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B2BDDBE" w14:textId="0BD162F2" w:rsidR="00FC349C" w:rsidRDefault="00616AF8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3CE6A035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9CF774" w14:textId="393E92CC" w:rsidR="00FC349C" w:rsidRDefault="00616AF8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7ECE140C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E41AC1" w14:textId="7C5F4CFB" w:rsidR="00FC349C" w:rsidRDefault="00616AF8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43E32479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BFAFEEF" w14:textId="37818847" w:rsidR="00FC349C" w:rsidRDefault="00616AF8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C349C" w:rsidRPr="008E034D" w14:paraId="71911A73" w14:textId="77777777" w:rsidTr="00CF42A9">
        <w:trPr>
          <w:trHeight w:val="209"/>
          <w:tblHeader/>
        </w:trPr>
        <w:tc>
          <w:tcPr>
            <w:tcW w:w="2107" w:type="pct"/>
          </w:tcPr>
          <w:p w14:paraId="07393EAF" w14:textId="77777777" w:rsidR="00FC349C" w:rsidRPr="008E034D" w:rsidRDefault="00FC349C" w:rsidP="00FC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3A267CDE" w14:textId="35614DAA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349C" w:rsidRPr="008E034D" w14:paraId="5F9C6996" w14:textId="77777777" w:rsidTr="00930A48">
        <w:tc>
          <w:tcPr>
            <w:tcW w:w="2107" w:type="pct"/>
          </w:tcPr>
          <w:p w14:paraId="66B0AAC1" w14:textId="04FBA369" w:rsidR="00FC349C" w:rsidRPr="008E034D" w:rsidRDefault="00FC349C" w:rsidP="000F7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 w:rsidR="000F7B8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614" w:type="pct"/>
          </w:tcPr>
          <w:p w14:paraId="2293AD6B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670ACA7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7B9C40C8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6E28C0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11E1D67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B5AAF1D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</w:tcPr>
          <w:p w14:paraId="60FCDC4D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349C" w:rsidRPr="008E034D" w14:paraId="761F90C7" w14:textId="77777777" w:rsidTr="00930A48">
        <w:tc>
          <w:tcPr>
            <w:tcW w:w="2107" w:type="pct"/>
          </w:tcPr>
          <w:p w14:paraId="0E8B83C0" w14:textId="0EE830B5" w:rsidR="00FC349C" w:rsidRPr="008E034D" w:rsidRDefault="00FC349C" w:rsidP="00FC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94A1194" w14:textId="7BFC1016" w:rsidR="00FC349C" w:rsidRPr="008E034D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91106A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D2F8E72" w14:textId="68A082D4" w:rsidR="00FC349C" w:rsidRPr="00FC349C" w:rsidRDefault="00616AF8" w:rsidP="00FC349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6" w:type="pct"/>
          </w:tcPr>
          <w:p w14:paraId="04788063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DE208B2" w14:textId="717DA3A6" w:rsidR="00FC349C" w:rsidRPr="008E034D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744705" w14:textId="77777777" w:rsidR="00FC349C" w:rsidRPr="008E034D" w:rsidRDefault="00FC349C" w:rsidP="00FC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1ED540B1" w14:textId="29A11E09" w:rsidR="00FC349C" w:rsidRPr="008E034D" w:rsidRDefault="00616AF8" w:rsidP="00FC34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</w:tbl>
    <w:p w14:paraId="7598B189" w14:textId="5747706B" w:rsidR="0043229B" w:rsidRDefault="0043229B" w:rsidP="0043229B">
      <w:pPr>
        <w:rPr>
          <w:rFonts w:asciiTheme="majorBidi" w:hAnsiTheme="majorBidi" w:cstheme="majorBidi"/>
          <w:sz w:val="30"/>
          <w:szCs w:val="30"/>
        </w:rPr>
      </w:pPr>
    </w:p>
    <w:p w14:paraId="6AB08A77" w14:textId="11BCF005" w:rsidR="003E6827" w:rsidRDefault="003E6827" w:rsidP="0043229B">
      <w:pPr>
        <w:rPr>
          <w:rFonts w:asciiTheme="majorBidi" w:hAnsiTheme="majorBidi" w:cstheme="majorBidi"/>
          <w:sz w:val="30"/>
          <w:szCs w:val="30"/>
        </w:rPr>
      </w:pPr>
    </w:p>
    <w:p w14:paraId="18509BCD" w14:textId="77777777" w:rsidR="003E6827" w:rsidRDefault="003E6827" w:rsidP="0043229B">
      <w:pPr>
        <w:rPr>
          <w:rFonts w:asciiTheme="majorBidi" w:hAnsiTheme="majorBidi" w:cstheme="majorBidi"/>
          <w:sz w:val="30"/>
          <w:szCs w:val="30"/>
        </w:rPr>
      </w:pPr>
    </w:p>
    <w:p w14:paraId="276DC273" w14:textId="77777777" w:rsidR="00FC349C" w:rsidRPr="004907D9" w:rsidRDefault="00FC349C" w:rsidP="0043229B">
      <w:pPr>
        <w:rPr>
          <w:rFonts w:asciiTheme="majorBidi" w:hAnsiTheme="majorBidi" w:cstheme="majorBidi"/>
          <w:sz w:val="30"/>
          <w:szCs w:val="30"/>
        </w:rPr>
      </w:pPr>
    </w:p>
    <w:p w14:paraId="767633D9" w14:textId="77777777" w:rsidR="007958E1" w:rsidRDefault="007958E1">
      <w: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68"/>
        <w:gridCol w:w="1085"/>
        <w:gridCol w:w="271"/>
        <w:gridCol w:w="1214"/>
        <w:gridCol w:w="240"/>
        <w:gridCol w:w="1138"/>
      </w:tblGrid>
      <w:tr w:rsidR="0043229B" w:rsidRPr="00D533B8" w14:paraId="122E0392" w14:textId="77777777" w:rsidTr="1F58D0D0">
        <w:trPr>
          <w:tblHeader/>
        </w:trPr>
        <w:tc>
          <w:tcPr>
            <w:tcW w:w="2111" w:type="pct"/>
          </w:tcPr>
          <w:p w14:paraId="410EFF25" w14:textId="5487BD4E" w:rsidR="0043229B" w:rsidRPr="00D533B8" w:rsidRDefault="0043229B" w:rsidP="004322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775F13AB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582702C" w14:textId="77777777" w:rsidR="0043229B" w:rsidRPr="00D533B8" w:rsidRDefault="0043229B" w:rsidP="004322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481614F0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29B" w:rsidRPr="00D533B8" w14:paraId="1C1F04BE" w14:textId="77777777" w:rsidTr="1F58D0D0">
        <w:trPr>
          <w:tblHeader/>
        </w:trPr>
        <w:tc>
          <w:tcPr>
            <w:tcW w:w="2111" w:type="pct"/>
          </w:tcPr>
          <w:p w14:paraId="6FC5E1A5" w14:textId="77777777" w:rsidR="0043229B" w:rsidRPr="00D533B8" w:rsidRDefault="0043229B" w:rsidP="0043229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56E5F9F" w14:textId="525217F5" w:rsidR="0043229B" w:rsidRPr="00D533B8" w:rsidRDefault="00616AF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322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465700CC" w14:textId="77777777" w:rsidR="0043229B" w:rsidRPr="00D533B8" w:rsidRDefault="0043229B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2C66821" w14:textId="3F454066" w:rsidR="0043229B" w:rsidRPr="00D533B8" w:rsidRDefault="00616AF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shd w:val="clear" w:color="auto" w:fill="auto"/>
          </w:tcPr>
          <w:p w14:paraId="6095818B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2979D3E" w14:textId="2D974DF0" w:rsidR="0043229B" w:rsidRPr="00D533B8" w:rsidRDefault="00616AF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322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</w:tcPr>
          <w:p w14:paraId="6D783501" w14:textId="77777777" w:rsidR="0043229B" w:rsidRPr="00D533B8" w:rsidRDefault="0043229B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7964D44" w14:textId="28ABB74F" w:rsidR="0043229B" w:rsidRPr="00D533B8" w:rsidRDefault="00616AF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30A48" w:rsidRPr="00D533B8" w14:paraId="039AA654" w14:textId="77777777" w:rsidTr="1F58D0D0">
        <w:tc>
          <w:tcPr>
            <w:tcW w:w="2111" w:type="pct"/>
          </w:tcPr>
          <w:p w14:paraId="0A4BBD5A" w14:textId="1017C752" w:rsidR="00930A48" w:rsidRPr="00D533B8" w:rsidRDefault="00930A48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1027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  <w:shd w:val="clear" w:color="auto" w:fill="auto"/>
          </w:tcPr>
          <w:p w14:paraId="16ABD9D9" w14:textId="1E7C7C56" w:rsidR="00930A48" w:rsidRPr="00D533B8" w:rsidRDefault="00616AF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9D11D7E" w14:textId="77777777" w:rsidR="00930A48" w:rsidRPr="00D533B8" w:rsidRDefault="00930A4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6654570" w14:textId="1B2F3C73" w:rsidR="00930A48" w:rsidRPr="00D533B8" w:rsidRDefault="00616AF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3625AB49" w14:textId="77777777" w:rsidR="00930A48" w:rsidRPr="00D533B8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E28E1F0" w14:textId="635F2C70" w:rsidR="00930A48" w:rsidRPr="00D533B8" w:rsidRDefault="00616AF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  <w:shd w:val="clear" w:color="auto" w:fill="auto"/>
          </w:tcPr>
          <w:p w14:paraId="6170ACE5" w14:textId="77777777" w:rsidR="00930A48" w:rsidRPr="00D533B8" w:rsidRDefault="00930A4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A5BEEF" w14:textId="7917E7D9" w:rsidR="00930A48" w:rsidRPr="00D533B8" w:rsidRDefault="00616AF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0A48" w:rsidRPr="00D533B8" w14:paraId="0F3242F1" w14:textId="77777777" w:rsidTr="1F58D0D0">
        <w:tc>
          <w:tcPr>
            <w:tcW w:w="2111" w:type="pct"/>
          </w:tcPr>
          <w:p w14:paraId="5EEB8D46" w14:textId="77777777" w:rsidR="00930A48" w:rsidRPr="00D533B8" w:rsidRDefault="00930A48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89" w:type="pct"/>
            <w:gridSpan w:val="7"/>
          </w:tcPr>
          <w:p w14:paraId="0D97AF71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0A48" w:rsidRPr="00D533B8" w14:paraId="0073E8F9" w14:textId="77777777" w:rsidTr="1F58D0D0">
        <w:tc>
          <w:tcPr>
            <w:tcW w:w="2111" w:type="pct"/>
          </w:tcPr>
          <w:p w14:paraId="163ED691" w14:textId="77777777" w:rsidR="00930A48" w:rsidRPr="00D533B8" w:rsidRDefault="00930A48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3BA494D" w14:textId="77777777" w:rsidR="00930A48" w:rsidRPr="00D533B8" w:rsidRDefault="00930A4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6" w:type="pct"/>
          </w:tcPr>
          <w:p w14:paraId="1C9AD389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7AB1E9F6" w14:textId="77777777" w:rsidR="00930A48" w:rsidRPr="00D533B8" w:rsidRDefault="00930A48" w:rsidP="00930A48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16696F3E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2" w:type="pct"/>
            <w:vAlign w:val="bottom"/>
          </w:tcPr>
          <w:p w14:paraId="65DD4E26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1" w:type="pct"/>
          </w:tcPr>
          <w:p w14:paraId="760C0395" w14:textId="77777777" w:rsidR="00930A48" w:rsidRPr="00D533B8" w:rsidRDefault="00930A48" w:rsidP="00930A48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  <w:vAlign w:val="bottom"/>
          </w:tcPr>
          <w:p w14:paraId="45F26E07" w14:textId="77777777" w:rsidR="00930A48" w:rsidRPr="00D533B8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3E6827" w:rsidRPr="00D533B8" w14:paraId="1B75EB3F" w14:textId="77777777" w:rsidTr="1F58D0D0">
        <w:tc>
          <w:tcPr>
            <w:tcW w:w="2111" w:type="pct"/>
          </w:tcPr>
          <w:p w14:paraId="79BD578B" w14:textId="77777777" w:rsidR="003E6827" w:rsidRPr="00D533B8" w:rsidRDefault="003E6827" w:rsidP="003E682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6FD46D73" w14:textId="06FACD81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377C731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65218AB9" w14:textId="17A81101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2D3D8F0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24364116" w14:textId="671D29F6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31" w:type="pct"/>
          </w:tcPr>
          <w:p w14:paraId="506BB0EC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E6F35F6" w14:textId="4939925F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3E6827" w:rsidRPr="00D533B8" w14:paraId="0595D050" w14:textId="77777777" w:rsidTr="1F58D0D0">
        <w:tc>
          <w:tcPr>
            <w:tcW w:w="2111" w:type="pct"/>
          </w:tcPr>
          <w:p w14:paraId="15CE914D" w14:textId="77777777" w:rsidR="003E6827" w:rsidRPr="00D533B8" w:rsidRDefault="003E6827" w:rsidP="003E682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89" w:type="pct"/>
            <w:shd w:val="clear" w:color="auto" w:fill="auto"/>
          </w:tcPr>
          <w:p w14:paraId="30A90067" w14:textId="5EAA8D8D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E81498E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20EFBA22" w14:textId="25A11A19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7C47342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36867AB3" w14:textId="02E02670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31" w:type="pct"/>
          </w:tcPr>
          <w:p w14:paraId="601E090E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B4E4ABB" w14:textId="6CF80209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3E6827" w:rsidRPr="00D533B8" w14:paraId="563B5C88" w14:textId="77777777" w:rsidTr="1F58D0D0">
        <w:tc>
          <w:tcPr>
            <w:tcW w:w="2111" w:type="pct"/>
          </w:tcPr>
          <w:p w14:paraId="5F654196" w14:textId="77777777" w:rsidR="003E6827" w:rsidRPr="009E555A" w:rsidRDefault="003E6827" w:rsidP="003E682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589" w:type="pct"/>
            <w:shd w:val="clear" w:color="auto" w:fill="auto"/>
          </w:tcPr>
          <w:p w14:paraId="4A91FDFE" w14:textId="50054332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DC9E5B1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257DB123" w14:textId="3072F68B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2014C87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66E1B573" w14:textId="51E745FD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BFAF7E2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60483A6" w14:textId="65BFF38A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3E6827" w:rsidRPr="00D533B8" w14:paraId="262D3ED0" w14:textId="77777777" w:rsidTr="1F58D0D0">
        <w:tc>
          <w:tcPr>
            <w:tcW w:w="2111" w:type="pct"/>
          </w:tcPr>
          <w:p w14:paraId="3E59B675" w14:textId="77777777" w:rsidR="003E6827" w:rsidRPr="009E555A" w:rsidRDefault="003E6827" w:rsidP="003E6827">
            <w:pPr>
              <w:tabs>
                <w:tab w:val="clear" w:pos="3742"/>
                <w:tab w:val="left" w:pos="72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</w:t>
            </w:r>
            <w:r>
              <w:rPr>
                <w:rFonts w:ascii="Angsana New" w:hAnsi="Angsana New"/>
                <w:sz w:val="30"/>
                <w:szCs w:val="30"/>
              </w:rPr>
              <w:t>Hong Kong</w:t>
            </w:r>
            <w:r w:rsidRPr="009E555A">
              <w:rPr>
                <w:rFonts w:ascii="Angsana New" w:hAnsi="Angsana New"/>
                <w:sz w:val="30"/>
                <w:szCs w:val="30"/>
              </w:rPr>
              <w:t>) Co</w:t>
            </w:r>
            <w:r>
              <w:rPr>
                <w:rFonts w:ascii="Angsana New" w:hAnsi="Angsana New"/>
                <w:sz w:val="30"/>
                <w:szCs w:val="30"/>
              </w:rPr>
              <w:t>mpany Limited</w:t>
            </w:r>
          </w:p>
        </w:tc>
        <w:tc>
          <w:tcPr>
            <w:tcW w:w="589" w:type="pct"/>
            <w:shd w:val="clear" w:color="auto" w:fill="auto"/>
          </w:tcPr>
          <w:p w14:paraId="12B9734F" w14:textId="74EFC15C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F895824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030750FF" w14:textId="4568F495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ABAFA1D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219FC37" w14:textId="31F651CC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31" w:type="pct"/>
          </w:tcPr>
          <w:p w14:paraId="39ED6DA6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4943E77" w14:textId="4E711D58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3E6827" w:rsidRPr="00D533B8" w14:paraId="7697C457" w14:textId="77777777" w:rsidTr="1F58D0D0">
        <w:tc>
          <w:tcPr>
            <w:tcW w:w="2111" w:type="pct"/>
          </w:tcPr>
          <w:p w14:paraId="30CF7466" w14:textId="77777777" w:rsidR="003E6827" w:rsidRPr="00E6495E" w:rsidRDefault="003E6827" w:rsidP="003E682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89" w:type="pct"/>
            <w:shd w:val="clear" w:color="auto" w:fill="auto"/>
          </w:tcPr>
          <w:p w14:paraId="21B147CC" w14:textId="2CD9CB5A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91C0F50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34843E5D" w14:textId="667BD9E9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0594881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C3F6B16" w14:textId="0DC83A05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31" w:type="pct"/>
          </w:tcPr>
          <w:p w14:paraId="77FBE5E2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5AF0677" w14:textId="7685F4BA" w:rsidR="003E6827" w:rsidRPr="00FA01F2" w:rsidRDefault="00616AF8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947</w:t>
            </w:r>
          </w:p>
        </w:tc>
      </w:tr>
      <w:tr w:rsidR="003E6827" w:rsidRPr="00D533B8" w14:paraId="57786194" w14:textId="77777777" w:rsidTr="1F58D0D0">
        <w:tc>
          <w:tcPr>
            <w:tcW w:w="2111" w:type="pct"/>
          </w:tcPr>
          <w:p w14:paraId="375437E4" w14:textId="77777777" w:rsidR="003E6827" w:rsidRPr="00E6495E" w:rsidRDefault="003E6827" w:rsidP="003E682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89" w:type="pct"/>
            <w:shd w:val="clear" w:color="auto" w:fill="auto"/>
          </w:tcPr>
          <w:p w14:paraId="34F0EA17" w14:textId="3A5B08F2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9513A0B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5C2C68A0" w14:textId="38639B0F" w:rsidR="003E6827" w:rsidRPr="00D533B8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EB6978B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2DE08C09" w14:textId="6C24BCAE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1" w:type="pct"/>
          </w:tcPr>
          <w:p w14:paraId="1A68F543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795C376" w14:textId="0F73E677" w:rsidR="003E6827" w:rsidRPr="00FA01F2" w:rsidRDefault="00616AF8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3E6827" w:rsidRPr="008C0596" w14:paraId="0EB95FD0" w14:textId="77777777" w:rsidTr="1F58D0D0">
        <w:tc>
          <w:tcPr>
            <w:tcW w:w="2111" w:type="pct"/>
          </w:tcPr>
          <w:p w14:paraId="40445131" w14:textId="77777777" w:rsidR="003E6827" w:rsidRPr="008C0596" w:rsidRDefault="003E6827" w:rsidP="003E682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7EBAA42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14:paraId="46EF5734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vAlign w:val="bottom"/>
          </w:tcPr>
          <w:p w14:paraId="66F14CB1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5218043B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7E6734C7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860C554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37F1E48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827" w:rsidRPr="00D533B8" w14:paraId="56A1EED7" w14:textId="77777777" w:rsidTr="1F58D0D0">
        <w:tc>
          <w:tcPr>
            <w:tcW w:w="2111" w:type="pct"/>
          </w:tcPr>
          <w:p w14:paraId="789D761E" w14:textId="77777777" w:rsidR="003E6827" w:rsidRPr="00D533B8" w:rsidRDefault="003E6827" w:rsidP="003E682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BC948A5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6" w:type="pct"/>
          </w:tcPr>
          <w:p w14:paraId="03F4C394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592" w:type="pct"/>
            <w:vAlign w:val="bottom"/>
          </w:tcPr>
          <w:p w14:paraId="5FFFABE0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8" w:type="pct"/>
          </w:tcPr>
          <w:p w14:paraId="6E71A988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2" w:type="pct"/>
            <w:vAlign w:val="bottom"/>
          </w:tcPr>
          <w:p w14:paraId="1981BB99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" w:type="pct"/>
          </w:tcPr>
          <w:p w14:paraId="2106935B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vAlign w:val="bottom"/>
          </w:tcPr>
          <w:p w14:paraId="144FDB6F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827" w:rsidRPr="00D533B8" w14:paraId="469841D5" w14:textId="77777777" w:rsidTr="1F58D0D0">
        <w:tc>
          <w:tcPr>
            <w:tcW w:w="2111" w:type="pct"/>
          </w:tcPr>
          <w:p w14:paraId="3455F8D3" w14:textId="77777777" w:rsidR="003E6827" w:rsidRPr="00792756" w:rsidRDefault="003E6827" w:rsidP="003E682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927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1378F37" w14:textId="1FB03F2A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6" w:type="pct"/>
          </w:tcPr>
          <w:p w14:paraId="2B7E25A5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176FDAA" w14:textId="592AA53F" w:rsidR="003E6827" w:rsidRPr="00D533B8" w:rsidRDefault="00616AF8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E68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48" w:type="pct"/>
          </w:tcPr>
          <w:p w14:paraId="6CEE2A9D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7E5AA4C" w14:textId="1E972798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31" w:type="pct"/>
          </w:tcPr>
          <w:p w14:paraId="10C2D066" w14:textId="77777777" w:rsidR="003E6827" w:rsidRPr="00D533B8" w:rsidRDefault="003E6827" w:rsidP="003E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CC181AB" w14:textId="5C4A8C11" w:rsidR="003E6827" w:rsidRPr="00FA01F2" w:rsidRDefault="00616AF8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E68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</w:tr>
      <w:tr w:rsidR="003E6827" w:rsidRPr="008C0596" w14:paraId="65E2228A" w14:textId="77777777" w:rsidTr="1F58D0D0">
        <w:trPr>
          <w:trHeight w:val="349"/>
        </w:trPr>
        <w:tc>
          <w:tcPr>
            <w:tcW w:w="2111" w:type="pct"/>
          </w:tcPr>
          <w:p w14:paraId="5A225182" w14:textId="77777777" w:rsidR="003E6827" w:rsidRPr="008C0596" w:rsidRDefault="003E6827" w:rsidP="003E682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19DCCDA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DC8C539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A4309A1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8D52ADF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54DA8E7E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F995DAD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9AB90E3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E6827" w:rsidRPr="00D533B8" w14:paraId="54672A53" w14:textId="77777777" w:rsidTr="1F58D0D0">
        <w:tc>
          <w:tcPr>
            <w:tcW w:w="2111" w:type="pct"/>
          </w:tcPr>
          <w:p w14:paraId="2F53EC50" w14:textId="77777777" w:rsidR="003E6827" w:rsidRPr="00D533B8" w:rsidRDefault="003E6827" w:rsidP="003E6827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19D8D48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14:paraId="5441E34A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vAlign w:val="bottom"/>
          </w:tcPr>
          <w:p w14:paraId="7EB96971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2A0F12E8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1F5515B1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E2DDEC0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0C72F1C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827" w:rsidRPr="00D533B8" w14:paraId="504F1FD5" w14:textId="77777777" w:rsidTr="1F58D0D0">
        <w:tc>
          <w:tcPr>
            <w:tcW w:w="2111" w:type="pct"/>
          </w:tcPr>
          <w:p w14:paraId="14CF943D" w14:textId="77777777" w:rsidR="003E6827" w:rsidRPr="00D533B8" w:rsidRDefault="003E6827" w:rsidP="003E682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89" w:type="pct"/>
            <w:shd w:val="clear" w:color="auto" w:fill="auto"/>
          </w:tcPr>
          <w:p w14:paraId="7A7692B7" w14:textId="540968CF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31E77D47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18BDDDF1" w14:textId="0A62E305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46F83586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B2A40C1" w14:textId="690ABF70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1" w:type="pct"/>
          </w:tcPr>
          <w:p w14:paraId="5F02F53E" w14:textId="77777777" w:rsidR="003E6827" w:rsidRPr="00D533B8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F873028" w14:textId="74E06A10" w:rsidR="003E6827" w:rsidRPr="00D533B8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E6827" w:rsidRPr="00D533B8" w14:paraId="3BCBB3F9" w14:textId="77777777" w:rsidTr="1F58D0D0">
        <w:tc>
          <w:tcPr>
            <w:tcW w:w="2111" w:type="pct"/>
          </w:tcPr>
          <w:p w14:paraId="298B944B" w14:textId="77777777" w:rsidR="003E6827" w:rsidRPr="00D533B8" w:rsidRDefault="003E6827" w:rsidP="003E68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6AC4CDBF" w14:textId="2E0095DE" w:rsidR="003E6827" w:rsidRPr="0086046B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46" w:type="pct"/>
          </w:tcPr>
          <w:p w14:paraId="1B1603B0" w14:textId="77777777" w:rsidR="003E6827" w:rsidRPr="0086046B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6982E9C" w14:textId="06D69D9C" w:rsidR="003E6827" w:rsidRPr="0086046B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0740EEF1" w14:textId="77777777" w:rsidR="003E6827" w:rsidRPr="0086046B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611B45FA" w14:textId="18D1BA64" w:rsidR="003E6827" w:rsidRPr="0086046B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22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31" w:type="pct"/>
          </w:tcPr>
          <w:p w14:paraId="6E586B06" w14:textId="77777777" w:rsidR="003E6827" w:rsidRPr="0086046B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10EB1E6" w14:textId="288A9503" w:rsidR="003E6827" w:rsidRPr="0086046B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22</w:t>
            </w:r>
            <w:r w:rsidR="003E682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3E6827" w:rsidRPr="00D533B8" w14:paraId="38662535" w14:textId="77777777" w:rsidTr="1F58D0D0">
        <w:tc>
          <w:tcPr>
            <w:tcW w:w="2111" w:type="pct"/>
          </w:tcPr>
          <w:p w14:paraId="10C4351F" w14:textId="2FBDFBB3" w:rsidR="003E6827" w:rsidRPr="00F32957" w:rsidRDefault="003E6827" w:rsidP="003E6827">
            <w:pPr>
              <w:tabs>
                <w:tab w:val="clear" w:pos="227"/>
                <w:tab w:val="clear" w:pos="680"/>
                <w:tab w:val="left" w:pos="720"/>
                <w:tab w:val="left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2CEBB2B" w14:textId="77777777" w:rsidR="003E6827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369BAF" w14:textId="6FEF24A7" w:rsidR="003E6827" w:rsidRPr="00276616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3FF75F9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4A5D8C6D" w14:textId="4DDC59F9" w:rsidR="003E6827" w:rsidRPr="00276616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01E10991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597B0DD4" w14:textId="77777777" w:rsidR="003E6827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3138BC98" w14:textId="0868ABF5" w:rsidR="003E6827" w:rsidRPr="008A73E1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495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8A7E08C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0B5E36BA" w14:textId="4A2483DC" w:rsidR="003E6827" w:rsidRPr="008A73E1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6827" w:rsidRPr="00844517" w14:paraId="53FF346B" w14:textId="77777777" w:rsidTr="1F58D0D0">
        <w:tc>
          <w:tcPr>
            <w:tcW w:w="2111" w:type="pct"/>
          </w:tcPr>
          <w:p w14:paraId="41AE3F77" w14:textId="77777777" w:rsidR="003E6827" w:rsidRPr="00D533B8" w:rsidRDefault="003E6827" w:rsidP="003E68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9092" w14:textId="446AD9AB" w:rsidR="003E6827" w:rsidRPr="00A4122F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E68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46" w:type="pct"/>
          </w:tcPr>
          <w:p w14:paraId="3A4810CC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9B94131" w14:textId="2EEA88A9" w:rsidR="003E6827" w:rsidRPr="00A4122F" w:rsidRDefault="00616AF8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E68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5306E1E5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4A14FA03" w14:textId="312B2785" w:rsidR="003E6827" w:rsidRPr="00844517" w:rsidRDefault="00616AF8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E6827" w:rsidRPr="008445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131" w:type="pct"/>
          </w:tcPr>
          <w:p w14:paraId="21C82D8B" w14:textId="77777777" w:rsidR="003E6827" w:rsidRPr="00844517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787E8EB" w14:textId="62892083" w:rsidR="003E6827" w:rsidRPr="00844517" w:rsidRDefault="00616AF8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81DF3CA" w:rsidRPr="008445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</w:tr>
      <w:tr w:rsidR="003E6827" w:rsidRPr="008C0596" w14:paraId="66C83994" w14:textId="77777777" w:rsidTr="1F58D0D0">
        <w:tc>
          <w:tcPr>
            <w:tcW w:w="2111" w:type="pct"/>
          </w:tcPr>
          <w:p w14:paraId="162236A0" w14:textId="77777777" w:rsidR="003E6827" w:rsidRPr="008C0596" w:rsidRDefault="003E6827" w:rsidP="003E68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399656D7" w14:textId="77777777" w:rsidR="003E6827" w:rsidRPr="008C0596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78E5138" w14:textId="77777777" w:rsidR="003E6827" w:rsidRPr="008C0596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9CEA664" w14:textId="77777777" w:rsidR="003E6827" w:rsidRPr="008C0596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57D20406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2EF12EC6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59C3E8A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06182175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E6827" w:rsidRPr="008C0596" w14:paraId="40DCF06A" w14:textId="77777777" w:rsidTr="1F58D0D0">
        <w:tc>
          <w:tcPr>
            <w:tcW w:w="2111" w:type="pct"/>
          </w:tcPr>
          <w:p w14:paraId="0762834A" w14:textId="77777777" w:rsidR="003E6827" w:rsidRPr="008C0596" w:rsidRDefault="003E6827" w:rsidP="003E68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3E03AD9C" w14:textId="7DB86B8D" w:rsidR="003E6827" w:rsidRPr="008C0596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E27FBE9" w14:textId="77777777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3646454A" w14:textId="27030945" w:rsidR="003E6827" w:rsidRPr="008C0596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827" w:rsidRPr="00D533B8" w14:paraId="5B91E993" w14:textId="77777777" w:rsidTr="1F58D0D0">
        <w:tc>
          <w:tcPr>
            <w:tcW w:w="2111" w:type="pct"/>
          </w:tcPr>
          <w:p w14:paraId="62255A2F" w14:textId="77777777" w:rsidR="003E6827" w:rsidRPr="00295EE2" w:rsidRDefault="003E6827" w:rsidP="003E68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E01AB4B" w14:textId="3870D07D" w:rsidR="003E6827" w:rsidRPr="00EA5EBA" w:rsidRDefault="00616AF8" w:rsidP="003E68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31153D81" w14:textId="77777777" w:rsidR="003E6827" w:rsidRPr="00EA5EBA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16E54EDD" w14:textId="6C6CC0FA" w:rsidR="003E6827" w:rsidRDefault="00616AF8" w:rsidP="003E6827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760F3552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</w:tcPr>
          <w:p w14:paraId="407D7E1B" w14:textId="21E858B1" w:rsidR="003E6827" w:rsidRPr="00A4122F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295B9A44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A39EEFB" w14:textId="1E5BED67" w:rsidR="003E6827" w:rsidRPr="0043315A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E6827" w:rsidRPr="00D533B8" w14:paraId="319A00C1" w14:textId="77777777" w:rsidTr="1F58D0D0">
        <w:tc>
          <w:tcPr>
            <w:tcW w:w="2111" w:type="pct"/>
          </w:tcPr>
          <w:p w14:paraId="0BE880AA" w14:textId="77777777" w:rsidR="003E6827" w:rsidRPr="00295EE2" w:rsidRDefault="003E6827" w:rsidP="003E68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7"/>
            <w:shd w:val="clear" w:color="auto" w:fill="auto"/>
          </w:tcPr>
          <w:p w14:paraId="653B5E35" w14:textId="2E9556D5" w:rsidR="003E6827" w:rsidRPr="008E034D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6827" w:rsidRPr="00D533B8" w14:paraId="1034ECEF" w14:textId="77777777" w:rsidTr="1F58D0D0">
        <w:tc>
          <w:tcPr>
            <w:tcW w:w="2111" w:type="pct"/>
          </w:tcPr>
          <w:p w14:paraId="52AE41D9" w14:textId="64910C73" w:rsidR="003E6827" w:rsidRPr="00295EE2" w:rsidRDefault="003E6827" w:rsidP="003E68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จะเกิดขึ้นของลูกหนี้</w:t>
            </w:r>
            <w:r w:rsidR="0010272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89" w:type="pct"/>
            <w:shd w:val="clear" w:color="auto" w:fill="auto"/>
          </w:tcPr>
          <w:p w14:paraId="02210D82" w14:textId="77777777" w:rsidR="003E6827" w:rsidRPr="008E034D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90FE860" w14:textId="77777777" w:rsidR="003E6827" w:rsidRPr="00EA5EBA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025294E8" w14:textId="77777777" w:rsidR="003E6827" w:rsidRPr="008E034D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5272D39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</w:tcPr>
          <w:p w14:paraId="3AFEAC3E" w14:textId="77777777" w:rsidR="003E6827" w:rsidRPr="008E034D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7228A68" w14:textId="77777777" w:rsidR="003E6827" w:rsidRPr="00A4122F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324A759" w14:textId="77777777" w:rsidR="003E6827" w:rsidRPr="008E034D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6827" w:rsidRPr="00D533B8" w14:paraId="27CEC71B" w14:textId="77777777" w:rsidTr="1F58D0D0">
        <w:tc>
          <w:tcPr>
            <w:tcW w:w="2111" w:type="pct"/>
          </w:tcPr>
          <w:p w14:paraId="2408459A" w14:textId="7C36B678" w:rsidR="003E6827" w:rsidRPr="00295EE2" w:rsidRDefault="003E6827" w:rsidP="003E68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6C62FC9C" w14:textId="14E14585" w:rsidR="003E6827" w:rsidRPr="00597403" w:rsidRDefault="003E6827" w:rsidP="003E68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C81DA71" w14:textId="77777777" w:rsidR="003E6827" w:rsidRPr="00597403" w:rsidRDefault="003E6827" w:rsidP="003E682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CA5FEF0" w14:textId="6691AB88" w:rsidR="003E6827" w:rsidRPr="00597403" w:rsidRDefault="008662C9" w:rsidP="003E682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57320784" w14:textId="77777777" w:rsidR="003E6827" w:rsidRPr="00597403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55733FC" w14:textId="2B2BD440" w:rsidR="003E6827" w:rsidRPr="00597403" w:rsidRDefault="00616AF8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31" w:type="pct"/>
          </w:tcPr>
          <w:p w14:paraId="6D722D00" w14:textId="77777777" w:rsidR="003E6827" w:rsidRPr="00597403" w:rsidRDefault="003E6827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0354CC3" w14:textId="384EB724" w:rsidR="003E6827" w:rsidRPr="00597403" w:rsidRDefault="008662C9" w:rsidP="003E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E384A07" w14:textId="77777777" w:rsidR="00FD2419" w:rsidRDefault="00FD2419" w:rsidP="00983590">
      <w:pPr>
        <w:tabs>
          <w:tab w:val="clear" w:pos="454"/>
          <w:tab w:val="clear" w:pos="680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13DD8E2" w14:textId="77777777" w:rsidR="001D0EC4" w:rsidRDefault="001D0EC4">
      <w:r>
        <w:br w:type="page"/>
      </w:r>
    </w:p>
    <w:tbl>
      <w:tblPr>
        <w:tblW w:w="96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4"/>
        <w:gridCol w:w="946"/>
        <w:gridCol w:w="236"/>
        <w:gridCol w:w="970"/>
        <w:gridCol w:w="236"/>
        <w:gridCol w:w="1034"/>
        <w:gridCol w:w="236"/>
        <w:gridCol w:w="755"/>
        <w:gridCol w:w="236"/>
        <w:gridCol w:w="949"/>
        <w:gridCol w:w="236"/>
        <w:gridCol w:w="1067"/>
        <w:gridCol w:w="258"/>
        <w:gridCol w:w="995"/>
      </w:tblGrid>
      <w:tr w:rsidR="00AE3BE1" w:rsidRPr="00ED38E4" w14:paraId="2977A308" w14:textId="77777777" w:rsidTr="007958E1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375B9FFD" w14:textId="54000E9F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511588D9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22FC1CD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shd w:val="clear" w:color="auto" w:fill="auto"/>
            <w:vAlign w:val="bottom"/>
          </w:tcPr>
          <w:p w14:paraId="3D2AAE90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ED38E4" w14:paraId="0D3FFADC" w14:textId="77777777" w:rsidTr="007958E1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6DB61FC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EEE0622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6E3579" w14:textId="40F39C08" w:rsidR="0041295B" w:rsidRPr="00432645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B0624D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BF592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8CC8830" w14:textId="44B94F53" w:rsidR="0041295B" w:rsidRPr="00432645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914A7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5E1A2F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C350C35" w14:textId="67CE67AE" w:rsidR="0041295B" w:rsidRPr="00432645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2357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D6A7CA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93C41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7AD4FE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5EDEB85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152CBA2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58" w:type="dxa"/>
          </w:tcPr>
          <w:p w14:paraId="005ABA2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6998C44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E95A0A0" w14:textId="7D944435" w:rsidR="0041295B" w:rsidRPr="00432645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1295B" w:rsidRPr="00ED38E4" w14:paraId="23830197" w14:textId="77777777" w:rsidTr="007958E1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6A879081" w14:textId="55402A35" w:rsidR="0041295B" w:rsidRPr="00432645" w:rsidRDefault="00FD241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D24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6DBF82BF" w14:textId="30670D82" w:rsidR="0041295B" w:rsidRPr="00432645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707CA1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E0424D" w14:textId="08B26D96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65C401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C129994" w14:textId="13545175" w:rsidR="0041295B" w:rsidRPr="00432645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A8E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45D302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60D980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28DCCB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4F3345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12AC4D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58" w:type="dxa"/>
          </w:tcPr>
          <w:p w14:paraId="70CF676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5FBE5300" w14:textId="4CBFC490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295B" w:rsidRPr="00ED38E4" w14:paraId="5DA8A700" w14:textId="77777777" w:rsidTr="007958E1">
        <w:trPr>
          <w:tblHeader/>
        </w:trPr>
        <w:tc>
          <w:tcPr>
            <w:tcW w:w="1486" w:type="dxa"/>
            <w:shd w:val="clear" w:color="auto" w:fill="auto"/>
          </w:tcPr>
          <w:p w14:paraId="73E0C87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2" w:type="dxa"/>
            <w:gridSpan w:val="3"/>
            <w:shd w:val="clear" w:color="auto" w:fill="auto"/>
          </w:tcPr>
          <w:p w14:paraId="117813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469459E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shd w:val="clear" w:color="auto" w:fill="auto"/>
          </w:tcPr>
          <w:p w14:paraId="4449C8C9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ED38E4" w14:paraId="6D78E78D" w14:textId="77777777" w:rsidTr="007958E1">
        <w:tc>
          <w:tcPr>
            <w:tcW w:w="1486" w:type="dxa"/>
            <w:shd w:val="clear" w:color="auto" w:fill="auto"/>
          </w:tcPr>
          <w:p w14:paraId="2A1B9EFE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8" w:type="dxa"/>
            <w:shd w:val="clear" w:color="auto" w:fill="auto"/>
          </w:tcPr>
          <w:p w14:paraId="00AF30A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BE9F08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8BD229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AE3EA7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4A6D69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83F06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73AB193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5F3B68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1AE9855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16EAA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4356A4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03AFC90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11F7E0D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95B" w:rsidRPr="00ED38E4" w14:paraId="230F12D9" w14:textId="77777777" w:rsidTr="007958E1">
        <w:tc>
          <w:tcPr>
            <w:tcW w:w="1486" w:type="dxa"/>
            <w:shd w:val="clear" w:color="auto" w:fill="auto"/>
          </w:tcPr>
          <w:p w14:paraId="5257F173" w14:textId="77777777" w:rsidR="0041295B" w:rsidRPr="009E555A" w:rsidRDefault="0041295B" w:rsidP="000F3BF4">
            <w:pPr>
              <w:tabs>
                <w:tab w:val="clear" w:pos="227"/>
              </w:tabs>
              <w:spacing w:line="240" w:lineRule="auto"/>
              <w:ind w:left="160" w:right="-105" w:hanging="16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948" w:type="dxa"/>
            <w:shd w:val="clear" w:color="auto" w:fill="auto"/>
          </w:tcPr>
          <w:p w14:paraId="473B53E2" w14:textId="77777777" w:rsidR="00F32957" w:rsidRDefault="00F32957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73BEB0" w14:textId="52813A53" w:rsidR="00FD2419" w:rsidRPr="009E555A" w:rsidRDefault="00616AF8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2" w:type="dxa"/>
            <w:shd w:val="clear" w:color="auto" w:fill="auto"/>
          </w:tcPr>
          <w:p w14:paraId="6067429F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124DAC7C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73C20C" w14:textId="296FB1B9" w:rsidR="00A81720" w:rsidRPr="00432645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3" w:type="dxa"/>
            <w:shd w:val="clear" w:color="auto" w:fill="auto"/>
          </w:tcPr>
          <w:p w14:paraId="17E842F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F8B490E" w14:textId="469DACC8" w:rsidR="00FD2419" w:rsidRPr="009E555A" w:rsidRDefault="00616AF8" w:rsidP="006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8</w:t>
            </w:r>
            <w:r w:rsidR="0069451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36" w:type="dxa"/>
            <w:shd w:val="clear" w:color="auto" w:fill="auto"/>
          </w:tcPr>
          <w:p w14:paraId="7D7E7C9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15172C11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87DC8C0" w14:textId="35024BE9" w:rsidR="00A81720" w:rsidRPr="00432645" w:rsidRDefault="00A81720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C8B542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4394FA95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82927E0" w14:textId="455DF062" w:rsidR="00A81720" w:rsidRPr="00432645" w:rsidRDefault="00A81720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DEB9AEF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D8F64FA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12A3A582" w14:textId="3E4EA7D0" w:rsidR="00E06473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2B11282C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184C2075" w14:textId="77777777" w:rsidR="00E06473" w:rsidRDefault="00E06473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3EDF73" w14:textId="04069FC7" w:rsidR="00A81720" w:rsidRPr="00432645" w:rsidRDefault="00616AF8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8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A81720" w:rsidRPr="00ED38E4" w14:paraId="60657108" w14:textId="77777777" w:rsidTr="007958E1">
        <w:tc>
          <w:tcPr>
            <w:tcW w:w="1486" w:type="dxa"/>
            <w:shd w:val="clear" w:color="auto" w:fill="auto"/>
          </w:tcPr>
          <w:p w14:paraId="1452E108" w14:textId="77777777" w:rsidR="00A81720" w:rsidRPr="009E555A" w:rsidRDefault="00A81720" w:rsidP="00A81720">
            <w:pPr>
              <w:tabs>
                <w:tab w:val="clear" w:pos="227"/>
                <w:tab w:val="left" w:pos="720"/>
              </w:tabs>
              <w:spacing w:line="240" w:lineRule="auto"/>
              <w:ind w:left="160" w:right="-105" w:hanging="1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 กรุ๊ป จำกัด</w:t>
            </w:r>
          </w:p>
        </w:tc>
        <w:tc>
          <w:tcPr>
            <w:tcW w:w="948" w:type="dxa"/>
            <w:shd w:val="clear" w:color="auto" w:fill="auto"/>
          </w:tcPr>
          <w:p w14:paraId="0FD8849E" w14:textId="77777777" w:rsidR="00A81720" w:rsidRDefault="00A81720" w:rsidP="00A817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A0714" w14:textId="0A4ED502" w:rsidR="00A81720" w:rsidRPr="003945A5" w:rsidRDefault="00616AF8" w:rsidP="00A817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8172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06EE3248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426FF7D9" w14:textId="77777777" w:rsidR="00A81720" w:rsidRDefault="00A81720" w:rsidP="00A817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B0BA77B" w14:textId="11478CD6" w:rsidR="00A81720" w:rsidRPr="00432645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A81720">
              <w:rPr>
                <w:rFonts w:ascii="Angsana New" w:hAnsi="Angsana New"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092503C9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44B715D" w14:textId="2BB9C509" w:rsidR="00A81720" w:rsidRPr="009E555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2D48A95E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58E87045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79657E9" w14:textId="6827D9DC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DB75A8A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B6E9555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3E193241" w14:textId="0C63D146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67A9C473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2C63CB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6E24BA3" w14:textId="1A083029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27CA094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1F62E718" w14:textId="77777777" w:rsidR="00A81720" w:rsidRDefault="00A81720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292B0D" w14:textId="7FE7858C" w:rsidR="00A81720" w:rsidRPr="00432645" w:rsidRDefault="00616AF8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A81720" w:rsidRPr="00ED38E4" w14:paraId="614B48E0" w14:textId="77777777" w:rsidTr="007958E1">
        <w:tc>
          <w:tcPr>
            <w:tcW w:w="1486" w:type="dxa"/>
            <w:shd w:val="clear" w:color="auto" w:fill="auto"/>
          </w:tcPr>
          <w:p w14:paraId="2FB190A9" w14:textId="77777777" w:rsidR="00A81720" w:rsidRDefault="00A81720" w:rsidP="00A817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ออล </w:t>
            </w:r>
          </w:p>
          <w:p w14:paraId="2EAE1B8C" w14:textId="6644E040" w:rsidR="00A81720" w:rsidRPr="009E555A" w:rsidRDefault="00A81720" w:rsidP="00A817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โคโค จำกัด</w:t>
            </w:r>
          </w:p>
        </w:tc>
        <w:tc>
          <w:tcPr>
            <w:tcW w:w="948" w:type="dxa"/>
            <w:shd w:val="clear" w:color="auto" w:fill="auto"/>
          </w:tcPr>
          <w:p w14:paraId="22C8962E" w14:textId="77777777" w:rsidR="00A81720" w:rsidRDefault="00A81720" w:rsidP="00A817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A3B437" w14:textId="3599404B" w:rsidR="00A81720" w:rsidRPr="003945A5" w:rsidRDefault="00616AF8" w:rsidP="00A817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8172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3F457933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5163FDF8" w14:textId="77777777" w:rsidR="00A81720" w:rsidRDefault="00A81720" w:rsidP="00A817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7475D7C" w14:textId="7D2D16EC" w:rsidR="00A81720" w:rsidRPr="00432645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A81720">
              <w:rPr>
                <w:rFonts w:ascii="Angsana New" w:hAnsi="Angsana New"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37DA5496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822713A" w14:textId="673A69E2" w:rsidR="00A81720" w:rsidRPr="009E555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36" w:type="dxa"/>
            <w:shd w:val="clear" w:color="auto" w:fill="auto"/>
          </w:tcPr>
          <w:p w14:paraId="0C5EA8B2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656C894E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267A7A59" w14:textId="0FDC6D13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3B47F53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3CD5B10F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E856891" w14:textId="6CF6677C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5F098593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B93E672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0B563ED5" w14:textId="23FC87AC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6B53079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2E5E7384" w14:textId="77777777" w:rsidR="00A81720" w:rsidRDefault="00A81720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11432F" w14:textId="34D61C70" w:rsidR="00A81720" w:rsidRPr="00432645" w:rsidRDefault="00616AF8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A81720" w:rsidRPr="00ED38E4" w14:paraId="46B69F3C" w14:textId="77777777" w:rsidTr="007958E1">
        <w:tc>
          <w:tcPr>
            <w:tcW w:w="1486" w:type="dxa"/>
            <w:shd w:val="clear" w:color="auto" w:fill="auto"/>
          </w:tcPr>
          <w:p w14:paraId="17363D30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8" w:type="dxa"/>
            <w:shd w:val="clear" w:color="auto" w:fill="auto"/>
          </w:tcPr>
          <w:p w14:paraId="16D60779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E966CE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419A901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7755FBB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4CE67701" w14:textId="7507D539" w:rsidR="00A81720" w:rsidRPr="00432645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36" w:type="dxa"/>
            <w:shd w:val="clear" w:color="auto" w:fill="auto"/>
          </w:tcPr>
          <w:p w14:paraId="407034AF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BA1F6D1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F867036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38BC1F9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39D5F21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571728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3202CC6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462A091" w14:textId="4C1915B7" w:rsidR="00A81720" w:rsidRPr="00432645" w:rsidRDefault="00616AF8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</w:tr>
      <w:tr w:rsidR="00A81720" w:rsidRPr="00ED38E4" w14:paraId="673A9642" w14:textId="77777777" w:rsidTr="007958E1">
        <w:tc>
          <w:tcPr>
            <w:tcW w:w="2666" w:type="dxa"/>
            <w:gridSpan w:val="3"/>
            <w:shd w:val="clear" w:color="auto" w:fill="auto"/>
          </w:tcPr>
          <w:p w14:paraId="60C246F0" w14:textId="04362B8C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40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</w:p>
          <w:p w14:paraId="2AEC4391" w14:textId="5D74B14A" w:rsidR="00A81720" w:rsidRPr="009E403E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44E8E898" w14:textId="77777777" w:rsidR="00A81720" w:rsidRPr="00BF0617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62FDDAB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7C9C7" w14:textId="36964D0E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E4BD44" w14:textId="4F2975B8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93DE213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616BCDB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158021C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855E33B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1FB4066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4EE26D75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B3040DB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8E0AA0" w14:textId="6A0FFB2D" w:rsidR="00A81720" w:rsidRDefault="00A81720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591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81720" w:rsidRPr="00ED38E4" w14:paraId="07052543" w14:textId="77777777" w:rsidTr="007958E1">
        <w:tc>
          <w:tcPr>
            <w:tcW w:w="1486" w:type="dxa"/>
            <w:shd w:val="clear" w:color="auto" w:fill="auto"/>
          </w:tcPr>
          <w:p w14:paraId="4DA33EAA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48" w:type="dxa"/>
            <w:shd w:val="clear" w:color="auto" w:fill="auto"/>
          </w:tcPr>
          <w:p w14:paraId="0AA7CDB0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28A88D1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77AF9662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629335A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C004" w14:textId="3237A89B" w:rsidR="00A81720" w:rsidRPr="00432645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460A1565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0BE3A986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7EB2763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5352D329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7BAFB3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3103DC5" w14:textId="77777777" w:rsidR="00A81720" w:rsidRPr="00432645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611E7CF1" w14:textId="77777777" w:rsidR="00A81720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69AC033D" w14:textId="2E5C756D" w:rsidR="00A81720" w:rsidRDefault="00616AF8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</w:tr>
    </w:tbl>
    <w:p w14:paraId="5C31414A" w14:textId="042E6881" w:rsidR="009E403E" w:rsidRPr="00B03167" w:rsidRDefault="009E403E">
      <w:pPr>
        <w:rPr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9"/>
        <w:gridCol w:w="272"/>
        <w:gridCol w:w="1167"/>
        <w:gridCol w:w="272"/>
        <w:gridCol w:w="1260"/>
        <w:gridCol w:w="258"/>
        <w:gridCol w:w="1183"/>
      </w:tblGrid>
      <w:tr w:rsidR="00983590" w:rsidRPr="0087759A" w14:paraId="4091972B" w14:textId="77777777" w:rsidTr="00735D6B">
        <w:tc>
          <w:tcPr>
            <w:tcW w:w="2103" w:type="pct"/>
          </w:tcPr>
          <w:p w14:paraId="3E02CC26" w14:textId="07C64427" w:rsidR="00983590" w:rsidRPr="00C04DE0" w:rsidRDefault="00983590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C5EA0C1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549C283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19B7F07C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A48" w:rsidRPr="0087759A" w14:paraId="47216C8C" w14:textId="77777777" w:rsidTr="00735D6B">
        <w:tc>
          <w:tcPr>
            <w:tcW w:w="2103" w:type="pct"/>
          </w:tcPr>
          <w:p w14:paraId="2C612975" w14:textId="77777777" w:rsidR="00930A48" w:rsidRPr="0087759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680495E" w14:textId="3D430F04" w:rsidR="00930A48" w:rsidRPr="0087759A" w:rsidRDefault="00616AF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228B6927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94DB404" w14:textId="39F1E67D" w:rsidR="00930A48" w:rsidRPr="0087759A" w:rsidRDefault="00616AF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14FFD5CC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5B9AC81" w14:textId="550D240F" w:rsidR="00930A48" w:rsidRPr="0087759A" w:rsidRDefault="00616AF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2F1BAFF3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439C402" w14:textId="06A1E55E" w:rsidR="00930A48" w:rsidRPr="0087759A" w:rsidRDefault="00616AF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0A48" w:rsidRPr="0087759A" w14:paraId="51A37918" w14:textId="77777777" w:rsidTr="00735D6B">
        <w:tc>
          <w:tcPr>
            <w:tcW w:w="2103" w:type="pct"/>
          </w:tcPr>
          <w:p w14:paraId="684E1F4F" w14:textId="77777777" w:rsidR="00930A48" w:rsidRPr="0087759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7" w:type="pct"/>
            <w:gridSpan w:val="7"/>
          </w:tcPr>
          <w:p w14:paraId="1813FB7C" w14:textId="77777777" w:rsidR="00930A48" w:rsidRPr="0087759A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75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30A48" w:rsidRPr="0087759A" w14:paraId="709749FE" w14:textId="77777777" w:rsidTr="00735D6B">
        <w:tc>
          <w:tcPr>
            <w:tcW w:w="2103" w:type="pct"/>
          </w:tcPr>
          <w:p w14:paraId="07697EA4" w14:textId="13AF3067" w:rsidR="00930A48" w:rsidRPr="009E403E" w:rsidRDefault="007958E1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8" w:right="-110" w:hanging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E4267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E4267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="000F3BF4" w:rsidRPr="00675A37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</w:t>
            </w:r>
            <w:r w:rsidR="000F3BF4" w:rsidRPr="00675A37">
              <w:rPr>
                <w:rFonts w:asciiTheme="majorBidi" w:hAnsiTheme="majorBidi" w:cstheme="majorBidi"/>
                <w:sz w:val="30"/>
                <w:szCs w:val="30"/>
                <w:cs/>
              </w:rPr>
              <w:t>สำหรั</w:t>
            </w:r>
            <w:r w:rsidR="000F3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</w:p>
        </w:tc>
        <w:tc>
          <w:tcPr>
            <w:tcW w:w="607" w:type="pct"/>
          </w:tcPr>
          <w:p w14:paraId="752C02C9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473D57A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AD177EB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0F260F7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5D7EC177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2D0D4FC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087B0D3" w14:textId="77777777" w:rsidR="00930A48" w:rsidRPr="0087759A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0A48" w:rsidRPr="0087759A" w14:paraId="632187F1" w14:textId="77777777" w:rsidTr="00735D6B">
        <w:tc>
          <w:tcPr>
            <w:tcW w:w="2103" w:type="pct"/>
          </w:tcPr>
          <w:p w14:paraId="76FE9014" w14:textId="12CFC354" w:rsidR="00930A48" w:rsidRPr="0087759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16AF8" w:rsidRPr="00616AF8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1EEA4FEB" w14:textId="0E0C0169" w:rsidR="00930A48" w:rsidRPr="00A81720" w:rsidRDefault="00A81720" w:rsidP="00A8172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172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1E08BF91" w14:textId="77777777" w:rsidR="00930A48" w:rsidRPr="009E403E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50A9E54E" w14:textId="17A43850" w:rsidR="00930A48" w:rsidRPr="00A81720" w:rsidRDefault="00930A48" w:rsidP="00A8172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172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20CED40E" w14:textId="77777777" w:rsidR="00930A48" w:rsidRPr="009E403E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39A9D416" w14:textId="2379F953" w:rsidR="00930A48" w:rsidRPr="009E403E" w:rsidRDefault="00616AF8" w:rsidP="00A81720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4" w:type="pct"/>
          </w:tcPr>
          <w:p w14:paraId="433A0FE8" w14:textId="77777777" w:rsidR="00930A48" w:rsidRPr="009E403E" w:rsidRDefault="00930A48" w:rsidP="00930A4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5810ECD" w14:textId="5CE70C19" w:rsidR="00930A48" w:rsidRPr="009E403E" w:rsidRDefault="007958E1" w:rsidP="0079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97553E7" w14:textId="77777777" w:rsidR="00FE046A" w:rsidRPr="00B03167" w:rsidRDefault="00FE046A">
      <w:pPr>
        <w:rPr>
          <w:rFonts w:asciiTheme="majorBidi" w:hAnsiTheme="majorBidi" w:cstheme="majorBidi"/>
          <w:sz w:val="30"/>
          <w:szCs w:val="30"/>
        </w:rPr>
      </w:pPr>
    </w:p>
    <w:p w14:paraId="561B00C5" w14:textId="77777777" w:rsidR="00B03167" w:rsidRDefault="00B03167">
      <w:pPr>
        <w:rPr>
          <w:cs/>
        </w:rPr>
      </w:pPr>
      <w:r>
        <w:br w:type="page"/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3"/>
        <w:gridCol w:w="270"/>
        <w:gridCol w:w="1236"/>
        <w:gridCol w:w="273"/>
        <w:gridCol w:w="1174"/>
        <w:gridCol w:w="285"/>
        <w:gridCol w:w="1182"/>
      </w:tblGrid>
      <w:tr w:rsidR="00D4408C" w:rsidRPr="009E555A" w14:paraId="76CD8F63" w14:textId="77777777" w:rsidTr="002D6FDC">
        <w:tc>
          <w:tcPr>
            <w:tcW w:w="2019" w:type="pct"/>
          </w:tcPr>
          <w:p w14:paraId="65209E01" w14:textId="30DAD49B" w:rsidR="00D4408C" w:rsidRPr="009E555A" w:rsidRDefault="00D4408C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2F5A8B71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A44A4A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1CC2C35D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9E555A" w14:paraId="0F4B0D76" w14:textId="77777777" w:rsidTr="009E403E">
        <w:tc>
          <w:tcPr>
            <w:tcW w:w="2019" w:type="pct"/>
          </w:tcPr>
          <w:p w14:paraId="4702C98B" w14:textId="77777777" w:rsidR="0041295B" w:rsidRPr="009E555A" w:rsidRDefault="0041295B" w:rsidP="0041295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" w:type="pct"/>
          </w:tcPr>
          <w:p w14:paraId="50FAA7A5" w14:textId="02DC9A5B" w:rsidR="0041295B" w:rsidRPr="009E555A" w:rsidRDefault="00616AF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3AFE5017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9535274" w14:textId="5C52847D" w:rsidR="0041295B" w:rsidRPr="009E555A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1C8F0CA7" w14:textId="77777777" w:rsidR="0041295B" w:rsidRPr="009E555A" w:rsidRDefault="0041295B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E51459" w14:textId="0DF03FA0" w:rsidR="0041295B" w:rsidRPr="009E555A" w:rsidRDefault="00616AF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2" w:type="pct"/>
          </w:tcPr>
          <w:p w14:paraId="0D4A5E38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0D538C" w14:textId="3D571271" w:rsidR="0041295B" w:rsidRPr="009E555A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30A48" w:rsidRPr="009E555A" w14:paraId="0E0BCC30" w14:textId="77777777" w:rsidTr="009E403E">
        <w:tc>
          <w:tcPr>
            <w:tcW w:w="2019" w:type="pct"/>
          </w:tcPr>
          <w:p w14:paraId="4D50150C" w14:textId="6BEB4CB3" w:rsidR="00930A48" w:rsidRPr="009E555A" w:rsidRDefault="00930A48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21" w:type="pct"/>
          </w:tcPr>
          <w:p w14:paraId="14445B82" w14:textId="016B3A41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D773E28" w14:textId="77777777" w:rsidR="00930A48" w:rsidRPr="009E555A" w:rsidRDefault="00930A48" w:rsidP="00930A4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298334A" w14:textId="51D2341E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3F45E8C" w14:textId="77777777" w:rsidR="00930A48" w:rsidRPr="009E555A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DBF155" w14:textId="3EB137E6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40C63DDE" w14:textId="77777777" w:rsidR="00930A48" w:rsidRPr="009E555A" w:rsidRDefault="00930A48" w:rsidP="00930A4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0404E62" w14:textId="1950CD85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0A48" w:rsidRPr="009E555A" w14:paraId="097F5CB3" w14:textId="77777777" w:rsidTr="009E403E">
        <w:tc>
          <w:tcPr>
            <w:tcW w:w="2019" w:type="pct"/>
          </w:tcPr>
          <w:p w14:paraId="75A504F5" w14:textId="77777777" w:rsidR="00930A48" w:rsidRPr="009E555A" w:rsidRDefault="00930A48" w:rsidP="00930A4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81" w:type="pct"/>
            <w:gridSpan w:val="7"/>
          </w:tcPr>
          <w:p w14:paraId="56BC1BB2" w14:textId="77777777" w:rsidR="00930A48" w:rsidRPr="009E555A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0A48" w:rsidRPr="009E555A" w14:paraId="28425D5E" w14:textId="77777777" w:rsidTr="009E403E">
        <w:tc>
          <w:tcPr>
            <w:tcW w:w="2019" w:type="pct"/>
          </w:tcPr>
          <w:p w14:paraId="7613FB1E" w14:textId="0382F11F" w:rsidR="00930A48" w:rsidRPr="009E555A" w:rsidRDefault="00930A48" w:rsidP="00930A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1" w:type="pct"/>
          </w:tcPr>
          <w:p w14:paraId="7795A1A9" w14:textId="77777777" w:rsidR="00930A48" w:rsidRPr="009E555A" w:rsidRDefault="00930A48" w:rsidP="00930A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4267C2A9" w14:textId="77777777" w:rsidR="00930A48" w:rsidRPr="009E555A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</w:tcPr>
          <w:p w14:paraId="21A3A763" w14:textId="77777777" w:rsidR="00930A48" w:rsidRPr="009E555A" w:rsidRDefault="00930A48" w:rsidP="00930A48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1E593A36" w14:textId="77777777" w:rsidR="00930A48" w:rsidRPr="009E555A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vAlign w:val="bottom"/>
          </w:tcPr>
          <w:p w14:paraId="601AFAC3" w14:textId="77777777" w:rsidR="00930A48" w:rsidRPr="009E555A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0613002E" w14:textId="77777777" w:rsidR="00930A48" w:rsidRPr="009E555A" w:rsidRDefault="00930A48" w:rsidP="00930A48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vAlign w:val="bottom"/>
          </w:tcPr>
          <w:p w14:paraId="21FAA96C" w14:textId="77777777" w:rsidR="00930A48" w:rsidRPr="009E555A" w:rsidRDefault="00930A48" w:rsidP="00930A48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81720" w:rsidRPr="009E555A" w14:paraId="462FEABC" w14:textId="77777777" w:rsidTr="009E403E">
        <w:tc>
          <w:tcPr>
            <w:tcW w:w="2019" w:type="pct"/>
          </w:tcPr>
          <w:p w14:paraId="15049D6B" w14:textId="77777777" w:rsidR="00A81720" w:rsidRPr="009E555A" w:rsidRDefault="00A81720" w:rsidP="00A8172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6D17C32C" w14:textId="3CBF0344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4" w:type="pct"/>
            <w:shd w:val="clear" w:color="auto" w:fill="auto"/>
          </w:tcPr>
          <w:p w14:paraId="43A75CC1" w14:textId="77777777" w:rsidR="00A81720" w:rsidRPr="009E555A" w:rsidRDefault="00A81720" w:rsidP="00A8172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069E3601" w14:textId="525EF0F1" w:rsidR="00A81720" w:rsidRPr="009E555A" w:rsidRDefault="00616AF8" w:rsidP="00A81720">
            <w:pPr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6" w:type="pct"/>
            <w:shd w:val="clear" w:color="auto" w:fill="auto"/>
          </w:tcPr>
          <w:p w14:paraId="7E8A6853" w14:textId="77777777" w:rsidR="00A81720" w:rsidRPr="009E555A" w:rsidRDefault="00A81720" w:rsidP="00A8172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1ED13F8D" w14:textId="156F2BD0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52" w:type="pct"/>
          </w:tcPr>
          <w:p w14:paraId="5C7FC063" w14:textId="77777777" w:rsidR="00A81720" w:rsidRPr="009E555A" w:rsidRDefault="00A81720" w:rsidP="00A817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vAlign w:val="bottom"/>
          </w:tcPr>
          <w:p w14:paraId="2C0490B3" w14:textId="794E153B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A81720" w:rsidRPr="009E555A" w14:paraId="7DF911D6" w14:textId="77777777" w:rsidTr="009E403E">
        <w:tc>
          <w:tcPr>
            <w:tcW w:w="2019" w:type="pct"/>
          </w:tcPr>
          <w:p w14:paraId="374D019E" w14:textId="77777777" w:rsidR="00A81720" w:rsidRPr="009E555A" w:rsidRDefault="00A81720" w:rsidP="00A8172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E3A4" w14:textId="722A2A55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4" w:type="pct"/>
            <w:shd w:val="clear" w:color="auto" w:fill="auto"/>
          </w:tcPr>
          <w:p w14:paraId="6780CADD" w14:textId="77777777" w:rsidR="00A81720" w:rsidRPr="009E555A" w:rsidRDefault="00A81720" w:rsidP="00A81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7AA4" w14:textId="5C643F1A" w:rsidR="00A81720" w:rsidRPr="009E555A" w:rsidRDefault="00616AF8" w:rsidP="00A81720">
            <w:pPr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6" w:type="pct"/>
            <w:shd w:val="clear" w:color="auto" w:fill="auto"/>
          </w:tcPr>
          <w:p w14:paraId="61B4D72B" w14:textId="77777777" w:rsidR="00A81720" w:rsidRPr="009E555A" w:rsidRDefault="00A81720" w:rsidP="00A8172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748B" w14:textId="7EA50F50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52" w:type="pct"/>
          </w:tcPr>
          <w:p w14:paraId="7316F639" w14:textId="77777777" w:rsidR="00A81720" w:rsidRPr="009E555A" w:rsidRDefault="00A81720" w:rsidP="00A81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52F0E11E" w14:textId="23BE2563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A81720" w:rsidRPr="009E555A" w14:paraId="529307A1" w14:textId="77777777" w:rsidTr="009E403E">
        <w:tc>
          <w:tcPr>
            <w:tcW w:w="2019" w:type="pct"/>
          </w:tcPr>
          <w:p w14:paraId="572E4C0E" w14:textId="77777777" w:rsidR="00A81720" w:rsidRPr="009E555A" w:rsidRDefault="00A81720" w:rsidP="00A8172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A51B" w14:textId="608C21D2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  <w:shd w:val="clear" w:color="auto" w:fill="auto"/>
          </w:tcPr>
          <w:p w14:paraId="0052C57E" w14:textId="77777777" w:rsidR="00A81720" w:rsidRPr="009E555A" w:rsidRDefault="00A81720" w:rsidP="00A8172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2D99" w14:textId="7155842A" w:rsidR="00A81720" w:rsidRPr="009E555A" w:rsidRDefault="00616AF8" w:rsidP="00A81720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6" w:type="pct"/>
            <w:shd w:val="clear" w:color="auto" w:fill="auto"/>
          </w:tcPr>
          <w:p w14:paraId="7E34EA3F" w14:textId="77777777" w:rsidR="00A81720" w:rsidRPr="009E555A" w:rsidRDefault="00A81720" w:rsidP="00A8172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6CC8" w14:textId="66B93C2F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2" w:type="pct"/>
          </w:tcPr>
          <w:p w14:paraId="04592308" w14:textId="77777777" w:rsidR="00A81720" w:rsidRPr="009E555A" w:rsidRDefault="00A81720" w:rsidP="00A8172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18C5F" w14:textId="15566C25" w:rsidR="00A81720" w:rsidRPr="009E555A" w:rsidRDefault="00616AF8" w:rsidP="00A81720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</w:tr>
    </w:tbl>
    <w:p w14:paraId="48EB79E3" w14:textId="77777777" w:rsidR="009E428C" w:rsidRPr="00B03167" w:rsidRDefault="009E428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3"/>
        <w:gridCol w:w="274"/>
        <w:gridCol w:w="1218"/>
        <w:gridCol w:w="28"/>
        <w:gridCol w:w="251"/>
        <w:gridCol w:w="30"/>
        <w:gridCol w:w="1144"/>
        <w:gridCol w:w="274"/>
        <w:gridCol w:w="1197"/>
        <w:gridCol w:w="11"/>
      </w:tblGrid>
      <w:tr w:rsidR="00062B69" w:rsidRPr="009E555A" w14:paraId="0C450DA6" w14:textId="77777777" w:rsidTr="009E403E">
        <w:trPr>
          <w:tblHeader/>
        </w:trPr>
        <w:tc>
          <w:tcPr>
            <w:tcW w:w="2015" w:type="pct"/>
          </w:tcPr>
          <w:p w14:paraId="6D9893A3" w14:textId="0F43C5D5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5" w:type="pct"/>
            <w:gridSpan w:val="4"/>
          </w:tcPr>
          <w:p w14:paraId="1164C07D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6139410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pct"/>
            <w:gridSpan w:val="4"/>
          </w:tcPr>
          <w:p w14:paraId="6C802CD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9E555A" w14:paraId="25F4679C" w14:textId="77777777" w:rsidTr="009E403E">
        <w:trPr>
          <w:gridAfter w:val="1"/>
          <w:wAfter w:w="6" w:type="pct"/>
          <w:trHeight w:val="335"/>
          <w:tblHeader/>
        </w:trPr>
        <w:tc>
          <w:tcPr>
            <w:tcW w:w="2015" w:type="pct"/>
          </w:tcPr>
          <w:p w14:paraId="50294F2D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5" w:type="pct"/>
          </w:tcPr>
          <w:p w14:paraId="5BCF6230" w14:textId="4878DC98" w:rsidR="0041295B" w:rsidRPr="009E555A" w:rsidRDefault="00616AF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3DF6BA68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D5A01FF" w14:textId="07CF77C3" w:rsidR="0041295B" w:rsidRPr="009E555A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gridSpan w:val="2"/>
          </w:tcPr>
          <w:p w14:paraId="410B61CA" w14:textId="77777777" w:rsidR="0041295B" w:rsidRPr="009E555A" w:rsidRDefault="0041295B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CB3472A" w14:textId="469431B0" w:rsidR="0041295B" w:rsidRPr="009E555A" w:rsidRDefault="00616AF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34BE0CB8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9FACF6C" w14:textId="2A17AC9C" w:rsidR="0041295B" w:rsidRPr="009E555A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30A48" w:rsidRPr="009E555A" w14:paraId="79F30DA1" w14:textId="77777777" w:rsidTr="009E403E">
        <w:trPr>
          <w:gridAfter w:val="1"/>
          <w:wAfter w:w="6" w:type="pct"/>
          <w:trHeight w:val="335"/>
          <w:tblHeader/>
        </w:trPr>
        <w:tc>
          <w:tcPr>
            <w:tcW w:w="2015" w:type="pct"/>
          </w:tcPr>
          <w:p w14:paraId="2C378B70" w14:textId="398B7EEB" w:rsidR="00930A48" w:rsidRPr="009E555A" w:rsidRDefault="00930A48" w:rsidP="00930A4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5" w:type="pct"/>
          </w:tcPr>
          <w:p w14:paraId="69ED1144" w14:textId="1B8B7F20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6BC45C7" w14:textId="77777777" w:rsidR="00930A48" w:rsidRPr="009E555A" w:rsidRDefault="00930A48" w:rsidP="00930A4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FCDC899" w14:textId="684A68B5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</w:tcPr>
          <w:p w14:paraId="54955F3C" w14:textId="77777777" w:rsidR="00930A48" w:rsidRPr="009E555A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01736FD8" w14:textId="569B1349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4966C4A" w14:textId="77777777" w:rsidR="00930A48" w:rsidRPr="009E555A" w:rsidRDefault="00930A48" w:rsidP="00930A4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9C51CE9" w14:textId="28581BFF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0A48" w:rsidRPr="009E555A" w14:paraId="0CF98CD9" w14:textId="77777777" w:rsidTr="009E403E">
        <w:trPr>
          <w:gridAfter w:val="1"/>
          <w:wAfter w:w="6" w:type="pct"/>
          <w:tblHeader/>
        </w:trPr>
        <w:tc>
          <w:tcPr>
            <w:tcW w:w="2015" w:type="pct"/>
          </w:tcPr>
          <w:p w14:paraId="7C5EC468" w14:textId="77777777" w:rsidR="00930A48" w:rsidRPr="009E555A" w:rsidRDefault="00930A48" w:rsidP="00930A4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9"/>
          </w:tcPr>
          <w:p w14:paraId="5AA1D1C6" w14:textId="77777777" w:rsidR="00930A48" w:rsidRPr="009E555A" w:rsidRDefault="00930A48" w:rsidP="00930A4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0A48" w:rsidRPr="009E555A" w14:paraId="41836898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5C9D143B" w14:textId="77777777" w:rsidR="00930A48" w:rsidRPr="009E555A" w:rsidRDefault="00930A48" w:rsidP="00930A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111E0C81" w14:textId="77777777" w:rsidR="00930A48" w:rsidRPr="009E555A" w:rsidRDefault="00930A48" w:rsidP="00930A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D26803" w14:textId="77777777" w:rsidR="00930A48" w:rsidRPr="009E555A" w:rsidRDefault="00930A48" w:rsidP="00930A48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ED08F1" w14:textId="77777777" w:rsidR="00930A48" w:rsidRPr="009E555A" w:rsidRDefault="00930A48" w:rsidP="00930A48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27CD4D4" w14:textId="77777777" w:rsidR="00930A48" w:rsidRPr="009E555A" w:rsidRDefault="00930A48" w:rsidP="00930A48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09FD833D" w14:textId="77777777" w:rsidR="00930A48" w:rsidRPr="009E555A" w:rsidRDefault="00930A48" w:rsidP="00930A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A073CF" w14:textId="77777777" w:rsidR="00930A48" w:rsidRPr="009E555A" w:rsidRDefault="00930A48" w:rsidP="00930A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F87A2F4" w14:textId="77777777" w:rsidR="00930A48" w:rsidRPr="009E555A" w:rsidRDefault="00930A48" w:rsidP="00930A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30A48" w:rsidRPr="009E555A" w14:paraId="689CAFD4" w14:textId="77777777" w:rsidTr="009E403E">
        <w:trPr>
          <w:gridAfter w:val="1"/>
          <w:wAfter w:w="6" w:type="pct"/>
        </w:trPr>
        <w:tc>
          <w:tcPr>
            <w:tcW w:w="2015" w:type="pct"/>
            <w:shd w:val="clear" w:color="auto" w:fill="auto"/>
          </w:tcPr>
          <w:p w14:paraId="69507618" w14:textId="77777777" w:rsidR="00930A48" w:rsidRPr="009E555A" w:rsidRDefault="00930A48" w:rsidP="00930A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25" w:type="pct"/>
            <w:shd w:val="clear" w:color="auto" w:fill="auto"/>
          </w:tcPr>
          <w:p w14:paraId="4ECF5F9E" w14:textId="53C811F3" w:rsidR="00930A48" w:rsidRPr="009E555A" w:rsidRDefault="00A81720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49415A1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00E842D" w14:textId="6585839B" w:rsidR="00930A48" w:rsidRPr="009E555A" w:rsidRDefault="0069451C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7F17F27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56A7B59C" w14:textId="65BBE291" w:rsidR="00930A48" w:rsidRPr="009E555A" w:rsidRDefault="00616AF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12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46" w:type="pct"/>
            <w:shd w:val="clear" w:color="auto" w:fill="auto"/>
          </w:tcPr>
          <w:p w14:paraId="7AEF1595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11BF542" w14:textId="6B76678A" w:rsidR="00930A48" w:rsidRPr="00D533B8" w:rsidRDefault="00616AF8" w:rsidP="00930A48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14</w:t>
            </w:r>
            <w:r w:rsidR="0069451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930A48" w:rsidRPr="00322553" w14:paraId="28F6D9A5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5E124376" w14:textId="77777777" w:rsidR="00930A48" w:rsidRPr="00322553" w:rsidRDefault="00930A48" w:rsidP="00930A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DB2F1D6" w14:textId="77777777" w:rsidR="00930A48" w:rsidRPr="00322553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F49521" w14:textId="77777777" w:rsidR="00930A48" w:rsidRPr="00322553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609EC87" w14:textId="77777777" w:rsidR="00930A48" w:rsidRPr="00322553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5C3D335" w14:textId="77777777" w:rsidR="00930A48" w:rsidRPr="00322553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448A5BC4" w14:textId="77777777" w:rsidR="00930A48" w:rsidRPr="00322553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EF3AEF" w14:textId="77777777" w:rsidR="00930A48" w:rsidRPr="00322553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6B4964E" w14:textId="77777777" w:rsidR="00930A48" w:rsidRPr="009E403E" w:rsidRDefault="00930A48" w:rsidP="00930A48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A48" w:rsidRPr="009E555A" w14:paraId="6D5C9606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21086855" w14:textId="77777777" w:rsidR="00930A48" w:rsidRPr="009E555A" w:rsidRDefault="00930A48" w:rsidP="00930A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5A97531A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A5BFE8F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641A64A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F9545EB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6CA80476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C016A3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83110C1" w14:textId="77777777" w:rsidR="00930A48" w:rsidRPr="00F76849" w:rsidRDefault="00930A48" w:rsidP="00930A48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A48" w:rsidRPr="009E555A" w14:paraId="38C9A5F5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13F46330" w14:textId="77777777" w:rsidR="00930A48" w:rsidRPr="009E555A" w:rsidRDefault="00930A48" w:rsidP="00930A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5" w:type="pct"/>
            <w:shd w:val="clear" w:color="auto" w:fill="auto"/>
          </w:tcPr>
          <w:p w14:paraId="218DD76B" w14:textId="637E4BB4" w:rsidR="00930A48" w:rsidRPr="009E555A" w:rsidRDefault="00616AF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35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46" w:type="pct"/>
            <w:shd w:val="clear" w:color="auto" w:fill="auto"/>
          </w:tcPr>
          <w:p w14:paraId="598DF970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6A72829" w14:textId="32759276" w:rsidR="00930A48" w:rsidRPr="009E555A" w:rsidRDefault="00616AF8" w:rsidP="00930A48">
            <w:pPr>
              <w:tabs>
                <w:tab w:val="clear" w:pos="907"/>
                <w:tab w:val="left" w:pos="870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68</w:t>
            </w:r>
            <w:r w:rsidR="0069451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5BC8B01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6D2D8498" w14:textId="53641FA3" w:rsidR="00930A48" w:rsidRPr="009E555A" w:rsidRDefault="00616AF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35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46" w:type="pct"/>
          </w:tcPr>
          <w:p w14:paraId="0644B641" w14:textId="77777777" w:rsidR="00930A48" w:rsidRPr="009E555A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51098FC" w14:textId="0604C85D" w:rsidR="00930A48" w:rsidRPr="007323D0" w:rsidRDefault="00616AF8" w:rsidP="00930A48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68</w:t>
            </w:r>
            <w:r w:rsidR="0069451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930A48" w:rsidRPr="009E555A" w14:paraId="65F0B405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2AF07A80" w14:textId="77777777" w:rsidR="00930A48" w:rsidRPr="009E555A" w:rsidRDefault="00930A48" w:rsidP="00930A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859D0" w14:textId="634D84C4" w:rsidR="00930A48" w:rsidRPr="009E555A" w:rsidRDefault="00616AF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146" w:type="pct"/>
            <w:shd w:val="clear" w:color="auto" w:fill="auto"/>
          </w:tcPr>
          <w:p w14:paraId="7DBA6E2E" w14:textId="77777777" w:rsidR="00930A48" w:rsidRPr="009E555A" w:rsidRDefault="00930A48" w:rsidP="00930A4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D0F2" w14:textId="6F1CFA3F" w:rsidR="00930A48" w:rsidRPr="009E403E" w:rsidRDefault="00616AF8" w:rsidP="00930A48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6945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059C607" w14:textId="77777777" w:rsidR="00930A48" w:rsidRPr="009E403E" w:rsidRDefault="00930A48" w:rsidP="00930A4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EECF6" w14:textId="36BEF302" w:rsidR="00930A48" w:rsidRPr="009E403E" w:rsidRDefault="00616AF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146" w:type="pct"/>
          </w:tcPr>
          <w:p w14:paraId="1AA55ADB" w14:textId="77777777" w:rsidR="00930A48" w:rsidRPr="009E403E" w:rsidRDefault="00930A48" w:rsidP="009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49B53F5" w14:textId="666BED48" w:rsidR="00930A48" w:rsidRPr="009E403E" w:rsidRDefault="00616AF8" w:rsidP="00930A48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6945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</w:tr>
    </w:tbl>
    <w:p w14:paraId="5E3711BC" w14:textId="77777777" w:rsidR="0087759A" w:rsidRPr="00C32415" w:rsidRDefault="0087759A">
      <w:pPr>
        <w:rPr>
          <w:sz w:val="30"/>
          <w:szCs w:val="30"/>
        </w:rPr>
      </w:pPr>
    </w:p>
    <w:p w14:paraId="040E0D93" w14:textId="77777777" w:rsidR="009E403E" w:rsidRDefault="009E403E">
      <w: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3"/>
        <w:gridCol w:w="1217"/>
        <w:gridCol w:w="273"/>
        <w:gridCol w:w="1169"/>
        <w:gridCol w:w="273"/>
        <w:gridCol w:w="1211"/>
      </w:tblGrid>
      <w:tr w:rsidR="00C22191" w:rsidRPr="009E555A" w14:paraId="573CACC2" w14:textId="77777777" w:rsidTr="0069707C">
        <w:trPr>
          <w:tblHeader/>
        </w:trPr>
        <w:tc>
          <w:tcPr>
            <w:tcW w:w="1989" w:type="pct"/>
          </w:tcPr>
          <w:p w14:paraId="01B0450C" w14:textId="30B56886" w:rsidR="00C22191" w:rsidRPr="009E555A" w:rsidRDefault="00C22191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6255987A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8C7663B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4A98ABF" w14:textId="77777777" w:rsidR="00C22191" w:rsidRPr="009E555A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9E555A" w14:paraId="0AC7773F" w14:textId="77777777" w:rsidTr="0041295B">
        <w:trPr>
          <w:trHeight w:val="335"/>
          <w:tblHeader/>
        </w:trPr>
        <w:tc>
          <w:tcPr>
            <w:tcW w:w="1989" w:type="pct"/>
          </w:tcPr>
          <w:p w14:paraId="4DBC737B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51A709D4" w14:textId="122D0A71" w:rsidR="0041295B" w:rsidRPr="009E555A" w:rsidRDefault="00616AF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1030E32F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883B65" w14:textId="59955F59" w:rsidR="0041295B" w:rsidRPr="009E555A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B5B69D0" w14:textId="77777777" w:rsidR="0041295B" w:rsidRPr="009E555A" w:rsidRDefault="0041295B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F6F50D" w14:textId="56B3DE8D" w:rsidR="0041295B" w:rsidRPr="009E555A" w:rsidRDefault="00616AF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3923DF2C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0356098" w14:textId="017DF7DA" w:rsidR="0041295B" w:rsidRPr="009E555A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30A48" w:rsidRPr="009E555A" w14:paraId="3A949EB9" w14:textId="77777777" w:rsidTr="0041295B">
        <w:trPr>
          <w:trHeight w:val="335"/>
          <w:tblHeader/>
        </w:trPr>
        <w:tc>
          <w:tcPr>
            <w:tcW w:w="1989" w:type="pct"/>
          </w:tcPr>
          <w:p w14:paraId="21365F11" w14:textId="3F9E5738" w:rsidR="00930A48" w:rsidRPr="009E555A" w:rsidRDefault="00930A48" w:rsidP="00930A4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A58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14:paraId="3DE9C4FA" w14:textId="48B60192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C366E55" w14:textId="77777777" w:rsidR="00930A48" w:rsidRPr="009E555A" w:rsidRDefault="00930A48" w:rsidP="00930A4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F337F9B" w14:textId="55F1830B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5B33726" w14:textId="77777777" w:rsidR="00930A48" w:rsidRPr="009E555A" w:rsidRDefault="00930A48" w:rsidP="00930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577E7A" w14:textId="1D344F50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29BE7B5" w14:textId="77777777" w:rsidR="00930A48" w:rsidRPr="009E555A" w:rsidRDefault="00930A48" w:rsidP="00930A4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214FF58" w14:textId="1A53BA2B" w:rsidR="00930A48" w:rsidRPr="009E555A" w:rsidRDefault="00616AF8" w:rsidP="00930A4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0A48" w:rsidRPr="009E555A" w14:paraId="58A86D99" w14:textId="77777777" w:rsidTr="0069707C">
        <w:trPr>
          <w:tblHeader/>
        </w:trPr>
        <w:tc>
          <w:tcPr>
            <w:tcW w:w="1989" w:type="pct"/>
          </w:tcPr>
          <w:p w14:paraId="7299EB2E" w14:textId="77777777" w:rsidR="00930A48" w:rsidRPr="009E555A" w:rsidRDefault="00930A48" w:rsidP="00930A4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1" w:type="pct"/>
            <w:gridSpan w:val="7"/>
          </w:tcPr>
          <w:p w14:paraId="15E04AF6" w14:textId="77777777" w:rsidR="00930A48" w:rsidRPr="009E555A" w:rsidRDefault="00930A48" w:rsidP="00930A4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0A48" w:rsidRPr="009E555A" w14:paraId="57BCBEDD" w14:textId="77777777" w:rsidTr="0041295B">
        <w:tc>
          <w:tcPr>
            <w:tcW w:w="1989" w:type="pct"/>
          </w:tcPr>
          <w:p w14:paraId="50816331" w14:textId="68868007" w:rsidR="00930A48" w:rsidRPr="009E555A" w:rsidRDefault="00930A48" w:rsidP="00930A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EC73C20" w14:textId="77777777" w:rsidR="00930A48" w:rsidRPr="009E555A" w:rsidRDefault="00930A48" w:rsidP="00930A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A4BA1" w14:textId="77777777" w:rsidR="00930A48" w:rsidRPr="009E555A" w:rsidRDefault="00930A48" w:rsidP="00930A48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F141535" w14:textId="77777777" w:rsidR="00930A48" w:rsidRPr="009E555A" w:rsidRDefault="00930A48" w:rsidP="00930A48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7E9B86" w14:textId="77777777" w:rsidR="00930A48" w:rsidRPr="009E555A" w:rsidRDefault="00930A48" w:rsidP="00930A48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213487" w14:textId="77777777" w:rsidR="00930A48" w:rsidRPr="009E555A" w:rsidRDefault="00930A48" w:rsidP="00930A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E8F883" w14:textId="77777777" w:rsidR="00930A48" w:rsidRPr="009E555A" w:rsidRDefault="00930A48" w:rsidP="00930A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C92686C" w14:textId="77777777" w:rsidR="00930A48" w:rsidRPr="009E555A" w:rsidRDefault="00930A48" w:rsidP="00930A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3BF4" w:rsidRPr="009E555A" w14:paraId="130B1BBE" w14:textId="77777777" w:rsidTr="0041295B">
        <w:tc>
          <w:tcPr>
            <w:tcW w:w="1989" w:type="pct"/>
            <w:shd w:val="clear" w:color="auto" w:fill="auto"/>
          </w:tcPr>
          <w:p w14:paraId="7EF316FF" w14:textId="622966D3" w:rsidR="000F3BF4" w:rsidRPr="009E555A" w:rsidRDefault="000F3BF4" w:rsidP="000F3BF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4EC6385C" w14:textId="13C67B5E" w:rsidR="000F3BF4" w:rsidRPr="009E555A" w:rsidRDefault="00A81720" w:rsidP="000F3BF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6D07DA" w14:textId="77777777" w:rsidR="000F3BF4" w:rsidRPr="009E555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2D2F548" w14:textId="7D5B3201" w:rsidR="000F3BF4" w:rsidRPr="009E555A" w:rsidRDefault="000F3BF4" w:rsidP="000F3B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18C91C" w14:textId="77777777" w:rsidR="000F3BF4" w:rsidRPr="009E555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shd w:val="clear" w:color="auto" w:fill="auto"/>
          </w:tcPr>
          <w:p w14:paraId="1BE81DFA" w14:textId="6F6BB64A" w:rsidR="000F3BF4" w:rsidRPr="009E555A" w:rsidRDefault="00616AF8" w:rsidP="000F3B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7" w:type="pct"/>
            <w:shd w:val="clear" w:color="auto" w:fill="auto"/>
          </w:tcPr>
          <w:p w14:paraId="32D2BB64" w14:textId="77777777" w:rsidR="000F3BF4" w:rsidRPr="009E555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96BAE50" w14:textId="160694A9" w:rsidR="000F3BF4" w:rsidRPr="00D533B8" w:rsidRDefault="00616AF8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0F3BF4" w:rsidRPr="00AF225E" w14:paraId="705FAF57" w14:textId="77777777" w:rsidTr="0041295B">
        <w:tc>
          <w:tcPr>
            <w:tcW w:w="1989" w:type="pct"/>
          </w:tcPr>
          <w:p w14:paraId="2C33F1FC" w14:textId="77777777" w:rsidR="000F3BF4" w:rsidRPr="00AF225E" w:rsidRDefault="000F3BF4" w:rsidP="000F3BF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FD71F98" w14:textId="77777777" w:rsidR="000F3BF4" w:rsidRPr="00AF225E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AE3FC42" w14:textId="77777777" w:rsidR="000F3BF4" w:rsidRPr="00AF225E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77515B59" w14:textId="77777777" w:rsidR="000F3BF4" w:rsidRPr="00AF225E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72A4A57" w14:textId="77777777" w:rsidR="000F3BF4" w:rsidRPr="00AF225E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C729962" w14:textId="77777777" w:rsidR="000F3BF4" w:rsidRPr="00AF225E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3734421" w14:textId="77777777" w:rsidR="000F3BF4" w:rsidRPr="00AF225E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080985D3" w14:textId="77777777" w:rsidR="000F3BF4" w:rsidRPr="00AF225E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0F3BF4" w:rsidRPr="0087759A" w14:paraId="34ED930C" w14:textId="77777777" w:rsidTr="0041295B">
        <w:tc>
          <w:tcPr>
            <w:tcW w:w="1989" w:type="pct"/>
          </w:tcPr>
          <w:p w14:paraId="5ACDB19C" w14:textId="1FC2EC58" w:rsidR="000F3BF4" w:rsidRPr="0087759A" w:rsidRDefault="000F3BF4" w:rsidP="000F3BF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2023886A" w14:textId="77777777" w:rsidR="000F3BF4" w:rsidRPr="0087759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34FCB7" w14:textId="77777777" w:rsidR="000F3BF4" w:rsidRPr="0087759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CFA06B" w14:textId="77777777" w:rsidR="000F3BF4" w:rsidRPr="0087759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49FB98" w14:textId="77777777" w:rsidR="000F3BF4" w:rsidRPr="0087759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45BE12" w14:textId="77777777" w:rsidR="000F3BF4" w:rsidRPr="0087759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9C028" w14:textId="77777777" w:rsidR="000F3BF4" w:rsidRPr="0087759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6DB60B" w14:textId="77777777" w:rsidR="000F3BF4" w:rsidRPr="0087759A" w:rsidRDefault="000F3BF4" w:rsidP="000F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1720" w:rsidRPr="0087759A" w14:paraId="45831230" w14:textId="77777777" w:rsidTr="0041295B">
        <w:tc>
          <w:tcPr>
            <w:tcW w:w="1989" w:type="pct"/>
          </w:tcPr>
          <w:p w14:paraId="192EFF0A" w14:textId="39EB8E27" w:rsidR="00A81720" w:rsidRPr="0087759A" w:rsidRDefault="00A81720" w:rsidP="00A8172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1" w:type="pct"/>
            <w:shd w:val="clear" w:color="auto" w:fill="auto"/>
            <w:vAlign w:val="bottom"/>
          </w:tcPr>
          <w:p w14:paraId="3AFAE7A4" w14:textId="2448E335" w:rsidR="00A81720" w:rsidRPr="0087759A" w:rsidRDefault="00616AF8" w:rsidP="006F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639</w:t>
            </w:r>
          </w:p>
        </w:tc>
        <w:tc>
          <w:tcPr>
            <w:tcW w:w="147" w:type="pct"/>
            <w:shd w:val="clear" w:color="auto" w:fill="auto"/>
          </w:tcPr>
          <w:p w14:paraId="46956395" w14:textId="77777777" w:rsidR="00A81720" w:rsidRPr="0087759A" w:rsidRDefault="00A81720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C1A1F45" w14:textId="2F2E203D" w:rsidR="00A81720" w:rsidRPr="0087759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147" w:type="pct"/>
            <w:shd w:val="clear" w:color="auto" w:fill="auto"/>
          </w:tcPr>
          <w:p w14:paraId="412E9998" w14:textId="77777777" w:rsidR="00A81720" w:rsidRPr="0087759A" w:rsidRDefault="00A81720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3C73C0E" w14:textId="259C8341" w:rsidR="00A81720" w:rsidRPr="0087759A" w:rsidRDefault="00A81720" w:rsidP="00A81720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D57A4C6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265928E8" w14:textId="7EFC33BC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720" w:rsidRPr="0087759A" w14:paraId="5CFCE35A" w14:textId="77777777" w:rsidTr="0041295B">
        <w:tc>
          <w:tcPr>
            <w:tcW w:w="1989" w:type="pct"/>
          </w:tcPr>
          <w:p w14:paraId="505DA755" w14:textId="5A7BD16E" w:rsidR="00A81720" w:rsidRPr="0087759A" w:rsidRDefault="00A81720" w:rsidP="00A8172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631" w:type="pct"/>
            <w:shd w:val="clear" w:color="auto" w:fill="auto"/>
          </w:tcPr>
          <w:p w14:paraId="33E9574C" w14:textId="65D25915" w:rsidR="00A81720" w:rsidRPr="006341A1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7" w:type="pct"/>
            <w:shd w:val="clear" w:color="auto" w:fill="auto"/>
          </w:tcPr>
          <w:p w14:paraId="19C6DC46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CFD1EDA" w14:textId="09ABAF01" w:rsidR="00A81720" w:rsidRPr="0087759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7" w:type="pct"/>
            <w:shd w:val="clear" w:color="auto" w:fill="auto"/>
          </w:tcPr>
          <w:p w14:paraId="15957E98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264830" w14:textId="78DE20A3" w:rsidR="00A81720" w:rsidRPr="00BD4759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14:paraId="0EAC3168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EF01FB2" w14:textId="38315976" w:rsidR="00A81720" w:rsidRPr="0087759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81720" w:rsidRPr="0087759A" w14:paraId="4142A3E5" w14:textId="77777777" w:rsidTr="008E6E1A">
        <w:tc>
          <w:tcPr>
            <w:tcW w:w="1989" w:type="pct"/>
          </w:tcPr>
          <w:p w14:paraId="6CAADEEA" w14:textId="7C7B92B2" w:rsidR="00A81720" w:rsidRPr="0087759A" w:rsidRDefault="00A81720" w:rsidP="00A8172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แบงคอ</w:t>
            </w:r>
            <w:r w:rsidR="0060505C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927516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สท์บาย กรุ๊ป จำกัด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236B46F" w14:textId="68675DB9" w:rsidR="00A81720" w:rsidRPr="006341A1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7" w:type="pct"/>
            <w:shd w:val="clear" w:color="auto" w:fill="auto"/>
          </w:tcPr>
          <w:p w14:paraId="37B5093A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72FB623" w14:textId="5D01EBF5" w:rsidR="00A81720" w:rsidRPr="0087759A" w:rsidRDefault="00A81720" w:rsidP="00A8172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C6B1BCE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416856D" w14:textId="2E8B1AB3" w:rsidR="00A81720" w:rsidRPr="00BD4759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7" w:type="pct"/>
          </w:tcPr>
          <w:p w14:paraId="1F098D67" w14:textId="77777777" w:rsidR="00A81720" w:rsidRPr="0087759A" w:rsidRDefault="00A81720" w:rsidP="00A81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4C8263FC" w14:textId="7B5CBA04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720" w:rsidRPr="0087759A" w14:paraId="42D19E22" w14:textId="77777777" w:rsidTr="0041295B">
        <w:tc>
          <w:tcPr>
            <w:tcW w:w="1989" w:type="pct"/>
          </w:tcPr>
          <w:p w14:paraId="661ED887" w14:textId="2614518F" w:rsidR="00A81720" w:rsidRPr="0087759A" w:rsidRDefault="00A81720" w:rsidP="00A8172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1" w:type="pct"/>
            <w:shd w:val="clear" w:color="auto" w:fill="auto"/>
          </w:tcPr>
          <w:p w14:paraId="4865A2FC" w14:textId="2E61091F" w:rsidR="00A81720" w:rsidRPr="0087759A" w:rsidRDefault="00616AF8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47" w:type="pct"/>
            <w:shd w:val="clear" w:color="auto" w:fill="auto"/>
          </w:tcPr>
          <w:p w14:paraId="7E2A859E" w14:textId="77777777" w:rsidR="00A81720" w:rsidRPr="0087759A" w:rsidRDefault="00A81720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40550A11" w14:textId="619FE993" w:rsidR="00A81720" w:rsidRPr="0087759A" w:rsidRDefault="00616AF8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7" w:type="pct"/>
            <w:shd w:val="clear" w:color="auto" w:fill="auto"/>
          </w:tcPr>
          <w:p w14:paraId="196FF7D5" w14:textId="77777777" w:rsidR="00A81720" w:rsidRPr="0087759A" w:rsidRDefault="00A81720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77836F0E" w14:textId="4D606D19" w:rsidR="00A81720" w:rsidRPr="00BD4759" w:rsidRDefault="00A81720" w:rsidP="00A81720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84873A3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5E88D7F4" w14:textId="09C76AF9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720" w:rsidRPr="0087759A" w14:paraId="6E6F6C7D" w14:textId="77777777" w:rsidTr="0041295B">
        <w:tc>
          <w:tcPr>
            <w:tcW w:w="1989" w:type="pct"/>
          </w:tcPr>
          <w:p w14:paraId="7EAC46CE" w14:textId="0F2C8483" w:rsidR="00A81720" w:rsidRPr="0087759A" w:rsidRDefault="00A81720" w:rsidP="00A8172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253F7A" w14:textId="4B354C7C" w:rsidR="00A81720" w:rsidRPr="00DB7039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147" w:type="pct"/>
            <w:shd w:val="clear" w:color="auto" w:fill="auto"/>
          </w:tcPr>
          <w:p w14:paraId="5A0101DC" w14:textId="77777777" w:rsidR="00A81720" w:rsidRPr="0087759A" w:rsidRDefault="00A81720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73B14D41" w14:textId="31252569" w:rsidR="00A81720" w:rsidRPr="000A0B6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7" w:type="pct"/>
            <w:shd w:val="clear" w:color="auto" w:fill="auto"/>
          </w:tcPr>
          <w:p w14:paraId="73EDABE0" w14:textId="77777777" w:rsidR="00A81720" w:rsidRPr="0087759A" w:rsidRDefault="00A81720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FE7948D" w14:textId="074636B8" w:rsidR="00A81720" w:rsidRPr="000371B3" w:rsidRDefault="00A81720" w:rsidP="00A81720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37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3ADFE1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7ABA1EA" w14:textId="425F8ACE" w:rsidR="00A81720" w:rsidRPr="009E403E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720" w:rsidRPr="0087759A" w14:paraId="755A3281" w14:textId="77777777" w:rsidTr="0041295B">
        <w:tc>
          <w:tcPr>
            <w:tcW w:w="1989" w:type="pct"/>
          </w:tcPr>
          <w:p w14:paraId="391297CD" w14:textId="61979F9F" w:rsidR="00A81720" w:rsidRPr="0087759A" w:rsidRDefault="00A81720" w:rsidP="00A8172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667EB" w14:textId="414C940E" w:rsidR="00A81720" w:rsidRPr="00DB7039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47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147" w:type="pct"/>
            <w:shd w:val="clear" w:color="auto" w:fill="auto"/>
          </w:tcPr>
          <w:p w14:paraId="22DD710C" w14:textId="77777777" w:rsidR="00A81720" w:rsidRPr="0087759A" w:rsidRDefault="00A81720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6A890" w14:textId="2A6DA786" w:rsidR="00A81720" w:rsidRPr="000A0B6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147" w:type="pct"/>
            <w:shd w:val="clear" w:color="auto" w:fill="auto"/>
          </w:tcPr>
          <w:p w14:paraId="45BD4F90" w14:textId="77777777" w:rsidR="00A81720" w:rsidRPr="0087759A" w:rsidRDefault="00A81720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22A72" w14:textId="382D8BCC" w:rsidR="00A81720" w:rsidRPr="002D6FDC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8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147" w:type="pct"/>
          </w:tcPr>
          <w:p w14:paraId="0A4316CF" w14:textId="77777777" w:rsidR="00A81720" w:rsidRPr="0087759A" w:rsidRDefault="00A81720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A9F0" w14:textId="31F98172" w:rsidR="00A81720" w:rsidRPr="000A0B6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</w:tbl>
    <w:p w14:paraId="43A1F97C" w14:textId="283F9D9B" w:rsidR="00DB1915" w:rsidRDefault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3"/>
        <w:gridCol w:w="274"/>
        <w:gridCol w:w="1218"/>
        <w:gridCol w:w="279"/>
        <w:gridCol w:w="1174"/>
        <w:gridCol w:w="274"/>
        <w:gridCol w:w="1197"/>
      </w:tblGrid>
      <w:tr w:rsidR="000F3BF4" w:rsidRPr="009E555A" w14:paraId="27548921" w14:textId="77777777" w:rsidTr="00382D4B">
        <w:trPr>
          <w:trHeight w:val="335"/>
          <w:tblHeader/>
        </w:trPr>
        <w:tc>
          <w:tcPr>
            <w:tcW w:w="3690" w:type="dxa"/>
          </w:tcPr>
          <w:p w14:paraId="60968350" w14:textId="77777777" w:rsidR="000F3BF4" w:rsidRPr="009E555A" w:rsidRDefault="000F3BF4" w:rsidP="00A8172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65" w:type="dxa"/>
            <w:gridSpan w:val="3"/>
          </w:tcPr>
          <w:p w14:paraId="6FA1051F" w14:textId="0F99F408" w:rsidR="000F3BF4" w:rsidRPr="00423998" w:rsidRDefault="000F3BF4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F4E7172" w14:textId="77777777" w:rsidR="000F3BF4" w:rsidRPr="009E555A" w:rsidRDefault="000F3BF4" w:rsidP="00A81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14:paraId="4A5E8657" w14:textId="178E0106" w:rsidR="000F3BF4" w:rsidRPr="00423998" w:rsidRDefault="000F3BF4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BF4" w:rsidRPr="009E555A" w14:paraId="39F9C4B5" w14:textId="77777777" w:rsidTr="00382D4B">
        <w:trPr>
          <w:trHeight w:val="335"/>
          <w:tblHeader/>
        </w:trPr>
        <w:tc>
          <w:tcPr>
            <w:tcW w:w="3690" w:type="dxa"/>
          </w:tcPr>
          <w:p w14:paraId="0F8EE816" w14:textId="77777777" w:rsidR="000F3BF4" w:rsidRPr="009E555A" w:rsidRDefault="000F3BF4" w:rsidP="00A8172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786A3F39" w14:textId="52F14BDD" w:rsidR="000F3BF4" w:rsidRPr="009E555A" w:rsidRDefault="00616AF8" w:rsidP="00A81720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0F3BF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4" w:type="dxa"/>
          </w:tcPr>
          <w:p w14:paraId="1F08667E" w14:textId="77777777" w:rsidR="000F3BF4" w:rsidRPr="009E555A" w:rsidRDefault="000F3BF4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050C21F" w14:textId="0708910F" w:rsidR="000F3BF4" w:rsidRPr="009E555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0F3BF4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9" w:type="dxa"/>
          </w:tcPr>
          <w:p w14:paraId="5533EAA3" w14:textId="77777777" w:rsidR="000F3BF4" w:rsidRPr="009E555A" w:rsidRDefault="000F3BF4" w:rsidP="00A81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3BD6514" w14:textId="2F28DA95" w:rsidR="000F3BF4" w:rsidRPr="009E555A" w:rsidRDefault="00616AF8" w:rsidP="00A81720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0F3BF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4" w:type="dxa"/>
          </w:tcPr>
          <w:p w14:paraId="53DB7F64" w14:textId="77777777" w:rsidR="000F3BF4" w:rsidRPr="009E555A" w:rsidRDefault="000F3BF4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B2F1FA" w14:textId="02C12065" w:rsidR="000F3BF4" w:rsidRPr="009E555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0F3BF4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3BF4" w:rsidRPr="009E555A" w14:paraId="00B846CD" w14:textId="77777777" w:rsidTr="00382D4B">
        <w:trPr>
          <w:trHeight w:val="335"/>
          <w:tblHeader/>
        </w:trPr>
        <w:tc>
          <w:tcPr>
            <w:tcW w:w="3690" w:type="dxa"/>
          </w:tcPr>
          <w:p w14:paraId="3DFC3922" w14:textId="6AE98A85" w:rsidR="000F3BF4" w:rsidRPr="009E555A" w:rsidRDefault="000F3BF4" w:rsidP="00A8172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</w:tcPr>
          <w:p w14:paraId="10289DFA" w14:textId="614A9B24" w:rsidR="000F3BF4" w:rsidRPr="009E555A" w:rsidRDefault="00616AF8" w:rsidP="00A8172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01414462" w14:textId="77777777" w:rsidR="000F3BF4" w:rsidRPr="009E555A" w:rsidRDefault="000F3BF4" w:rsidP="00A81720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FE91ECC" w14:textId="43AB1AAC" w:rsidR="000F3BF4" w:rsidRPr="009E555A" w:rsidRDefault="00616AF8" w:rsidP="00A8172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9" w:type="dxa"/>
          </w:tcPr>
          <w:p w14:paraId="6D4F3E9E" w14:textId="77777777" w:rsidR="000F3BF4" w:rsidRPr="009E555A" w:rsidRDefault="000F3BF4" w:rsidP="00A81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2215C8" w14:textId="0CA474C0" w:rsidR="000F3BF4" w:rsidRPr="009E555A" w:rsidRDefault="00616AF8" w:rsidP="00A8172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7AAA6029" w14:textId="77777777" w:rsidR="000F3BF4" w:rsidRPr="009E555A" w:rsidRDefault="000F3BF4" w:rsidP="00A81720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538022C" w14:textId="062CD13C" w:rsidR="000F3BF4" w:rsidRPr="009E555A" w:rsidRDefault="00616AF8" w:rsidP="00A8172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F3BF4" w:rsidRPr="009E555A" w14:paraId="50832D12" w14:textId="77777777" w:rsidTr="00382D4B">
        <w:trPr>
          <w:tblHeader/>
        </w:trPr>
        <w:tc>
          <w:tcPr>
            <w:tcW w:w="3690" w:type="dxa"/>
          </w:tcPr>
          <w:p w14:paraId="3880E0D8" w14:textId="77777777" w:rsidR="000F3BF4" w:rsidRPr="009E555A" w:rsidRDefault="000F3BF4" w:rsidP="00A81720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9" w:type="dxa"/>
            <w:gridSpan w:val="7"/>
          </w:tcPr>
          <w:p w14:paraId="433E850D" w14:textId="77777777" w:rsidR="000F3BF4" w:rsidRPr="009E555A" w:rsidRDefault="000F3BF4" w:rsidP="00A81720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BF4" w:rsidRPr="008E6E1A" w14:paraId="079364AD" w14:textId="77777777" w:rsidTr="00382D4B">
        <w:tc>
          <w:tcPr>
            <w:tcW w:w="3690" w:type="dxa"/>
          </w:tcPr>
          <w:p w14:paraId="38586849" w14:textId="31D03B6E" w:rsidR="000F3BF4" w:rsidRDefault="00382D4B" w:rsidP="00A8172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2D4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3" w:type="dxa"/>
            <w:shd w:val="clear" w:color="auto" w:fill="auto"/>
          </w:tcPr>
          <w:p w14:paraId="32A59D39" w14:textId="584C2B36" w:rsidR="000F3BF4" w:rsidRDefault="00616AF8" w:rsidP="0060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39</w:t>
            </w:r>
            <w:r w:rsidR="00E0040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74" w:type="dxa"/>
            <w:shd w:val="clear" w:color="auto" w:fill="auto"/>
          </w:tcPr>
          <w:p w14:paraId="168D7258" w14:textId="77777777" w:rsidR="000F3BF4" w:rsidRPr="009E555A" w:rsidRDefault="000F3BF4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4B685D41" w14:textId="3C508F78" w:rsidR="000F3BF4" w:rsidRPr="0043315A" w:rsidRDefault="00616AF8" w:rsidP="0060505C">
            <w:pPr>
              <w:tabs>
                <w:tab w:val="clear" w:pos="907"/>
                <w:tab w:val="left" w:pos="872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41</w:t>
            </w:r>
            <w:r w:rsidR="00382D4B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79" w:type="dxa"/>
            <w:shd w:val="clear" w:color="auto" w:fill="auto"/>
          </w:tcPr>
          <w:p w14:paraId="7DCE64CB" w14:textId="77777777" w:rsidR="000F3BF4" w:rsidRPr="009E555A" w:rsidRDefault="000F3BF4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1FDCC4F" w14:textId="167A35DC" w:rsidR="000F3BF4" w:rsidRDefault="00616AF8" w:rsidP="0060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32</w:t>
            </w:r>
            <w:r w:rsidR="00E0040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74" w:type="dxa"/>
          </w:tcPr>
          <w:p w14:paraId="3093E99D" w14:textId="77777777" w:rsidR="000F3BF4" w:rsidRPr="009E555A" w:rsidRDefault="000F3BF4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75E9B4" w14:textId="11619620" w:rsidR="000F3BF4" w:rsidRPr="0043315A" w:rsidRDefault="00616AF8" w:rsidP="0060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34</w:t>
            </w:r>
            <w:r w:rsidR="00382D4B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0F3BF4" w:rsidRPr="009E555A" w14:paraId="5B349967" w14:textId="77777777" w:rsidTr="00382D4B">
        <w:tc>
          <w:tcPr>
            <w:tcW w:w="3690" w:type="dxa"/>
          </w:tcPr>
          <w:p w14:paraId="3C8A02DC" w14:textId="77777777" w:rsidR="000F3BF4" w:rsidRPr="009E555A" w:rsidRDefault="000F3BF4" w:rsidP="00A8172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C8CBD" w14:textId="356B0361" w:rsidR="000F3BF4" w:rsidRPr="009E555A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E004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274" w:type="dxa"/>
            <w:shd w:val="clear" w:color="auto" w:fill="auto"/>
          </w:tcPr>
          <w:p w14:paraId="31CFE7D5" w14:textId="77777777" w:rsidR="000F3BF4" w:rsidRPr="009E555A" w:rsidRDefault="000F3BF4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DA090" w14:textId="41EA5FF1" w:rsidR="000F3BF4" w:rsidRPr="00382D4B" w:rsidRDefault="00616AF8" w:rsidP="00A81720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382D4B" w:rsidRPr="00382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79" w:type="dxa"/>
            <w:shd w:val="clear" w:color="auto" w:fill="auto"/>
          </w:tcPr>
          <w:p w14:paraId="1005610C" w14:textId="77777777" w:rsidR="000F3BF4" w:rsidRPr="009E403E" w:rsidRDefault="000F3BF4" w:rsidP="00A817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8CDB2" w14:textId="1AE25F6D" w:rsidR="000F3BF4" w:rsidRPr="009E403E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004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74" w:type="dxa"/>
          </w:tcPr>
          <w:p w14:paraId="04A7F252" w14:textId="77777777" w:rsidR="000F3BF4" w:rsidRPr="009E403E" w:rsidRDefault="000F3BF4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A07E04C" w14:textId="39747911" w:rsidR="000F3BF4" w:rsidRPr="00382D4B" w:rsidRDefault="00616AF8" w:rsidP="0060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382D4B" w:rsidRPr="00382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</w:p>
        </w:tc>
      </w:tr>
    </w:tbl>
    <w:p w14:paraId="0BEDDD70" w14:textId="77777777" w:rsidR="000F3BF4" w:rsidRPr="000F3BF4" w:rsidRDefault="000F3BF4">
      <w:pPr>
        <w:rPr>
          <w:rFonts w:asciiTheme="majorBidi" w:hAnsiTheme="majorBidi" w:cstheme="majorBidi"/>
          <w:sz w:val="30"/>
          <w:szCs w:val="30"/>
        </w:rPr>
      </w:pPr>
    </w:p>
    <w:p w14:paraId="6B1F56CC" w14:textId="77777777" w:rsidR="00382D4B" w:rsidRDefault="00382D4B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7"/>
        <w:gridCol w:w="975"/>
        <w:gridCol w:w="236"/>
        <w:gridCol w:w="1009"/>
        <w:gridCol w:w="243"/>
        <w:gridCol w:w="968"/>
        <w:gridCol w:w="236"/>
        <w:gridCol w:w="683"/>
        <w:gridCol w:w="284"/>
        <w:gridCol w:w="647"/>
        <w:gridCol w:w="236"/>
        <w:gridCol w:w="1056"/>
        <w:gridCol w:w="247"/>
        <w:gridCol w:w="1013"/>
      </w:tblGrid>
      <w:tr w:rsidR="00AE3BE1" w:rsidRPr="00AE3BE1" w14:paraId="29AAD35D" w14:textId="77777777" w:rsidTr="000F3BF4">
        <w:tc>
          <w:tcPr>
            <w:tcW w:w="1437" w:type="dxa"/>
            <w:shd w:val="clear" w:color="auto" w:fill="auto"/>
            <w:vAlign w:val="bottom"/>
          </w:tcPr>
          <w:p w14:paraId="76A48EBC" w14:textId="11F124D9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shd w:val="clear" w:color="auto" w:fill="auto"/>
            <w:vAlign w:val="bottom"/>
          </w:tcPr>
          <w:p w14:paraId="2204A91A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D80604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  <w:vAlign w:val="bottom"/>
          </w:tcPr>
          <w:p w14:paraId="256B8A71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295B" w:rsidRPr="00AE3BE1" w14:paraId="50D46113" w14:textId="77777777" w:rsidTr="000F3BF4">
        <w:tc>
          <w:tcPr>
            <w:tcW w:w="1437" w:type="dxa"/>
            <w:shd w:val="clear" w:color="auto" w:fill="auto"/>
            <w:vAlign w:val="bottom"/>
          </w:tcPr>
          <w:p w14:paraId="197B671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2F6C3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579262" w14:textId="4BF5EFC5" w:rsidR="0041295B" w:rsidRPr="00AE3BE1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7A4F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A0C98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6067F5" w14:textId="4A041301" w:rsidR="0041295B" w:rsidRPr="00AE3BE1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80FE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D9DBB6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2AC04D" w14:textId="2A9FB533" w:rsidR="0041295B" w:rsidRPr="00AE3BE1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FFCB3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0C2E37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1D50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CE4D1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314E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2456F6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</w:tcPr>
          <w:p w14:paraId="5CCFB6E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5939046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45C37C5" w14:textId="65BFDC68" w:rsidR="0041295B" w:rsidRPr="00AE3BE1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1295B" w:rsidRPr="00AE3BE1" w14:paraId="50EF97B2" w14:textId="77777777" w:rsidTr="000F3BF4">
        <w:tc>
          <w:tcPr>
            <w:tcW w:w="1437" w:type="dxa"/>
            <w:shd w:val="clear" w:color="auto" w:fill="auto"/>
            <w:vAlign w:val="bottom"/>
          </w:tcPr>
          <w:p w14:paraId="7E9CEDF1" w14:textId="271BAABA" w:rsidR="0041295B" w:rsidRPr="00AE3BE1" w:rsidRDefault="007E0140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56120CC" w14:textId="139FFC39" w:rsidR="0041295B" w:rsidRPr="00AE3BE1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421D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029530" w14:textId="237A154F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221D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2DBCA8E" w14:textId="3FAFA531" w:rsidR="0041295B" w:rsidRPr="00AE3BE1" w:rsidRDefault="00616AF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67CD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7F1FC9A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7D0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24662F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F4D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A4D228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</w:tcPr>
          <w:p w14:paraId="4C317CB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218A47C2" w14:textId="38780AE4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295B" w:rsidRPr="00AE3BE1" w14:paraId="27699C38" w14:textId="77777777" w:rsidTr="000F3BF4">
        <w:tc>
          <w:tcPr>
            <w:tcW w:w="1437" w:type="dxa"/>
            <w:shd w:val="clear" w:color="auto" w:fill="auto"/>
          </w:tcPr>
          <w:p w14:paraId="129B66A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  <w:gridSpan w:val="3"/>
            <w:shd w:val="clear" w:color="auto" w:fill="auto"/>
          </w:tcPr>
          <w:p w14:paraId="6EBEBA9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  <w:shd w:val="clear" w:color="auto" w:fill="auto"/>
          </w:tcPr>
          <w:p w14:paraId="2609E29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</w:tcPr>
          <w:p w14:paraId="644789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B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AE3BE1" w14:paraId="56BCCC1E" w14:textId="77777777" w:rsidTr="000F3BF4">
        <w:tc>
          <w:tcPr>
            <w:tcW w:w="3657" w:type="dxa"/>
            <w:gridSpan w:val="4"/>
            <w:shd w:val="clear" w:color="auto" w:fill="auto"/>
          </w:tcPr>
          <w:p w14:paraId="199AD1C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14:paraId="636DC8E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5C1466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B7646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309425C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7A13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C38647B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73AF5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31A120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A32F26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8970E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406" w:rsidRPr="00AE3BE1" w14:paraId="1E972E1F" w14:textId="77777777" w:rsidTr="000F3BF4">
        <w:tc>
          <w:tcPr>
            <w:tcW w:w="1437" w:type="dxa"/>
            <w:shd w:val="clear" w:color="auto" w:fill="auto"/>
          </w:tcPr>
          <w:p w14:paraId="01DF5FB4" w14:textId="77777777" w:rsidR="00E00406" w:rsidRDefault="00E00406" w:rsidP="00E00406">
            <w:pPr>
              <w:tabs>
                <w:tab w:val="clear" w:pos="227"/>
              </w:tabs>
              <w:spacing w:line="240" w:lineRule="auto"/>
              <w:ind w:left="255" w:right="-105" w:hanging="255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</w:t>
            </w:r>
            <w:r>
              <w:rPr>
                <w:rFonts w:ascii="Angsana New" w:hAnsi="Angsana New"/>
                <w:sz w:val="30"/>
                <w:szCs w:val="30"/>
              </w:rPr>
              <w:t>t</w:t>
            </w:r>
            <w:proofErr w:type="spellEnd"/>
          </w:p>
          <w:p w14:paraId="23EF8D51" w14:textId="5A3C0478" w:rsidR="00E00406" w:rsidRPr="00AE3BE1" w:rsidRDefault="00E00406" w:rsidP="00E00406">
            <w:pPr>
              <w:tabs>
                <w:tab w:val="clear" w:pos="227"/>
              </w:tabs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3BE1">
              <w:rPr>
                <w:rFonts w:ascii="Angsana New" w:hAnsi="Angsana New"/>
                <w:sz w:val="30"/>
                <w:szCs w:val="30"/>
              </w:rPr>
              <w:t xml:space="preserve">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975" w:type="dxa"/>
            <w:shd w:val="clear" w:color="auto" w:fill="auto"/>
            <w:vAlign w:val="bottom"/>
          </w:tcPr>
          <w:p w14:paraId="6A416A67" w14:textId="4C9FFA4B" w:rsidR="00E00406" w:rsidRPr="00AE3BE1" w:rsidRDefault="00616AF8" w:rsidP="00E004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A9BEDCC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FE9907" w14:textId="54B1FCC5" w:rsidR="00E00406" w:rsidRPr="00AE3BE1" w:rsidRDefault="00616AF8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4418D4B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136626F" w14:textId="32983275" w:rsidR="00E00406" w:rsidRPr="00AE3BE1" w:rsidRDefault="00616AF8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E0040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  <w:shd w:val="clear" w:color="auto" w:fill="auto"/>
          </w:tcPr>
          <w:p w14:paraId="1E6AE8C2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149FCFF7" w14:textId="77777777" w:rsidR="00E00406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70294E" w14:textId="51F9EB1B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ED579D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26CE882D" w14:textId="77777777" w:rsidR="00E00406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46DBB2" w14:textId="5C4AF924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66F998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46A15E49" w14:textId="77777777" w:rsidR="00E00406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3D8207B6" w14:textId="3E728493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406E97DA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5F32906" w14:textId="77777777" w:rsidR="00E00406" w:rsidRDefault="00E00406" w:rsidP="00E004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6DC44BA7" w14:textId="5B66A5A8" w:rsidR="00E00406" w:rsidRPr="00AE3BE1" w:rsidRDefault="00616AF8" w:rsidP="00E004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0040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</w:tr>
      <w:tr w:rsidR="00E00406" w:rsidRPr="00AE3BE1" w14:paraId="65407B69" w14:textId="77777777" w:rsidTr="000F3BF4">
        <w:tc>
          <w:tcPr>
            <w:tcW w:w="1437" w:type="dxa"/>
            <w:shd w:val="clear" w:color="auto" w:fill="auto"/>
          </w:tcPr>
          <w:p w14:paraId="28D116D5" w14:textId="77777777" w:rsidR="00E00406" w:rsidRPr="00AE3BE1" w:rsidRDefault="00E00406" w:rsidP="00E00406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65AC5D" w14:textId="0D9BE2CB" w:rsidR="00E00406" w:rsidRPr="00AE3BE1" w:rsidRDefault="00616AF8" w:rsidP="00E004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0</w:t>
            </w:r>
            <w:r w:rsidR="00E004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E00406">
              <w:rPr>
                <w:rFonts w:ascii="Angsana New" w:hAnsi="Angsana New"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F925475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BF0344" w14:textId="4233A16A" w:rsidR="00E00406" w:rsidRPr="00AE3BE1" w:rsidRDefault="00616AF8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0</w:t>
            </w:r>
            <w:r w:rsidR="00E004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E00406">
              <w:rPr>
                <w:rFonts w:ascii="Angsana New" w:hAnsi="Angsana New"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49ED1DCC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89CE9A3" w14:textId="52361E63" w:rsidR="00E00406" w:rsidRPr="00AE3BE1" w:rsidRDefault="00616AF8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E0040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6" w:type="dxa"/>
            <w:shd w:val="clear" w:color="auto" w:fill="auto"/>
          </w:tcPr>
          <w:p w14:paraId="26BBD37B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0EACD12E" w14:textId="676B2D41" w:rsidR="00E00406" w:rsidRPr="00AE3BE1" w:rsidRDefault="00047A2D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E18DBB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607055D" w14:textId="52817E28" w:rsidR="00E00406" w:rsidRPr="00AE3BE1" w:rsidRDefault="00047A2D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65B719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72E0CA6" w14:textId="541596F8" w:rsidR="00E00406" w:rsidRPr="00AE3BE1" w:rsidRDefault="00047A2D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3CA842F4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1D4DDB" w14:textId="5843B0FE" w:rsidR="00E00406" w:rsidRPr="00AE3BE1" w:rsidRDefault="00616AF8" w:rsidP="00E004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47A2D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</w:tr>
      <w:tr w:rsidR="00E00406" w:rsidRPr="00AE3BE1" w14:paraId="17045CCC" w14:textId="77777777" w:rsidTr="000F3BF4">
        <w:tc>
          <w:tcPr>
            <w:tcW w:w="1437" w:type="dxa"/>
            <w:shd w:val="clear" w:color="auto" w:fill="auto"/>
          </w:tcPr>
          <w:p w14:paraId="75CB5577" w14:textId="77777777" w:rsidR="00E00406" w:rsidRPr="00AE3BE1" w:rsidRDefault="00E00406" w:rsidP="00E0040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49AACC5" w14:textId="67D53A20" w:rsidR="00E00406" w:rsidRPr="00AE3BE1" w:rsidRDefault="00616AF8" w:rsidP="00E004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E00406">
              <w:rPr>
                <w:rFonts w:ascii="Angsana New" w:hAnsi="Angsana New"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E2C2D5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5920DF" w14:textId="4CB1634F" w:rsidR="00E00406" w:rsidRPr="00AE3BE1" w:rsidRDefault="00616AF8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E00406">
              <w:rPr>
                <w:rFonts w:ascii="Angsana New" w:hAnsi="Angsana New"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04EED64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EF60233" w14:textId="47054CBF" w:rsidR="00E00406" w:rsidRPr="00AE3BE1" w:rsidRDefault="00616AF8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E0040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4EBF3572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187224DE" w14:textId="15B41552" w:rsidR="00E00406" w:rsidRPr="00AE3BE1" w:rsidRDefault="00047A2D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FD12F1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20CC8D88" w14:textId="4CD1B1A0" w:rsidR="00E00406" w:rsidRPr="00AE3BE1" w:rsidRDefault="00047A2D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E561F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81ADA8C" w14:textId="5DF481E8" w:rsidR="00E00406" w:rsidRPr="00AE3BE1" w:rsidRDefault="00047A2D" w:rsidP="00E00406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93F0D4B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EDC752" w14:textId="033E4E47" w:rsidR="00E00406" w:rsidRPr="00AE3BE1" w:rsidRDefault="00616AF8" w:rsidP="00E004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47A2D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</w:tr>
      <w:tr w:rsidR="00E00406" w:rsidRPr="00AE3BE1" w14:paraId="7D6B0644" w14:textId="77777777" w:rsidTr="000F3BF4">
        <w:tc>
          <w:tcPr>
            <w:tcW w:w="1437" w:type="dxa"/>
            <w:shd w:val="clear" w:color="auto" w:fill="auto"/>
          </w:tcPr>
          <w:p w14:paraId="1D68C6F1" w14:textId="77777777" w:rsidR="00E00406" w:rsidRPr="00AE3BE1" w:rsidRDefault="00E00406" w:rsidP="00E0040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A4D44E" w14:textId="57359853" w:rsidR="00E00406" w:rsidRPr="00AE3BE1" w:rsidRDefault="00E00406" w:rsidP="00E004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19C7C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8D2D51" w14:textId="778DC0F9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1106853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D7F0135" w14:textId="27E2F765" w:rsidR="00E00406" w:rsidRPr="00AE3BE1" w:rsidRDefault="00616AF8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6C5E2BE9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3C78BCB" w14:textId="38A2A42F" w:rsidR="00E00406" w:rsidRPr="00AE3BE1" w:rsidRDefault="00047A2D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4AD837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57559E5B" w14:textId="239832F3" w:rsidR="00E00406" w:rsidRPr="00AE3BE1" w:rsidRDefault="00047A2D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8E3E0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C3AC18C" w14:textId="5808C39B" w:rsidR="00E00406" w:rsidRPr="00AE3BE1" w:rsidRDefault="00047A2D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451FE20A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32F6CBA" w14:textId="504820E2" w:rsidR="00E00406" w:rsidRPr="00AE3BE1" w:rsidRDefault="00616AF8" w:rsidP="00E004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E00406" w:rsidRPr="00AE3BE1" w14:paraId="09231FBC" w14:textId="77777777" w:rsidTr="000F3BF4">
        <w:tc>
          <w:tcPr>
            <w:tcW w:w="1437" w:type="dxa"/>
            <w:shd w:val="clear" w:color="auto" w:fill="auto"/>
          </w:tcPr>
          <w:p w14:paraId="0DDC51B9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</w:tcPr>
          <w:p w14:paraId="5837D2CA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9E6C24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8A79C57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1256171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7E97E" w14:textId="4639B27E" w:rsidR="00E00406" w:rsidRPr="00AE3BE1" w:rsidRDefault="00616AF8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004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36" w:type="dxa"/>
            <w:shd w:val="clear" w:color="auto" w:fill="auto"/>
          </w:tcPr>
          <w:p w14:paraId="5A655E83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DE7BC53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30BC35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EB10110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82AB6A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AF6CADE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8D15375" w14:textId="77777777" w:rsidR="00E00406" w:rsidRPr="00AE3BE1" w:rsidRDefault="00E00406" w:rsidP="00E0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17B7ACE" w14:textId="3440F3ED" w:rsidR="00E00406" w:rsidRPr="00AE3BE1" w:rsidRDefault="00616AF8" w:rsidP="00E004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47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</w:t>
            </w:r>
          </w:p>
        </w:tc>
      </w:tr>
    </w:tbl>
    <w:p w14:paraId="25272AAD" w14:textId="77777777" w:rsidR="00B03167" w:rsidRPr="00382D4B" w:rsidRDefault="00B0316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2"/>
        <w:gridCol w:w="1156"/>
        <w:gridCol w:w="272"/>
        <w:gridCol w:w="1184"/>
        <w:gridCol w:w="272"/>
        <w:gridCol w:w="1190"/>
      </w:tblGrid>
      <w:tr w:rsidR="00470105" w:rsidRPr="00AE3BE1" w14:paraId="0A938E8C" w14:textId="77777777" w:rsidTr="007E0140">
        <w:trPr>
          <w:trHeight w:val="424"/>
        </w:trPr>
        <w:tc>
          <w:tcPr>
            <w:tcW w:w="3870" w:type="dxa"/>
          </w:tcPr>
          <w:p w14:paraId="4496E2FB" w14:textId="6A9CF667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8EA1F4" w14:textId="014DE4C3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9E8079F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357953E0" w14:textId="19CD4963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105" w:rsidRPr="00AE3BE1" w14:paraId="4A883E3C" w14:textId="77777777" w:rsidTr="007E0140">
        <w:tc>
          <w:tcPr>
            <w:tcW w:w="3870" w:type="dxa"/>
          </w:tcPr>
          <w:p w14:paraId="59D03FFD" w14:textId="77777777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33B06B" w14:textId="6DC7EA6D" w:rsidR="00470105" w:rsidRPr="00AE3BE1" w:rsidRDefault="00616AF8" w:rsidP="0047010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7010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4B03B4BD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8399584" w14:textId="2C19689A" w:rsidR="00470105" w:rsidRPr="00AE3BE1" w:rsidRDefault="00616AF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70105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429E783" w14:textId="77777777" w:rsidR="00470105" w:rsidRPr="00AE3BE1" w:rsidRDefault="00470105" w:rsidP="0047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A3380C" w14:textId="44466708" w:rsidR="00470105" w:rsidRPr="00AE3BE1" w:rsidRDefault="00616AF8" w:rsidP="0047010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7010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4EAA0BAF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8F24EB" w14:textId="71B71F11" w:rsidR="00470105" w:rsidRPr="00AE3BE1" w:rsidRDefault="00616AF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470105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0105" w:rsidRPr="00AE3BE1" w14:paraId="51A43CA1" w14:textId="77777777" w:rsidTr="007E0140">
        <w:tc>
          <w:tcPr>
            <w:tcW w:w="3870" w:type="dxa"/>
          </w:tcPr>
          <w:p w14:paraId="67C86F2B" w14:textId="13B2B46B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</w:tcPr>
          <w:p w14:paraId="0F5DA9A1" w14:textId="1F2F0459" w:rsidR="00470105" w:rsidRPr="00AE3BE1" w:rsidRDefault="00616AF8" w:rsidP="004701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17413346" w14:textId="77777777" w:rsidR="00470105" w:rsidRPr="00AE3BE1" w:rsidRDefault="00470105" w:rsidP="0047010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B58B73B" w14:textId="01EE9C2E" w:rsidR="00470105" w:rsidRPr="00AE3BE1" w:rsidRDefault="00616AF8" w:rsidP="004701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557A321E" w14:textId="77777777" w:rsidR="00470105" w:rsidRPr="00AE3BE1" w:rsidRDefault="00470105" w:rsidP="0047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BE18104" w14:textId="6D3AE09B" w:rsidR="00470105" w:rsidRPr="00AE3BE1" w:rsidRDefault="00616AF8" w:rsidP="004701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251F414F" w14:textId="77777777" w:rsidR="00470105" w:rsidRPr="00AE3BE1" w:rsidRDefault="00470105" w:rsidP="0047010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B1938C9" w14:textId="31E70C44" w:rsidR="00470105" w:rsidRPr="00AE3BE1" w:rsidRDefault="00616AF8" w:rsidP="004701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70105" w:rsidRPr="00AE3BE1" w14:paraId="48661926" w14:textId="77777777" w:rsidTr="007E0140">
        <w:tc>
          <w:tcPr>
            <w:tcW w:w="3870" w:type="dxa"/>
          </w:tcPr>
          <w:p w14:paraId="24B6BC84" w14:textId="77777777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116AC722" w14:textId="77777777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105" w:rsidRPr="00AE3BE1" w14:paraId="4B3F1CEE" w14:textId="77777777" w:rsidTr="007E0140">
        <w:tc>
          <w:tcPr>
            <w:tcW w:w="3870" w:type="dxa"/>
          </w:tcPr>
          <w:p w14:paraId="0FDFB0AE" w14:textId="77777777" w:rsidR="00470105" w:rsidRPr="00AE3BE1" w:rsidRDefault="00470105" w:rsidP="0047010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1" w:type="dxa"/>
            <w:shd w:val="clear" w:color="auto" w:fill="auto"/>
          </w:tcPr>
          <w:p w14:paraId="1389CFF1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8FB0407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0D65237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1CE15E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FEC7BC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41696A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875D37D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105" w:rsidRPr="00AE3BE1" w14:paraId="7841B892" w14:textId="77777777" w:rsidTr="007E0140">
        <w:tc>
          <w:tcPr>
            <w:tcW w:w="3870" w:type="dxa"/>
          </w:tcPr>
          <w:p w14:paraId="4F45AAFB" w14:textId="77777777" w:rsidR="00470105" w:rsidRPr="00AE3BE1" w:rsidRDefault="00470105" w:rsidP="0047010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EBD34D4" w14:textId="6F2DE0C5" w:rsidR="00470105" w:rsidRPr="00AE3BE1" w:rsidRDefault="00616AF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47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72" w:type="dxa"/>
            <w:shd w:val="clear" w:color="auto" w:fill="auto"/>
          </w:tcPr>
          <w:p w14:paraId="7BA07417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59296B5" w14:textId="118ED606" w:rsidR="00470105" w:rsidRPr="00AE3BE1" w:rsidRDefault="00616AF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A0B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2" w:type="dxa"/>
            <w:shd w:val="clear" w:color="auto" w:fill="auto"/>
          </w:tcPr>
          <w:p w14:paraId="73AC7D6F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3B5509CE" w14:textId="0834CFCC" w:rsidR="00470105" w:rsidRPr="00AE3BE1" w:rsidRDefault="00E00406" w:rsidP="004701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865EEB0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982C163" w14:textId="6D147ECD" w:rsidR="00470105" w:rsidRPr="00AE3BE1" w:rsidRDefault="00E00406" w:rsidP="004701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C52AF6E" w14:textId="77777777" w:rsidR="001F2A6C" w:rsidRPr="00AE3BE1" w:rsidRDefault="001F2A6C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20C223" w14:textId="6DF11FA5" w:rsidR="009417A9" w:rsidRPr="001F2A6C" w:rsidRDefault="002E3714" w:rsidP="0069707C">
      <w:pPr>
        <w:tabs>
          <w:tab w:val="left" w:pos="720"/>
        </w:tabs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BE1">
        <w:rPr>
          <w:rFonts w:ascii="Angsana New" w:hAnsi="Angsana New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616AF8" w:rsidRPr="00616AF8">
        <w:rPr>
          <w:rFonts w:ascii="Angsana New" w:hAnsi="Angsana New"/>
          <w:spacing w:val="-6"/>
          <w:sz w:val="30"/>
          <w:szCs w:val="30"/>
        </w:rPr>
        <w:t>109</w:t>
      </w:r>
      <w:r w:rsidRPr="00AE3BE1">
        <w:rPr>
          <w:rFonts w:ascii="Angsana New" w:hAnsi="Angsana New"/>
          <w:spacing w:val="-6"/>
          <w:sz w:val="30"/>
          <w:szCs w:val="30"/>
        </w:rPr>
        <w:t>,</w:t>
      </w:r>
      <w:r w:rsidR="00616AF8" w:rsidRPr="00616AF8">
        <w:rPr>
          <w:rFonts w:ascii="Angsana New" w:hAnsi="Angsana New"/>
          <w:spacing w:val="-6"/>
          <w:sz w:val="30"/>
          <w:szCs w:val="30"/>
        </w:rPr>
        <w:t>076</w:t>
      </w:r>
      <w:r w:rsidRPr="00AE3BE1">
        <w:rPr>
          <w:rFonts w:ascii="Angsana New" w:hAnsi="Angsana New"/>
          <w:spacing w:val="-6"/>
          <w:sz w:val="30"/>
          <w:szCs w:val="30"/>
        </w:rPr>
        <w:t>.</w:t>
      </w:r>
      <w:r w:rsidR="00616AF8" w:rsidRPr="00616AF8">
        <w:rPr>
          <w:rFonts w:ascii="Angsana New" w:hAnsi="Angsana New"/>
          <w:spacing w:val="-6"/>
          <w:sz w:val="30"/>
          <w:szCs w:val="30"/>
        </w:rPr>
        <w:t>03</w:t>
      </w:r>
      <w:r w:rsidRPr="00AE3BE1">
        <w:rPr>
          <w:rFonts w:ascii="Angsana New" w:hAnsi="Angsana New"/>
          <w:spacing w:val="-6"/>
          <w:sz w:val="30"/>
          <w:szCs w:val="30"/>
        </w:rPr>
        <w:t xml:space="preserve"> 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ยูโร</w:t>
      </w:r>
      <w:r w:rsidR="00140858" w:rsidRPr="00AE3BE1">
        <w:rPr>
          <w:rFonts w:ascii="Angsana New" w:hAnsi="Angsana New"/>
          <w:spacing w:val="-6"/>
          <w:sz w:val="30"/>
          <w:szCs w:val="30"/>
        </w:rPr>
        <w:br/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t>ให้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AE3BE1">
        <w:rPr>
          <w:rFonts w:ascii="Angsana New" w:hAnsi="Angsana New"/>
          <w:spacing w:val="-6"/>
          <w:sz w:val="30"/>
          <w:szCs w:val="30"/>
        </w:rPr>
        <w:t> </w:t>
      </w:r>
      <w:r w:rsidRPr="00AE3BE1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br/>
      </w:r>
      <w:r w:rsidR="00616AF8" w:rsidRPr="00616AF8">
        <w:rPr>
          <w:rFonts w:ascii="Angsana New" w:hAnsi="Angsana New" w:hint="cs"/>
          <w:spacing w:val="-6"/>
          <w:sz w:val="30"/>
          <w:szCs w:val="30"/>
        </w:rPr>
        <w:t>31</w:t>
      </w:r>
      <w:r w:rsidR="0041295B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="00616AF8" w:rsidRPr="00616AF8">
        <w:rPr>
          <w:rFonts w:ascii="Angsana New" w:hAnsi="Angsana New"/>
          <w:spacing w:val="-6"/>
          <w:sz w:val="30"/>
          <w:szCs w:val="30"/>
        </w:rPr>
        <w:t>2564</w:t>
      </w:r>
      <w:r w:rsidR="00217C27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มข้อบังคับของบริษัทย่อยดังกล่าว</w:t>
      </w:r>
      <w:r w:rsidRPr="00AE3BE1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pacing w:val="-6"/>
          <w:sz w:val="30"/>
          <w:szCs w:val="30"/>
        </w:rPr>
        <w:t>4</w:t>
      </w:r>
      <w:r w:rsidR="00FE1E8D">
        <w:rPr>
          <w:rFonts w:ascii="Angsana New" w:hAnsi="Angsana New"/>
          <w:spacing w:val="-6"/>
          <w:sz w:val="30"/>
          <w:szCs w:val="30"/>
        </w:rPr>
        <w:t>.</w:t>
      </w:r>
      <w:r w:rsidR="00616AF8" w:rsidRPr="00616AF8">
        <w:rPr>
          <w:rFonts w:ascii="Angsana New" w:hAnsi="Angsana New"/>
          <w:spacing w:val="-6"/>
          <w:sz w:val="30"/>
          <w:szCs w:val="30"/>
        </w:rPr>
        <w:t>00</w:t>
      </w:r>
      <w:r w:rsidR="00197BE1">
        <w:rPr>
          <w:rFonts w:ascii="Angsana New" w:hAnsi="Angsana New"/>
          <w:spacing w:val="-6"/>
          <w:sz w:val="30"/>
          <w:szCs w:val="30"/>
        </w:rPr>
        <w:t xml:space="preserve"> </w:t>
      </w:r>
      <w:r w:rsidRPr="00F60556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140858" w:rsidRPr="00F60556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616AF8" w:rsidRPr="00616AF8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217C27" w:rsidRPr="00F6055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616AF8" w:rsidRPr="00616AF8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616AF8" w:rsidRPr="00616AF8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6918FF"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616AF8" w:rsidRPr="00616AF8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F05895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616AF8" w:rsidRPr="00616AF8">
        <w:rPr>
          <w:rFonts w:ascii="Angsana New" w:hAnsi="Angsana New"/>
          <w:i/>
          <w:iCs/>
          <w:spacing w:val="-6"/>
          <w:sz w:val="30"/>
          <w:szCs w:val="30"/>
        </w:rPr>
        <w:t>02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ภายใต้ </w:t>
      </w:r>
      <w:r w:rsidRPr="001F2A6C">
        <w:rPr>
          <w:rFonts w:ascii="Angsana New" w:hAnsi="Angsana New"/>
          <w:spacing w:val="-6"/>
          <w:sz w:val="30"/>
          <w:szCs w:val="30"/>
        </w:rPr>
        <w:t>“</w:t>
      </w:r>
      <w:r w:rsidRPr="001F2A6C">
        <w:rPr>
          <w:rFonts w:ascii="Angsana New" w:hAnsi="Angsana New"/>
          <w:spacing w:val="-6"/>
          <w:sz w:val="30"/>
          <w:szCs w:val="30"/>
          <w:cs/>
        </w:rPr>
        <w:t>หนี้สินไม่หมุนเวียนอื่น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” </w:t>
      </w:r>
      <w:r w:rsidRPr="001F2A6C">
        <w:rPr>
          <w:rFonts w:ascii="Angsana New" w:hAnsi="Angsana New"/>
          <w:spacing w:val="-6"/>
          <w:sz w:val="30"/>
          <w:szCs w:val="30"/>
          <w:cs/>
        </w:rPr>
        <w:t>ในงบการเงินรวม</w:t>
      </w: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24A1C44D" w14:textId="184C9753" w:rsidR="00CB27DE" w:rsidRDefault="00CB2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2C494E1" w14:textId="6CF492F0" w:rsidR="00AF225E" w:rsidRDefault="007420CF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7DB600A3" w14:textId="4A436C5E" w:rsidR="007420CF" w:rsidRDefault="007420CF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8B8A4A" w14:textId="77777777" w:rsidR="007420CF" w:rsidRPr="00A2438A" w:rsidRDefault="007420CF" w:rsidP="007420C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2438A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A2438A">
        <w:rPr>
          <w:rFonts w:ascii="Angsana New" w:hAnsi="Angsana New" w:hint="cs"/>
          <w:i/>
          <w:iCs/>
          <w:sz w:val="30"/>
          <w:szCs w:val="30"/>
          <w:cs/>
        </w:rPr>
        <w:t>ว่าจ้างให้เป็นผู้ผลิต</w:t>
      </w:r>
    </w:p>
    <w:p w14:paraId="6A44FDBD" w14:textId="77777777" w:rsidR="007420CF" w:rsidRPr="00271373" w:rsidRDefault="007420CF" w:rsidP="007420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7439247A" w14:textId="4F279076" w:rsidR="00382D4B" w:rsidRPr="00271373" w:rsidRDefault="007420CF" w:rsidP="002713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>บริษัท</w:t>
      </w:r>
      <w:r w:rsidRPr="001F2A6C">
        <w:rPr>
          <w:rFonts w:ascii="Angsana New" w:hAnsi="Angsana New"/>
          <w:sz w:val="30"/>
          <w:szCs w:val="30"/>
          <w:cs/>
        </w:rPr>
        <w:t>มีสัญญาว่าจ้างให้เป็นผู้ผลิตกับบริษัท</w:t>
      </w:r>
      <w:r w:rsidRPr="001F2A6C">
        <w:rPr>
          <w:rFonts w:ascii="Angsana New" w:hAnsi="Angsana New"/>
          <w:sz w:val="30"/>
          <w:szCs w:val="30"/>
        </w:rPr>
        <w:t xml:space="preserve"> </w:t>
      </w:r>
      <w:r w:rsidR="00096803">
        <w:rPr>
          <w:rFonts w:ascii="Angsana New" w:hAnsi="Angsana New" w:hint="cs"/>
          <w:sz w:val="30"/>
          <w:szCs w:val="30"/>
          <w:cs/>
        </w:rPr>
        <w:t>โซเชียลแล็บ</w:t>
      </w:r>
      <w:r w:rsidRPr="001F2A6C">
        <w:rPr>
          <w:rFonts w:ascii="Angsana New" w:hAnsi="Angsana New"/>
          <w:sz w:val="30"/>
          <w:szCs w:val="30"/>
          <w:cs/>
        </w:rPr>
        <w:t xml:space="preserve"> จำกัด ซึ่งเป็น</w:t>
      </w:r>
      <w:r w:rsidR="005D2280" w:rsidRPr="005D2280">
        <w:rPr>
          <w:rFonts w:ascii="Angsana New" w:hAnsi="Angsana New"/>
          <w:sz w:val="30"/>
          <w:szCs w:val="30"/>
          <w:cs/>
        </w:rPr>
        <w:t>บริษัท</w:t>
      </w:r>
      <w:r w:rsidR="00271373">
        <w:rPr>
          <w:rFonts w:ascii="Angsana New" w:hAnsi="Angsana New" w:hint="cs"/>
          <w:sz w:val="30"/>
          <w:szCs w:val="30"/>
          <w:cs/>
        </w:rPr>
        <w:t>ที่มี</w:t>
      </w:r>
      <w:r w:rsidR="005D2280" w:rsidRPr="005D2280">
        <w:rPr>
          <w:rFonts w:ascii="Angsana New" w:hAnsi="Angsana New"/>
          <w:sz w:val="30"/>
          <w:szCs w:val="30"/>
          <w:cs/>
        </w:rPr>
        <w:t>กรรมการที่มีความสัมพันธ์ทาง</w:t>
      </w:r>
      <w:r w:rsidR="005D2280" w:rsidRPr="00271373">
        <w:rPr>
          <w:rFonts w:ascii="Angsana New" w:hAnsi="Angsana New"/>
          <w:sz w:val="30"/>
          <w:szCs w:val="30"/>
          <w:cs/>
        </w:rPr>
        <w:t>ครอบครัวกับกรรมการของบริษัท</w:t>
      </w:r>
      <w:r w:rsidR="005D2280" w:rsidRPr="00271373">
        <w:rPr>
          <w:rFonts w:ascii="Angsana New" w:hAnsi="Angsana New" w:hint="cs"/>
          <w:sz w:val="30"/>
          <w:szCs w:val="30"/>
          <w:cs/>
        </w:rPr>
        <w:t xml:space="preserve"> </w:t>
      </w:r>
      <w:r w:rsidRPr="00271373">
        <w:rPr>
          <w:rFonts w:ascii="Angsana New" w:hAnsi="Angsana New"/>
          <w:sz w:val="30"/>
          <w:szCs w:val="30"/>
          <w:cs/>
        </w:rPr>
        <w:t>โดยที่คู่สัญญาตกลงว่าจ้างให้บริษัทเป็นผู้ผลิต</w:t>
      </w:r>
      <w:r w:rsidR="00E14B39" w:rsidRPr="00271373">
        <w:rPr>
          <w:rFonts w:ascii="Angsana New" w:hAnsi="Angsana New" w:hint="cs"/>
          <w:sz w:val="30"/>
          <w:szCs w:val="30"/>
          <w:cs/>
        </w:rPr>
        <w:t>ผลิตภัณฑ์เสริมอาหารคอลลาเจน</w:t>
      </w:r>
      <w:r w:rsidRPr="00271373">
        <w:rPr>
          <w:rFonts w:ascii="Angsana New" w:hAnsi="Angsana New"/>
          <w:sz w:val="30"/>
          <w:szCs w:val="30"/>
          <w:cs/>
        </w:rPr>
        <w:t xml:space="preserve"> โดยบริษัทเป็นผู้จัดหาวัตถุดิบ</w:t>
      </w:r>
      <w:r w:rsidR="00262351" w:rsidRPr="00271373">
        <w:rPr>
          <w:rFonts w:ascii="Angsana New" w:hAnsi="Angsana New" w:hint="cs"/>
          <w:sz w:val="30"/>
          <w:szCs w:val="30"/>
          <w:cs/>
        </w:rPr>
        <w:t xml:space="preserve"> ฉลาก </w:t>
      </w:r>
      <w:r w:rsidRPr="00271373">
        <w:rPr>
          <w:rFonts w:ascii="Angsana New" w:hAnsi="Angsana New"/>
          <w:sz w:val="30"/>
          <w:szCs w:val="30"/>
          <w:cs/>
        </w:rPr>
        <w:t>และ</w:t>
      </w:r>
      <w:r w:rsidR="00262351" w:rsidRPr="00271373">
        <w:rPr>
          <w:rFonts w:ascii="Angsana New" w:hAnsi="Angsana New" w:hint="cs"/>
          <w:sz w:val="30"/>
          <w:szCs w:val="30"/>
          <w:cs/>
        </w:rPr>
        <w:t>ภาชนะ</w:t>
      </w:r>
      <w:r w:rsidRPr="00271373">
        <w:rPr>
          <w:rFonts w:ascii="Angsana New" w:hAnsi="Angsana New"/>
          <w:sz w:val="30"/>
          <w:szCs w:val="30"/>
          <w:cs/>
        </w:rPr>
        <w:t>บรรจุที่จะใช้ในการผลิต สัญญาฉบับนี้มีผลบังคับใช้</w:t>
      </w:r>
      <w:r w:rsidRPr="00271373">
        <w:rPr>
          <w:rFonts w:ascii="Angsana New" w:hAnsi="Angsana New" w:hint="cs"/>
          <w:sz w:val="30"/>
          <w:szCs w:val="30"/>
          <w:cs/>
        </w:rPr>
        <w:t>ตั้งแต่</w:t>
      </w:r>
      <w:r w:rsidRPr="00271373">
        <w:rPr>
          <w:rFonts w:ascii="Angsana New" w:hAnsi="Angsana New"/>
          <w:sz w:val="30"/>
          <w:szCs w:val="30"/>
          <w:cs/>
        </w:rPr>
        <w:t xml:space="preserve">วันที่ </w:t>
      </w:r>
      <w:r w:rsidR="009C22B7">
        <w:rPr>
          <w:rFonts w:ascii="Angsana New" w:hAnsi="Angsana New"/>
          <w:sz w:val="30"/>
          <w:szCs w:val="30"/>
          <w:cs/>
        </w:rPr>
        <w:br/>
      </w:r>
      <w:r w:rsidR="00616AF8" w:rsidRPr="00616AF8">
        <w:rPr>
          <w:rFonts w:ascii="Angsana New" w:hAnsi="Angsana New"/>
          <w:sz w:val="30"/>
          <w:szCs w:val="30"/>
        </w:rPr>
        <w:t>11</w:t>
      </w:r>
      <w:r w:rsidR="003A7FD9" w:rsidRPr="00271373">
        <w:rPr>
          <w:rFonts w:ascii="Angsana New" w:hAnsi="Angsana New"/>
          <w:sz w:val="30"/>
          <w:szCs w:val="30"/>
        </w:rPr>
        <w:t xml:space="preserve"> </w:t>
      </w:r>
      <w:r w:rsidR="003A7FD9" w:rsidRPr="00271373">
        <w:rPr>
          <w:rFonts w:ascii="Angsana New" w:hAnsi="Angsana New" w:hint="cs"/>
          <w:sz w:val="30"/>
          <w:szCs w:val="30"/>
          <w:cs/>
        </w:rPr>
        <w:t>มีนาคม</w:t>
      </w:r>
      <w:r w:rsidRPr="00271373">
        <w:rPr>
          <w:rFonts w:ascii="Angsana New" w:hAnsi="Angsana New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="003A7FD9" w:rsidRPr="00271373">
        <w:rPr>
          <w:rFonts w:ascii="Angsana New" w:hAnsi="Angsana New"/>
          <w:sz w:val="30"/>
          <w:szCs w:val="30"/>
        </w:rPr>
        <w:t xml:space="preserve"> </w:t>
      </w:r>
      <w:r w:rsidR="003A7FD9" w:rsidRPr="0027137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616AF8" w:rsidRPr="00616AF8">
        <w:rPr>
          <w:rFonts w:ascii="Angsana New" w:hAnsi="Angsana New"/>
          <w:sz w:val="30"/>
          <w:szCs w:val="30"/>
        </w:rPr>
        <w:t>15</w:t>
      </w:r>
      <w:r w:rsidR="003A7FD9" w:rsidRPr="00271373">
        <w:rPr>
          <w:rFonts w:ascii="Angsana New" w:hAnsi="Angsana New"/>
          <w:sz w:val="30"/>
          <w:szCs w:val="30"/>
        </w:rPr>
        <w:t xml:space="preserve"> </w:t>
      </w:r>
      <w:r w:rsidR="003A7FD9" w:rsidRPr="0027137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16AF8" w:rsidRPr="00616AF8">
        <w:rPr>
          <w:rFonts w:ascii="Angsana New" w:hAnsi="Angsana New" w:hint="cs"/>
          <w:sz w:val="30"/>
          <w:szCs w:val="30"/>
        </w:rPr>
        <w:t>2565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/>
          <w:sz w:val="30"/>
          <w:szCs w:val="30"/>
          <w:cs/>
        </w:rPr>
        <w:t>คู่สัญญามีภาระผูกพันที่จะต้องจ่าย</w:t>
      </w:r>
      <w:r w:rsidRPr="00271373">
        <w:rPr>
          <w:rFonts w:ascii="Angsana New" w:hAnsi="Angsana New" w:hint="cs"/>
          <w:sz w:val="30"/>
          <w:szCs w:val="30"/>
          <w:cs/>
        </w:rPr>
        <w:t>ค่าบริการ</w:t>
      </w:r>
      <w:r w:rsidRPr="00271373">
        <w:rPr>
          <w:rFonts w:ascii="Angsana New" w:hAnsi="Angsana New"/>
          <w:sz w:val="30"/>
          <w:szCs w:val="30"/>
          <w:cs/>
        </w:rPr>
        <w:t>ตาม</w:t>
      </w:r>
      <w:r w:rsidRPr="00271373">
        <w:rPr>
          <w:rFonts w:ascii="Angsana New" w:hAnsi="Angsana New" w:hint="cs"/>
          <w:sz w:val="30"/>
          <w:szCs w:val="30"/>
          <w:cs/>
        </w:rPr>
        <w:t>อัตรา</w:t>
      </w:r>
      <w:r w:rsidRPr="00271373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0FF3B419" w14:textId="77777777" w:rsidR="003A7FD9" w:rsidRDefault="003A7FD9" w:rsidP="003A7F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180BC6A" w14:textId="1687D668" w:rsidR="00F05895" w:rsidRDefault="00F05895" w:rsidP="00823F90">
      <w:pPr>
        <w:pStyle w:val="block"/>
        <w:numPr>
          <w:ilvl w:val="0"/>
          <w:numId w:val="19"/>
        </w:numPr>
        <w:tabs>
          <w:tab w:val="left" w:pos="630"/>
          <w:tab w:val="left" w:pos="810"/>
        </w:tabs>
        <w:spacing w:after="0"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6542F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ลูกหนี้การค้า</w:t>
      </w:r>
    </w:p>
    <w:p w14:paraId="1C028DB0" w14:textId="77777777" w:rsidR="006542FD" w:rsidRPr="006542FD" w:rsidRDefault="006542FD" w:rsidP="006542FD">
      <w:pPr>
        <w:pStyle w:val="block"/>
        <w:tabs>
          <w:tab w:val="left" w:pos="630"/>
          <w:tab w:val="left" w:pos="810"/>
        </w:tabs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260"/>
      </w:tblGrid>
      <w:tr w:rsidR="006542FD" w:rsidRPr="007248D9" w14:paraId="01536E73" w14:textId="77777777" w:rsidTr="00AB3C96">
        <w:trPr>
          <w:cantSplit/>
          <w:tblHeader/>
        </w:trPr>
        <w:tc>
          <w:tcPr>
            <w:tcW w:w="3960" w:type="dxa"/>
            <w:vAlign w:val="bottom"/>
          </w:tcPr>
          <w:p w14:paraId="05C4494D" w14:textId="7D281511" w:rsidR="006542FD" w:rsidRPr="007248D9" w:rsidRDefault="006542F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63CB02A" w14:textId="42E1076A" w:rsidR="006542FD" w:rsidRPr="007248D9" w:rsidRDefault="006542F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13F2701" w14:textId="77777777" w:rsidR="006542FD" w:rsidRPr="007248D9" w:rsidRDefault="006542F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  <w:hideMark/>
          </w:tcPr>
          <w:p w14:paraId="1EC832D9" w14:textId="023C4C08" w:rsidR="006542FD" w:rsidRPr="007248D9" w:rsidRDefault="006542F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42FD" w:rsidRPr="007248D9" w14:paraId="1883DA15" w14:textId="77777777" w:rsidTr="00AB3C96">
        <w:trPr>
          <w:cantSplit/>
          <w:tblHeader/>
        </w:trPr>
        <w:tc>
          <w:tcPr>
            <w:tcW w:w="3960" w:type="dxa"/>
            <w:vAlign w:val="bottom"/>
          </w:tcPr>
          <w:p w14:paraId="78C0ED6B" w14:textId="05BD18C7" w:rsidR="006542FD" w:rsidRPr="007248D9" w:rsidRDefault="006542F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C611231" w14:textId="4B676B8D" w:rsidR="006542FD" w:rsidRPr="007248D9" w:rsidRDefault="00616AF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616AF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6542FD" w:rsidRPr="007248D9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6542FD" w:rsidRPr="007248D9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ม</w:t>
            </w:r>
            <w:r w:rsidR="007248D9" w:rsidRPr="007248D9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ีนาคม </w:t>
            </w:r>
            <w:r w:rsidRPr="00616AF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303AB9B" w14:textId="77777777" w:rsidR="006542FD" w:rsidRPr="007248D9" w:rsidRDefault="006542FD" w:rsidP="007248D9">
            <w:pPr>
              <w:pStyle w:val="acctmergecolhdg"/>
              <w:spacing w:line="240" w:lineRule="auto"/>
              <w:ind w:left="-83" w:firstLine="4"/>
              <w:jc w:val="left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EDB2FED" w14:textId="65DB3DF9" w:rsidR="006542FD" w:rsidRPr="007248D9" w:rsidRDefault="00616AF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616AF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6542FD" w:rsidRPr="007248D9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6542FD" w:rsidRPr="007248D9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6542FD" w:rsidRPr="007248D9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616AF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49CA700A" w14:textId="77777777" w:rsidR="006542FD" w:rsidRPr="007248D9" w:rsidRDefault="006542F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638FA69" w14:textId="492EDFF5" w:rsidR="006542FD" w:rsidRPr="007248D9" w:rsidRDefault="00616AF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6542FD" w:rsidRPr="007248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48D9" w:rsidRPr="007248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6542FD" w:rsidRPr="007248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2EB72A1" w14:textId="77777777" w:rsidR="006542FD" w:rsidRPr="007248D9" w:rsidRDefault="006542F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D992DEF" w14:textId="4BA7D87D" w:rsidR="006542FD" w:rsidRPr="007248D9" w:rsidRDefault="00616AF8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616AF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6542FD" w:rsidRPr="007248D9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6542FD" w:rsidRPr="007248D9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6542FD" w:rsidRPr="007248D9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616AF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6542FD" w:rsidRPr="007248D9" w14:paraId="08BB39D3" w14:textId="77777777" w:rsidTr="00AB3C96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5522136" w14:textId="77777777" w:rsidR="006542FD" w:rsidRPr="007248D9" w:rsidRDefault="006542FD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0AD0D655" w14:textId="7E295BE3" w:rsidR="006542FD" w:rsidRPr="007248D9" w:rsidRDefault="006542F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B3C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B3C96" w:rsidRPr="007248D9" w14:paraId="089033DA" w14:textId="77777777" w:rsidTr="00AB3C96">
        <w:trPr>
          <w:cantSplit/>
        </w:trPr>
        <w:tc>
          <w:tcPr>
            <w:tcW w:w="3960" w:type="dxa"/>
            <w:hideMark/>
          </w:tcPr>
          <w:p w14:paraId="11A5F6F2" w14:textId="77777777" w:rsidR="00AB3C96" w:rsidRPr="007248D9" w:rsidRDefault="00AB3C96" w:rsidP="00AB3C96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6FF6A99" w14:textId="07EDADBF" w:rsidR="00AB3C96" w:rsidRPr="00B854F7" w:rsidRDefault="00616AF8" w:rsidP="00AB3C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AF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259</w:t>
            </w:r>
            <w:r w:rsidR="00B854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80" w:type="dxa"/>
          </w:tcPr>
          <w:p w14:paraId="2FA92A67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C7B73" w14:textId="6292995C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259</w:t>
            </w:r>
            <w:r w:rsidR="00AB3C96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78" w:type="dxa"/>
          </w:tcPr>
          <w:p w14:paraId="4AA8AFF0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47256C4" w14:textId="2F4D10C8" w:rsidR="00AB3C96" w:rsidRPr="007248D9" w:rsidRDefault="00616AF8" w:rsidP="00AB3C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AF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248</w:t>
            </w:r>
            <w:r w:rsidR="005501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180" w:type="dxa"/>
          </w:tcPr>
          <w:p w14:paraId="7177691A" w14:textId="77777777" w:rsidR="00AB3C96" w:rsidRPr="007248D9" w:rsidRDefault="00AB3C96" w:rsidP="00AB3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080ABA" w14:textId="61B32F8E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257</w:t>
            </w:r>
            <w:r w:rsidR="00AB3C96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AB3C96" w:rsidRPr="007248D9" w14:paraId="62E3DD33" w14:textId="77777777" w:rsidTr="00AB3C96">
        <w:trPr>
          <w:cantSplit/>
        </w:trPr>
        <w:tc>
          <w:tcPr>
            <w:tcW w:w="3960" w:type="dxa"/>
            <w:hideMark/>
          </w:tcPr>
          <w:p w14:paraId="1F21E11A" w14:textId="77777777" w:rsidR="00AB3C96" w:rsidRPr="007248D9" w:rsidRDefault="00AB3C96" w:rsidP="00AB3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1C5710B" w14:textId="77777777" w:rsidR="00AB3C96" w:rsidRPr="007248D9" w:rsidRDefault="00AB3C96" w:rsidP="00AB3C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8EA197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D9FB98" w14:textId="77777777" w:rsidR="00AB3C96" w:rsidRPr="00AB3C96" w:rsidRDefault="00AB3C96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595B29C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F1F3F3" w14:textId="77777777" w:rsidR="00AB3C96" w:rsidRPr="007248D9" w:rsidRDefault="00AB3C96" w:rsidP="00AB3C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287815" w14:textId="77777777" w:rsidR="00AB3C96" w:rsidRPr="007248D9" w:rsidRDefault="00AB3C96" w:rsidP="00AB3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3B06B" w14:textId="77777777" w:rsidR="00AB3C96" w:rsidRPr="00AB3C96" w:rsidRDefault="00AB3C96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C96" w:rsidRPr="007248D9" w14:paraId="74FE1A19" w14:textId="77777777" w:rsidTr="00AB3C96">
        <w:trPr>
          <w:cantSplit/>
        </w:trPr>
        <w:tc>
          <w:tcPr>
            <w:tcW w:w="3960" w:type="dxa"/>
            <w:hideMark/>
          </w:tcPr>
          <w:p w14:paraId="5AA9CFAF" w14:textId="5A6CCEFF" w:rsidR="00AB3C96" w:rsidRPr="007248D9" w:rsidRDefault="00AB3C96" w:rsidP="00AB3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F914477" w14:textId="58BA4592" w:rsidR="00AB3C96" w:rsidRPr="007248D9" w:rsidRDefault="00616AF8" w:rsidP="00AB3C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="00B85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  <w:tc>
          <w:tcPr>
            <w:tcW w:w="180" w:type="dxa"/>
          </w:tcPr>
          <w:p w14:paraId="42FC658B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056F1" w14:textId="18AC412F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172</w:t>
            </w:r>
            <w:r w:rsidR="00AB3C96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78" w:type="dxa"/>
          </w:tcPr>
          <w:p w14:paraId="3EA44666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D91A5" w14:textId="492981FA" w:rsidR="00AB3C96" w:rsidRPr="007248D9" w:rsidRDefault="00616AF8" w:rsidP="00AB3C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="005501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180" w:type="dxa"/>
          </w:tcPr>
          <w:p w14:paraId="52393192" w14:textId="77777777" w:rsidR="00AB3C96" w:rsidRPr="007248D9" w:rsidRDefault="00AB3C96" w:rsidP="00AB3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2F8494" w14:textId="47E150B0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160</w:t>
            </w:r>
            <w:r w:rsidR="00AB3C96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AB3C96" w:rsidRPr="007248D9" w14:paraId="20B0851D" w14:textId="77777777" w:rsidTr="00AB3C96">
        <w:trPr>
          <w:cantSplit/>
        </w:trPr>
        <w:tc>
          <w:tcPr>
            <w:tcW w:w="3960" w:type="dxa"/>
            <w:hideMark/>
          </w:tcPr>
          <w:p w14:paraId="533C267E" w14:textId="50054904" w:rsidR="00AB3C96" w:rsidRPr="007248D9" w:rsidRDefault="00AB3C96" w:rsidP="00AB3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16AF8" w:rsidRPr="00616AF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59DA1E4" w14:textId="5CD35AFA" w:rsidR="00AB3C96" w:rsidRPr="007248D9" w:rsidRDefault="00616AF8" w:rsidP="00AB3C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85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180" w:type="dxa"/>
          </w:tcPr>
          <w:p w14:paraId="4B5873CE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B5F86B9" w14:textId="11E53542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AB3C96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78" w:type="dxa"/>
          </w:tcPr>
          <w:p w14:paraId="3AC0155D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00666D" w14:textId="0CF3373E" w:rsidR="00AB3C96" w:rsidRPr="007248D9" w:rsidRDefault="00616AF8" w:rsidP="00AB3C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501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180" w:type="dxa"/>
          </w:tcPr>
          <w:p w14:paraId="0866550B" w14:textId="77777777" w:rsidR="00AB3C96" w:rsidRPr="007248D9" w:rsidRDefault="00AB3C96" w:rsidP="00AB3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93AC5" w14:textId="0A038D48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AB3C96" w:rsidRPr="007248D9" w14:paraId="53E5656F" w14:textId="77777777" w:rsidTr="00AB3C96">
        <w:trPr>
          <w:cantSplit/>
        </w:trPr>
        <w:tc>
          <w:tcPr>
            <w:tcW w:w="3960" w:type="dxa"/>
            <w:hideMark/>
          </w:tcPr>
          <w:p w14:paraId="2EEF7271" w14:textId="3B7687DE" w:rsidR="00AB3C96" w:rsidRPr="007248D9" w:rsidRDefault="00AB3C96" w:rsidP="00AB3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30628C7" w14:textId="71F25D0F" w:rsidR="00AB3C96" w:rsidRPr="007248D9" w:rsidRDefault="00616AF8" w:rsidP="00AB3C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80" w:type="dxa"/>
          </w:tcPr>
          <w:p w14:paraId="0E5717F6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EFEA6" w14:textId="0633A0AD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78" w:type="dxa"/>
          </w:tcPr>
          <w:p w14:paraId="11BC0EAF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8C0405" w14:textId="0FCEFEB9" w:rsidR="00AB3C96" w:rsidRPr="007248D9" w:rsidRDefault="00616AF8" w:rsidP="00AB3C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  <w:tc>
          <w:tcPr>
            <w:tcW w:w="180" w:type="dxa"/>
          </w:tcPr>
          <w:p w14:paraId="748339B6" w14:textId="77777777" w:rsidR="00AB3C96" w:rsidRPr="007248D9" w:rsidRDefault="00AB3C96" w:rsidP="00AB3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9EBBB" w14:textId="78BC25EB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AB3C96" w:rsidRPr="007248D9" w14:paraId="24CEAD1A" w14:textId="77777777" w:rsidTr="00AB3C96">
        <w:trPr>
          <w:cantSplit/>
        </w:trPr>
        <w:tc>
          <w:tcPr>
            <w:tcW w:w="3960" w:type="dxa"/>
            <w:hideMark/>
          </w:tcPr>
          <w:p w14:paraId="227140DF" w14:textId="1EF2437F" w:rsidR="00AB3C96" w:rsidRPr="007248D9" w:rsidRDefault="00AB3C96" w:rsidP="00AB3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273EA" w14:textId="6DF84DE5" w:rsidR="00AB3C96" w:rsidRPr="007248D9" w:rsidRDefault="00616AF8" w:rsidP="00AB3C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5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80" w:type="dxa"/>
          </w:tcPr>
          <w:p w14:paraId="3DB5CE18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052C1" w14:textId="38455A17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AB3C96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78" w:type="dxa"/>
          </w:tcPr>
          <w:p w14:paraId="41635608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85949" w14:textId="1BFEEEF8" w:rsidR="00AB3C96" w:rsidRPr="007248D9" w:rsidRDefault="00616AF8" w:rsidP="00AB3C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180" w:type="dxa"/>
          </w:tcPr>
          <w:p w14:paraId="5EB610F9" w14:textId="77777777" w:rsidR="00AB3C96" w:rsidRPr="007248D9" w:rsidRDefault="00AB3C96" w:rsidP="00AB3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5F6EE" w14:textId="5FE63B99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AB3C96" w:rsidRPr="007248D9" w14:paraId="21096270" w14:textId="77777777" w:rsidTr="00AB3C96">
        <w:trPr>
          <w:cantSplit/>
        </w:trPr>
        <w:tc>
          <w:tcPr>
            <w:tcW w:w="3960" w:type="dxa"/>
            <w:hideMark/>
          </w:tcPr>
          <w:p w14:paraId="27D39178" w14:textId="77777777" w:rsidR="00AB3C96" w:rsidRPr="007248D9" w:rsidRDefault="00AB3C96" w:rsidP="00AB3C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065F5" w14:textId="27992671" w:rsidR="00AB3C96" w:rsidRPr="007248D9" w:rsidRDefault="00616AF8" w:rsidP="00AB3C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  <w:r w:rsidR="00B85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</w:p>
        </w:tc>
        <w:tc>
          <w:tcPr>
            <w:tcW w:w="180" w:type="dxa"/>
          </w:tcPr>
          <w:p w14:paraId="2AD45F24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2BABA" w14:textId="1304C75F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  <w:r w:rsidR="00AB3C96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78" w:type="dxa"/>
          </w:tcPr>
          <w:p w14:paraId="70D23275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697E2" w14:textId="12CB9443" w:rsidR="00AB3C96" w:rsidRPr="007248D9" w:rsidRDefault="00616AF8" w:rsidP="00AB3C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5501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80" w:type="dxa"/>
          </w:tcPr>
          <w:p w14:paraId="0B5D89CE" w14:textId="77777777" w:rsidR="00AB3C96" w:rsidRPr="007248D9" w:rsidRDefault="00AB3C96" w:rsidP="00AB3C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C4901" w14:textId="62E39BA9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AB3C96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  <w:tr w:rsidR="00AB3C96" w:rsidRPr="007248D9" w14:paraId="13AE9D58" w14:textId="77777777" w:rsidTr="00AB3C96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0122993" w14:textId="03B9A3C3" w:rsidR="00AB3C96" w:rsidRPr="007248D9" w:rsidRDefault="00AB3C96" w:rsidP="00AB3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1996F" w14:textId="7B437C3A" w:rsidR="00AB3C96" w:rsidRPr="00B854F7" w:rsidRDefault="00B854F7" w:rsidP="00B854F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54F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854F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409</w:t>
            </w:r>
            <w:r w:rsidRPr="00B854F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F81789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8323F" w14:textId="77777777" w:rsidR="00AB3C96" w:rsidRDefault="00AB3C96" w:rsidP="00AB3C96">
            <w:pPr>
              <w:pStyle w:val="acctfourfigures"/>
              <w:tabs>
                <w:tab w:val="clear" w:pos="765"/>
                <w:tab w:val="decimal" w:pos="550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ABAC94" w14:textId="45AABC13" w:rsidR="00AB3C96" w:rsidRPr="00AB3C96" w:rsidRDefault="00AB3C96" w:rsidP="00AB3C9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7085A04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24AC2" w14:textId="5D63EC4C" w:rsidR="00AB3C96" w:rsidRPr="0055013A" w:rsidRDefault="0055013A" w:rsidP="005501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13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  <w:r w:rsidRPr="0055013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AABF55" w14:textId="77777777" w:rsidR="00AB3C96" w:rsidRPr="007248D9" w:rsidRDefault="00AB3C96" w:rsidP="00AB3C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466C8A4" w14:textId="77777777" w:rsidR="00AB3C96" w:rsidRPr="00AB3C96" w:rsidRDefault="00AB3C96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667AE4F6" w14:textId="262C37D0" w:rsidR="00AB3C96" w:rsidRPr="00AB3C96" w:rsidRDefault="00AB3C96" w:rsidP="00AB3C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B3C96" w:rsidRPr="007248D9" w14:paraId="096EE7FA" w14:textId="77777777" w:rsidTr="00AB3C96">
        <w:trPr>
          <w:cantSplit/>
        </w:trPr>
        <w:tc>
          <w:tcPr>
            <w:tcW w:w="3960" w:type="dxa"/>
            <w:hideMark/>
          </w:tcPr>
          <w:p w14:paraId="2CD6E2A1" w14:textId="77777777" w:rsidR="00AB3C96" w:rsidRPr="007248D9" w:rsidRDefault="00AB3C96" w:rsidP="00AB3C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11407" w14:textId="2326E077" w:rsidR="00AB3C96" w:rsidRPr="007248D9" w:rsidRDefault="00616AF8" w:rsidP="00AB3C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391</w:t>
            </w:r>
            <w:r w:rsidR="00B85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914</w:t>
            </w:r>
          </w:p>
        </w:tc>
        <w:tc>
          <w:tcPr>
            <w:tcW w:w="180" w:type="dxa"/>
          </w:tcPr>
          <w:p w14:paraId="6C2A2CB4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1DF44" w14:textId="1221E846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  <w:r w:rsidR="00AB3C96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78" w:type="dxa"/>
          </w:tcPr>
          <w:p w14:paraId="47DF0081" w14:textId="77777777" w:rsidR="00AB3C96" w:rsidRPr="007248D9" w:rsidRDefault="00AB3C96" w:rsidP="00AB3C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335AB" w14:textId="415B25AD" w:rsidR="00AB3C96" w:rsidRPr="007248D9" w:rsidRDefault="00616AF8" w:rsidP="00AB3C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</w:t>
            </w:r>
            <w:r w:rsidR="005501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180" w:type="dxa"/>
          </w:tcPr>
          <w:p w14:paraId="4ECED509" w14:textId="77777777" w:rsidR="00AB3C96" w:rsidRPr="007248D9" w:rsidRDefault="00AB3C96" w:rsidP="00AB3C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FCF9408" w14:textId="6DB0B2C1" w:rsidR="00AB3C96" w:rsidRPr="00AB3C96" w:rsidRDefault="00616AF8" w:rsidP="00AB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AB3C96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</w:tbl>
    <w:p w14:paraId="11D905D3" w14:textId="77777777" w:rsidR="007248D9" w:rsidRPr="007248D9" w:rsidRDefault="007248D9" w:rsidP="00F05895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highlight w:val="cyan"/>
          <w:cs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260"/>
      </w:tblGrid>
      <w:tr w:rsidR="007248D9" w:rsidRPr="007248D9" w14:paraId="40E7B6DA" w14:textId="77777777" w:rsidTr="00AB3C96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9022BA3" w14:textId="711D10E8" w:rsidR="007248D9" w:rsidRPr="00AB3C96" w:rsidRDefault="007248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B3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2350D32D" w14:textId="72BDA984" w:rsidR="007248D9" w:rsidRPr="007248D9" w:rsidRDefault="007248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EC21958" w14:textId="77777777" w:rsidR="007248D9" w:rsidRPr="007248D9" w:rsidRDefault="007248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  <w:hideMark/>
          </w:tcPr>
          <w:p w14:paraId="2753476C" w14:textId="1DFB95C0" w:rsidR="007248D9" w:rsidRPr="007248D9" w:rsidRDefault="007248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7248D9" w:rsidRPr="007248D9" w14:paraId="4A73A89E" w14:textId="77777777" w:rsidTr="00AB3C96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45EA104" w14:textId="5538127A" w:rsidR="007248D9" w:rsidRPr="00AB3C96" w:rsidRDefault="007248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B3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AB3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B3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B3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B3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  <w:hideMark/>
          </w:tcPr>
          <w:p w14:paraId="0D53C570" w14:textId="2C723533" w:rsidR="007248D9" w:rsidRPr="007248D9" w:rsidRDefault="00616AF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1CA08E4" w14:textId="77777777" w:rsidR="007248D9" w:rsidRPr="007248D9" w:rsidRDefault="007248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EC3FD4E" w14:textId="3CC59990" w:rsidR="007248D9" w:rsidRPr="007248D9" w:rsidRDefault="00616AF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FD95115" w14:textId="77777777" w:rsidR="007248D9" w:rsidRPr="007248D9" w:rsidRDefault="007248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2F0871DD" w14:textId="545BB152" w:rsidR="007248D9" w:rsidRPr="007248D9" w:rsidRDefault="00616AF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7204FFF4" w14:textId="77777777" w:rsidR="007248D9" w:rsidRPr="007248D9" w:rsidRDefault="007248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4DC1738" w14:textId="2BB35BB2" w:rsidR="007248D9" w:rsidRPr="007248D9" w:rsidRDefault="00616AF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7248D9" w:rsidRPr="007248D9" w14:paraId="37417B4A" w14:textId="77777777" w:rsidTr="00AB3C96">
        <w:trPr>
          <w:cantSplit/>
          <w:tblHeader/>
        </w:trPr>
        <w:tc>
          <w:tcPr>
            <w:tcW w:w="3960" w:type="dxa"/>
            <w:vAlign w:val="bottom"/>
          </w:tcPr>
          <w:p w14:paraId="5218971B" w14:textId="771709C0" w:rsidR="007248D9" w:rsidRPr="007248D9" w:rsidRDefault="007248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1469BB41" w14:textId="296BA9F0" w:rsidR="007248D9" w:rsidRPr="007248D9" w:rsidRDefault="007248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B3C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7248D9" w:rsidRPr="007248D9" w14:paraId="7306F2C1" w14:textId="77777777" w:rsidTr="00B854F7">
        <w:trPr>
          <w:cantSplit/>
        </w:trPr>
        <w:tc>
          <w:tcPr>
            <w:tcW w:w="3960" w:type="dxa"/>
            <w:shd w:val="clear" w:color="auto" w:fill="auto"/>
            <w:hideMark/>
          </w:tcPr>
          <w:p w14:paraId="66239514" w14:textId="77777777" w:rsidR="007248D9" w:rsidRPr="00B854F7" w:rsidRDefault="007248D9" w:rsidP="00823F9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B854F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E1B203D" w14:textId="0CE96871" w:rsidR="007248D9" w:rsidRPr="00B854F7" w:rsidRDefault="00616AF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180" w:type="dxa"/>
          </w:tcPr>
          <w:p w14:paraId="71B0CDA7" w14:textId="77777777" w:rsidR="007248D9" w:rsidRPr="00B854F7" w:rsidRDefault="007248D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E657F" w14:textId="12CEFDE0" w:rsidR="007248D9" w:rsidRPr="00B854F7" w:rsidRDefault="00616A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178" w:type="dxa"/>
          </w:tcPr>
          <w:p w14:paraId="57188D48" w14:textId="77777777" w:rsidR="007248D9" w:rsidRPr="00B854F7" w:rsidRDefault="007248D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F0DC52" w14:textId="08D234ED" w:rsidR="007248D9" w:rsidRPr="00B854F7" w:rsidRDefault="00616AF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180" w:type="dxa"/>
          </w:tcPr>
          <w:p w14:paraId="2A411579" w14:textId="77777777" w:rsidR="007248D9" w:rsidRPr="00B854F7" w:rsidRDefault="007248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19B13" w14:textId="62486DB8" w:rsidR="007248D9" w:rsidRPr="009D2D3D" w:rsidRDefault="00616A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0A765088" w14:textId="77777777" w:rsidR="00CB6D7A" w:rsidRPr="00CB6D7A" w:rsidRDefault="00CB6D7A">
      <w:pPr>
        <w:rPr>
          <w:rFonts w:asciiTheme="majorBidi" w:hAnsiTheme="majorBidi" w:cstheme="majorBidi"/>
          <w:sz w:val="30"/>
          <w:szCs w:val="30"/>
        </w:rPr>
      </w:pPr>
    </w:p>
    <w:p w14:paraId="655BD652" w14:textId="64A3EC70" w:rsidR="001B77E9" w:rsidRPr="00D427F8" w:rsidRDefault="001B77E9" w:rsidP="00E5706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  <w:sectPr w:rsidR="001B77E9" w:rsidRPr="00D427F8" w:rsidSect="00E1267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F3A006D" w14:textId="77777777" w:rsidR="008C3D60" w:rsidRPr="00E8282F" w:rsidRDefault="008C3D60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7986AA24" w14:textId="77777777" w:rsidR="0041295B" w:rsidRPr="00F33E93" w:rsidRDefault="0041295B" w:rsidP="0041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143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85"/>
        <w:gridCol w:w="1526"/>
        <w:gridCol w:w="178"/>
        <w:gridCol w:w="826"/>
        <w:gridCol w:w="179"/>
        <w:gridCol w:w="811"/>
        <w:gridCol w:w="182"/>
        <w:gridCol w:w="978"/>
        <w:gridCol w:w="180"/>
        <w:gridCol w:w="1025"/>
        <w:gridCol w:w="185"/>
        <w:gridCol w:w="990"/>
        <w:gridCol w:w="180"/>
        <w:gridCol w:w="974"/>
        <w:gridCol w:w="180"/>
        <w:gridCol w:w="948"/>
        <w:gridCol w:w="180"/>
        <w:gridCol w:w="888"/>
        <w:gridCol w:w="180"/>
        <w:gridCol w:w="845"/>
        <w:gridCol w:w="180"/>
        <w:gridCol w:w="840"/>
      </w:tblGrid>
      <w:tr w:rsidR="001D0EC4" w:rsidRPr="009E555A" w14:paraId="008B00C6" w14:textId="77777777" w:rsidTr="007248D9">
        <w:trPr>
          <w:cantSplit/>
          <w:tblHeader/>
        </w:trPr>
        <w:tc>
          <w:tcPr>
            <w:tcW w:w="1885" w:type="dxa"/>
          </w:tcPr>
          <w:p w14:paraId="11EFA9AD" w14:textId="77777777" w:rsidR="001D0EC4" w:rsidRPr="009E555A" w:rsidRDefault="001D0EC4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shd w:val="clear" w:color="auto" w:fill="auto"/>
          </w:tcPr>
          <w:p w14:paraId="324D0806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0398E2B" w14:textId="77777777" w:rsidR="001D0EC4" w:rsidRPr="009E555A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6" w:type="dxa"/>
            <w:gridSpan w:val="3"/>
          </w:tcPr>
          <w:p w14:paraId="4B0FE61B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3BFB7585" w14:textId="77777777" w:rsidR="001D0EC4" w:rsidRPr="009E555A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83" w:type="dxa"/>
            <w:gridSpan w:val="3"/>
          </w:tcPr>
          <w:p w14:paraId="38D855BF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5E5E3F7A" w14:textId="77777777" w:rsidR="001D0EC4" w:rsidRPr="009E555A" w:rsidRDefault="001D0EC4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85" w:type="dxa"/>
            <w:gridSpan w:val="11"/>
          </w:tcPr>
          <w:p w14:paraId="1BC8C71A" w14:textId="042FBF40" w:rsidR="001D0EC4" w:rsidRPr="009E555A" w:rsidRDefault="001D0EC4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41295B" w:rsidRPr="009E555A" w14:paraId="5DE0EFD4" w14:textId="77777777" w:rsidTr="007248D9">
        <w:trPr>
          <w:cantSplit/>
          <w:tblHeader/>
        </w:trPr>
        <w:tc>
          <w:tcPr>
            <w:tcW w:w="1885" w:type="dxa"/>
          </w:tcPr>
          <w:p w14:paraId="6CE203AA" w14:textId="77777777" w:rsidR="0041295B" w:rsidRPr="009E555A" w:rsidRDefault="0041295B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shd w:val="clear" w:color="auto" w:fill="auto"/>
          </w:tcPr>
          <w:p w14:paraId="35B3808D" w14:textId="77777777" w:rsidR="0041295B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82B914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77B5D" w14:textId="7E28C10B" w:rsidR="0041295B" w:rsidRPr="008C3D60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312465F8" w14:textId="77777777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6" w:type="dxa"/>
            <w:gridSpan w:val="3"/>
          </w:tcPr>
          <w:p w14:paraId="429F8E74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C68A3FF" w14:textId="74FA5519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สัดส่วนความ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เป็นเจ้าของ</w:t>
            </w:r>
          </w:p>
        </w:tc>
        <w:tc>
          <w:tcPr>
            <w:tcW w:w="182" w:type="dxa"/>
          </w:tcPr>
          <w:p w14:paraId="356863BA" w14:textId="77777777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83" w:type="dxa"/>
            <w:gridSpan w:val="3"/>
          </w:tcPr>
          <w:p w14:paraId="00C6943E" w14:textId="77777777" w:rsidR="0041295B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A7065B2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D31AE71" w14:textId="110E3E15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55FE0D6D" w14:textId="77777777" w:rsidR="0041295B" w:rsidRPr="009E555A" w:rsidRDefault="0041295B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44" w:type="dxa"/>
            <w:gridSpan w:val="3"/>
          </w:tcPr>
          <w:p w14:paraId="0E55F4E1" w14:textId="77777777" w:rsidR="0041295B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2C0FF49" w14:textId="77777777" w:rsidR="00F33E93" w:rsidRDefault="00F33E93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2A00CE5" w14:textId="3F67F8CF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211B66AA" w14:textId="77777777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016" w:type="dxa"/>
            <w:gridSpan w:val="3"/>
          </w:tcPr>
          <w:p w14:paraId="333E4773" w14:textId="77777777" w:rsidR="0041295B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29C9D7C9" w14:textId="77777777" w:rsidR="00F33E93" w:rsidRDefault="00F33E93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747C963" w14:textId="4C81C75B" w:rsidR="0041295B" w:rsidRPr="009E555A" w:rsidRDefault="0041295B" w:rsidP="00AF3191">
            <w:pPr>
              <w:pStyle w:val="acctmergecolhdg"/>
              <w:spacing w:line="360" w:lineRule="exact"/>
              <w:ind w:left="-100" w:right="-110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805C72A" w14:textId="77777777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65" w:type="dxa"/>
            <w:gridSpan w:val="3"/>
          </w:tcPr>
          <w:p w14:paraId="30B654D3" w14:textId="7A6B7132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สำหรับ</w:t>
            </w:r>
            <w:r w:rsidR="00F33E93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งวดสามเดือน</w:t>
            </w:r>
            <w:r w:rsidR="00AF3191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="00F33E93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สิ้นสุดวันที่</w:t>
            </w:r>
          </w:p>
        </w:tc>
      </w:tr>
      <w:tr w:rsidR="003C3A3E" w:rsidRPr="009E555A" w14:paraId="49E97073" w14:textId="77777777" w:rsidTr="007248D9">
        <w:trPr>
          <w:cantSplit/>
          <w:tblHeader/>
        </w:trPr>
        <w:tc>
          <w:tcPr>
            <w:tcW w:w="1885" w:type="dxa"/>
          </w:tcPr>
          <w:p w14:paraId="30C33466" w14:textId="77777777" w:rsidR="003C3A3E" w:rsidRPr="009E555A" w:rsidRDefault="003C3A3E" w:rsidP="003C3A3E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shd w:val="clear" w:color="auto" w:fill="auto"/>
          </w:tcPr>
          <w:p w14:paraId="4BBE0326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38B9754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1D6D6B54" w14:textId="62DAC9AD" w:rsidR="003C3A3E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D395925" w14:textId="42324427" w:rsidR="003C3A3E" w:rsidRPr="009E555A" w:rsidRDefault="003C3A3E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9" w:type="dxa"/>
          </w:tcPr>
          <w:p w14:paraId="0C1D9BF0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66F40234" w14:textId="596E3B53" w:rsidR="003C3A3E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2" w:type="dxa"/>
            <w:vAlign w:val="center"/>
          </w:tcPr>
          <w:p w14:paraId="3A0571B0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8" w:type="dxa"/>
          </w:tcPr>
          <w:p w14:paraId="700E7CAE" w14:textId="568C8951" w:rsidR="003C3A3E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DE73CE2" w14:textId="09BB4338" w:rsidR="003C3A3E" w:rsidRPr="009E555A" w:rsidRDefault="003C3A3E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B17A30A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678333F" w14:textId="18AAD48C" w:rsidR="003C3A3E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44D670B4" w14:textId="5E484B28" w:rsidR="003C3A3E" w:rsidRPr="009E555A" w:rsidRDefault="003C3A3E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5" w:type="dxa"/>
          </w:tcPr>
          <w:p w14:paraId="71AE7A76" w14:textId="77777777" w:rsidR="003C3A3E" w:rsidRPr="009E555A" w:rsidRDefault="003C3A3E" w:rsidP="003C3A3E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3F2145C" w14:textId="1E3EA562" w:rsidR="003C3A3E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D9CEF3C" w14:textId="1903CBEA" w:rsidR="003C3A3E" w:rsidRPr="009E555A" w:rsidRDefault="003C3A3E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892C011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B399D62" w14:textId="20C63D25" w:rsidR="003C3A3E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0DF1BE6" w14:textId="6C57BDE6" w:rsidR="003C3A3E" w:rsidRPr="009E555A" w:rsidRDefault="003C3A3E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3E2A96" w14:textId="77777777" w:rsidR="003C3A3E" w:rsidRPr="009E555A" w:rsidRDefault="003C3A3E" w:rsidP="003C3A3E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7E4B64AE" w14:textId="40FB254D" w:rsidR="003C3A3E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DF482C6" w14:textId="2D626BE9" w:rsidR="003C3A3E" w:rsidRPr="009E555A" w:rsidRDefault="003C3A3E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849CE4F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310AB269" w14:textId="1ABF924F" w:rsidR="003C3A3E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27C6127" w14:textId="026B46BB" w:rsidR="003C3A3E" w:rsidRPr="009E555A" w:rsidRDefault="003C3A3E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8A7CE57" w14:textId="77777777" w:rsidR="003C3A3E" w:rsidRPr="009E555A" w:rsidRDefault="003C3A3E" w:rsidP="003C3A3E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45" w:type="dxa"/>
          </w:tcPr>
          <w:p w14:paraId="63814D82" w14:textId="75AA48A3" w:rsidR="007248D9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8A3A9C8" w14:textId="62FEC967" w:rsidR="003C3A3E" w:rsidRPr="009E555A" w:rsidRDefault="003C3A3E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9B5571D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</w:tcPr>
          <w:p w14:paraId="6CDBDE3B" w14:textId="5511DA65" w:rsidR="003C3A3E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29F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929F4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</w:tr>
      <w:tr w:rsidR="00884765" w:rsidRPr="009E555A" w14:paraId="39F2D7D5" w14:textId="77777777" w:rsidTr="007248D9">
        <w:trPr>
          <w:cantSplit/>
          <w:tblHeader/>
        </w:trPr>
        <w:tc>
          <w:tcPr>
            <w:tcW w:w="1885" w:type="dxa"/>
          </w:tcPr>
          <w:p w14:paraId="195D754E" w14:textId="77777777" w:rsidR="00884765" w:rsidRPr="009E555A" w:rsidRDefault="00884765" w:rsidP="00884765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shd w:val="clear" w:color="auto" w:fill="auto"/>
          </w:tcPr>
          <w:p w14:paraId="3169EA48" w14:textId="77777777" w:rsidR="00884765" w:rsidRPr="009E55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74DA7CB" w14:textId="77777777" w:rsidR="00884765" w:rsidRPr="009E55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092AF635" w14:textId="732DE0E1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9" w:type="dxa"/>
          </w:tcPr>
          <w:p w14:paraId="50341277" w14:textId="77777777" w:rsidR="00884765" w:rsidRPr="009E55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78B53672" w14:textId="57F78774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2" w:type="dxa"/>
            <w:vAlign w:val="center"/>
          </w:tcPr>
          <w:p w14:paraId="5AF69DBC" w14:textId="77777777" w:rsidR="00884765" w:rsidRPr="009E55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8" w:type="dxa"/>
          </w:tcPr>
          <w:p w14:paraId="420E2BE9" w14:textId="79D749A8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4B751BA" w14:textId="77777777" w:rsidR="00884765" w:rsidRPr="009E55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7C71C5E" w14:textId="3264B294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5" w:type="dxa"/>
          </w:tcPr>
          <w:p w14:paraId="2C982D26" w14:textId="77777777" w:rsidR="00884765" w:rsidRPr="009E555A" w:rsidRDefault="00884765" w:rsidP="00884765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508CCF7" w14:textId="60DCF36B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DAC087C" w14:textId="77777777" w:rsidR="00884765" w:rsidRPr="009E55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BCE2DF9" w14:textId="3A334459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FC69ABF" w14:textId="77777777" w:rsidR="00884765" w:rsidRPr="009E555A" w:rsidRDefault="00884765" w:rsidP="00884765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612B83CD" w14:textId="1C5C727B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D6C3752" w14:textId="77777777" w:rsidR="00884765" w:rsidRPr="009E55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1B933B8E" w14:textId="28CE9FD1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A60663D" w14:textId="77777777" w:rsidR="00884765" w:rsidRPr="009E555A" w:rsidRDefault="00884765" w:rsidP="00884765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45" w:type="dxa"/>
          </w:tcPr>
          <w:p w14:paraId="5F3F2014" w14:textId="3BD46DCD" w:rsidR="00884765" w:rsidRPr="009E555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3BE8B17" w14:textId="77777777" w:rsidR="00884765" w:rsidRPr="009E55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</w:tcPr>
          <w:p w14:paraId="0FEAB372" w14:textId="14B5B866" w:rsidR="00884765" w:rsidRPr="009E555A" w:rsidRDefault="00616AF8" w:rsidP="00AF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84765" w:rsidRPr="009E555A" w14:paraId="13803109" w14:textId="77777777" w:rsidTr="007248D9">
        <w:trPr>
          <w:cantSplit/>
          <w:trHeight w:val="270"/>
        </w:trPr>
        <w:tc>
          <w:tcPr>
            <w:tcW w:w="1885" w:type="dxa"/>
          </w:tcPr>
          <w:p w14:paraId="344EE1CB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shd w:val="clear" w:color="auto" w:fill="auto"/>
          </w:tcPr>
          <w:p w14:paraId="5138F34D" w14:textId="77777777" w:rsidR="00884765" w:rsidRPr="009E555A" w:rsidRDefault="00884765" w:rsidP="00884765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8" w:type="dxa"/>
          </w:tcPr>
          <w:p w14:paraId="10DAA08D" w14:textId="77777777" w:rsidR="00884765" w:rsidRPr="009E555A" w:rsidRDefault="00884765" w:rsidP="00884765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6" w:type="dxa"/>
            <w:gridSpan w:val="3"/>
            <w:hideMark/>
          </w:tcPr>
          <w:p w14:paraId="2E4DF0F4" w14:textId="77777777" w:rsidR="00884765" w:rsidRPr="009E555A" w:rsidRDefault="00884765" w:rsidP="00884765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7F218F29" w14:textId="77777777" w:rsidR="00884765" w:rsidRPr="009E555A" w:rsidRDefault="00884765" w:rsidP="00884765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753" w:type="dxa"/>
            <w:gridSpan w:val="15"/>
            <w:hideMark/>
          </w:tcPr>
          <w:p w14:paraId="457E25E2" w14:textId="77777777" w:rsidR="00884765" w:rsidRPr="009E555A" w:rsidRDefault="00884765" w:rsidP="00884765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884765" w:rsidRPr="009E555A" w14:paraId="684845AB" w14:textId="77777777" w:rsidTr="007248D9">
        <w:trPr>
          <w:cantSplit/>
          <w:trHeight w:val="270"/>
        </w:trPr>
        <w:tc>
          <w:tcPr>
            <w:tcW w:w="1885" w:type="dxa"/>
            <w:hideMark/>
          </w:tcPr>
          <w:p w14:paraId="37E5E942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ทางอ้อม</w:t>
            </w:r>
          </w:p>
        </w:tc>
        <w:tc>
          <w:tcPr>
            <w:tcW w:w="1526" w:type="dxa"/>
            <w:shd w:val="clear" w:color="auto" w:fill="auto"/>
          </w:tcPr>
          <w:p w14:paraId="0A324B4B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467F2635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6" w:type="dxa"/>
          </w:tcPr>
          <w:p w14:paraId="16E98E4E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19051204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7290E876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3C32DBDF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78" w:type="dxa"/>
          </w:tcPr>
          <w:p w14:paraId="0629CE29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CD6ADB3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</w:tcPr>
          <w:p w14:paraId="22D26559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7C86DF72" w14:textId="77777777" w:rsidR="00884765" w:rsidRPr="009E555A" w:rsidRDefault="00884765" w:rsidP="0088476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D3709A1" w14:textId="77777777" w:rsidR="00884765" w:rsidRPr="009E555A" w:rsidRDefault="00884765" w:rsidP="00884765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3795103" w14:textId="77777777" w:rsidR="00884765" w:rsidRPr="009E555A" w:rsidRDefault="00884765" w:rsidP="0088476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4" w:type="dxa"/>
          </w:tcPr>
          <w:p w14:paraId="0025ACAC" w14:textId="77777777" w:rsidR="00884765" w:rsidRPr="009E555A" w:rsidRDefault="00884765" w:rsidP="00884765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05DE806" w14:textId="77777777" w:rsidR="00884765" w:rsidRPr="009E555A" w:rsidRDefault="00884765" w:rsidP="0088476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6D9B0818" w14:textId="77777777" w:rsidR="00884765" w:rsidRPr="009E555A" w:rsidRDefault="00884765" w:rsidP="00884765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F9267BE" w14:textId="77777777" w:rsidR="00884765" w:rsidRPr="009E555A" w:rsidRDefault="00884765" w:rsidP="0088476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88" w:type="dxa"/>
          </w:tcPr>
          <w:p w14:paraId="5EA2DAEF" w14:textId="77777777" w:rsidR="00884765" w:rsidRPr="009E555A" w:rsidRDefault="00884765" w:rsidP="00884765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8B5E6DB" w14:textId="77777777" w:rsidR="00884765" w:rsidRPr="009E555A" w:rsidRDefault="00884765" w:rsidP="0088476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45" w:type="dxa"/>
          </w:tcPr>
          <w:p w14:paraId="656625D7" w14:textId="77777777" w:rsidR="00884765" w:rsidRPr="009E555A" w:rsidRDefault="00884765" w:rsidP="00884765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AC6917C" w14:textId="77777777" w:rsidR="00884765" w:rsidRPr="009E555A" w:rsidRDefault="00884765" w:rsidP="00884765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40" w:type="dxa"/>
          </w:tcPr>
          <w:p w14:paraId="4EC7F67F" w14:textId="77777777" w:rsidR="00884765" w:rsidRPr="009E555A" w:rsidRDefault="00884765" w:rsidP="00884765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E00406" w:rsidRPr="009E555A" w14:paraId="549253BB" w14:textId="77777777" w:rsidTr="007248D9">
        <w:trPr>
          <w:cantSplit/>
          <w:trHeight w:val="270"/>
        </w:trPr>
        <w:tc>
          <w:tcPr>
            <w:tcW w:w="1885" w:type="dxa"/>
          </w:tcPr>
          <w:p w14:paraId="099638DC" w14:textId="77777777" w:rsidR="00E00406" w:rsidRPr="009E555A" w:rsidRDefault="00E00406" w:rsidP="00E00406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6" w:type="dxa"/>
            <w:shd w:val="clear" w:color="auto" w:fill="auto"/>
          </w:tcPr>
          <w:p w14:paraId="63100280" w14:textId="77777777" w:rsidR="00E00406" w:rsidRDefault="00E00406" w:rsidP="00E00406">
            <w:pPr>
              <w:pStyle w:val="acctfourfigures"/>
              <w:tabs>
                <w:tab w:val="clear" w:pos="765"/>
              </w:tabs>
              <w:spacing w:line="360" w:lineRule="exact"/>
              <w:ind w:left="236" w:right="-79" w:hanging="1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178" w:type="dxa"/>
          </w:tcPr>
          <w:p w14:paraId="783CCA45" w14:textId="77777777" w:rsidR="00E00406" w:rsidRDefault="00E00406" w:rsidP="00E00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3EAC4DA6" w14:textId="77777777" w:rsidR="00E00406" w:rsidRDefault="00E00406" w:rsidP="00E00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64A5567" w14:textId="59A6A4A1" w:rsidR="00E00406" w:rsidRPr="003945A5" w:rsidRDefault="00616AF8" w:rsidP="00E00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79" w:type="dxa"/>
            <w:shd w:val="clear" w:color="auto" w:fill="auto"/>
          </w:tcPr>
          <w:p w14:paraId="4CBB430F" w14:textId="77777777" w:rsidR="00E00406" w:rsidRPr="009E555A" w:rsidRDefault="00E00406" w:rsidP="00E00406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9445E81" w14:textId="3FF8AB5D" w:rsidR="00E00406" w:rsidRPr="003945A5" w:rsidRDefault="00616AF8" w:rsidP="00E00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82" w:type="dxa"/>
            <w:shd w:val="clear" w:color="auto" w:fill="auto"/>
          </w:tcPr>
          <w:p w14:paraId="3EEA5201" w14:textId="77777777" w:rsidR="00E00406" w:rsidRPr="009E555A" w:rsidRDefault="00E00406" w:rsidP="00E0040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118B308" w14:textId="77777777" w:rsidR="00E00406" w:rsidRDefault="00E00406" w:rsidP="00E00406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0BF0E23" w14:textId="142C259F" w:rsidR="00E00406" w:rsidRPr="009E555A" w:rsidRDefault="00616AF8" w:rsidP="00E00406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300</w:t>
            </w:r>
            <w:r w:rsidR="00E0040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C8E3BD0" w14:textId="77777777" w:rsidR="00E00406" w:rsidRPr="009E555A" w:rsidRDefault="00E00406" w:rsidP="00E00406">
            <w:pPr>
              <w:pStyle w:val="acctfourfigures"/>
              <w:spacing w:line="360" w:lineRule="exact"/>
              <w:ind w:left="-79" w:right="-7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A772717" w14:textId="0CBA18B0" w:rsidR="00E00406" w:rsidRPr="009E555A" w:rsidRDefault="00616AF8" w:rsidP="00E00406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200</w:t>
            </w:r>
            <w:r w:rsidR="00E0040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58236822" w14:textId="77777777" w:rsidR="00E00406" w:rsidRPr="009E555A" w:rsidRDefault="00E00406" w:rsidP="00E0040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5534F227" w14:textId="77777777" w:rsidR="00E00406" w:rsidRDefault="00E00406" w:rsidP="00E00406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BB1E91D" w14:textId="65F625FE" w:rsidR="00E00406" w:rsidRPr="009E555A" w:rsidRDefault="00616AF8" w:rsidP="00E00406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75</w:t>
            </w:r>
            <w:r w:rsidR="00E0040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348A6D2" w14:textId="77777777" w:rsidR="00E00406" w:rsidRPr="009E555A" w:rsidRDefault="00E00406" w:rsidP="00E0040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F6B7E19" w14:textId="1F081F01" w:rsidR="00E00406" w:rsidRPr="009E555A" w:rsidRDefault="00616AF8" w:rsidP="00E00406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  <w:r w:rsidR="00E0040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D16D15" w14:textId="77777777" w:rsidR="00E00406" w:rsidRPr="009E555A" w:rsidRDefault="00E00406" w:rsidP="00E0040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1F8C9FAC" w14:textId="77777777" w:rsidR="00E00406" w:rsidRDefault="00E00406" w:rsidP="00E00406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65C7D82" w14:textId="39477599" w:rsidR="00E00406" w:rsidRPr="009E555A" w:rsidRDefault="00616AF8" w:rsidP="00E00406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29</w:t>
            </w:r>
            <w:r w:rsidR="00E0040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903</w:t>
            </w:r>
          </w:p>
        </w:tc>
        <w:tc>
          <w:tcPr>
            <w:tcW w:w="180" w:type="dxa"/>
            <w:shd w:val="clear" w:color="auto" w:fill="auto"/>
          </w:tcPr>
          <w:p w14:paraId="4547AC88" w14:textId="77777777" w:rsidR="00E00406" w:rsidRPr="009E555A" w:rsidRDefault="00E00406" w:rsidP="00E0040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88" w:type="dxa"/>
            <w:vAlign w:val="bottom"/>
          </w:tcPr>
          <w:p w14:paraId="09CD8ACF" w14:textId="4AE31743" w:rsidR="00E00406" w:rsidRPr="009E555A" w:rsidRDefault="00616AF8" w:rsidP="00E00406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</w:t>
            </w:r>
            <w:r w:rsidR="00E0040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189</w:t>
            </w:r>
          </w:p>
        </w:tc>
        <w:tc>
          <w:tcPr>
            <w:tcW w:w="180" w:type="dxa"/>
            <w:shd w:val="clear" w:color="auto" w:fill="auto"/>
          </w:tcPr>
          <w:p w14:paraId="2D52EA7C" w14:textId="77777777" w:rsidR="00E00406" w:rsidRPr="009E555A" w:rsidRDefault="00E00406" w:rsidP="00E00406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34D81CB9" w14:textId="77777777" w:rsidR="00E00406" w:rsidRDefault="00E00406" w:rsidP="00E00406">
            <w:pPr>
              <w:pStyle w:val="acctfourfigures"/>
              <w:tabs>
                <w:tab w:val="clear" w:pos="765"/>
                <w:tab w:val="decimal" w:pos="1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3703EA4" w14:textId="61D2B83A" w:rsidR="00E00406" w:rsidRPr="009E555A" w:rsidRDefault="00E00406" w:rsidP="00E00406">
            <w:pPr>
              <w:pStyle w:val="acctfourfigures"/>
              <w:tabs>
                <w:tab w:val="clear" w:pos="765"/>
                <w:tab w:val="decimal" w:pos="2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1FC3C4" w14:textId="77777777" w:rsidR="00E00406" w:rsidRPr="009E555A" w:rsidRDefault="00E00406" w:rsidP="00E00406">
            <w:pPr>
              <w:pStyle w:val="acctfourfigures"/>
              <w:tabs>
                <w:tab w:val="decimal" w:pos="551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40" w:type="dxa"/>
            <w:shd w:val="clear" w:color="auto" w:fill="auto"/>
          </w:tcPr>
          <w:p w14:paraId="3D66A70D" w14:textId="77777777" w:rsidR="00E00406" w:rsidRDefault="00E00406" w:rsidP="00E00406">
            <w:pPr>
              <w:pStyle w:val="acctfourfigures"/>
              <w:tabs>
                <w:tab w:val="clear" w:pos="765"/>
                <w:tab w:val="decimal" w:pos="1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686986C" w14:textId="26237B89" w:rsidR="00E00406" w:rsidRPr="009E555A" w:rsidRDefault="00E00406" w:rsidP="00E00406">
            <w:pPr>
              <w:pStyle w:val="acctfourfigures"/>
              <w:tabs>
                <w:tab w:val="clear" w:pos="765"/>
                <w:tab w:val="decimal" w:pos="1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E00406" w:rsidRPr="009E555A" w14:paraId="6AB4D88D" w14:textId="77777777" w:rsidTr="007248D9">
        <w:trPr>
          <w:cantSplit/>
        </w:trPr>
        <w:tc>
          <w:tcPr>
            <w:tcW w:w="1885" w:type="dxa"/>
          </w:tcPr>
          <w:p w14:paraId="0CA30760" w14:textId="77777777" w:rsidR="00E00406" w:rsidRPr="009E555A" w:rsidRDefault="00E00406" w:rsidP="00E00406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6" w:type="dxa"/>
            <w:shd w:val="clear" w:color="auto" w:fill="auto"/>
          </w:tcPr>
          <w:p w14:paraId="655EAA91" w14:textId="77777777" w:rsidR="00E00406" w:rsidRPr="009E555A" w:rsidRDefault="00E00406" w:rsidP="00E00406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7BC25B75" w14:textId="77777777" w:rsidR="00E00406" w:rsidRPr="009E555A" w:rsidRDefault="00E00406" w:rsidP="00E00406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6" w:type="dxa"/>
            <w:shd w:val="clear" w:color="auto" w:fill="auto"/>
          </w:tcPr>
          <w:p w14:paraId="6A3B8F16" w14:textId="77777777" w:rsidR="00E00406" w:rsidRPr="009E555A" w:rsidRDefault="00E00406" w:rsidP="00E00406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09ED3B4D" w14:textId="77777777" w:rsidR="00E00406" w:rsidRPr="009E555A" w:rsidRDefault="00E00406" w:rsidP="00E00406">
            <w:pPr>
              <w:tabs>
                <w:tab w:val="clear" w:pos="454"/>
                <w:tab w:val="clear" w:pos="907"/>
                <w:tab w:val="decimal" w:pos="82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6D08B98F" w14:textId="77777777" w:rsidR="00E00406" w:rsidRPr="009E555A" w:rsidRDefault="00E00406" w:rsidP="00E00406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02C392D2" w14:textId="77777777" w:rsidR="00E00406" w:rsidRPr="009E555A" w:rsidRDefault="00E00406" w:rsidP="00E0040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23E43D1C" w14:textId="77777777" w:rsidR="00E00406" w:rsidRPr="009E555A" w:rsidRDefault="00E00406" w:rsidP="00E0040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06092535" w14:textId="77777777" w:rsidR="00E00406" w:rsidRPr="009E555A" w:rsidRDefault="00E00406" w:rsidP="00E0040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  <w:shd w:val="clear" w:color="auto" w:fill="auto"/>
          </w:tcPr>
          <w:p w14:paraId="27E5180E" w14:textId="77777777" w:rsidR="00E00406" w:rsidRPr="009E555A" w:rsidRDefault="00E00406" w:rsidP="00E0040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1AD89499" w14:textId="77777777" w:rsidR="00E00406" w:rsidRPr="009E555A" w:rsidRDefault="00E00406" w:rsidP="00E0040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97E50" w14:textId="6FC3237A" w:rsidR="00E00406" w:rsidRPr="00D533B8" w:rsidRDefault="00616AF8" w:rsidP="00E00406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79" w:right="56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75</w:t>
            </w:r>
            <w:r w:rsidR="00E0040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FF768A" w14:textId="77777777" w:rsidR="00E00406" w:rsidRPr="009E555A" w:rsidRDefault="00E00406" w:rsidP="00E0040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735DCF" w14:textId="77DC9A86" w:rsidR="00E00406" w:rsidRPr="00D533B8" w:rsidRDefault="00616AF8" w:rsidP="00E00406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79" w:right="56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50</w:t>
            </w:r>
            <w:r w:rsidR="00E0040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CE2983B" w14:textId="77777777" w:rsidR="00E00406" w:rsidRPr="009E555A" w:rsidRDefault="00E00406" w:rsidP="00E0040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6D497" w14:textId="470A4E60" w:rsidR="00E00406" w:rsidRPr="00D533B8" w:rsidRDefault="00616AF8" w:rsidP="00E00406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79" w:right="56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29</w:t>
            </w:r>
            <w:r w:rsidR="00E0040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903</w:t>
            </w:r>
          </w:p>
        </w:tc>
        <w:tc>
          <w:tcPr>
            <w:tcW w:w="180" w:type="dxa"/>
            <w:shd w:val="clear" w:color="auto" w:fill="auto"/>
          </w:tcPr>
          <w:p w14:paraId="774697CB" w14:textId="77777777" w:rsidR="00E00406" w:rsidRPr="009E555A" w:rsidRDefault="00E00406" w:rsidP="00E0040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3A3929" w14:textId="124677CE" w:rsidR="00E00406" w:rsidRPr="0017707F" w:rsidRDefault="00616AF8" w:rsidP="00E00406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79" w:right="56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</w:t>
            </w:r>
            <w:r w:rsidR="00E0040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189</w:t>
            </w:r>
          </w:p>
        </w:tc>
        <w:tc>
          <w:tcPr>
            <w:tcW w:w="180" w:type="dxa"/>
            <w:shd w:val="clear" w:color="auto" w:fill="auto"/>
          </w:tcPr>
          <w:p w14:paraId="56AFC1D2" w14:textId="77777777" w:rsidR="00E00406" w:rsidRPr="009E555A" w:rsidRDefault="00E00406" w:rsidP="00E0040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AB6CA8" w14:textId="6BF26CCC" w:rsidR="00E00406" w:rsidRPr="00FD7CF7" w:rsidRDefault="00E00406" w:rsidP="00E00406">
            <w:pPr>
              <w:pStyle w:val="acctfourfigures"/>
              <w:tabs>
                <w:tab w:val="clear" w:pos="765"/>
                <w:tab w:val="decimal" w:pos="2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743AED" w14:textId="77777777" w:rsidR="00E00406" w:rsidRPr="009E555A" w:rsidRDefault="00E00406" w:rsidP="00E00406">
            <w:pPr>
              <w:pStyle w:val="acctfourfigures"/>
              <w:tabs>
                <w:tab w:val="decimal" w:pos="551"/>
                <w:tab w:val="decimal" w:pos="731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58465" w14:textId="3A46FA21" w:rsidR="00E00406" w:rsidRPr="00FD7CF7" w:rsidRDefault="00E00406" w:rsidP="00E00406">
            <w:pPr>
              <w:pStyle w:val="acctfourfigures"/>
              <w:tabs>
                <w:tab w:val="clear" w:pos="765"/>
                <w:tab w:val="decimal" w:pos="1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</w:tbl>
    <w:p w14:paraId="6276142C" w14:textId="77777777" w:rsidR="007E7F71" w:rsidRPr="002A696F" w:rsidRDefault="007E7F71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7D355E64" w14:textId="1A393297" w:rsidR="009F20DE" w:rsidRDefault="006E41C0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9E555A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</w:t>
      </w:r>
      <w:r w:rsidR="00566208">
        <w:rPr>
          <w:rFonts w:ascii="Angsana New" w:hAnsi="Angsana New" w:hint="cs"/>
          <w:sz w:val="30"/>
          <w:szCs w:val="30"/>
          <w:cs/>
          <w:lang w:bidi="th-TH"/>
        </w:rPr>
        <w:t>น</w:t>
      </w:r>
    </w:p>
    <w:p w14:paraId="26CB24C5" w14:textId="77777777" w:rsidR="00884765" w:rsidRDefault="00884765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0DF636BC" w14:textId="77777777" w:rsidR="00884765" w:rsidRDefault="00884765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66F0D165" w14:textId="5A4E6E9C" w:rsidR="00884765" w:rsidRPr="009E555A" w:rsidRDefault="00884765" w:rsidP="00D71E5C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</w:rPr>
        <w:sectPr w:rsidR="00884765" w:rsidRPr="009E555A" w:rsidSect="003C3A3E">
          <w:headerReference w:type="default" r:id="rId10"/>
          <w:footerReference w:type="default" r:id="rId11"/>
          <w:pgSz w:w="16834" w:h="11909" w:orient="landscape" w:code="9"/>
          <w:pgMar w:top="691" w:right="1152" w:bottom="720" w:left="1152" w:header="720" w:footer="720" w:gutter="0"/>
          <w:cols w:space="708"/>
          <w:docGrid w:linePitch="360"/>
        </w:sectPr>
      </w:pPr>
    </w:p>
    <w:p w14:paraId="3F9E01BC" w14:textId="77777777" w:rsidR="008C3D60" w:rsidRPr="00D77A7B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2BB54E4F" w14:textId="63860945" w:rsidR="008C3D60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24EA7AA" w14:textId="01BCEDA2" w:rsidR="00771234" w:rsidRPr="00771234" w:rsidRDefault="00771234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E00406">
        <w:rPr>
          <w:rFonts w:ascii="Angsana New" w:hAnsi="Angsana New" w:hint="cs"/>
          <w:color w:val="000000"/>
          <w:sz w:val="30"/>
          <w:szCs w:val="30"/>
          <w:cs/>
          <w:lang w:bidi="th-TH"/>
        </w:rPr>
        <w:t>ในเดือน</w:t>
      </w:r>
      <w:r w:rsidR="00E00406" w:rsidRPr="00E00406">
        <w:rPr>
          <w:rFonts w:ascii="Angsana New" w:hAnsi="Angsana New" w:hint="cs"/>
          <w:color w:val="000000"/>
          <w:sz w:val="30"/>
          <w:szCs w:val="30"/>
          <w:cs/>
          <w:lang w:bidi="th-TH"/>
        </w:rPr>
        <w:t>กุมภาพันธ์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 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="0005792F"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616AF8" w:rsidRPr="00616AF8">
        <w:rPr>
          <w:rFonts w:ascii="Angsana New" w:hAnsi="Angsana New" w:hint="cs"/>
          <w:color w:val="000000"/>
          <w:sz w:val="30"/>
          <w:szCs w:val="30"/>
          <w:lang w:val="en-US" w:bidi="th-TH"/>
        </w:rPr>
        <w:t>200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300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โดยออกหุ้นสามัญเพิ่มทุนเป็นจำนวน</w:t>
      </w:r>
      <w:r w:rsidR="0005792F"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เงิน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616AF8" w:rsidRPr="00616AF8">
        <w:rPr>
          <w:rFonts w:ascii="Angsana New" w:hAnsi="Angsana New" w:hint="cs"/>
          <w:color w:val="000000"/>
          <w:sz w:val="30"/>
          <w:szCs w:val="30"/>
          <w:lang w:val="en-US" w:bidi="th-TH"/>
        </w:rPr>
        <w:t>100</w:t>
      </w:r>
      <w:r w:rsid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(จำนวน 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</w:t>
      </w:r>
      <w:r w:rsidR="0005792F"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โดยสัดส่วนการลงทุนของกลุ่มบริษัทไม่เปลี่ยนแปลง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ทั้งนี้บริษัท ดาน่อน เซ็ปเป้ เบฟเวอเรจส์ จำกัด</w:t>
      </w:r>
      <w:r w:rsidR="00B470B3"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="00E00406"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กุมภาพันธ์ </w:t>
      </w:r>
      <w:r w:rsidR="00616AF8" w:rsidRPr="00616AF8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</w:p>
    <w:p w14:paraId="3EFE7854" w14:textId="77777777" w:rsidR="00771234" w:rsidRPr="00A266AD" w:rsidRDefault="00771234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cs/>
          <w:lang w:bidi="th-TH"/>
        </w:rPr>
      </w:pPr>
    </w:p>
    <w:p w14:paraId="6A494F81" w14:textId="77777777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34EC861" w14:textId="77777777" w:rsidR="008C3D60" w:rsidRPr="008C3D60" w:rsidRDefault="008C3D60" w:rsidP="008C3D60">
      <w:pPr>
        <w:pStyle w:val="block"/>
        <w:spacing w:after="0" w:line="240" w:lineRule="atLeast"/>
        <w:ind w:left="540" w:right="-27"/>
        <w:jc w:val="thaiDistribute"/>
        <w:rPr>
          <w:sz w:val="30"/>
          <w:szCs w:val="30"/>
          <w:lang w:val="en-US"/>
        </w:rPr>
      </w:pPr>
    </w:p>
    <w:p w14:paraId="3D5205CB" w14:textId="77777777" w:rsidR="00FD7CF7" w:rsidRDefault="00FD7CF7" w:rsidP="00EA3C9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51C0F" w14:textId="77777777" w:rsidR="00485923" w:rsidRPr="009E555A" w:rsidRDefault="00485923" w:rsidP="008C3D60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485923" w:rsidRPr="009E555A" w:rsidSect="00FD7CF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550220B9" w14:textId="77777777" w:rsidR="008C3D60" w:rsidRPr="00E8282F" w:rsidRDefault="008C3D60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DAE38AA" w14:textId="77777777" w:rsidR="008C3D60" w:rsidRPr="008C3D60" w:rsidRDefault="008C3D60" w:rsidP="003C3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1516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58"/>
        <w:gridCol w:w="630"/>
        <w:gridCol w:w="812"/>
        <w:gridCol w:w="720"/>
        <w:gridCol w:w="16"/>
        <w:gridCol w:w="254"/>
        <w:gridCol w:w="16"/>
        <w:gridCol w:w="720"/>
        <w:gridCol w:w="270"/>
        <w:gridCol w:w="900"/>
        <w:gridCol w:w="237"/>
        <w:gridCol w:w="991"/>
        <w:gridCol w:w="270"/>
        <w:gridCol w:w="900"/>
        <w:gridCol w:w="236"/>
        <w:gridCol w:w="899"/>
        <w:gridCol w:w="238"/>
        <w:gridCol w:w="934"/>
        <w:gridCol w:w="236"/>
        <w:gridCol w:w="888"/>
        <w:gridCol w:w="236"/>
        <w:gridCol w:w="710"/>
        <w:gridCol w:w="236"/>
        <w:gridCol w:w="755"/>
      </w:tblGrid>
      <w:tr w:rsidR="001D0EC4" w:rsidRPr="00D533B8" w14:paraId="0F09B744" w14:textId="77777777" w:rsidTr="1F58D0D0">
        <w:tc>
          <w:tcPr>
            <w:tcW w:w="3058" w:type="dxa"/>
          </w:tcPr>
          <w:p w14:paraId="1A21E773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21B8DC5A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14:paraId="4BEA3DAA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44C7BD8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380C8C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63319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6" w:type="dxa"/>
            <w:gridSpan w:val="15"/>
          </w:tcPr>
          <w:p w14:paraId="65051529" w14:textId="0DC39416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A3E" w:rsidRPr="00D533B8" w14:paraId="02CCE419" w14:textId="77777777" w:rsidTr="1F58D0D0">
        <w:tc>
          <w:tcPr>
            <w:tcW w:w="3058" w:type="dxa"/>
          </w:tcPr>
          <w:p w14:paraId="26D6F189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1EFCDDE7" w14:textId="4D7516DF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14:paraId="65D9A52E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A2D3BD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6A1E76F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3844C6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B3234B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5DB309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9AA4259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0479D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8858D5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C4B487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C4E6E05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DF7A88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6C562D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2BA9E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4B2DF0B3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77F0CC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605D9FEB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0F33A2" w:rsidRPr="00D533B8" w14:paraId="39706619" w14:textId="77777777" w:rsidTr="1F58D0D0">
        <w:tc>
          <w:tcPr>
            <w:tcW w:w="3058" w:type="dxa"/>
          </w:tcPr>
          <w:p w14:paraId="70B68565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252873E5" w14:textId="73DB68CD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736" w:type="dxa"/>
            <w:gridSpan w:val="2"/>
          </w:tcPr>
          <w:p w14:paraId="1BF2E9F1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1057C8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5A87D0F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85FD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32436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4FAC8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C9A1A58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F18C5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A2C94A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0FF3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21C9B7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84983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FD159F7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53199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63FC7E6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89AAE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46F35D2" w14:textId="0CD0FC70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0F33A2" w:rsidRPr="00D533B8" w:rsidDel="00685444" w14:paraId="39665038" w14:textId="77777777" w:rsidTr="1F58D0D0">
        <w:tc>
          <w:tcPr>
            <w:tcW w:w="3058" w:type="dxa"/>
          </w:tcPr>
          <w:p w14:paraId="095751E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75ECBA18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26" w:type="dxa"/>
            <w:gridSpan w:val="5"/>
          </w:tcPr>
          <w:p w14:paraId="15AC12A3" w14:textId="77777777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553BF6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8" w:type="dxa"/>
            <w:gridSpan w:val="3"/>
          </w:tcPr>
          <w:p w14:paraId="78E17647" w14:textId="77777777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7C8368A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5" w:type="dxa"/>
            <w:gridSpan w:val="3"/>
          </w:tcPr>
          <w:p w14:paraId="58535118" w14:textId="77777777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0F5AF1F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gridSpan w:val="3"/>
          </w:tcPr>
          <w:p w14:paraId="2F0262CF" w14:textId="5E2FB050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="00F1533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</w:tcPr>
          <w:p w14:paraId="0995684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43CD6346" w14:textId="0A5835B2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B929F4" w:rsidRPr="00D533B8" w14:paraId="10A0D2E4" w14:textId="77777777" w:rsidTr="1F58D0D0">
        <w:tc>
          <w:tcPr>
            <w:tcW w:w="3058" w:type="dxa"/>
          </w:tcPr>
          <w:p w14:paraId="06F681DD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390F84E" w14:textId="7B0DDD4F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9E0A578" w14:textId="6E1D6266" w:rsidR="00B929F4" w:rsidRPr="00D533B8" w:rsidRDefault="00B929F4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12" w:type="dxa"/>
          </w:tcPr>
          <w:p w14:paraId="09B1CFF5" w14:textId="5FCE150C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A38D08B" w14:textId="256D5257" w:rsidR="00B929F4" w:rsidRPr="00D533B8" w:rsidRDefault="00B929F4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36" w:type="dxa"/>
            <w:gridSpan w:val="2"/>
          </w:tcPr>
          <w:p w14:paraId="14719C3E" w14:textId="25855F43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0A57089" w14:textId="6583B802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15DB2458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1C57F91" w14:textId="22823847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30DFF17" w14:textId="00BBB486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AFFD4E6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1639D0" w14:textId="6EE086EA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397303A" w14:textId="22B4C352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</w:tcPr>
          <w:p w14:paraId="3A22158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BB5E3B4" w14:textId="6787E089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8A00068" w14:textId="5BED2BBC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3D3C6A00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6585FD" w14:textId="2A0EB1EA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1BB6222" w14:textId="3BD23C89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CB08DEB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6936E7" w14:textId="0550B3F7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C412280" w14:textId="5E6BFB4E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29D54FD5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6913094" w14:textId="2AFCE6FD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7647538" w14:textId="3B01A250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3F1D330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48BCBD57" w14:textId="12560DAE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F3FBD5E" w14:textId="0BB88A20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B508C53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326DEFE1" w14:textId="5B42E3AB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C242970" w14:textId="3E985777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52568CFF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D902BF8" w14:textId="13C1449A" w:rsidR="00B929F4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D6BEE46" w14:textId="6EF3881B" w:rsidR="00B929F4" w:rsidRPr="00D533B8" w:rsidRDefault="00B929F4" w:rsidP="0084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84765" w:rsidRPr="00D533B8" w14:paraId="3DC9A500" w14:textId="77777777" w:rsidTr="1F58D0D0">
        <w:tc>
          <w:tcPr>
            <w:tcW w:w="3058" w:type="dxa"/>
          </w:tcPr>
          <w:p w14:paraId="25203B61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6092B335" w14:textId="2154DF49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12" w:type="dxa"/>
          </w:tcPr>
          <w:p w14:paraId="76F1D037" w14:textId="2C693D7B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36" w:type="dxa"/>
            <w:gridSpan w:val="2"/>
          </w:tcPr>
          <w:p w14:paraId="35CDD7A0" w14:textId="2A2EDD83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34D5E287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C6020E0" w14:textId="632C011D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ED9DDF5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24DCC3" w14:textId="1A464290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</w:tcPr>
          <w:p w14:paraId="0C36201A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37A3135" w14:textId="4C93A277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1BE74BA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90DF6F" w14:textId="01E0F020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AD87353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CCD145D" w14:textId="24ECC04B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22930C21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450761" w14:textId="0A8D3ED2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93919B0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5E9B3BBE" w14:textId="58693336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044FDAD1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068A41E5" w14:textId="33D922F9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010EA9FD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A9C0070" w14:textId="4EDE57E5" w:rsidR="00884765" w:rsidRPr="00D533B8" w:rsidRDefault="00616AF8" w:rsidP="0084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84765" w:rsidRPr="00D533B8" w14:paraId="328D7DD8" w14:textId="77777777" w:rsidTr="1F58D0D0">
        <w:tc>
          <w:tcPr>
            <w:tcW w:w="3058" w:type="dxa"/>
          </w:tcPr>
          <w:p w14:paraId="7BCBCDF2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54A8B672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36" w:type="dxa"/>
            <w:gridSpan w:val="2"/>
          </w:tcPr>
          <w:p w14:paraId="676C253A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DD1EE7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F74EEC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6" w:type="dxa"/>
            <w:gridSpan w:val="16"/>
          </w:tcPr>
          <w:p w14:paraId="5D9B86C1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4765" w:rsidRPr="00D533B8" w14:paraId="2E26D8DE" w14:textId="77777777" w:rsidTr="1F58D0D0">
        <w:trPr>
          <w:trHeight w:val="335"/>
        </w:trPr>
        <w:tc>
          <w:tcPr>
            <w:tcW w:w="3058" w:type="dxa"/>
          </w:tcPr>
          <w:p w14:paraId="7921983D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18DA5506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12" w:type="dxa"/>
          </w:tcPr>
          <w:p w14:paraId="0AFC7A36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36" w:type="dxa"/>
            <w:gridSpan w:val="2"/>
          </w:tcPr>
          <w:p w14:paraId="12E9117B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gridSpan w:val="2"/>
          </w:tcPr>
          <w:p w14:paraId="12506770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20" w:type="dxa"/>
          </w:tcPr>
          <w:p w14:paraId="319CFFAA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6F08FDA3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6F75119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18EF01BA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1" w:type="dxa"/>
          </w:tcPr>
          <w:p w14:paraId="242207A7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88C454B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84B2DDB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072AFBB6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99" w:type="dxa"/>
          </w:tcPr>
          <w:p w14:paraId="17071DBB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070C53A6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7EF1AA11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816592C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88" w:type="dxa"/>
          </w:tcPr>
          <w:p w14:paraId="2C679E5D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E33242A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10" w:type="dxa"/>
          </w:tcPr>
          <w:p w14:paraId="2AFF1296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678C83B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55" w:type="dxa"/>
          </w:tcPr>
          <w:p w14:paraId="32A63AB4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ED0A9B" w:rsidRPr="00D533B8" w14:paraId="17B371CB" w14:textId="77777777" w:rsidTr="1F58D0D0">
        <w:tc>
          <w:tcPr>
            <w:tcW w:w="3058" w:type="dxa"/>
          </w:tcPr>
          <w:p w14:paraId="235A8F72" w14:textId="77777777" w:rsidR="00ED0A9B" w:rsidRPr="00D533B8" w:rsidRDefault="00ED0A9B" w:rsidP="00ED0A9B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28"/>
                <w:szCs w:val="28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630" w:type="dxa"/>
          </w:tcPr>
          <w:p w14:paraId="643DD73D" w14:textId="781ACA2B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812" w:type="dxa"/>
          </w:tcPr>
          <w:p w14:paraId="33771C4C" w14:textId="1E35B717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26" w:type="dxa"/>
            <w:gridSpan w:val="5"/>
          </w:tcPr>
          <w:p w14:paraId="7B8560FA" w14:textId="19B60883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EUR 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270" w:type="dxa"/>
          </w:tcPr>
          <w:p w14:paraId="46E66110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26819A" w14:textId="7BCA31F0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53469BCE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D403C7" w14:textId="49180FA8" w:rsidR="00ED0A9B" w:rsidRPr="00D533B8" w:rsidRDefault="00616AF8" w:rsidP="00F1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1EA1D03F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BECA64" w14:textId="4FFB8379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673F6F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DF96EBF" w14:textId="64A18983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1A851A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71300E" w14:textId="74CAD254" w:rsidR="00ED0A9B" w:rsidRPr="008D3451" w:rsidRDefault="00616AF8" w:rsidP="00F1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16AF8">
              <w:rPr>
                <w:rFonts w:ascii="Angsana New" w:hAnsi="Angsana New"/>
                <w:bCs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224D5B5C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0CB69CD6" w14:textId="5B4643F1" w:rsidR="00ED0A9B" w:rsidRPr="00D533B8" w:rsidRDefault="00616AF8" w:rsidP="00F1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54AB6AFF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4F34ADC0" w14:textId="7872749D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FA74EB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D6430DD" w14:textId="74BA5E00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0A9B" w:rsidRPr="00D533B8" w14:paraId="16445E2C" w14:textId="77777777" w:rsidTr="1F58D0D0">
        <w:tc>
          <w:tcPr>
            <w:tcW w:w="3058" w:type="dxa"/>
          </w:tcPr>
          <w:p w14:paraId="5A21349D" w14:textId="77777777" w:rsidR="00ED0A9B" w:rsidRPr="00D533B8" w:rsidRDefault="00ED0A9B" w:rsidP="00ED0A9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3B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</w:p>
          <w:p w14:paraId="46EC49E5" w14:textId="77777777" w:rsidR="00ED0A9B" w:rsidRPr="00D533B8" w:rsidRDefault="00ED0A9B" w:rsidP="00ED0A9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3B8">
              <w:rPr>
                <w:rFonts w:ascii="Angsana New" w:hAnsi="Angsana New"/>
                <w:spacing w:val="-4"/>
                <w:sz w:val="28"/>
                <w:szCs w:val="28"/>
              </w:rPr>
              <w:t xml:space="preserve">   (</w:t>
            </w:r>
            <w:r w:rsidRPr="00D533B8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30" w:type="dxa"/>
          </w:tcPr>
          <w:p w14:paraId="35FBB4FE" w14:textId="77777777" w:rsidR="00ED0A9B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BDB76D" w14:textId="66CF501A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2" w:type="dxa"/>
            <w:vAlign w:val="bottom"/>
          </w:tcPr>
          <w:p w14:paraId="5F07074B" w14:textId="68B257C2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20" w:type="dxa"/>
            <w:vAlign w:val="bottom"/>
          </w:tcPr>
          <w:p w14:paraId="2A16A324" w14:textId="2FD9E0CA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320</w:t>
            </w:r>
            <w:r w:rsidR="00ED0A9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70" w:type="dxa"/>
            <w:gridSpan w:val="2"/>
            <w:vAlign w:val="bottom"/>
          </w:tcPr>
          <w:p w14:paraId="417D7731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663A0968" w14:textId="51E3DCF2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290</w:t>
            </w:r>
            <w:r w:rsidR="00ED0A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D0A9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5B87DA28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A9090F" w14:textId="77777777" w:rsidR="00ED0A9B" w:rsidRPr="00ED0A9B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6"/>
              </w:tabs>
              <w:spacing w:line="240" w:lineRule="auto"/>
              <w:ind w:right="-1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28FBF0" w14:textId="6A7D39E3" w:rsidR="00ED0A9B" w:rsidRPr="00D533B8" w:rsidRDefault="00616AF8" w:rsidP="00F1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320</w:t>
            </w:r>
            <w:r w:rsidR="00ED0A9B" w:rsidRP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6C55F04A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5D5E055" w14:textId="70B6F65E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290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90BE928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DE3D22" w14:textId="08D09BB5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C187E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F612F47" w14:textId="24255C4E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E5FC442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83B5A06" w14:textId="77777777" w:rsidR="00ED0A9B" w:rsidRPr="00ED0A9B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6"/>
              </w:tabs>
              <w:spacing w:line="240" w:lineRule="auto"/>
              <w:ind w:right="-1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05B4BC" w14:textId="0C480626" w:rsidR="00ED0A9B" w:rsidRPr="00ED0A9B" w:rsidRDefault="00616AF8" w:rsidP="00F1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320</w:t>
            </w:r>
            <w:r w:rsidR="00ED0A9B" w:rsidRP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4F37A79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6561E584" w14:textId="149D47EA" w:rsidR="00ED0A9B" w:rsidRPr="00D533B8" w:rsidRDefault="00616AF8" w:rsidP="00F1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290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7AEF28F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05D53C26" w14:textId="77777777" w:rsidR="00ED0A9B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CC4F0D" w14:textId="607140CA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18747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5E66A13B" w14:textId="77777777" w:rsidR="00ED0A9B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F39FC0" w14:textId="76A2CB85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1F14" w:rsidRPr="00D533B8" w14:paraId="49FA6384" w14:textId="77777777" w:rsidTr="1F58D0D0">
        <w:tc>
          <w:tcPr>
            <w:tcW w:w="3058" w:type="dxa"/>
          </w:tcPr>
          <w:p w14:paraId="57DD7428" w14:textId="77777777" w:rsidR="00ED0A9B" w:rsidRPr="00D533B8" w:rsidRDefault="00ED0A9B" w:rsidP="00ED0A9B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533B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30" w:type="dxa"/>
          </w:tcPr>
          <w:p w14:paraId="65BE08E2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4667A496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14:paraId="1121EA35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D22B351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7460FE2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DC0254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523752" w14:textId="47B83DEC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16AF8">
              <w:rPr>
                <w:rFonts w:ascii="Angsana New" w:hAnsi="Angsana New"/>
                <w:b/>
                <w:sz w:val="28"/>
                <w:szCs w:val="28"/>
              </w:rPr>
              <w:t>320</w:t>
            </w:r>
            <w:r w:rsidR="00ED0A9B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3121005C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A178C68" w14:textId="587C3997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16AF8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ED0A9B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54725A75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050AD4" w14:textId="45F22E85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7D3610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C8FF5DB" w14:textId="4852F487" w:rsidR="00ED0A9B" w:rsidRPr="00BD0A5A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D79791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EDE7AAE" w14:textId="23695744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16AF8">
              <w:rPr>
                <w:rFonts w:ascii="Angsana New" w:hAnsi="Angsana New"/>
                <w:b/>
                <w:sz w:val="28"/>
                <w:szCs w:val="28"/>
              </w:rPr>
              <w:t>320</w:t>
            </w:r>
            <w:r w:rsidR="00ED0A9B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7815395A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61463139" w14:textId="71181918" w:rsidR="00ED0A9B" w:rsidRPr="00D533B8" w:rsidRDefault="00616AF8" w:rsidP="00F1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290</w:t>
            </w:r>
            <w:r w:rsidR="00ED0A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5CDB378A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60EE8F2F" w14:textId="73CF6E0E" w:rsidR="00ED0A9B" w:rsidRPr="00ED0A9B" w:rsidRDefault="7EA7C1C3" w:rsidP="1F58D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1F58D0D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F7E70D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5367A38E" w14:textId="31F09C23" w:rsidR="00ED0A9B" w:rsidRPr="008442D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2D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D0A9B" w:rsidRPr="00DA1FB2" w14:paraId="76EB951C" w14:textId="77777777" w:rsidTr="1F58D0D0">
        <w:tc>
          <w:tcPr>
            <w:tcW w:w="3058" w:type="dxa"/>
          </w:tcPr>
          <w:p w14:paraId="25C88C22" w14:textId="77777777" w:rsidR="00ED0A9B" w:rsidRPr="00DA1FB2" w:rsidRDefault="00ED0A9B" w:rsidP="00ED0A9B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9B4AB47" w14:textId="77777777" w:rsidR="00ED0A9B" w:rsidRPr="00DA1FB2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2" w:type="dxa"/>
          </w:tcPr>
          <w:p w14:paraId="431B7BBD" w14:textId="77777777" w:rsidR="00ED0A9B" w:rsidRPr="00DA1FB2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36" w:type="dxa"/>
            <w:gridSpan w:val="2"/>
          </w:tcPr>
          <w:p w14:paraId="1066DD4D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5448C11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1BE51C0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5309F8" w14:textId="77777777" w:rsidR="00ED0A9B" w:rsidRPr="00DA1FB2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35B2330E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105D7043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</w:tcPr>
          <w:p w14:paraId="6BA87B73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94E510" w14:textId="77777777" w:rsidR="00ED0A9B" w:rsidRPr="00DA1FB2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0245B13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DC6AD96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</w:tcPr>
          <w:p w14:paraId="39FE2A7C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66B0AC77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22D52DC5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499E8E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0E548C13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8E6A40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0" w:type="dxa"/>
          </w:tcPr>
          <w:p w14:paraId="5E8EFFAD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F3754D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5" w:type="dxa"/>
          </w:tcPr>
          <w:p w14:paraId="4CE7E290" w14:textId="77777777" w:rsidR="00ED0A9B" w:rsidRPr="00DA1FB2" w:rsidRDefault="00ED0A9B" w:rsidP="00ED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6AD696C" w14:textId="35B216FF" w:rsidR="004A6C24" w:rsidRDefault="004A6C24">
      <w:r>
        <w:br w:type="page"/>
      </w:r>
    </w:p>
    <w:tbl>
      <w:tblPr>
        <w:tblW w:w="1516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58"/>
        <w:gridCol w:w="630"/>
        <w:gridCol w:w="812"/>
        <w:gridCol w:w="736"/>
        <w:gridCol w:w="270"/>
        <w:gridCol w:w="720"/>
        <w:gridCol w:w="270"/>
        <w:gridCol w:w="900"/>
        <w:gridCol w:w="237"/>
        <w:gridCol w:w="991"/>
        <w:gridCol w:w="270"/>
        <w:gridCol w:w="900"/>
        <w:gridCol w:w="236"/>
        <w:gridCol w:w="899"/>
        <w:gridCol w:w="238"/>
        <w:gridCol w:w="934"/>
        <w:gridCol w:w="236"/>
        <w:gridCol w:w="888"/>
        <w:gridCol w:w="236"/>
        <w:gridCol w:w="710"/>
        <w:gridCol w:w="236"/>
        <w:gridCol w:w="755"/>
      </w:tblGrid>
      <w:tr w:rsidR="001D0EC4" w:rsidRPr="00D533B8" w14:paraId="54122B24" w14:textId="77777777" w:rsidTr="00E11420">
        <w:tc>
          <w:tcPr>
            <w:tcW w:w="3058" w:type="dxa"/>
          </w:tcPr>
          <w:p w14:paraId="2DE8A6C4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51527549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636A4151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58AB6B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B536C3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02994E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6" w:type="dxa"/>
            <w:gridSpan w:val="15"/>
          </w:tcPr>
          <w:p w14:paraId="1D43FB73" w14:textId="363CA71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3A2" w:rsidRPr="00D533B8" w14:paraId="0232C2EE" w14:textId="77777777" w:rsidTr="00E11420">
        <w:tc>
          <w:tcPr>
            <w:tcW w:w="3058" w:type="dxa"/>
          </w:tcPr>
          <w:p w14:paraId="349ADFC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3486EB92" w14:textId="3FFA4038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37080E91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391F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EA2860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D3661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1BEDA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679AF6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454C07E5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D7BC7A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665775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5F3C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4D4FB3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B57CF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287D45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ADC4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5012AB8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4B11F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15FC115C" w14:textId="54F54BAB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0F33A2" w:rsidRPr="00D533B8" w14:paraId="2AE431F5" w14:textId="77777777" w:rsidTr="00E11420">
        <w:tc>
          <w:tcPr>
            <w:tcW w:w="3058" w:type="dxa"/>
          </w:tcPr>
          <w:p w14:paraId="307F782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2531F7D8" w14:textId="6164C865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736" w:type="dxa"/>
          </w:tcPr>
          <w:p w14:paraId="08FDD45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8C4C9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32141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38506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7147C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0DC48C8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2DE0FB3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36A8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EA207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ED7A1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372531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3E9BDA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91D303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EAC0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06AB7047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F097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481A0FFD" w14:textId="7268AC65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0F33A2" w:rsidRPr="00D533B8" w:rsidDel="00685444" w14:paraId="15BAAF79" w14:textId="77777777" w:rsidTr="00E11420">
        <w:tc>
          <w:tcPr>
            <w:tcW w:w="3058" w:type="dxa"/>
          </w:tcPr>
          <w:p w14:paraId="706CC307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1782E7F2" w14:textId="0FCF9241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26" w:type="dxa"/>
            <w:gridSpan w:val="3"/>
          </w:tcPr>
          <w:p w14:paraId="1408F7D3" w14:textId="5D34195D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7180303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8" w:type="dxa"/>
            <w:gridSpan w:val="3"/>
          </w:tcPr>
          <w:p w14:paraId="2F386E1F" w14:textId="3A85411D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22E5618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5" w:type="dxa"/>
            <w:gridSpan w:val="3"/>
          </w:tcPr>
          <w:p w14:paraId="54DBF9DF" w14:textId="5123FEE2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160DBAD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gridSpan w:val="3"/>
          </w:tcPr>
          <w:p w14:paraId="27C51030" w14:textId="4ECAFD84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="001D0EC4">
              <w:rPr>
                <w:rFonts w:ascii="Angsana New" w:hAnsi="Angsana New"/>
                <w:sz w:val="28"/>
                <w:szCs w:val="28"/>
              </w:rPr>
              <w:t>-</w:t>
            </w: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</w:tcPr>
          <w:p w14:paraId="4E0ACB9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F323F7F" w14:textId="5E1FD37B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B929F4" w:rsidRPr="00D533B8" w14:paraId="08429709" w14:textId="77777777" w:rsidTr="00E11420">
        <w:tc>
          <w:tcPr>
            <w:tcW w:w="3058" w:type="dxa"/>
          </w:tcPr>
          <w:p w14:paraId="35EA819C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07B108C" w14:textId="38E38E0D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C367A4B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12" w:type="dxa"/>
          </w:tcPr>
          <w:p w14:paraId="20FE41E7" w14:textId="3B3491F0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5532F1CD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36" w:type="dxa"/>
          </w:tcPr>
          <w:p w14:paraId="1E73347B" w14:textId="31B5EBA9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4B11D2A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9B89CDD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A66A480" w14:textId="4C8C7BC3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6EC190A6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2D71B75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50163" w14:textId="51395F39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F532169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</w:tcPr>
          <w:p w14:paraId="233588F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7D3708C" w14:textId="2212EA58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6591936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CCFFF5B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83F6FC" w14:textId="19011605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BA712D7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38A8E28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7C7C62" w14:textId="48B1CA12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3BC8C00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1353B205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E13160" w14:textId="4B34460C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62FF54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8E0C675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122A5C69" w14:textId="798FFC86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E27DCD1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A4F325D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2B4BFE1E" w14:textId="21D0D506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D6080B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A35DE3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71266A49" w14:textId="1BB3D1CC" w:rsidR="00B929F4" w:rsidRDefault="00616AF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929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C515BFB" w14:textId="69C8798A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84765" w:rsidRPr="00D533B8" w14:paraId="3E2372A0" w14:textId="77777777" w:rsidTr="00E11420">
        <w:tc>
          <w:tcPr>
            <w:tcW w:w="3058" w:type="dxa"/>
          </w:tcPr>
          <w:p w14:paraId="7DA8E8A4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53F1DA81" w14:textId="707EA37F" w:rsidR="00884765" w:rsidRPr="00D533B8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12" w:type="dxa"/>
          </w:tcPr>
          <w:p w14:paraId="00587BAE" w14:textId="240B314A" w:rsidR="00884765" w:rsidRPr="00D533B8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36" w:type="dxa"/>
          </w:tcPr>
          <w:p w14:paraId="5D8D7C81" w14:textId="1E2C627F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7EE46D8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B209680" w14:textId="3F5B114D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C3A71A9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272CFA" w14:textId="3ACFECD9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</w:tcPr>
          <w:p w14:paraId="3EF5185C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BB45B56" w14:textId="77268045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120CAE2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14155F" w14:textId="5F848E6F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784AC1C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7CB9CC4" w14:textId="27171905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0949E8F1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37A21F1" w14:textId="588F7E46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F7503D4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3720976F" w14:textId="63CFB5E0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85E58BC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567F1536" w14:textId="22FCAF76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45DAEA1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7901338C" w14:textId="118F5CE1" w:rsidR="00884765" w:rsidRPr="00D533B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84765" w:rsidRPr="00D533B8" w14:paraId="17C0B2EB" w14:textId="77777777" w:rsidTr="00E11420">
        <w:tc>
          <w:tcPr>
            <w:tcW w:w="3058" w:type="dxa"/>
          </w:tcPr>
          <w:p w14:paraId="70F14C33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740525D4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36" w:type="dxa"/>
          </w:tcPr>
          <w:p w14:paraId="0489260A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F007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F8FE55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6" w:type="dxa"/>
            <w:gridSpan w:val="16"/>
          </w:tcPr>
          <w:p w14:paraId="1541C8CA" w14:textId="77777777" w:rsidR="00884765" w:rsidRPr="00D533B8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4765" w:rsidRPr="00D533B8" w14:paraId="44809D8D" w14:textId="77777777" w:rsidTr="00E11420">
        <w:tc>
          <w:tcPr>
            <w:tcW w:w="3058" w:type="dxa"/>
          </w:tcPr>
          <w:p w14:paraId="46C45B77" w14:textId="37F7C0D4" w:rsidR="00884765" w:rsidRPr="00D533B8" w:rsidRDefault="00884765" w:rsidP="00884765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533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630" w:type="dxa"/>
          </w:tcPr>
          <w:p w14:paraId="75F5CDA7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1DF6F4F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dxa"/>
          </w:tcPr>
          <w:p w14:paraId="23BE1C6B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54EBF1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7EC69CD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38A82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055713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BEA3012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4242F6E9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7105A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0B2005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812B2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D51F6F4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C7BC2A2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62E6B271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5880FA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2958CE30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AD955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2A0802D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45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20037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04AEE47F" w14:textId="77777777" w:rsidR="00884765" w:rsidRPr="00D533B8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D0A9B" w:rsidRPr="00D533B8" w14:paraId="39DD857B" w14:textId="77777777" w:rsidTr="00047A2D">
        <w:tc>
          <w:tcPr>
            <w:tcW w:w="3058" w:type="dxa"/>
          </w:tcPr>
          <w:p w14:paraId="15290AA6" w14:textId="77777777" w:rsidR="00ED0A9B" w:rsidRPr="00D533B8" w:rsidRDefault="00ED0A9B" w:rsidP="00ED0A9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28"/>
                <w:szCs w:val="28"/>
              </w:rPr>
              <w:t xml:space="preserve"> Trading (Hong Kong) </w:t>
            </w:r>
          </w:p>
          <w:p w14:paraId="628A4417" w14:textId="77777777" w:rsidR="00ED0A9B" w:rsidRPr="00D533B8" w:rsidRDefault="00ED0A9B" w:rsidP="00ED0A9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533B8">
              <w:rPr>
                <w:rFonts w:ascii="Angsana New" w:hAnsi="Angsana New"/>
                <w:sz w:val="28"/>
                <w:szCs w:val="28"/>
              </w:rPr>
              <w:t>Company Limited</w:t>
            </w:r>
          </w:p>
        </w:tc>
        <w:tc>
          <w:tcPr>
            <w:tcW w:w="630" w:type="dxa"/>
            <w:vAlign w:val="bottom"/>
          </w:tcPr>
          <w:p w14:paraId="0CCE7006" w14:textId="19137ECA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2" w:type="dxa"/>
            <w:vAlign w:val="bottom"/>
          </w:tcPr>
          <w:p w14:paraId="7DCE5E74" w14:textId="70809481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3"/>
            <w:vAlign w:val="bottom"/>
          </w:tcPr>
          <w:p w14:paraId="3C68265B" w14:textId="710BEE44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2943313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78145B" w14:textId="4D2CCC6B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3BB1A03B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CEE936B" w14:textId="1C7623BE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70" w:type="dxa"/>
            <w:vAlign w:val="bottom"/>
          </w:tcPr>
          <w:p w14:paraId="379A32EF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900C02" w14:textId="42CDFBD4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454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4299E83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B9866EF" w14:textId="6411258A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454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20B1EC11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03CAD37" w14:textId="09E2E7DB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2CDFBE9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5BB4E393" w14:textId="023EB582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8B5DC9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0E99CAA1" w14:textId="464DC828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FF3777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8D68C9F" w14:textId="487E11BC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0A9B" w:rsidRPr="00D533B8" w14:paraId="047DA5FA" w14:textId="77777777" w:rsidTr="00E11420">
        <w:tc>
          <w:tcPr>
            <w:tcW w:w="3058" w:type="dxa"/>
          </w:tcPr>
          <w:p w14:paraId="025691BC" w14:textId="77777777" w:rsidR="00ED0A9B" w:rsidRPr="00D533B8" w:rsidRDefault="00ED0A9B" w:rsidP="00ED0A9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 xml:space="preserve"> Hong Kong</w:t>
            </w:r>
            <w:r w:rsidRPr="00D533B8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630" w:type="dxa"/>
          </w:tcPr>
          <w:p w14:paraId="4E2188CD" w14:textId="02CDB247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2" w:type="dxa"/>
          </w:tcPr>
          <w:p w14:paraId="778A0074" w14:textId="45B19966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3"/>
          </w:tcPr>
          <w:p w14:paraId="04406D23" w14:textId="27CA3D76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6A78918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432C18" w14:textId="20E66DFD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13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2FFF6E69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753B75E0" w14:textId="480B904C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13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05261A60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CE7C11" w14:textId="17E254FE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980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7A4B95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B23778" w14:textId="0D130218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980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5706D41A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3C03DDA9" w14:textId="60E5811E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5B6BAA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7D3E5FB3" w14:textId="3AC5EDFB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EA5B79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5C41E21" w14:textId="31047AC0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4A46A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65E45AD6" w14:textId="277B4725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0A9B" w:rsidRPr="00D533B8" w14:paraId="3499D8BC" w14:textId="77777777" w:rsidTr="00E11420">
        <w:tc>
          <w:tcPr>
            <w:tcW w:w="3058" w:type="dxa"/>
          </w:tcPr>
          <w:p w14:paraId="63552050" w14:textId="77777777" w:rsidR="00ED0A9B" w:rsidRPr="00D533B8" w:rsidRDefault="00ED0A9B" w:rsidP="00ED0A9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630" w:type="dxa"/>
          </w:tcPr>
          <w:p w14:paraId="53C59B9E" w14:textId="20DE92D5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2" w:type="dxa"/>
          </w:tcPr>
          <w:p w14:paraId="5EEFCE38" w14:textId="2C6F5C8C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3"/>
          </w:tcPr>
          <w:p w14:paraId="30C721AC" w14:textId="72E845E9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CNY 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2638977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9D8D19" w14:textId="07E54D4F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7A3ABD03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A72207D" w14:textId="099DED07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10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475533C0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AAF2C83" w14:textId="73CC033A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173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D4B5650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E3B01CB" w14:textId="6E0A2910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sz w:val="28"/>
                <w:szCs w:val="28"/>
              </w:rPr>
              <w:t>173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8C0B491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43DC0733" w14:textId="5F973D74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0D1846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70693315" w14:textId="5647810A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D99E00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4D8F12BB" w14:textId="13E5F7E3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E7AA3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0436582" w14:textId="3F6514DB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0A9B" w:rsidRPr="00D533B8" w14:paraId="3614F6CB" w14:textId="77777777" w:rsidTr="00E11420">
        <w:tc>
          <w:tcPr>
            <w:tcW w:w="3058" w:type="dxa"/>
          </w:tcPr>
          <w:p w14:paraId="1884ABC2" w14:textId="77777777" w:rsidR="00ED0A9B" w:rsidRPr="00D533B8" w:rsidRDefault="00ED0A9B" w:rsidP="00ED0A9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77D68A57" w14:textId="495E8A05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812" w:type="dxa"/>
          </w:tcPr>
          <w:p w14:paraId="3F37D962" w14:textId="5111375B" w:rsidR="00ED0A9B" w:rsidRPr="006D6C67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726" w:type="dxa"/>
            <w:gridSpan w:val="3"/>
            <w:vAlign w:val="bottom"/>
          </w:tcPr>
          <w:p w14:paraId="0FEA12DA" w14:textId="257E7B0E" w:rsidR="00ED0A9B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168</w:t>
            </w:r>
            <w:r w:rsidR="00ED0A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D0A9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21E1EF6B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107214" w14:textId="2671F50B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196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7BF55948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55837BA7" w14:textId="30D3B85E" w:rsidR="00ED0A9B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196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302BA8E9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376CE0" w14:textId="36417E16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8CDE1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EDCC182" w14:textId="1D9E954A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F88A31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665CDA03" w14:textId="5D082EEE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196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13249F3A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5150329E" w14:textId="19980C48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AF8">
              <w:rPr>
                <w:rFonts w:ascii="Angsana New" w:hAnsi="Angsana New"/>
                <w:sz w:val="28"/>
                <w:szCs w:val="28"/>
              </w:rPr>
              <w:t>196</w:t>
            </w:r>
            <w:r w:rsidR="00ED0A9B">
              <w:rPr>
                <w:rFonts w:ascii="Angsana New" w:hAnsi="Angsana New"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0CB2ADA5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7B4AE403" w14:textId="786374A9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1A5010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A3C4AF9" w14:textId="59A53792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1F14" w:rsidRPr="00D533B8" w14:paraId="1CEEEBCA" w14:textId="77777777" w:rsidTr="00E11420">
        <w:tc>
          <w:tcPr>
            <w:tcW w:w="3058" w:type="dxa"/>
          </w:tcPr>
          <w:p w14:paraId="5D4C9665" w14:textId="77777777" w:rsidR="00ED0A9B" w:rsidRPr="00D533B8" w:rsidRDefault="00ED0A9B" w:rsidP="00ED0A9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14:paraId="5E3299ED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647EEE4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20A479D8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32537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5178F58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2C6B5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EE003E" w14:textId="3E0B5B6B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 w:rsidR="00ED0A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7" w:type="dxa"/>
          </w:tcPr>
          <w:p w14:paraId="0E8C3959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480B13F" w14:textId="3C06A7E5" w:rsidR="00ED0A9B" w:rsidRPr="00D533B8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 w:rsidR="00ED0A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70" w:type="dxa"/>
          </w:tcPr>
          <w:p w14:paraId="481C9447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15232" w14:textId="229D1248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16AF8" w:rsidRPr="00616AF8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6AF8F2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3DD18E8" w14:textId="02FDAAD4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16AF8" w:rsidRPr="00616AF8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16AF8" w:rsidRPr="00616AF8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14115094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74CFE80" w14:textId="1C989F4A" w:rsidR="00ED0A9B" w:rsidRPr="008E0892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  <w:r w:rsidR="00ED0A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5FCC724E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149F347" w14:textId="41C11CBE" w:rsidR="00ED0A9B" w:rsidRPr="008E0892" w:rsidRDefault="00616AF8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  <w:r w:rsidR="00ED0A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4D06B592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5708685" w14:textId="70F10FC0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2D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5660C" w14:textId="77777777" w:rsidR="00ED0A9B" w:rsidRPr="00D533B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3388AA02" w14:textId="5ED8F12B" w:rsidR="00ED0A9B" w:rsidRPr="008442D8" w:rsidRDefault="00ED0A9B" w:rsidP="00ED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2D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7028492" w14:textId="2814E12B" w:rsidR="00BD5D76" w:rsidRPr="0068061A" w:rsidRDefault="00BD5D76" w:rsidP="003C3A3E">
      <w:pPr>
        <w:tabs>
          <w:tab w:val="clear" w:pos="227"/>
          <w:tab w:val="clear" w:pos="454"/>
          <w:tab w:val="clear" w:pos="680"/>
        </w:tabs>
        <w:ind w:left="540" w:right="94"/>
        <w:jc w:val="thaiDistribute"/>
        <w:rPr>
          <w:rFonts w:ascii="Angsana New" w:hAnsi="Angsana New"/>
          <w:sz w:val="30"/>
          <w:szCs w:val="30"/>
        </w:rPr>
        <w:sectPr w:rsidR="00BD5D76" w:rsidRPr="0068061A" w:rsidSect="0014748A">
          <w:headerReference w:type="default" r:id="rId14"/>
          <w:pgSz w:w="16834" w:h="11909" w:orient="landscape" w:code="9"/>
          <w:pgMar w:top="691" w:right="576" w:bottom="576" w:left="864" w:header="720" w:footer="720" w:gutter="0"/>
          <w:cols w:space="708"/>
          <w:docGrid w:linePitch="360"/>
        </w:sectPr>
      </w:pPr>
    </w:p>
    <w:p w14:paraId="104C19B7" w14:textId="31B8F52F" w:rsidR="00EE1A85" w:rsidRPr="00EE1A85" w:rsidRDefault="00EE1A85" w:rsidP="00EE1A85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E1A85">
        <w:rPr>
          <w:rFonts w:ascii="Angsana New" w:hAnsi="Angsana New"/>
          <w:sz w:val="30"/>
          <w:szCs w:val="30"/>
          <w:cs/>
        </w:rPr>
        <w:lastRenderedPageBreak/>
        <w:t>ในเดือน</w:t>
      </w:r>
      <w:r w:rsidRPr="00EE1A85">
        <w:rPr>
          <w:rFonts w:ascii="Angsana New" w:hAnsi="Angsana New" w:hint="cs"/>
          <w:sz w:val="30"/>
          <w:szCs w:val="30"/>
          <w:cs/>
        </w:rPr>
        <w:t>มกราคม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Pr="00EE1A85">
        <w:rPr>
          <w:rFonts w:ascii="Angsana New" w:hAnsi="Angsana New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616AF8" w:rsidRPr="00616AF8">
        <w:rPr>
          <w:rFonts w:ascii="Angsana New" w:hAnsi="Angsana New"/>
          <w:sz w:val="30"/>
          <w:szCs w:val="30"/>
        </w:rPr>
        <w:t>290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616AF8" w:rsidRPr="00616AF8">
        <w:rPr>
          <w:rFonts w:ascii="Angsana New" w:hAnsi="Angsana New"/>
          <w:sz w:val="30"/>
          <w:szCs w:val="30"/>
        </w:rPr>
        <w:t>320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616AF8" w:rsidRPr="00616AF8">
        <w:rPr>
          <w:rFonts w:ascii="Angsana New" w:hAnsi="Angsana New"/>
          <w:sz w:val="30"/>
          <w:szCs w:val="30"/>
        </w:rPr>
        <w:t>32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616AF8" w:rsidRPr="00616AF8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616AF8" w:rsidRPr="00616AF8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616AF8" w:rsidRPr="00616AF8">
        <w:rPr>
          <w:rFonts w:ascii="Angsana New" w:hAnsi="Angsana New"/>
          <w:sz w:val="30"/>
          <w:szCs w:val="30"/>
        </w:rPr>
        <w:t>10</w:t>
      </w:r>
      <w:r w:rsidRPr="00EE1A85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616AF8" w:rsidRPr="00616AF8">
        <w:rPr>
          <w:rFonts w:ascii="Angsana New" w:hAnsi="Angsana New"/>
          <w:sz w:val="30"/>
          <w:szCs w:val="30"/>
        </w:rPr>
        <w:t>30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616AF8" w:rsidRPr="00616AF8">
        <w:rPr>
          <w:rFonts w:ascii="Angsana New" w:hAnsi="Angsana New"/>
          <w:sz w:val="30"/>
          <w:szCs w:val="30"/>
        </w:rPr>
        <w:t>3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616AF8" w:rsidRPr="00616AF8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616AF8" w:rsidRPr="00616AF8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616AF8" w:rsidRPr="00616AF8">
        <w:rPr>
          <w:rFonts w:ascii="Angsana New" w:hAnsi="Angsana New"/>
          <w:sz w:val="30"/>
          <w:szCs w:val="30"/>
        </w:rPr>
        <w:t>10</w:t>
      </w:r>
      <w:r w:rsidRPr="00EE1A85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 </w:t>
      </w:r>
      <w:r w:rsidR="00616AF8" w:rsidRPr="00616AF8">
        <w:rPr>
          <w:rFonts w:ascii="Angsana New" w:hAnsi="Angsana New"/>
          <w:sz w:val="30"/>
          <w:szCs w:val="30"/>
        </w:rPr>
        <w:t>30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1A85">
        <w:rPr>
          <w:rFonts w:ascii="Angsana New" w:hAnsi="Angsana New"/>
          <w:sz w:val="30"/>
          <w:szCs w:val="30"/>
          <w:cs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616AF8" w:rsidRPr="00616AF8">
        <w:rPr>
          <w:rFonts w:ascii="Angsana New" w:hAnsi="Angsana New"/>
          <w:sz w:val="30"/>
          <w:szCs w:val="30"/>
        </w:rPr>
        <w:t>8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Pr="00EE1A85">
        <w:rPr>
          <w:rFonts w:ascii="Angsana New" w:hAnsi="Angsana New" w:hint="cs"/>
          <w:sz w:val="30"/>
          <w:szCs w:val="30"/>
          <w:cs/>
        </w:rPr>
        <w:t>มกราคม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2564</w:t>
      </w:r>
    </w:p>
    <w:p w14:paraId="7396A726" w14:textId="1AFF9F1B" w:rsidR="00333440" w:rsidRPr="00157E45" w:rsidRDefault="00333440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B877C24" w14:textId="5BAF450A" w:rsidR="00333440" w:rsidRDefault="00AF0DFE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F0DFE">
        <w:rPr>
          <w:rFonts w:ascii="Angsana New" w:hAnsi="Angsana New"/>
          <w:sz w:val="30"/>
          <w:szCs w:val="30"/>
          <w:cs/>
        </w:rPr>
        <w:t xml:space="preserve">จากการเข้าซื้อหุ้นในบริษัท ออล โคโค กรุ๊ป จำกัดเป็นครั้งแรกในปี </w:t>
      </w:r>
      <w:r w:rsidR="00616AF8" w:rsidRPr="00616AF8">
        <w:rPr>
          <w:rFonts w:ascii="Angsana New" w:hAnsi="Angsana New"/>
          <w:sz w:val="30"/>
          <w:szCs w:val="30"/>
        </w:rPr>
        <w:t>2559</w:t>
      </w:r>
      <w:r w:rsidRPr="00AF0DFE">
        <w:rPr>
          <w:rFonts w:ascii="Angsana New" w:hAnsi="Angsana New"/>
          <w:sz w:val="30"/>
          <w:szCs w:val="30"/>
          <w:cs/>
        </w:rPr>
        <w:t xml:space="preserve"> กลุ่มบริษัทมีสิทธิเข้าซื้อหุ้นเพิ่มเติมอีกในจำนวนรวมไม่เกินร้อยละ </w:t>
      </w:r>
      <w:r w:rsidR="00616AF8" w:rsidRPr="00616AF8">
        <w:rPr>
          <w:rFonts w:ascii="Angsana New" w:hAnsi="Angsana New"/>
          <w:sz w:val="30"/>
          <w:szCs w:val="30"/>
        </w:rPr>
        <w:t>9</w:t>
      </w:r>
      <w:r w:rsidRPr="00AF0DFE">
        <w:rPr>
          <w:rFonts w:ascii="Angsana New" w:hAnsi="Angsana New"/>
          <w:sz w:val="30"/>
          <w:szCs w:val="30"/>
          <w:cs/>
        </w:rPr>
        <w:t xml:space="preserve"> ภายหลังครบกำหนด </w:t>
      </w:r>
      <w:r w:rsidR="00616AF8" w:rsidRPr="00616AF8">
        <w:rPr>
          <w:rFonts w:ascii="Angsana New" w:hAnsi="Angsana New"/>
          <w:sz w:val="30"/>
          <w:szCs w:val="30"/>
        </w:rPr>
        <w:t>4</w:t>
      </w:r>
      <w:r w:rsidRPr="00AF0DFE">
        <w:rPr>
          <w:rFonts w:ascii="Angsana New" w:hAnsi="Angsana New"/>
          <w:sz w:val="30"/>
          <w:szCs w:val="30"/>
          <w:cs/>
        </w:rPr>
        <w:t xml:space="preserve"> ปี นับจากวันที่สัญญาซื้อเงินลงทุนครั้งแรกมีผลบังคับใช้ในราคาประเมิน ณ ขณะนั้น</w:t>
      </w:r>
    </w:p>
    <w:p w14:paraId="29A3D6B1" w14:textId="77777777" w:rsidR="00AF0DFE" w:rsidRPr="00157E45" w:rsidRDefault="00AF0DFE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9B9B486" w14:textId="70D6D612" w:rsidR="004D6364" w:rsidRDefault="004D6364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616AF8" w:rsidRPr="00616AF8">
        <w:rPr>
          <w:rFonts w:asciiTheme="majorBidi" w:hAnsiTheme="majorBidi" w:cstheme="majorBidi"/>
          <w:sz w:val="30"/>
          <w:szCs w:val="30"/>
        </w:rPr>
        <w:t>2559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616AF8" w:rsidRPr="00616AF8">
        <w:rPr>
          <w:rFonts w:asciiTheme="majorBidi" w:hAnsiTheme="majorBidi" w:cstheme="majorBidi"/>
          <w:sz w:val="30"/>
          <w:szCs w:val="30"/>
        </w:rPr>
        <w:t>2</w:t>
      </w:r>
      <w:r w:rsidRPr="004D6364">
        <w:rPr>
          <w:rFonts w:asciiTheme="majorBidi" w:hAnsiTheme="majorBidi" w:cstheme="majorBidi"/>
          <w:sz w:val="30"/>
          <w:szCs w:val="30"/>
        </w:rPr>
        <w:t>,</w:t>
      </w:r>
      <w:r w:rsidR="00616AF8" w:rsidRPr="00616AF8">
        <w:rPr>
          <w:rFonts w:asciiTheme="majorBidi" w:hAnsiTheme="majorBidi" w:cstheme="majorBidi"/>
          <w:sz w:val="30"/>
          <w:szCs w:val="30"/>
        </w:rPr>
        <w:t>550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616AF8" w:rsidRPr="00616AF8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4D6364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4D6364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4D6364">
        <w:rPr>
          <w:rFonts w:asciiTheme="majorBidi" w:hAnsiTheme="majorBidi" w:cstheme="majorBidi"/>
          <w:sz w:val="30"/>
          <w:szCs w:val="30"/>
        </w:rPr>
        <w:t xml:space="preserve"> Indonesia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616AF8" w:rsidRPr="00616AF8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616AF8" w:rsidRPr="00616AF8">
        <w:rPr>
          <w:rFonts w:asciiTheme="majorBidi" w:hAnsiTheme="majorBidi" w:cstheme="majorBidi"/>
          <w:sz w:val="30"/>
          <w:szCs w:val="30"/>
        </w:rPr>
        <w:t>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616AF8" w:rsidRPr="00616AF8">
        <w:rPr>
          <w:rFonts w:asciiTheme="majorBidi" w:hAnsiTheme="majorBidi" w:cstheme="majorBidi"/>
          <w:sz w:val="30"/>
          <w:szCs w:val="30"/>
        </w:rPr>
        <w:t>5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616AF8" w:rsidRPr="00616AF8">
        <w:rPr>
          <w:rFonts w:asciiTheme="majorBidi" w:hAnsiTheme="majorBidi" w:cstheme="majorBidi"/>
          <w:sz w:val="30"/>
          <w:szCs w:val="30"/>
        </w:rPr>
        <w:t>82</w:t>
      </w:r>
      <w:r w:rsidRPr="004D6364">
        <w:rPr>
          <w:rFonts w:asciiTheme="majorBidi" w:hAnsiTheme="majorBidi" w:cstheme="majorBidi"/>
          <w:sz w:val="30"/>
          <w:szCs w:val="30"/>
        </w:rPr>
        <w:t>.</w:t>
      </w:r>
      <w:r w:rsidR="00616AF8" w:rsidRPr="00616AF8">
        <w:rPr>
          <w:rFonts w:asciiTheme="majorBidi" w:hAnsiTheme="majorBidi" w:cstheme="majorBidi"/>
          <w:sz w:val="30"/>
          <w:szCs w:val="30"/>
        </w:rPr>
        <w:t>03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อย่างไรก็ตามผู้บริหารยังไม่ได้พิจารณาการใช้สิทธิดังกล่าว</w:t>
      </w:r>
      <w:r w:rsidR="00AD02D9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AD02D9">
        <w:rPr>
          <w:rFonts w:asciiTheme="majorBidi" w:hAnsiTheme="majorBidi" w:cstheme="majorBidi"/>
          <w:sz w:val="30"/>
          <w:szCs w:val="30"/>
        </w:rPr>
        <w:br/>
      </w:r>
      <w:r w:rsidR="00616AF8" w:rsidRPr="00616AF8">
        <w:rPr>
          <w:rFonts w:asciiTheme="majorBidi" w:hAnsiTheme="majorBidi" w:cstheme="majorBidi"/>
          <w:sz w:val="30"/>
          <w:szCs w:val="30"/>
        </w:rPr>
        <w:t>31</w:t>
      </w:r>
      <w:r w:rsidR="00AD02D9">
        <w:rPr>
          <w:rFonts w:asciiTheme="majorBidi" w:hAnsiTheme="majorBidi" w:cstheme="majorBidi"/>
          <w:sz w:val="30"/>
          <w:szCs w:val="30"/>
        </w:rPr>
        <w:t xml:space="preserve"> </w:t>
      </w:r>
      <w:r w:rsidR="00AD02D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16AF8" w:rsidRPr="00616AF8">
        <w:rPr>
          <w:rFonts w:asciiTheme="majorBidi" w:hAnsiTheme="majorBidi" w:cstheme="majorBidi"/>
          <w:sz w:val="30"/>
          <w:szCs w:val="30"/>
        </w:rPr>
        <w:t>2564</w:t>
      </w:r>
    </w:p>
    <w:p w14:paraId="06456394" w14:textId="1D43DF86" w:rsidR="004D6364" w:rsidRPr="00157E45" w:rsidRDefault="004D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76A49BB2" w14:textId="0E69F1AB" w:rsidR="00D7771D" w:rsidRPr="00E8282F" w:rsidRDefault="00D7771D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8623F">
        <w:rPr>
          <w:rFonts w:ascii="Angsana New" w:hAnsi="Angsana New" w:hint="cs"/>
          <w:sz w:val="30"/>
          <w:szCs w:val="30"/>
          <w:u w:val="none"/>
          <w:cs/>
          <w:lang w:val="th-TH"/>
        </w:rPr>
        <w:t>และ</w:t>
      </w:r>
      <w:r w:rsidR="0018623F" w:rsidRPr="0018623F">
        <w:rPr>
          <w:rFonts w:ascii="Angsana New" w:hAnsi="Angsana New"/>
          <w:sz w:val="30"/>
          <w:szCs w:val="30"/>
          <w:u w:val="none"/>
          <w:cs/>
          <w:lang w:val="th-TH"/>
        </w:rPr>
        <w:t>สินทรัพย์สิทธิการใช้</w:t>
      </w:r>
    </w:p>
    <w:p w14:paraId="23F5E085" w14:textId="77777777" w:rsidR="00D7771D" w:rsidRPr="00157E45" w:rsidRDefault="00D7771D" w:rsidP="00D7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9B37D70" w14:textId="12BD3AEA" w:rsidR="004D6364" w:rsidRDefault="007861FC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33440">
        <w:rPr>
          <w:rFonts w:ascii="Angsana New" w:hAnsi="Angsana New"/>
          <w:spacing w:val="-6"/>
          <w:sz w:val="30"/>
          <w:szCs w:val="30"/>
          <w:cs/>
        </w:rPr>
        <w:t>ก</w:t>
      </w:r>
      <w:r w:rsidRPr="00333440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 w:rsidRPr="00333440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333440">
        <w:rPr>
          <w:rFonts w:ascii="Angsana New" w:hAnsi="Angsana New"/>
          <w:sz w:val="30"/>
          <w:szCs w:val="30"/>
          <w:cs/>
        </w:rPr>
        <w:t>อาคารและ</w:t>
      </w:r>
      <w:r w:rsidRPr="00157E45">
        <w:rPr>
          <w:rFonts w:ascii="Angsana New" w:hAnsi="Angsana New"/>
          <w:sz w:val="30"/>
          <w:szCs w:val="30"/>
          <w:cs/>
        </w:rPr>
        <w:t>อุปกรณ์</w:t>
      </w:r>
      <w:r w:rsidR="00333440" w:rsidRPr="00157E45">
        <w:rPr>
          <w:rFonts w:ascii="Angsana New" w:hAnsi="Angsana New" w:hint="cs"/>
          <w:sz w:val="30"/>
          <w:szCs w:val="30"/>
          <w:cs/>
        </w:rPr>
        <w:t>และ</w:t>
      </w:r>
      <w:r w:rsidR="004D6364" w:rsidRPr="00157E45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157E45">
        <w:rPr>
          <w:rFonts w:ascii="Angsana New" w:hAnsi="Angsana New"/>
          <w:sz w:val="30"/>
          <w:szCs w:val="30"/>
          <w:cs/>
        </w:rPr>
        <w:t>ระหว่าง</w:t>
      </w:r>
      <w:r w:rsidRPr="00333440">
        <w:rPr>
          <w:rFonts w:ascii="Angsana New" w:hAnsi="Angsana New"/>
          <w:sz w:val="30"/>
          <w:szCs w:val="30"/>
          <w:cs/>
        </w:rPr>
        <w:t>งว</w:t>
      </w:r>
      <w:r w:rsidRPr="00333440">
        <w:rPr>
          <w:rFonts w:ascii="Angsana New" w:hAnsi="Angsana New" w:hint="cs"/>
          <w:sz w:val="30"/>
          <w:szCs w:val="30"/>
          <w:cs/>
        </w:rPr>
        <w:t>ด</w:t>
      </w:r>
      <w:r w:rsidR="003C3A3E" w:rsidRPr="00333440">
        <w:rPr>
          <w:rFonts w:ascii="Angsana New" w:hAnsi="Angsana New" w:hint="cs"/>
          <w:sz w:val="30"/>
          <w:szCs w:val="30"/>
          <w:cs/>
        </w:rPr>
        <w:t>สาม</w:t>
      </w:r>
      <w:r w:rsidRPr="00333440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D51C36" w:rsidRPr="00333440">
        <w:rPr>
          <w:rFonts w:ascii="Angsana New" w:hAnsi="Angsana New"/>
          <w:sz w:val="30"/>
          <w:szCs w:val="30"/>
        </w:rPr>
        <w:br/>
      </w:r>
      <w:r w:rsidR="00616AF8" w:rsidRPr="00616AF8">
        <w:rPr>
          <w:rFonts w:ascii="Angsana New" w:hAnsi="Angsana New" w:hint="cs"/>
          <w:sz w:val="30"/>
          <w:szCs w:val="30"/>
        </w:rPr>
        <w:t>31</w:t>
      </w:r>
      <w:r w:rsidR="00C73857" w:rsidRPr="00333440">
        <w:rPr>
          <w:rFonts w:ascii="Angsana New" w:hAnsi="Angsana New" w:hint="cs"/>
          <w:sz w:val="30"/>
          <w:szCs w:val="30"/>
          <w:cs/>
        </w:rPr>
        <w:t xml:space="preserve"> </w:t>
      </w:r>
      <w:r w:rsidR="003C3A3E" w:rsidRPr="00333440">
        <w:rPr>
          <w:rFonts w:ascii="Angsana New" w:hAnsi="Angsana New" w:hint="cs"/>
          <w:sz w:val="30"/>
          <w:szCs w:val="30"/>
          <w:cs/>
        </w:rPr>
        <w:t>มีนาคม</w:t>
      </w:r>
      <w:r w:rsidR="00F42694" w:rsidRPr="00333440">
        <w:rPr>
          <w:rFonts w:ascii="Angsana New" w:hAnsi="Angsana New"/>
          <w:sz w:val="30"/>
          <w:szCs w:val="30"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Pr="0033344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F32E1F1" w14:textId="77777777" w:rsidR="00157E45" w:rsidRPr="00157E45" w:rsidRDefault="00157E45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3"/>
        <w:gridCol w:w="1166"/>
        <w:gridCol w:w="236"/>
        <w:gridCol w:w="1563"/>
        <w:gridCol w:w="236"/>
        <w:gridCol w:w="1109"/>
        <w:gridCol w:w="236"/>
        <w:gridCol w:w="1571"/>
      </w:tblGrid>
      <w:tr w:rsidR="004D6364" w:rsidRPr="009E555A" w14:paraId="72CBE6D4" w14:textId="77777777" w:rsidTr="004D6364">
        <w:trPr>
          <w:tblHeader/>
        </w:trPr>
        <w:tc>
          <w:tcPr>
            <w:tcW w:w="1763" w:type="pct"/>
          </w:tcPr>
          <w:p w14:paraId="660F8325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pct"/>
            <w:gridSpan w:val="3"/>
            <w:vAlign w:val="bottom"/>
          </w:tcPr>
          <w:p w14:paraId="76F3E1D9" w14:textId="7D7184E9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vAlign w:val="bottom"/>
          </w:tcPr>
          <w:p w14:paraId="052C2FD5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pct"/>
            <w:gridSpan w:val="3"/>
            <w:vAlign w:val="bottom"/>
          </w:tcPr>
          <w:p w14:paraId="6853D2D3" w14:textId="7A6DD904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4D6364" w:rsidRPr="009E555A" w14:paraId="3FED545A" w14:textId="77777777" w:rsidTr="004D6364">
        <w:trPr>
          <w:tblHeader/>
        </w:trPr>
        <w:tc>
          <w:tcPr>
            <w:tcW w:w="1763" w:type="pct"/>
          </w:tcPr>
          <w:p w14:paraId="641B30AE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276226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BED049A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ED655A7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  <w:vAlign w:val="bottom"/>
          </w:tcPr>
          <w:p w14:paraId="4993681C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vAlign w:val="bottom"/>
          </w:tcPr>
          <w:p w14:paraId="370DE745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B6E0787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5" w:type="pct"/>
            <w:vAlign w:val="bottom"/>
          </w:tcPr>
          <w:p w14:paraId="37238821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92A3BC4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443CFFB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  <w:vAlign w:val="bottom"/>
          </w:tcPr>
          <w:p w14:paraId="088E9ABE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31" w:type="pct"/>
            <w:vAlign w:val="bottom"/>
          </w:tcPr>
          <w:p w14:paraId="61D3143B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BC17E3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D6364" w:rsidRPr="009E555A" w14:paraId="0953A704" w14:textId="77777777" w:rsidTr="004D6364">
        <w:trPr>
          <w:tblHeader/>
        </w:trPr>
        <w:tc>
          <w:tcPr>
            <w:tcW w:w="1763" w:type="pct"/>
          </w:tcPr>
          <w:p w14:paraId="04706995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7" w:type="pct"/>
            <w:gridSpan w:val="7"/>
            <w:vAlign w:val="bottom"/>
          </w:tcPr>
          <w:p w14:paraId="67B0EBD1" w14:textId="79BA7D43" w:rsidR="004D6364" w:rsidRPr="004D6364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3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039" w:rsidRPr="009E555A" w14:paraId="2448324F" w14:textId="77777777" w:rsidTr="004D6364">
        <w:trPr>
          <w:tblHeader/>
        </w:trPr>
        <w:tc>
          <w:tcPr>
            <w:tcW w:w="1763" w:type="pct"/>
          </w:tcPr>
          <w:p w14:paraId="11A0173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17" w:type="pct"/>
          </w:tcPr>
          <w:p w14:paraId="45A75BF7" w14:textId="06BBA85F" w:rsidR="00DB7039" w:rsidRPr="009E555A" w:rsidRDefault="00616AF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25" w:type="pct"/>
            <w:shd w:val="clear" w:color="auto" w:fill="auto"/>
          </w:tcPr>
          <w:p w14:paraId="1150FBD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6ADAF299" w14:textId="12CB9E32" w:rsidR="00DB7039" w:rsidRPr="003C2DDF" w:rsidRDefault="00E553BA" w:rsidP="00E5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6C99C2F4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D8EFB8" w14:textId="43522095" w:rsidR="00DB7039" w:rsidRPr="0057414B" w:rsidRDefault="00616AF8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25" w:type="pct"/>
          </w:tcPr>
          <w:p w14:paraId="5A714108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pct"/>
          </w:tcPr>
          <w:p w14:paraId="45D8ABEB" w14:textId="6785A8EA" w:rsidR="00DB7039" w:rsidRPr="00294629" w:rsidRDefault="00456447" w:rsidP="0015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5</w:t>
            </w:r>
            <w:r w:rsidR="00E553BA"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7039" w:rsidRPr="009E555A" w14:paraId="65F56048" w14:textId="77777777" w:rsidTr="004D6364">
        <w:trPr>
          <w:tblHeader/>
        </w:trPr>
        <w:tc>
          <w:tcPr>
            <w:tcW w:w="1763" w:type="pct"/>
          </w:tcPr>
          <w:p w14:paraId="00BED5A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7" w:type="pct"/>
          </w:tcPr>
          <w:p w14:paraId="3417DA36" w14:textId="665B5437" w:rsidR="00DB7039" w:rsidRPr="009E555A" w:rsidRDefault="00616AF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27</w:t>
            </w:r>
            <w:r w:rsidR="0080447F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25" w:type="pct"/>
            <w:shd w:val="clear" w:color="auto" w:fill="auto"/>
          </w:tcPr>
          <w:p w14:paraId="5F34CC86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07972007" w14:textId="21B30942" w:rsidR="00DB7039" w:rsidRPr="009E555A" w:rsidRDefault="003F0C11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24</w:t>
            </w:r>
            <w:r w:rsidR="00A3436C"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292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4BB45CDF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5BB6EB" w14:textId="65D6B6C7" w:rsidR="00DB7039" w:rsidRPr="0057414B" w:rsidRDefault="00616AF8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25" w:type="pct"/>
          </w:tcPr>
          <w:p w14:paraId="16854265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pct"/>
          </w:tcPr>
          <w:p w14:paraId="1150DB2F" w14:textId="033B7237" w:rsidR="00DB7039" w:rsidRPr="00294629" w:rsidRDefault="00456447" w:rsidP="0015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7039" w:rsidRPr="009E555A" w14:paraId="6641990B" w14:textId="77777777" w:rsidTr="004D6364">
        <w:trPr>
          <w:tblHeader/>
        </w:trPr>
        <w:tc>
          <w:tcPr>
            <w:tcW w:w="1763" w:type="pct"/>
          </w:tcPr>
          <w:p w14:paraId="117B8B91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7" w:type="pct"/>
          </w:tcPr>
          <w:p w14:paraId="0BC05B91" w14:textId="77777777" w:rsidR="00DB7039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BA5F23F" w14:textId="18AD6B3C" w:rsidR="00E553BA" w:rsidRPr="009E555A" w:rsidRDefault="00616AF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E553B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125" w:type="pct"/>
            <w:shd w:val="clear" w:color="auto" w:fill="auto"/>
          </w:tcPr>
          <w:p w14:paraId="1D1BA32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578CFE36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84ED1A1" w14:textId="0A2D5DFA" w:rsidR="00E553BA" w:rsidRPr="003C2DDF" w:rsidRDefault="00E553BA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236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12CCEBC0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CB651C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A7CEB8E" w14:textId="281F125D" w:rsidR="00456447" w:rsidRPr="00297624" w:rsidRDefault="00616AF8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25" w:type="pct"/>
          </w:tcPr>
          <w:p w14:paraId="05659961" w14:textId="77777777" w:rsidR="00DB7039" w:rsidRPr="00297624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5EC3D4B8" w14:textId="77777777" w:rsidR="00DB7039" w:rsidRDefault="00DB7039" w:rsidP="0015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5B9DC35" w14:textId="4FA03C14" w:rsidR="00456447" w:rsidRPr="00294629" w:rsidRDefault="00456447" w:rsidP="0015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7039" w:rsidRPr="009E555A" w14:paraId="48BBC617" w14:textId="77777777" w:rsidTr="004D6364">
        <w:trPr>
          <w:tblHeader/>
        </w:trPr>
        <w:tc>
          <w:tcPr>
            <w:tcW w:w="1763" w:type="pct"/>
          </w:tcPr>
          <w:p w14:paraId="7D99393F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7" w:type="pct"/>
          </w:tcPr>
          <w:p w14:paraId="7A36288F" w14:textId="686393B8" w:rsidR="00DB7039" w:rsidRPr="009E555A" w:rsidRDefault="00616AF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E553B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CCC289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6F3ED58A" w14:textId="3E08FC49" w:rsidR="00DB7039" w:rsidRPr="003C2DDF" w:rsidRDefault="00E553BA" w:rsidP="00254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8930C7D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C52ECE8" w14:textId="22A74ED0" w:rsidR="00DB7039" w:rsidRPr="0057414B" w:rsidRDefault="00616AF8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125" w:type="pct"/>
          </w:tcPr>
          <w:p w14:paraId="34573D6C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pct"/>
          </w:tcPr>
          <w:p w14:paraId="11DC3A78" w14:textId="7853780C" w:rsidR="00DB7039" w:rsidRPr="00005E97" w:rsidRDefault="00456447" w:rsidP="0045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E61F935" w14:textId="77777777" w:rsidTr="004D6364">
        <w:trPr>
          <w:tblHeader/>
        </w:trPr>
        <w:tc>
          <w:tcPr>
            <w:tcW w:w="1763" w:type="pct"/>
          </w:tcPr>
          <w:p w14:paraId="66AB388B" w14:textId="13DD56E4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1A524AE" w14:textId="2200ED58" w:rsidR="00DB7039" w:rsidRPr="009E555A" w:rsidRDefault="00616AF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34</w:t>
            </w:r>
            <w:r w:rsidR="00E553B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25" w:type="pct"/>
            <w:shd w:val="clear" w:color="auto" w:fill="auto"/>
          </w:tcPr>
          <w:p w14:paraId="53F66D66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2FCFCD5A" w14:textId="0E79451B" w:rsidR="00DB7039" w:rsidRPr="00786198" w:rsidRDefault="00E553BA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385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205D3BB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4988533" w14:textId="4C2DF803" w:rsidR="00DB7039" w:rsidRPr="00C41C5D" w:rsidRDefault="00616AF8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34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25" w:type="pct"/>
          </w:tcPr>
          <w:p w14:paraId="2A3ACE52" w14:textId="77777777" w:rsidR="00DB7039" w:rsidRPr="00C41C5D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2D09DCA2" w14:textId="665CA85D" w:rsidR="00DB7039" w:rsidRPr="00C41C5D" w:rsidRDefault="00456447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sz w:val="30"/>
                <w:szCs w:val="30"/>
              </w:rPr>
              <w:t>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7039" w:rsidRPr="009E555A" w14:paraId="3640EC6E" w14:textId="77777777" w:rsidTr="004D6364">
        <w:trPr>
          <w:tblHeader/>
        </w:trPr>
        <w:tc>
          <w:tcPr>
            <w:tcW w:w="1763" w:type="pct"/>
          </w:tcPr>
          <w:p w14:paraId="3FA25599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1BAA56C" w14:textId="4B5C7EB2" w:rsidR="00DB7039" w:rsidRPr="009E555A" w:rsidRDefault="00616AF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3F0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125" w:type="pct"/>
            <w:shd w:val="clear" w:color="auto" w:fill="auto"/>
          </w:tcPr>
          <w:p w14:paraId="1F7E5D9A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9AA7F" w14:textId="5DDA7C3D" w:rsidR="00DB7039" w:rsidRPr="009E555A" w:rsidRDefault="003F0C11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326EA3E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9929F9F" w14:textId="4C470B12" w:rsidR="00DB7039" w:rsidRPr="00294629" w:rsidRDefault="00616AF8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4564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125" w:type="pct"/>
          </w:tcPr>
          <w:p w14:paraId="69027445" w14:textId="77777777" w:rsidR="00DB7039" w:rsidRPr="00294629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1E336F48" w14:textId="2F773BE7" w:rsidR="00DB7039" w:rsidRPr="00D44907" w:rsidRDefault="00456447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6AF8" w:rsidRPr="00616AF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E553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6AF8" w:rsidRPr="00616AF8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616AF8" w:rsidRPr="00616AF8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E553B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BA96B81" w14:textId="6ED56B43" w:rsidR="00AB51B2" w:rsidRDefault="00AB51B2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</w:t>
      </w:r>
      <w:r w:rsid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45F09377" w14:textId="77777777" w:rsidR="00197BAA" w:rsidRPr="00665835" w:rsidRDefault="00197BAA" w:rsidP="00197BAA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5"/>
        <w:gridCol w:w="995"/>
        <w:gridCol w:w="265"/>
        <w:gridCol w:w="995"/>
        <w:gridCol w:w="265"/>
        <w:gridCol w:w="995"/>
      </w:tblGrid>
      <w:tr w:rsidR="00DA4FB4" w:rsidRPr="009E555A" w14:paraId="6A09FB0F" w14:textId="77777777" w:rsidTr="00FC49F8">
        <w:tc>
          <w:tcPr>
            <w:tcW w:w="3510" w:type="dxa"/>
          </w:tcPr>
          <w:p w14:paraId="2F87EEEE" w14:textId="77777777" w:rsidR="00DA4FB4" w:rsidRPr="009E555A" w:rsidRDefault="00DA4FB4" w:rsidP="005742E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CE5E925" w14:textId="77777777" w:rsidR="00DA4FB4" w:rsidRPr="009E555A" w:rsidRDefault="00DA4FB4" w:rsidP="005742E3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6B2DEB42" w14:textId="77777777" w:rsidR="00DA4FB4" w:rsidRPr="009E555A" w:rsidRDefault="00DA4FB4" w:rsidP="005742E3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5BA7335E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5" w:type="dxa"/>
            <w:gridSpan w:val="3"/>
          </w:tcPr>
          <w:p w14:paraId="386A88AC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A3E" w:rsidRPr="009E555A" w14:paraId="0C6EF3CC" w14:textId="77777777" w:rsidTr="00FC49F8">
        <w:tc>
          <w:tcPr>
            <w:tcW w:w="3510" w:type="dxa"/>
          </w:tcPr>
          <w:p w14:paraId="1BF160B8" w14:textId="77777777" w:rsidR="003C3A3E" w:rsidRPr="009E555A" w:rsidRDefault="003C3A3E" w:rsidP="003C3A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6182666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5C955" w14:textId="50E6BF79" w:rsidR="003C3A3E" w:rsidRPr="009E555A" w:rsidRDefault="00616AF8" w:rsidP="003C3A3E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5" w:type="dxa"/>
          </w:tcPr>
          <w:p w14:paraId="22899726" w14:textId="77777777" w:rsidR="003C3A3E" w:rsidRPr="009E555A" w:rsidRDefault="003C3A3E" w:rsidP="003C3A3E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3785B68" w14:textId="6EE654E7" w:rsidR="003C3A3E" w:rsidRPr="009E555A" w:rsidRDefault="00616AF8" w:rsidP="003C3A3E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5" w:type="dxa"/>
          </w:tcPr>
          <w:p w14:paraId="0B576D04" w14:textId="77777777" w:rsidR="003C3A3E" w:rsidRPr="009E555A" w:rsidRDefault="003C3A3E" w:rsidP="003C3A3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33FDE9D4" w14:textId="533B8438" w:rsidR="003C3A3E" w:rsidRPr="009E555A" w:rsidRDefault="00616AF8" w:rsidP="003C3A3E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5" w:type="dxa"/>
          </w:tcPr>
          <w:p w14:paraId="2F002669" w14:textId="77777777" w:rsidR="003C3A3E" w:rsidRPr="009E555A" w:rsidRDefault="003C3A3E" w:rsidP="003C3A3E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3CE4D0E" w14:textId="634177CD" w:rsidR="003C3A3E" w:rsidRPr="009E555A" w:rsidRDefault="00616AF8" w:rsidP="003C3A3E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3A3E" w:rsidRPr="009E555A" w14:paraId="4221F194" w14:textId="77777777" w:rsidTr="00FC49F8">
        <w:tc>
          <w:tcPr>
            <w:tcW w:w="3510" w:type="dxa"/>
          </w:tcPr>
          <w:p w14:paraId="178B8731" w14:textId="77777777" w:rsidR="003C3A3E" w:rsidRPr="009E555A" w:rsidRDefault="003C3A3E" w:rsidP="003C3A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CE3179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274CE485" w14:textId="3C4D8033" w:rsidR="003C3A3E" w:rsidRPr="009E555A" w:rsidRDefault="00616AF8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4BE79BEE" w14:textId="77777777" w:rsidR="003C3A3E" w:rsidRPr="009E555A" w:rsidRDefault="003C3A3E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F55DC98" w14:textId="0DF31E4E" w:rsidR="003C3A3E" w:rsidRPr="009E555A" w:rsidRDefault="00616AF8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</w:t>
            </w:r>
            <w:r w:rsidRPr="00616AF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6BFC729B" w14:textId="77777777" w:rsidR="003C3A3E" w:rsidRPr="009E555A" w:rsidRDefault="003C3A3E" w:rsidP="003C3A3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4EC597C6" w14:textId="65523BC4" w:rsidR="003C3A3E" w:rsidRPr="009E555A" w:rsidRDefault="00616AF8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0D5C5D53" w14:textId="77777777" w:rsidR="003C3A3E" w:rsidRPr="009E555A" w:rsidRDefault="003C3A3E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B74FD30" w14:textId="0986D6CE" w:rsidR="003C3A3E" w:rsidRPr="009E555A" w:rsidRDefault="00616AF8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25</w:t>
            </w:r>
            <w:r w:rsidRPr="00616AF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616AF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3A3E" w:rsidRPr="009E555A" w14:paraId="2D170461" w14:textId="77777777" w:rsidTr="00FC49F8">
        <w:tc>
          <w:tcPr>
            <w:tcW w:w="3510" w:type="dxa"/>
          </w:tcPr>
          <w:p w14:paraId="2B3D9E1F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5E7DF8E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B7831B0" w14:textId="77777777" w:rsidR="003C3A3E" w:rsidRPr="009E555A" w:rsidRDefault="003C3A3E" w:rsidP="003C3A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45D0" w:rsidRPr="009E555A" w14:paraId="2EF2FB1C" w14:textId="77777777" w:rsidTr="00FC49F8">
        <w:tc>
          <w:tcPr>
            <w:tcW w:w="3510" w:type="dxa"/>
          </w:tcPr>
          <w:p w14:paraId="1E54EC9D" w14:textId="01E61F79" w:rsidR="00A845D0" w:rsidRPr="009E555A" w:rsidRDefault="00A845D0" w:rsidP="00FC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FC49F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810" w:type="dxa"/>
          </w:tcPr>
          <w:p w14:paraId="3B06165B" w14:textId="7EF6B312" w:rsidR="00A845D0" w:rsidRPr="009E555A" w:rsidRDefault="00616AF8" w:rsidP="00A845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AF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73947A4C" w14:textId="55E2A1CC" w:rsidR="00A845D0" w:rsidRPr="00ED13C9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B854F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65" w:type="dxa"/>
            <w:shd w:val="clear" w:color="auto" w:fill="auto"/>
          </w:tcPr>
          <w:p w14:paraId="22249C43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18B8A7B" w14:textId="4A9264DB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65" w:type="dxa"/>
            <w:shd w:val="clear" w:color="auto" w:fill="auto"/>
          </w:tcPr>
          <w:p w14:paraId="114C9037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1454773" w14:textId="4AE2D4BD" w:rsidR="00A845D0" w:rsidRPr="009E555A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65" w:type="dxa"/>
          </w:tcPr>
          <w:p w14:paraId="19D2ECD5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BD469FD" w14:textId="475CCE1B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A845D0" w:rsidRPr="009E555A" w14:paraId="6AE370DB" w14:textId="77777777" w:rsidTr="00FC49F8">
        <w:tc>
          <w:tcPr>
            <w:tcW w:w="3510" w:type="dxa"/>
          </w:tcPr>
          <w:p w14:paraId="2D8EF8F6" w14:textId="70600B29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5D15A7">
              <w:rPr>
                <w:rFonts w:ascii="Angsana New" w:hAnsi="Angsana New"/>
                <w:spacing w:val="-4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60F1C41D" w14:textId="03D8A360" w:rsidR="00A845D0" w:rsidRPr="00FC1DB1" w:rsidRDefault="00616AF8" w:rsidP="00A845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AF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35FD8911" w14:textId="2FE744BA" w:rsidR="00A845D0" w:rsidRPr="00ED13C9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65" w:type="dxa"/>
            <w:shd w:val="clear" w:color="auto" w:fill="auto"/>
          </w:tcPr>
          <w:p w14:paraId="5A8026AB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15851A1" w14:textId="0273449C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5" w:type="dxa"/>
            <w:shd w:val="clear" w:color="auto" w:fill="auto"/>
          </w:tcPr>
          <w:p w14:paraId="3440495B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14B06EC" w14:textId="560D5306" w:rsidR="00A845D0" w:rsidRPr="009E555A" w:rsidRDefault="00456447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6554910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0E0CB49" w14:textId="0A74A164" w:rsidR="00A845D0" w:rsidRPr="00D533B8" w:rsidRDefault="005C598D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5D0" w:rsidRPr="009E555A" w14:paraId="06DAAB9C" w14:textId="77777777" w:rsidTr="00FC49F8">
        <w:tc>
          <w:tcPr>
            <w:tcW w:w="3510" w:type="dxa"/>
          </w:tcPr>
          <w:p w14:paraId="6475AEE3" w14:textId="6E554B24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11C320D2" w14:textId="77777777" w:rsidR="00A845D0" w:rsidRPr="00FC1DB1" w:rsidRDefault="00A845D0" w:rsidP="00A845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CED06A" w14:textId="295F8EC0" w:rsidR="00A845D0" w:rsidRPr="00ED13C9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124</w:t>
            </w:r>
            <w:r w:rsidR="00443DF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65" w:type="dxa"/>
            <w:shd w:val="clear" w:color="auto" w:fill="auto"/>
          </w:tcPr>
          <w:p w14:paraId="6A1E27DB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1EBE2FD" w14:textId="12E40896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139</w:t>
            </w:r>
            <w:r w:rsidR="00C311A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65" w:type="dxa"/>
            <w:shd w:val="clear" w:color="auto" w:fill="auto"/>
          </w:tcPr>
          <w:p w14:paraId="716FC2FF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798AE97" w14:textId="75BEFCDC" w:rsidR="00A845D0" w:rsidRPr="009E555A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124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65" w:type="dxa"/>
          </w:tcPr>
          <w:p w14:paraId="676EBDBB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7197D6" w14:textId="1ABE7FF7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131</w:t>
            </w:r>
            <w:r w:rsidR="005C598D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A845D0" w:rsidRPr="009E555A" w14:paraId="5CED84FD" w14:textId="77777777" w:rsidTr="00FC49F8">
        <w:tc>
          <w:tcPr>
            <w:tcW w:w="3510" w:type="dxa"/>
          </w:tcPr>
          <w:p w14:paraId="326D6A62" w14:textId="6126CE28" w:rsidR="00A845D0" w:rsidRPr="009E555A" w:rsidRDefault="00A845D0" w:rsidP="00A845D0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2A970FF0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4B37F8" w14:textId="44640C57" w:rsidR="00A845D0" w:rsidRPr="00ED13C9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69</w:t>
            </w:r>
            <w:r w:rsidR="00443DF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65" w:type="dxa"/>
            <w:shd w:val="clear" w:color="auto" w:fill="auto"/>
          </w:tcPr>
          <w:p w14:paraId="60AEC709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C1688FA" w14:textId="43550166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106</w:t>
            </w:r>
            <w:r w:rsidR="00C311A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65" w:type="dxa"/>
            <w:shd w:val="clear" w:color="auto" w:fill="auto"/>
          </w:tcPr>
          <w:p w14:paraId="7791A57A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9861E2D" w14:textId="4C4AE4FC" w:rsidR="00A845D0" w:rsidRPr="009E555A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59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65" w:type="dxa"/>
          </w:tcPr>
          <w:p w14:paraId="19406AB5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74A6ABC" w14:textId="4ED65EA7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105</w:t>
            </w:r>
            <w:r w:rsidR="005C598D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A845D0" w:rsidRPr="009E555A" w14:paraId="2267DD36" w14:textId="77777777" w:rsidTr="00FC49F8">
        <w:trPr>
          <w:trHeight w:val="70"/>
        </w:trPr>
        <w:tc>
          <w:tcPr>
            <w:tcW w:w="3510" w:type="dxa"/>
          </w:tcPr>
          <w:p w14:paraId="14641229" w14:textId="65D6B76B" w:rsidR="00A845D0" w:rsidRPr="009E555A" w:rsidRDefault="00A845D0" w:rsidP="00A845D0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FC49F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กิจการอื่น</w:t>
            </w:r>
          </w:p>
        </w:tc>
        <w:tc>
          <w:tcPr>
            <w:tcW w:w="810" w:type="dxa"/>
          </w:tcPr>
          <w:p w14:paraId="5E197CAB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D09ACB" w14:textId="61460D01" w:rsidR="00A845D0" w:rsidRPr="00ED13C9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78</w:t>
            </w:r>
            <w:r w:rsidR="00443DF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65" w:type="dxa"/>
            <w:shd w:val="clear" w:color="auto" w:fill="auto"/>
          </w:tcPr>
          <w:p w14:paraId="67CF1C16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7556A1" w14:textId="1B0F5B19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78</w:t>
            </w:r>
            <w:r w:rsidR="00C311A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5" w:type="dxa"/>
            <w:shd w:val="clear" w:color="auto" w:fill="auto"/>
          </w:tcPr>
          <w:p w14:paraId="238921C7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EE1871D" w14:textId="34046670" w:rsidR="00A845D0" w:rsidRPr="009E555A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73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65" w:type="dxa"/>
          </w:tcPr>
          <w:p w14:paraId="0D0949BE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5EA835" w14:textId="278F0FC1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69</w:t>
            </w:r>
            <w:r w:rsidR="005C598D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A845D0" w:rsidRPr="009E555A" w14:paraId="41B91D53" w14:textId="77777777" w:rsidTr="00FC49F8">
        <w:tc>
          <w:tcPr>
            <w:tcW w:w="3510" w:type="dxa"/>
          </w:tcPr>
          <w:p w14:paraId="059E1FEF" w14:textId="5FB2FB91" w:rsidR="00A845D0" w:rsidRPr="009E555A" w:rsidRDefault="00A845D0" w:rsidP="00A845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1E3BD9F6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9256670" w14:textId="4E18AF1A" w:rsidR="00A845D0" w:rsidRPr="00ED13C9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32</w:t>
            </w:r>
            <w:r w:rsidR="00443DF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65" w:type="dxa"/>
            <w:shd w:val="clear" w:color="auto" w:fill="auto"/>
          </w:tcPr>
          <w:p w14:paraId="2AD7E01C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6BD4ABE" w14:textId="5ACF41EC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28</w:t>
            </w:r>
            <w:r w:rsidR="00C311A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65" w:type="dxa"/>
            <w:shd w:val="clear" w:color="auto" w:fill="auto"/>
          </w:tcPr>
          <w:p w14:paraId="16E93A2F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C69EAC7" w14:textId="5B3ECEDD" w:rsidR="00A845D0" w:rsidRPr="009E555A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30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65" w:type="dxa"/>
          </w:tcPr>
          <w:p w14:paraId="566095A1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2592A50" w14:textId="785454DC" w:rsidR="00A845D0" w:rsidRPr="00D533B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26</w:t>
            </w:r>
            <w:r w:rsidR="005C598D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A845D0" w:rsidRPr="009E555A" w14:paraId="2924ACB9" w14:textId="77777777" w:rsidTr="00FC49F8">
        <w:tc>
          <w:tcPr>
            <w:tcW w:w="3510" w:type="dxa"/>
          </w:tcPr>
          <w:p w14:paraId="00EB4684" w14:textId="695BBC2E" w:rsidR="00A845D0" w:rsidRPr="00D533B8" w:rsidRDefault="00A845D0" w:rsidP="00A845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810" w:type="dxa"/>
          </w:tcPr>
          <w:p w14:paraId="5CFCDB44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74AB13" w14:textId="360826C9" w:rsidR="00A845D0" w:rsidRPr="00ED13C9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</w:t>
            </w:r>
            <w:r w:rsidR="00443DF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65" w:type="dxa"/>
            <w:shd w:val="clear" w:color="auto" w:fill="auto"/>
          </w:tcPr>
          <w:p w14:paraId="75D3E85E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D8650B6" w14:textId="377034D5" w:rsidR="00A845D0" w:rsidRPr="0043315A" w:rsidRDefault="00C311AC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4D34BFC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916AB4F" w14:textId="252D562C" w:rsidR="00A845D0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6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65" w:type="dxa"/>
          </w:tcPr>
          <w:p w14:paraId="35B6C859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030BF38" w14:textId="64D1A3AD" w:rsidR="00A845D0" w:rsidRPr="0043315A" w:rsidRDefault="005C598D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5D0" w:rsidRPr="009E555A" w14:paraId="6FCB38F7" w14:textId="77777777" w:rsidTr="00FC49F8">
        <w:tc>
          <w:tcPr>
            <w:tcW w:w="3510" w:type="dxa"/>
          </w:tcPr>
          <w:p w14:paraId="75A6BFF5" w14:textId="67382499" w:rsidR="00A845D0" w:rsidRPr="009E555A" w:rsidRDefault="00A845D0" w:rsidP="00A845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191F0CCC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3AAC13" w14:textId="080ADC75" w:rsidR="00A845D0" w:rsidRPr="00443DFA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</w:t>
            </w:r>
            <w:r w:rsidR="00443DFA" w:rsidRPr="00443DFA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65" w:type="dxa"/>
            <w:shd w:val="clear" w:color="auto" w:fill="auto"/>
          </w:tcPr>
          <w:p w14:paraId="00E83710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7951257" w14:textId="6708F352" w:rsidR="00A845D0" w:rsidRPr="00C311AC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5</w:t>
            </w:r>
            <w:r w:rsidR="00C311AC" w:rsidRPr="00C311A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5" w:type="dxa"/>
            <w:shd w:val="clear" w:color="auto" w:fill="auto"/>
          </w:tcPr>
          <w:p w14:paraId="5CED6FEB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BEB6749" w14:textId="6CE242D5" w:rsidR="00A845D0" w:rsidRPr="00BD4CD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65" w:type="dxa"/>
          </w:tcPr>
          <w:p w14:paraId="30E617FD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6330ECB" w14:textId="25FF5000" w:rsidR="00A845D0" w:rsidRPr="00C311AC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</w:t>
            </w:r>
            <w:r w:rsidR="00C311AC" w:rsidRPr="00C311AC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A845D0" w:rsidRPr="009E555A" w14:paraId="06CB9009" w14:textId="77777777" w:rsidTr="00FC49F8">
        <w:tc>
          <w:tcPr>
            <w:tcW w:w="3510" w:type="dxa"/>
          </w:tcPr>
          <w:p w14:paraId="62C6F354" w14:textId="4A616330" w:rsidR="00A845D0" w:rsidRPr="00D533B8" w:rsidRDefault="00A845D0" w:rsidP="00A845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571DB19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F120A" w14:textId="06FBB9DA" w:rsidR="00A845D0" w:rsidRPr="00457FD4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  <w:r w:rsidR="00443D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65" w:type="dxa"/>
            <w:shd w:val="clear" w:color="auto" w:fill="auto"/>
          </w:tcPr>
          <w:p w14:paraId="1D94002C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7593F" w14:textId="57CACED9" w:rsidR="00A845D0" w:rsidRPr="00C311AC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  <w:r w:rsidR="00C311AC" w:rsidRPr="00C311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65" w:type="dxa"/>
            <w:shd w:val="clear" w:color="auto" w:fill="auto"/>
          </w:tcPr>
          <w:p w14:paraId="4D87A7BE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B0667" w14:textId="6AF2DFAB" w:rsidR="00A845D0" w:rsidRPr="00BD4CD8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4564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65" w:type="dxa"/>
          </w:tcPr>
          <w:p w14:paraId="3B718A37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02FEF" w14:textId="59303BC3" w:rsidR="00A845D0" w:rsidRPr="00C311AC" w:rsidRDefault="00616AF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  <w:r w:rsidR="00C311AC" w:rsidRPr="00C311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4317FD1D" w14:textId="11A6DB2A" w:rsidR="004A6C24" w:rsidRPr="00C158DE" w:rsidRDefault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DA11D73" w14:textId="4F9C916D" w:rsidR="00147715" w:rsidRDefault="00932D00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3B3D0D">
        <w:rPr>
          <w:rFonts w:ascii="Angsana New" w:hAnsi="Angsana New"/>
          <w:sz w:val="30"/>
          <w:szCs w:val="30"/>
          <w:u w:val="none"/>
          <w:cs/>
          <w:lang w:val="th-TH"/>
        </w:rPr>
        <w:t>ใบ</w:t>
      </w:r>
      <w:r w:rsidR="00E15476" w:rsidRPr="003B3D0D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AD02D9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274C4BCD" w14:textId="47A0F104" w:rsidR="00361F12" w:rsidRPr="00AD02D9" w:rsidRDefault="00932D00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8B29F3" w:rsidRPr="00AD02D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96496" w:rsidRPr="00AD02D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16AF8" w:rsidRPr="00616AF8">
        <w:rPr>
          <w:rFonts w:asciiTheme="majorBidi" w:hAnsiTheme="majorBidi" w:cstheme="majorBidi"/>
          <w:sz w:val="30"/>
          <w:szCs w:val="30"/>
        </w:rPr>
        <w:t>31</w:t>
      </w:r>
      <w:r w:rsidR="00521E91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6496" w:rsidRPr="00AD0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6AF8" w:rsidRPr="00616AF8">
        <w:rPr>
          <w:rFonts w:asciiTheme="majorBidi" w:hAnsiTheme="majorBidi" w:cstheme="majorBidi"/>
          <w:sz w:val="30"/>
          <w:szCs w:val="30"/>
        </w:rPr>
        <w:t>2564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="00447F80" w:rsidRPr="00443DFA">
        <w:rPr>
          <w:rFonts w:asciiTheme="majorBidi" w:hAnsiTheme="majorBidi" w:cstheme="majorBidi"/>
          <w:sz w:val="30"/>
          <w:szCs w:val="30"/>
          <w:cs/>
        </w:rPr>
        <w:t>จำนวน</w:t>
      </w:r>
      <w:r w:rsidR="00447F80" w:rsidRPr="00443DFA">
        <w:rPr>
          <w:rFonts w:asciiTheme="majorBidi" w:hAnsiTheme="majorBidi" w:cstheme="majorBidi"/>
          <w:sz w:val="30"/>
          <w:szCs w:val="30"/>
        </w:rPr>
        <w:t xml:space="preserve"> </w:t>
      </w:r>
      <w:r w:rsidR="00616AF8" w:rsidRPr="00616AF8">
        <w:rPr>
          <w:rFonts w:asciiTheme="majorBidi" w:hAnsiTheme="majorBidi" w:cstheme="majorBidi"/>
          <w:sz w:val="30"/>
          <w:szCs w:val="30"/>
        </w:rPr>
        <w:t>0</w:t>
      </w:r>
      <w:r w:rsidR="00443DFA">
        <w:rPr>
          <w:rFonts w:asciiTheme="majorBidi" w:hAnsiTheme="majorBidi" w:cstheme="majorBidi"/>
          <w:sz w:val="30"/>
          <w:szCs w:val="30"/>
        </w:rPr>
        <w:t>.</w:t>
      </w:r>
      <w:r w:rsidR="00616AF8" w:rsidRPr="00616AF8">
        <w:rPr>
          <w:rFonts w:asciiTheme="majorBidi" w:hAnsiTheme="majorBidi" w:cstheme="majorBidi"/>
          <w:sz w:val="30"/>
          <w:szCs w:val="30"/>
        </w:rPr>
        <w:t>88</w:t>
      </w:r>
      <w:r w:rsidR="00297624"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="00A02C3B" w:rsidRPr="00AD02D9">
        <w:rPr>
          <w:rFonts w:asciiTheme="majorBidi" w:hAnsiTheme="majorBidi" w:cstheme="majorBidi"/>
          <w:sz w:val="30"/>
          <w:szCs w:val="30"/>
          <w:cs/>
        </w:rPr>
        <w:t>ล้าน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>บาท</w:t>
      </w:r>
      <w:r w:rsidR="00447F80"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="00935CE2" w:rsidRPr="00AD02D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16AF8" w:rsidRPr="00616AF8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D4CD8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16AF8" w:rsidRPr="00616AF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8476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6AF8" w:rsidRPr="00616AF8">
        <w:rPr>
          <w:rFonts w:asciiTheme="majorBidi" w:hAnsiTheme="majorBidi" w:cstheme="majorBidi"/>
          <w:i/>
          <w:iCs/>
          <w:sz w:val="30"/>
          <w:szCs w:val="30"/>
        </w:rPr>
        <w:t>71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B22748" w14:textId="4599EADE" w:rsidR="004E2B53" w:rsidRPr="00AD02D9" w:rsidRDefault="004E2B53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E1B6D" w14:textId="52F314C1" w:rsidR="00296496" w:rsidRPr="00AD02D9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 w:rsidR="00616AF8" w:rsidRPr="00616AF8">
        <w:rPr>
          <w:rFonts w:asciiTheme="majorBidi" w:hAnsiTheme="majorBidi" w:cstheme="majorBidi" w:hint="cs"/>
          <w:sz w:val="30"/>
          <w:szCs w:val="30"/>
        </w:rPr>
        <w:t>3</w:t>
      </w:r>
      <w:r w:rsidR="00616AF8" w:rsidRPr="00616AF8">
        <w:rPr>
          <w:rFonts w:asciiTheme="majorBidi" w:hAnsiTheme="majorBidi" w:cstheme="majorBidi"/>
          <w:sz w:val="30"/>
          <w:szCs w:val="30"/>
        </w:rPr>
        <w:t>1</w:t>
      </w:r>
      <w:r w:rsidRPr="00AD02D9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6AF8" w:rsidRPr="00616AF8">
        <w:rPr>
          <w:rFonts w:asciiTheme="majorBidi" w:hAnsiTheme="majorBidi" w:cstheme="majorBidi"/>
          <w:sz w:val="30"/>
          <w:szCs w:val="30"/>
        </w:rPr>
        <w:t>2564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16AF8" w:rsidRPr="00616AF8">
        <w:rPr>
          <w:rFonts w:asciiTheme="majorBidi" w:hAnsiTheme="majorBidi" w:cstheme="majorBidi"/>
          <w:sz w:val="30"/>
          <w:szCs w:val="30"/>
        </w:rPr>
        <w:t>25</w:t>
      </w:r>
      <w:r w:rsidR="00616AF8" w:rsidRPr="00616AF8">
        <w:rPr>
          <w:rFonts w:asciiTheme="majorBidi" w:hAnsiTheme="majorBidi" w:cstheme="majorBidi" w:hint="cs"/>
          <w:sz w:val="30"/>
          <w:szCs w:val="30"/>
        </w:rPr>
        <w:t>6</w:t>
      </w:r>
      <w:r w:rsidR="00616AF8" w:rsidRPr="00616AF8">
        <w:rPr>
          <w:rFonts w:asciiTheme="majorBidi" w:hAnsiTheme="majorBidi" w:cstheme="majorBidi"/>
          <w:sz w:val="30"/>
          <w:szCs w:val="30"/>
        </w:rPr>
        <w:t>3</w:t>
      </w:r>
      <w:r w:rsidR="00C158DE">
        <w:rPr>
          <w:rFonts w:asciiTheme="majorBidi" w:hAnsiTheme="majorBidi" w:cstheme="majorBidi"/>
          <w:sz w:val="30"/>
          <w:szCs w:val="30"/>
        </w:rPr>
        <w:t xml:space="preserve"> </w:t>
      </w:r>
      <w:r w:rsidRPr="00AD02D9">
        <w:rPr>
          <w:rFonts w:asciiTheme="majorBidi" w:hAnsiTheme="majorBidi" w:cstheme="majorBidi"/>
          <w:sz w:val="30"/>
          <w:szCs w:val="30"/>
          <w:cs/>
        </w:rPr>
        <w:t>ของใบสำคัญแสดงสิทธิ</w:t>
      </w:r>
      <w:r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Pr="00AD02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D4EDA52" w14:textId="77777777" w:rsidR="00296496" w:rsidRPr="00AD02D9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87"/>
        <w:gridCol w:w="270"/>
        <w:gridCol w:w="1063"/>
        <w:gridCol w:w="270"/>
        <w:gridCol w:w="1260"/>
        <w:gridCol w:w="270"/>
        <w:gridCol w:w="1260"/>
      </w:tblGrid>
      <w:tr w:rsidR="00296496" w:rsidRPr="009E555A" w14:paraId="7020B20D" w14:textId="77777777" w:rsidTr="00197BAA">
        <w:tc>
          <w:tcPr>
            <w:tcW w:w="3600" w:type="dxa"/>
          </w:tcPr>
          <w:p w14:paraId="051A5EB3" w14:textId="77777777" w:rsidR="00296496" w:rsidRPr="009E555A" w:rsidRDefault="00296496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580" w:type="dxa"/>
            <w:gridSpan w:val="7"/>
          </w:tcPr>
          <w:p w14:paraId="5FAFA383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296496" w:rsidRPr="009E555A" w14:paraId="7CBAEE82" w14:textId="77777777" w:rsidTr="00197BAA">
        <w:tc>
          <w:tcPr>
            <w:tcW w:w="3600" w:type="dxa"/>
          </w:tcPr>
          <w:p w14:paraId="315B9848" w14:textId="725DFAAD" w:rsidR="00296496" w:rsidRPr="00935CE2" w:rsidRDefault="00296496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สาม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เดือนสิ้นสุดวันที่ </w:t>
            </w:r>
            <w:r w:rsidR="00616AF8" w:rsidRPr="00616A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2520" w:type="dxa"/>
            <w:gridSpan w:val="3"/>
          </w:tcPr>
          <w:p w14:paraId="21EDC9DD" w14:textId="300F5DBE" w:rsidR="00296496" w:rsidRPr="009E555A" w:rsidRDefault="00616AF8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A65F69B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4B2718C" w14:textId="124F3C60" w:rsidR="00296496" w:rsidRPr="009E555A" w:rsidRDefault="00616AF8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6AF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296496" w:rsidRPr="009E555A" w14:paraId="6CA40FAF" w14:textId="77777777" w:rsidTr="00197BAA">
        <w:tc>
          <w:tcPr>
            <w:tcW w:w="3600" w:type="dxa"/>
          </w:tcPr>
          <w:p w14:paraId="2A5CEBBC" w14:textId="77777777" w:rsidR="00296496" w:rsidRPr="009E555A" w:rsidRDefault="00296496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</w:tcPr>
          <w:p w14:paraId="49CC6489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4139C26C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5FE47D3A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3" w:type="dxa"/>
          </w:tcPr>
          <w:p w14:paraId="5BA50BA9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BD3A51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70" w:type="dxa"/>
          </w:tcPr>
          <w:p w14:paraId="27733328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7E576E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4EECDEE4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702FB90D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1DB1AF6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A6374A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296496" w:rsidRPr="009E555A" w14:paraId="4574DCF3" w14:textId="77777777" w:rsidTr="00197BAA">
        <w:tc>
          <w:tcPr>
            <w:tcW w:w="3600" w:type="dxa"/>
          </w:tcPr>
          <w:p w14:paraId="6CFAABE0" w14:textId="77777777" w:rsidR="00296496" w:rsidRPr="009E555A" w:rsidRDefault="00296496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0A197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70" w:type="dxa"/>
          </w:tcPr>
          <w:p w14:paraId="18640961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3" w:type="dxa"/>
          </w:tcPr>
          <w:p w14:paraId="50C89AD0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70" w:type="dxa"/>
          </w:tcPr>
          <w:p w14:paraId="3AE80FD4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3B411ED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70" w:type="dxa"/>
          </w:tcPr>
          <w:p w14:paraId="5E20B019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10AACA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456447" w:rsidRPr="009E555A" w14:paraId="3CC23860" w14:textId="77777777" w:rsidTr="00197BAA">
        <w:tc>
          <w:tcPr>
            <w:tcW w:w="3600" w:type="dxa"/>
          </w:tcPr>
          <w:p w14:paraId="2F4D40C0" w14:textId="107E59D9" w:rsidR="00456447" w:rsidRPr="009E555A" w:rsidRDefault="00456447" w:rsidP="004564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E555A">
              <w:rPr>
                <w:rFonts w:ascii="Angsana New" w:hAnsi="Angsana New" w:cs="Angsana New"/>
                <w:cs/>
                <w:lang w:val="en-US"/>
              </w:rPr>
              <w:t>ณ</w:t>
            </w:r>
            <w:r w:rsidRPr="009E555A">
              <w:rPr>
                <w:rFonts w:ascii="Angsana New" w:hAnsi="Angsana New" w:cs="Angsana New"/>
                <w:lang w:val="en-US"/>
              </w:rPr>
              <w:t xml:space="preserve"> </w:t>
            </w:r>
            <w:r w:rsidRPr="009E555A">
              <w:rPr>
                <w:rFonts w:ascii="Angsana New" w:hAnsi="Angsana New" w:cs="Angsana New"/>
                <w:cs/>
                <w:lang w:val="en-US"/>
              </w:rPr>
              <w:t xml:space="preserve">วันที่ </w:t>
            </w:r>
            <w:r w:rsidR="00616AF8" w:rsidRPr="00616AF8">
              <w:rPr>
                <w:rFonts w:ascii="Angsana New" w:hAnsi="Angsana New" w:cs="Angsana New"/>
                <w:lang w:val="en-US"/>
              </w:rPr>
              <w:t>1</w:t>
            </w:r>
            <w:r w:rsidRPr="009E555A">
              <w:rPr>
                <w:rFonts w:ascii="Angsana New" w:hAnsi="Angsana New" w:cs="Angsana New"/>
                <w:lang w:val="en-US"/>
              </w:rPr>
              <w:t xml:space="preserve"> </w:t>
            </w:r>
            <w:r w:rsidRPr="009E555A">
              <w:rPr>
                <w:rFonts w:ascii="Angsana New" w:hAnsi="Angsana New" w:cs="Angsana New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41B9E3DC" w14:textId="37AED36B" w:rsidR="00456447" w:rsidRPr="009E555A" w:rsidRDefault="00616AF8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</w:t>
            </w:r>
            <w:r w:rsidR="00456447">
              <w:rPr>
                <w:rFonts w:ascii="Angsana New" w:hAnsi="Angsana New"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13674E29" w14:textId="77777777" w:rsidR="00456447" w:rsidRPr="009E555A" w:rsidRDefault="00456447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D2E2932" w14:textId="1BCBB2F9" w:rsidR="00456447" w:rsidRPr="009E555A" w:rsidRDefault="00616AF8" w:rsidP="00F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4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6EEF6D1B" w14:textId="77777777" w:rsidR="00456447" w:rsidRPr="009E555A" w:rsidRDefault="00456447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98E15" w14:textId="66FB4267" w:rsidR="00456447" w:rsidRPr="009E555A" w:rsidRDefault="00616AF8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7</w:t>
            </w:r>
            <w:r w:rsidR="00456447">
              <w:rPr>
                <w:rFonts w:ascii="Angsana New" w:hAnsi="Angsana New"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250C9D6A" w14:textId="77777777" w:rsidR="00456447" w:rsidRPr="009E555A" w:rsidRDefault="00456447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FFA0A1" w14:textId="70BB46BA" w:rsidR="00456447" w:rsidRPr="009E555A" w:rsidRDefault="00616AF8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4</w:t>
            </w:r>
            <w:r w:rsidR="00456447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456447" w:rsidRPr="009E555A" w14:paraId="13230703" w14:textId="77777777" w:rsidTr="00197BAA">
        <w:tc>
          <w:tcPr>
            <w:tcW w:w="3600" w:type="dxa"/>
          </w:tcPr>
          <w:p w14:paraId="6D1B5AF7" w14:textId="60B8B481" w:rsidR="00456447" w:rsidRPr="009E555A" w:rsidRDefault="00456447" w:rsidP="00456447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6AF8"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DAD77" w14:textId="632DF2B1" w:rsidR="00456447" w:rsidRPr="0096283F" w:rsidRDefault="00616AF8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5644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9749242" w14:textId="77777777" w:rsidR="00456447" w:rsidRPr="0096283F" w:rsidRDefault="00456447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DAA0" w14:textId="0AC6EBD1" w:rsidR="00456447" w:rsidRPr="0096283F" w:rsidRDefault="00616AF8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564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1F9EEE24" w14:textId="77777777" w:rsidR="00456447" w:rsidRPr="009E555A" w:rsidRDefault="00456447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228F87" w14:textId="5EA067B4" w:rsidR="00456447" w:rsidRPr="0096283F" w:rsidRDefault="00616AF8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5644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5BE90D93" w14:textId="77777777" w:rsidR="00456447" w:rsidRPr="0096283F" w:rsidRDefault="00456447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BAB0F3" w14:textId="2A5D2B64" w:rsidR="00456447" w:rsidRPr="0096283F" w:rsidRDefault="00616AF8" w:rsidP="00456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564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</w:tbl>
    <w:p w14:paraId="6D83CE6D" w14:textId="77777777" w:rsidR="002B5E4A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5E4A" w:rsidSect="0040614B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49327C0" w14:textId="77777777" w:rsidR="002354D1" w:rsidRPr="00197BAA" w:rsidRDefault="002354D1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197BA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5070646B" w14:textId="77777777" w:rsidR="00210AC7" w:rsidRPr="00D26960" w:rsidRDefault="00210AC7">
      <w:pPr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40"/>
        <w:gridCol w:w="978"/>
        <w:gridCol w:w="236"/>
        <w:gridCol w:w="876"/>
        <w:gridCol w:w="236"/>
        <w:gridCol w:w="844"/>
        <w:gridCol w:w="236"/>
        <w:gridCol w:w="836"/>
        <w:gridCol w:w="236"/>
        <w:gridCol w:w="852"/>
        <w:gridCol w:w="236"/>
        <w:gridCol w:w="819"/>
        <w:gridCol w:w="236"/>
        <w:gridCol w:w="959"/>
        <w:gridCol w:w="236"/>
        <w:gridCol w:w="865"/>
        <w:gridCol w:w="236"/>
        <w:gridCol w:w="823"/>
        <w:gridCol w:w="236"/>
        <w:gridCol w:w="934"/>
        <w:gridCol w:w="236"/>
        <w:gridCol w:w="849"/>
        <w:gridCol w:w="236"/>
        <w:gridCol w:w="929"/>
      </w:tblGrid>
      <w:tr w:rsidR="00197BAA" w:rsidRPr="004A6C24" w14:paraId="7004B2E7" w14:textId="77777777" w:rsidTr="6395617B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4A15EDF6" w14:textId="77777777" w:rsidR="00197BAA" w:rsidRPr="004A6C24" w:rsidRDefault="00197BAA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60" w:type="dxa"/>
            <w:gridSpan w:val="23"/>
          </w:tcPr>
          <w:p w14:paraId="44118AC0" w14:textId="168EDB26" w:rsidR="00197BAA" w:rsidRPr="004A6C24" w:rsidRDefault="00197BAA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312C" w:rsidRPr="004A6C24" w14:paraId="09EA36A1" w14:textId="77777777" w:rsidTr="6395617B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5B22E1E5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90" w:type="dxa"/>
            <w:gridSpan w:val="3"/>
          </w:tcPr>
          <w:p w14:paraId="64410374" w14:textId="29527855" w:rsidR="00197BAA" w:rsidRPr="00197BAA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97BAA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2D2E5D3F" w14:textId="77777777" w:rsidR="00197BAA" w:rsidRPr="00197BAA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16" w:type="dxa"/>
            <w:gridSpan w:val="3"/>
          </w:tcPr>
          <w:p w14:paraId="66BC0723" w14:textId="429DC594" w:rsidR="00197BAA" w:rsidRPr="00197BAA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197BAA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</w:t>
            </w:r>
            <w:r w:rsidR="00336A9C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ก</w:t>
            </w:r>
            <w:r w:rsidRPr="00197BAA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มะพร้าว</w:t>
            </w:r>
          </w:p>
        </w:tc>
        <w:tc>
          <w:tcPr>
            <w:tcW w:w="236" w:type="dxa"/>
          </w:tcPr>
          <w:p w14:paraId="566AADF8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07" w:type="dxa"/>
            <w:gridSpan w:val="3"/>
            <w:shd w:val="clear" w:color="auto" w:fill="auto"/>
          </w:tcPr>
          <w:p w14:paraId="55A0DE48" w14:textId="5C9F7E75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36" w:type="dxa"/>
            <w:shd w:val="clear" w:color="auto" w:fill="auto"/>
          </w:tcPr>
          <w:p w14:paraId="177C4C2C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1682E990" w14:textId="7484D76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746E7EB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93" w:type="dxa"/>
            <w:gridSpan w:val="3"/>
          </w:tcPr>
          <w:p w14:paraId="363BFB76" w14:textId="2414D1DB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  <w:shd w:val="clear" w:color="auto" w:fill="auto"/>
          </w:tcPr>
          <w:p w14:paraId="362AB695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1FAB4E5E" w14:textId="625E8260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884765" w:rsidRPr="004A6C24" w14:paraId="4D6BAC9B" w14:textId="77777777" w:rsidTr="6395617B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793E8717" w14:textId="586A5FFB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ar-SA"/>
              </w:rPr>
            </w:pP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   </w:t>
            </w: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16AF8" w:rsidRPr="00616AF8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78" w:type="dxa"/>
          </w:tcPr>
          <w:p w14:paraId="4230F4BF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75D907F9" w14:textId="367528D2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213C6AE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4748E76B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53ADD80D" w14:textId="25692658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4F463F2B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22C961F0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6840E9CE" w14:textId="2AB0DC17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D5683D1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15258441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28E05D0E" w14:textId="138B6AA1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425EAF30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FD8BA83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7F04C18A" w14:textId="49F31E08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481CCC2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5D24B37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5454D23" w14:textId="75F46575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EAD0BC9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82DB25D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057151CA" w14:textId="642B8331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75B63C2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00D03788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23B5DAC" w14:textId="755F9934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2A855339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23" w:type="dxa"/>
          </w:tcPr>
          <w:p w14:paraId="404CA835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581F804C" w14:textId="66F8B62D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B89B668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1E44950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6FCA5171" w14:textId="1E2A414C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FA353DD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28F2FB11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42E78507" w14:textId="69A05C6A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6E72433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050B2CB8" w14:textId="77777777" w:rsidR="00884765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2AF67ED0" w14:textId="35512A6D" w:rsidR="00884765" w:rsidRPr="004A6C2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</w:tr>
      <w:tr w:rsidR="00884765" w:rsidRPr="004A6C24" w14:paraId="3E90E946" w14:textId="77777777" w:rsidTr="6395617B">
        <w:trPr>
          <w:tblHeader/>
        </w:trPr>
        <w:tc>
          <w:tcPr>
            <w:tcW w:w="2140" w:type="dxa"/>
            <w:shd w:val="clear" w:color="auto" w:fill="auto"/>
          </w:tcPr>
          <w:p w14:paraId="36C9953E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160" w:type="dxa"/>
            <w:gridSpan w:val="23"/>
          </w:tcPr>
          <w:p w14:paraId="6E6F4AAE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84765" w:rsidRPr="004A6C24" w14:paraId="6B52F9B8" w14:textId="77777777" w:rsidTr="6395617B">
        <w:tc>
          <w:tcPr>
            <w:tcW w:w="3118" w:type="dxa"/>
            <w:gridSpan w:val="2"/>
            <w:shd w:val="clear" w:color="auto" w:fill="auto"/>
            <w:vAlign w:val="bottom"/>
          </w:tcPr>
          <w:p w14:paraId="0235AF7B" w14:textId="00BAEA08" w:rsidR="00884765" w:rsidRPr="004A6C24" w:rsidRDefault="00884765" w:rsidP="00BE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029FB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236" w:type="dxa"/>
          </w:tcPr>
          <w:p w14:paraId="6099C318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5DE5F85" w14:textId="77777777" w:rsidR="00884765" w:rsidRPr="004331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315BB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74658B69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A22B3C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466192CF" w14:textId="77777777" w:rsidR="00884765" w:rsidRPr="004331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49EC56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6FC709D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D791AEB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7A0A61B7" w14:textId="77777777" w:rsidR="00884765" w:rsidRPr="004331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539A18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14B8B38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28D0F6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6AE5639A" w14:textId="77777777" w:rsidR="00884765" w:rsidRPr="004331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D2AFCE8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75355B1F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F5A46F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5CB1E6A7" w14:textId="77777777" w:rsidR="00884765" w:rsidRPr="004A6C24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EA7494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5087186C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C0CC16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24625491" w14:textId="77777777" w:rsidR="00884765" w:rsidRPr="0043315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884765" w:rsidRPr="004A6C24" w14:paraId="252EBA40" w14:textId="77777777" w:rsidTr="6395617B">
        <w:tc>
          <w:tcPr>
            <w:tcW w:w="2140" w:type="dxa"/>
            <w:shd w:val="clear" w:color="auto" w:fill="auto"/>
            <w:vAlign w:val="bottom"/>
          </w:tcPr>
          <w:p w14:paraId="58520A34" w14:textId="77777777" w:rsidR="00884765" w:rsidRPr="00F6181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61814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8" w:type="dxa"/>
          </w:tcPr>
          <w:p w14:paraId="5E5E5CAF" w14:textId="4CDE28D7" w:rsidR="00884765" w:rsidRPr="00F6181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673</w:t>
            </w:r>
            <w:r w:rsidR="00173C04" w:rsidRPr="00F6181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781</w:t>
            </w:r>
          </w:p>
        </w:tc>
        <w:tc>
          <w:tcPr>
            <w:tcW w:w="236" w:type="dxa"/>
          </w:tcPr>
          <w:p w14:paraId="65167FB6" w14:textId="77777777" w:rsidR="00884765" w:rsidRPr="00F6181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B2E56AA" w14:textId="60B28E98" w:rsidR="00884765" w:rsidRPr="00F61814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741</w:t>
            </w:r>
            <w:r w:rsidR="00884765" w:rsidRPr="00F6181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2BBF80AA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6CB7C97B" w14:textId="6F754B1F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54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236" w:type="dxa"/>
          </w:tcPr>
          <w:p w14:paraId="61B957B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1E66CDD7" w14:textId="08001475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85</w:t>
            </w:r>
            <w:r w:rsidR="0088476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68F37A15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F9F74AF" w14:textId="33E63BD1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034C3D7D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EDF84B5" w14:textId="60273F2A" w:rsidR="00884765" w:rsidRPr="00FC347E" w:rsidRDefault="00616AF8" w:rsidP="00C1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88476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7FF2D23E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178981A" w14:textId="60F5E876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highlight w:val="yellow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734</w:t>
            </w:r>
            <w:r w:rsidR="00173C04" w:rsidRPr="09064E9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2A6FCF6D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E7541FF" w14:textId="217FA495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830</w:t>
            </w:r>
            <w:r w:rsidR="0088476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13718C5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6226C28" w14:textId="2F6F2D64" w:rsidR="00884765" w:rsidRPr="00FC347E" w:rsidRDefault="00173C04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9BFFFD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8B8755D" w14:textId="05A2E304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7B2C5B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3B61620C" w14:textId="436B7A2F" w:rsidR="00884765" w:rsidRPr="00FC347E" w:rsidRDefault="00616AF8" w:rsidP="001F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734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21FB28A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B541ECF" w14:textId="446F59A1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830</w:t>
            </w:r>
            <w:r w:rsidR="0088476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046</w:t>
            </w:r>
          </w:p>
        </w:tc>
      </w:tr>
      <w:tr w:rsidR="00AB1F14" w:rsidRPr="004A6C24" w14:paraId="1EBDAAAA" w14:textId="77777777" w:rsidTr="6395617B">
        <w:tc>
          <w:tcPr>
            <w:tcW w:w="2140" w:type="dxa"/>
            <w:shd w:val="clear" w:color="auto" w:fill="auto"/>
            <w:vAlign w:val="bottom"/>
          </w:tcPr>
          <w:p w14:paraId="0CABF4EE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BE01378" w14:textId="4A1F8E33" w:rsidR="00884765" w:rsidRPr="004A6C24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14:paraId="1E57C799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8910CBA" w14:textId="0B94A77B" w:rsidR="00884765" w:rsidRPr="00FC347E" w:rsidRDefault="00884765" w:rsidP="00C15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A214B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8024FFA" w14:textId="7E8DB6F0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12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36" w:type="dxa"/>
          </w:tcPr>
          <w:p w14:paraId="3BC3284D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8EDDCD3" w14:textId="285D17E8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88476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236" w:type="dxa"/>
          </w:tcPr>
          <w:p w14:paraId="683D7619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18E8890E" w14:textId="54247900" w:rsidR="00884765" w:rsidRPr="00FC347E" w:rsidRDefault="00173C04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DEAE1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8CA41B7" w14:textId="64D9C03C" w:rsidR="00884765" w:rsidRPr="00FC347E" w:rsidRDefault="00884765" w:rsidP="00C15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47BF48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F0AB" w14:textId="72B8E47C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12</w:t>
            </w:r>
            <w:r w:rsidR="00173C04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sz w:val="26"/>
                <w:szCs w:val="26"/>
              </w:rPr>
              <w:t>501</w:t>
            </w:r>
          </w:p>
        </w:tc>
        <w:tc>
          <w:tcPr>
            <w:tcW w:w="236" w:type="dxa"/>
            <w:shd w:val="clear" w:color="auto" w:fill="auto"/>
          </w:tcPr>
          <w:p w14:paraId="54FA9CD9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00AAC" w14:textId="1E154C44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6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sz w:val="26"/>
                <w:szCs w:val="26"/>
              </w:rPr>
              <w:t>6</w:t>
            </w:r>
            <w:r w:rsidR="00884765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sz w:val="26"/>
                <w:szCs w:val="26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58863A28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071E9EC" w14:textId="6DA665AF" w:rsidR="00884765" w:rsidRPr="00FC347E" w:rsidRDefault="00173C04" w:rsidP="00884765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501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27D0F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1B88391F" w14:textId="68EAFE83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154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04263D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BD30B" w14:textId="2A5BA297" w:rsidR="00884765" w:rsidRPr="00FC347E" w:rsidRDefault="00173C04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right="68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1C2185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E9A9A" w14:textId="6BF81A2B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3" w:right="6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AB1F14" w:rsidRPr="004A6C24" w14:paraId="64DEDA53" w14:textId="77777777" w:rsidTr="6395617B">
        <w:tc>
          <w:tcPr>
            <w:tcW w:w="2140" w:type="dxa"/>
            <w:shd w:val="clear" w:color="auto" w:fill="auto"/>
            <w:vAlign w:val="bottom"/>
          </w:tcPr>
          <w:p w14:paraId="6D48EF62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2146236" w14:textId="338E427E" w:rsidR="00884765" w:rsidRPr="00BD4CD8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673</w:t>
            </w:r>
            <w:r w:rsidR="00173C0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236" w:type="dxa"/>
          </w:tcPr>
          <w:p w14:paraId="030882C5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788D682D" w14:textId="7448FACC" w:rsidR="00884765" w:rsidRPr="00FC347E" w:rsidRDefault="00616AF8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741</w:t>
            </w:r>
            <w:r w:rsidR="00884765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63E2716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1261C5F" w14:textId="67EDBB54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66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2E1B1DB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614FA79B" w14:textId="60FBBAB0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91</w:t>
            </w:r>
            <w:r w:rsidR="00884765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47DDDE81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DE051" w14:textId="2603FC66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1A835B05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78F41" w14:textId="3B0DDE9B" w:rsidR="00884765" w:rsidRPr="00FC347E" w:rsidRDefault="00616AF8" w:rsidP="00C1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884765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204F928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5C7D9" w14:textId="107B1016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746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03C0922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365C5" w14:textId="6E0B0B19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836</w:t>
            </w:r>
            <w:r w:rsidR="00884765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3653DF41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88C4A" w14:textId="5056FE1D" w:rsidR="00884765" w:rsidRPr="00FC347E" w:rsidRDefault="00173C04" w:rsidP="00884765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b/>
                <w:bCs/>
                <w:sz w:val="26"/>
                <w:szCs w:val="26"/>
              </w:rPr>
              <w:t>501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1ADE41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D489F" w14:textId="48DB72C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67A98B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012A9" w14:textId="0CF86C18" w:rsidR="00884765" w:rsidRPr="00FC347E" w:rsidRDefault="00616AF8" w:rsidP="001F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734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4838BD14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A8075" w14:textId="28369787" w:rsidR="00884765" w:rsidRPr="00FC347E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830</w:t>
            </w:r>
            <w:r w:rsidR="00884765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046</w:t>
            </w:r>
          </w:p>
        </w:tc>
      </w:tr>
      <w:tr w:rsidR="00AB1F14" w:rsidRPr="004A6C24" w14:paraId="636BF73C" w14:textId="77777777" w:rsidTr="6395617B">
        <w:tc>
          <w:tcPr>
            <w:tcW w:w="2140" w:type="dxa"/>
            <w:shd w:val="clear" w:color="auto" w:fill="auto"/>
            <w:vAlign w:val="bottom"/>
          </w:tcPr>
          <w:p w14:paraId="1997924F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66D4A242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61BBB6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6E6AE0A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392E9A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DBD8BCF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A95113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29982DAE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D35B7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51A28E96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44F9EA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53475A7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9253E0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14:paraId="70A8616F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AECDD9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</w:tcPr>
          <w:p w14:paraId="7B1BAE4F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FAFA8B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0A6A8B6E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73A1DA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314E61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BB52E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18F281BA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677225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5D92CA69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884765" w:rsidRPr="004A6C24" w14:paraId="36968B4F" w14:textId="77777777" w:rsidTr="6395617B">
        <w:tc>
          <w:tcPr>
            <w:tcW w:w="2140" w:type="dxa"/>
            <w:shd w:val="clear" w:color="auto" w:fill="auto"/>
            <w:vAlign w:val="bottom"/>
          </w:tcPr>
          <w:p w14:paraId="472A1B37" w14:textId="7B797ADF" w:rsidR="00884765" w:rsidRPr="004029FB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78" w:type="dxa"/>
          </w:tcPr>
          <w:p w14:paraId="3562E7CB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633648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F263256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65E05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A5C2DF1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5B4334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12DF4C3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13B2A3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DB8C9DD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5251B6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B98D20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BF06D4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7B75BF24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2B6E5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079F61E9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7BDEB8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31BFFBB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2E55F7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0A4C4F0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240DB7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0E2F204B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F685A2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4C716E05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884765" w:rsidRPr="004A6C24" w14:paraId="20E222B7" w14:textId="77777777" w:rsidTr="6395617B">
        <w:tc>
          <w:tcPr>
            <w:tcW w:w="2140" w:type="dxa"/>
            <w:shd w:val="clear" w:color="auto" w:fill="auto"/>
          </w:tcPr>
          <w:p w14:paraId="6091B268" w14:textId="7E6BB27F" w:rsidR="00884765" w:rsidRPr="004029FB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978" w:type="dxa"/>
          </w:tcPr>
          <w:p w14:paraId="50761A12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D2F9A8" w14:textId="77777777" w:rsidR="00884765" w:rsidRPr="004A6C24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1C08910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56D4E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8333EB8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FA19A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5B6B1FF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D7626C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DE79A75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1D5073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4A40C5E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47B3BA6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36AC56C7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89D35B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E7E1357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BCCE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7B30209F" w14:textId="77777777" w:rsidR="00884765" w:rsidRPr="00FC347E" w:rsidRDefault="00884765" w:rsidP="0088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606249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CA73B00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8F367D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3F29FFD7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48ACA8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04147BE8" w14:textId="77777777" w:rsidR="00884765" w:rsidRPr="00FC347E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73C04" w:rsidRPr="004A6C24" w14:paraId="178A6792" w14:textId="77777777" w:rsidTr="6395617B">
        <w:tc>
          <w:tcPr>
            <w:tcW w:w="2140" w:type="dxa"/>
            <w:shd w:val="clear" w:color="auto" w:fill="auto"/>
          </w:tcPr>
          <w:p w14:paraId="75D25D04" w14:textId="04ABAB26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978" w:type="dxa"/>
          </w:tcPr>
          <w:p w14:paraId="22474848" w14:textId="1DC09F2D" w:rsidR="00173C04" w:rsidRPr="004A6C24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240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236" w:type="dxa"/>
          </w:tcPr>
          <w:p w14:paraId="23ACC64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6405123" w14:textId="1CE84309" w:rsidR="00173C04" w:rsidRPr="00FC347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286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236" w:type="dxa"/>
          </w:tcPr>
          <w:p w14:paraId="5C758B66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471A02C" w14:textId="0763E894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54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236" w:type="dxa"/>
          </w:tcPr>
          <w:p w14:paraId="361A82D7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21A3731" w14:textId="4DACEC81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91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32C41869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7E9442B" w14:textId="12E83608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8FF29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791A40F" w14:textId="06688D1B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4F96F6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D5F2819" w14:textId="76889A40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294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1691FA90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7946119E" w14:textId="2F243972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378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101EDA28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AA3D879" w14:textId="7BB67547" w:rsidR="00173C04" w:rsidRPr="00FC347E" w:rsidRDefault="00173C04" w:rsidP="00173C04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12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501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B44650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0FA5949" w14:textId="098794CF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154</w:t>
            </w: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40006A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755CB381" w14:textId="2E18CD3F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281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236" w:type="dxa"/>
            <w:shd w:val="clear" w:color="auto" w:fill="auto"/>
          </w:tcPr>
          <w:p w14:paraId="005F4EC5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35D90D7" w14:textId="55F90EF3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371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998</w:t>
            </w:r>
          </w:p>
        </w:tc>
      </w:tr>
      <w:tr w:rsidR="00173C04" w:rsidRPr="004A6C24" w14:paraId="7F244329" w14:textId="77777777" w:rsidTr="6395617B">
        <w:tc>
          <w:tcPr>
            <w:tcW w:w="2140" w:type="dxa"/>
            <w:shd w:val="clear" w:color="auto" w:fill="auto"/>
          </w:tcPr>
          <w:p w14:paraId="570C24FA" w14:textId="48D191C4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78" w:type="dxa"/>
          </w:tcPr>
          <w:p w14:paraId="07F3675C" w14:textId="1E91FB55" w:rsidR="00173C04" w:rsidRPr="004A6C24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159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236" w:type="dxa"/>
          </w:tcPr>
          <w:p w14:paraId="1FD0F46A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E3D3EA1" w14:textId="1BC259E7" w:rsidR="00173C04" w:rsidRPr="00FC347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248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236" w:type="dxa"/>
          </w:tcPr>
          <w:p w14:paraId="7E988232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3BC7C4F4" w14:textId="5C20FB0E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DBAA2A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7B1C122D" w14:textId="1C2B4C9E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F2518A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12F0B74" w14:textId="716D9B75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D71F67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7BDCB072" w14:textId="589CCFD8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69F355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7A8EFB3" w14:textId="45BCF98A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159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57008E7A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B66C01A" w14:textId="73E79749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248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236" w:type="dxa"/>
            <w:shd w:val="clear" w:color="auto" w:fill="auto"/>
          </w:tcPr>
          <w:p w14:paraId="3FE480DC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C30427A" w14:textId="0F3CA009" w:rsidR="00173C04" w:rsidRPr="00D26960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7311E5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3825449" w14:textId="3FB6E039" w:rsidR="00173C04" w:rsidRPr="00C158D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8430C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4E60E49F" w14:textId="7F730D89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159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762F899D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8BF54C8" w14:textId="5B3082DA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248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868</w:t>
            </w:r>
          </w:p>
        </w:tc>
      </w:tr>
      <w:tr w:rsidR="00173C04" w:rsidRPr="004A6C24" w14:paraId="70601270" w14:textId="77777777" w:rsidTr="6395617B">
        <w:tc>
          <w:tcPr>
            <w:tcW w:w="2140" w:type="dxa"/>
            <w:shd w:val="clear" w:color="auto" w:fill="auto"/>
          </w:tcPr>
          <w:p w14:paraId="21E6DF34" w14:textId="2AD1F88D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เกาหลี</w:t>
            </w:r>
          </w:p>
        </w:tc>
        <w:tc>
          <w:tcPr>
            <w:tcW w:w="978" w:type="dxa"/>
          </w:tcPr>
          <w:p w14:paraId="310D8830" w14:textId="2EB3037E" w:rsidR="00173C04" w:rsidRPr="004A6C24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57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236" w:type="dxa"/>
          </w:tcPr>
          <w:p w14:paraId="6F2E590D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601B29BA" w14:textId="24E56761" w:rsidR="00173C04" w:rsidRPr="00A9354C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236" w:type="dxa"/>
          </w:tcPr>
          <w:p w14:paraId="0D1CB4E4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21544D05" w14:textId="784C1D5A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1B8984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4D77587B" w14:textId="29DF0B19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8A441E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1642025" w14:textId="14F1CD72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1FEFC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3E0FF7B1" w14:textId="7C11ECFC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9E1B98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1D9544FA" w14:textId="52D31B60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57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0283EB7D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9EDC486" w14:textId="2FCFCA1E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236" w:type="dxa"/>
            <w:shd w:val="clear" w:color="auto" w:fill="auto"/>
          </w:tcPr>
          <w:p w14:paraId="5198FF4E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75872DC5" w14:textId="23D42315" w:rsidR="00173C04" w:rsidRPr="00D26960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F3E7FC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1178D7A" w14:textId="4A0B1124" w:rsidR="00173C04" w:rsidRPr="00C158D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9B86D8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7C90DA51" w14:textId="7C9EFA5B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57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5C144B10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190858C" w14:textId="273EAAD7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714</w:t>
            </w:r>
          </w:p>
        </w:tc>
      </w:tr>
      <w:tr w:rsidR="00AB1F14" w:rsidRPr="004A6C24" w14:paraId="43930646" w14:textId="77777777" w:rsidTr="6395617B">
        <w:tc>
          <w:tcPr>
            <w:tcW w:w="2140" w:type="dxa"/>
            <w:shd w:val="clear" w:color="auto" w:fill="auto"/>
          </w:tcPr>
          <w:p w14:paraId="358B8585" w14:textId="543905B9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ประเทศอื่นๆ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48E0CA4" w14:textId="5C073461" w:rsidR="00173C04" w:rsidRPr="004A6C24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217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236" w:type="dxa"/>
          </w:tcPr>
          <w:p w14:paraId="1887DAC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2EE1C18A" w14:textId="3A1C64CE" w:rsidR="00173C04" w:rsidRPr="00A9354C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166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</w:tcPr>
          <w:p w14:paraId="25CAA785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A8971BB" w14:textId="66B1BA0D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12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236" w:type="dxa"/>
          </w:tcPr>
          <w:p w14:paraId="35DCF9A9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962A35B" w14:textId="21FE4459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21C787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22F06E6C" w14:textId="2306B236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7CC8D9AE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053EE1C" w14:textId="654E448F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6EE2726C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004C99AA" w14:textId="128156F9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236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36" w:type="dxa"/>
            <w:shd w:val="clear" w:color="auto" w:fill="auto"/>
          </w:tcPr>
          <w:p w14:paraId="15AFCF20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14A9B33B" w14:textId="164885F7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169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236" w:type="dxa"/>
            <w:shd w:val="clear" w:color="auto" w:fill="auto"/>
          </w:tcPr>
          <w:p w14:paraId="4D4D8D8B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3BF8DA" w14:textId="1C529DBE" w:rsidR="00173C04" w:rsidRPr="00D26960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689B5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19D954F" w14:textId="246FBA77" w:rsidR="00173C04" w:rsidRPr="00C158D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75C626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223F8077" w14:textId="23809322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236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36" w:type="dxa"/>
            <w:shd w:val="clear" w:color="auto" w:fill="auto"/>
          </w:tcPr>
          <w:p w14:paraId="793014D7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449C847A" w14:textId="0F8D31B0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169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466</w:t>
            </w:r>
          </w:p>
        </w:tc>
      </w:tr>
      <w:tr w:rsidR="00AB1F14" w:rsidRPr="004A6C24" w14:paraId="5ED4C42F" w14:textId="77777777" w:rsidTr="6395617B">
        <w:tc>
          <w:tcPr>
            <w:tcW w:w="2140" w:type="dxa"/>
            <w:shd w:val="clear" w:color="auto" w:fill="auto"/>
          </w:tcPr>
          <w:p w14:paraId="648A6AF8" w14:textId="2A9D7582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  <w:r w:rsidRPr="004029FB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D36A0C2" w14:textId="4A313143" w:rsidR="00173C04" w:rsidRPr="00A9354C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673</w:t>
            </w:r>
            <w:r w:rsidR="00173C0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236" w:type="dxa"/>
          </w:tcPr>
          <w:p w14:paraId="23C20533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654E3D62" w14:textId="32CB1CA1" w:rsidR="00173C04" w:rsidRPr="00FC347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741</w:t>
            </w:r>
            <w:r w:rsidR="00173C04" w:rsidRPr="00A9354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0595B9DD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C07FDEB" w14:textId="78F2046A" w:rsidR="00173C04" w:rsidRPr="00457FD4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66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39A507C6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0B2803E2" w14:textId="5C4B1FF3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91</w:t>
            </w:r>
            <w:r w:rsidR="00173C04" w:rsidRPr="00457FD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1929BD7C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7035A" w14:textId="2ACC9897" w:rsidR="00173C04" w:rsidRPr="003B6768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32289493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88F10" w14:textId="2A404EFA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73C04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63F53379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4A0EB" w14:textId="5D17F719" w:rsidR="00173C04" w:rsidRPr="003B6768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746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225E29CB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62318" w14:textId="477E454E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836</w:t>
            </w:r>
            <w:r w:rsidR="00173C04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7C2D1B18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55D94" w14:textId="75171818" w:rsidR="00173C04" w:rsidRPr="00173C0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3C0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173C0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b/>
                <w:bCs/>
                <w:sz w:val="26"/>
                <w:szCs w:val="26"/>
              </w:rPr>
              <w:t>501</w:t>
            </w:r>
            <w:r w:rsidRPr="00173C0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93EC54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E2C22" w14:textId="7639885E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4FD11D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651A6" w14:textId="7CF2A85D" w:rsidR="00173C04" w:rsidRPr="003B6768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734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454740EB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25BB3" w14:textId="2A4B90D4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830</w:t>
            </w:r>
            <w:r w:rsidR="00173C04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046</w:t>
            </w:r>
          </w:p>
        </w:tc>
      </w:tr>
      <w:tr w:rsidR="00AB1F14" w:rsidRPr="004A6C24" w14:paraId="1B22B942" w14:textId="77777777" w:rsidTr="6395617B">
        <w:tc>
          <w:tcPr>
            <w:tcW w:w="2140" w:type="dxa"/>
            <w:shd w:val="clear" w:color="auto" w:fill="auto"/>
          </w:tcPr>
          <w:p w14:paraId="698303C4" w14:textId="77777777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23466B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56807C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048BD963" w14:textId="77777777" w:rsidR="00173C04" w:rsidRPr="004029FB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1F5142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407CFD7C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1553D8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4B3E381F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FBCF03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53416015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0FF61A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560E93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DF8513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3700F62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AF1191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4E5CE4D8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C4099C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67B18906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E2A5D7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3200E9D8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17DAE8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shd w:val="clear" w:color="auto" w:fill="auto"/>
          </w:tcPr>
          <w:p w14:paraId="7635F582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186667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</w:tcPr>
          <w:p w14:paraId="361D3FB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73C04" w:rsidRPr="004A6C24" w14:paraId="67C568F7" w14:textId="77777777" w:rsidTr="6395617B">
        <w:tc>
          <w:tcPr>
            <w:tcW w:w="2140" w:type="dxa"/>
            <w:shd w:val="clear" w:color="auto" w:fill="auto"/>
          </w:tcPr>
          <w:p w14:paraId="6D93183E" w14:textId="77777777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</w:tcPr>
          <w:p w14:paraId="3F15EB20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E9F3F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1841B75B" w14:textId="77777777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23E95D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8BC5D50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54BFA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749FBD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4EE5D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9D3F2D9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1839D5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036F99C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6AB191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772AFECF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7E4435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520B8C9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1CF61D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21A830A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21DB92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3F127B7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8D4962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38450D6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1F9888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732B8620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73C04" w:rsidRPr="004A6C24" w14:paraId="209A3239" w14:textId="77777777" w:rsidTr="6395617B">
        <w:tc>
          <w:tcPr>
            <w:tcW w:w="2140" w:type="dxa"/>
            <w:shd w:val="clear" w:color="auto" w:fill="auto"/>
          </w:tcPr>
          <w:p w14:paraId="6AEA964A" w14:textId="77777777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</w:tcPr>
          <w:p w14:paraId="44948A85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2F10D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4D36464E" w14:textId="77777777" w:rsidR="00173C04" w:rsidRPr="004029FB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3FC39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35FE10A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48F74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A44276D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A9745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6E1DF9E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4C5CFA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7697E5F1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5D49F5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1EB1C23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A34648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79CBEA48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E7B9D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AD1B70A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67C21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98EB751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1B5DA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1BE5284A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47571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8E47CF2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73C04" w:rsidRPr="004A6C24" w14:paraId="6F4972E4" w14:textId="77777777" w:rsidTr="6395617B">
        <w:tc>
          <w:tcPr>
            <w:tcW w:w="2140" w:type="dxa"/>
            <w:shd w:val="clear" w:color="auto" w:fill="auto"/>
          </w:tcPr>
          <w:p w14:paraId="53E1319D" w14:textId="7FFB099B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978" w:type="dxa"/>
          </w:tcPr>
          <w:p w14:paraId="013948A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A3EDE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64E99CB7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2E04D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D7D757E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1292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A63C65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BC819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AC39DF2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8F39EF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2AAE6AA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3F5B93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19A8B906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CECB8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3062288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B8A6A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6DEC4BE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2E5F9A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D1661BA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EAFDAAF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4B655BA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A7EC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85E28A1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73C04" w:rsidRPr="004A6C24" w14:paraId="4C7C36C3" w14:textId="77777777" w:rsidTr="6395617B">
        <w:tc>
          <w:tcPr>
            <w:tcW w:w="2140" w:type="dxa"/>
            <w:shd w:val="clear" w:color="auto" w:fill="auto"/>
          </w:tcPr>
          <w:p w14:paraId="6FC97CD3" w14:textId="5CAC7639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978" w:type="dxa"/>
          </w:tcPr>
          <w:p w14:paraId="1FC6AF5A" w14:textId="0A938737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579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236" w:type="dxa"/>
          </w:tcPr>
          <w:p w14:paraId="2441DD8C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DDD1323" w14:textId="402FFAE0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631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236" w:type="dxa"/>
          </w:tcPr>
          <w:p w14:paraId="7533DFE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222B2D5" w14:textId="2394DA81" w:rsidR="00173C04" w:rsidRPr="005A255E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54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524</w:t>
            </w:r>
          </w:p>
        </w:tc>
        <w:tc>
          <w:tcPr>
            <w:tcW w:w="236" w:type="dxa"/>
          </w:tcPr>
          <w:p w14:paraId="68337B8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A15F3CF" w14:textId="0530DF20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82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</w:tcPr>
          <w:p w14:paraId="57370DE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61D88F2" w14:textId="14F13278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661B9BE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C39E894" w14:textId="7006E34D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649C5DE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DCBC647" w14:textId="5784562A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640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178</w:t>
            </w:r>
          </w:p>
        </w:tc>
        <w:tc>
          <w:tcPr>
            <w:tcW w:w="236" w:type="dxa"/>
            <w:shd w:val="clear" w:color="auto" w:fill="auto"/>
          </w:tcPr>
          <w:p w14:paraId="6D827DB0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21CB85B" w14:textId="5C336FE6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716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236" w:type="dxa"/>
            <w:shd w:val="clear" w:color="auto" w:fill="auto"/>
          </w:tcPr>
          <w:p w14:paraId="62D958CB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47304680" w14:textId="34DD0953" w:rsidR="00173C04" w:rsidRPr="00FC347E" w:rsidRDefault="00173C04" w:rsidP="00173C04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524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0D85C7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BD1DEA2" w14:textId="7BF3980A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188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56E7A9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4A020D25" w14:textId="4A281B59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636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236" w:type="dxa"/>
            <w:shd w:val="clear" w:color="auto" w:fill="auto"/>
          </w:tcPr>
          <w:p w14:paraId="4BBF1A9C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7D6CA829" w14:textId="7E8A0B7A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714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659</w:t>
            </w:r>
          </w:p>
        </w:tc>
      </w:tr>
      <w:tr w:rsidR="00173C04" w:rsidRPr="004A6C24" w14:paraId="78406679" w14:textId="77777777" w:rsidTr="6395617B">
        <w:tc>
          <w:tcPr>
            <w:tcW w:w="2140" w:type="dxa"/>
            <w:shd w:val="clear" w:color="auto" w:fill="auto"/>
          </w:tcPr>
          <w:p w14:paraId="02A5B16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5A255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978" w:type="dxa"/>
            <w:shd w:val="clear" w:color="auto" w:fill="auto"/>
          </w:tcPr>
          <w:p w14:paraId="2992AECE" w14:textId="1031B993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7B48E323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363E9F71" w14:textId="144EE229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37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1B7770E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033AA0E" w14:textId="29A4A05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0FCE40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E684E0F" w14:textId="23037EA8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7630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EEDD0C4" w14:textId="31CDF768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6EB9E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6DED6CA" w14:textId="6B8217C4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E2F79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74177DB" w14:textId="0AD84C29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059FED2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63595D16" w14:textId="24F05251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37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7654FB1E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5329DD8" w14:textId="728EBC70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E2954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2E46EC1" w14:textId="6EB24FD5" w:rsidR="00173C0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79CA0A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1B48B914" w14:textId="3EC06941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4FF0E6C4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7D1D760" w14:textId="74BF320B" w:rsidR="00173C04" w:rsidRPr="00423998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37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689</w:t>
            </w:r>
          </w:p>
        </w:tc>
      </w:tr>
      <w:tr w:rsidR="00AB1F14" w:rsidRPr="004A6C24" w14:paraId="0ECE47B3" w14:textId="77777777" w:rsidTr="6395617B">
        <w:tc>
          <w:tcPr>
            <w:tcW w:w="2140" w:type="dxa"/>
            <w:shd w:val="clear" w:color="auto" w:fill="auto"/>
          </w:tcPr>
          <w:p w14:paraId="38B4F87A" w14:textId="5F403D4D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1AD342B" w14:textId="13CA6C7F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65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236" w:type="dxa"/>
          </w:tcPr>
          <w:p w14:paraId="3CB712E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65D64D0" w14:textId="0C91BBE8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72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236" w:type="dxa"/>
          </w:tcPr>
          <w:p w14:paraId="57F1562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083FBA6" w14:textId="02420A01" w:rsidR="00173C04" w:rsidRPr="005A255E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12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236" w:type="dxa"/>
          </w:tcPr>
          <w:p w14:paraId="425A007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11CFF9E5" w14:textId="01B17CAF" w:rsidR="00173C04" w:rsidRPr="005A255E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9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236" w:type="dxa"/>
          </w:tcPr>
          <w:p w14:paraId="72B28FE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47482062" w14:textId="45992CB8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F2CB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2342009" w14:textId="5BC57F2F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DB6C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3D1A1BBB" w14:textId="3DD57427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77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236" w:type="dxa"/>
            <w:shd w:val="clear" w:color="auto" w:fill="auto"/>
          </w:tcPr>
          <w:p w14:paraId="2DA69F30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6C35CE80" w14:textId="65382B24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81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236" w:type="dxa"/>
            <w:shd w:val="clear" w:color="auto" w:fill="auto"/>
          </w:tcPr>
          <w:p w14:paraId="673FEB13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1A2A2B5F" w14:textId="21864B0B" w:rsidR="00173C04" w:rsidRPr="00FC347E" w:rsidRDefault="00173C04" w:rsidP="00173C04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977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CE8B77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4C937A9" w14:textId="012C7FAA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966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6929A9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2B6FF503" w14:textId="0E8A5857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68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01174BE9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75C7D89F" w14:textId="264142E8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77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698</w:t>
            </w:r>
          </w:p>
        </w:tc>
      </w:tr>
      <w:tr w:rsidR="00AB1F14" w:rsidRPr="004A6C24" w14:paraId="6F51743F" w14:textId="77777777" w:rsidTr="6395617B">
        <w:tc>
          <w:tcPr>
            <w:tcW w:w="2140" w:type="dxa"/>
            <w:shd w:val="clear" w:color="auto" w:fill="auto"/>
          </w:tcPr>
          <w:p w14:paraId="1AA14751" w14:textId="3E7C8F96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  <w:r w:rsidRPr="005A255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3839A520" w14:textId="002F115E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673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236" w:type="dxa"/>
          </w:tcPr>
          <w:p w14:paraId="1680870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5BC8FF8B" w14:textId="66670F26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741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490055D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CE99A28" w14:textId="000AC751" w:rsidR="00173C04" w:rsidRPr="005A255E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66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18CBB8D7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5A7ECE72" w14:textId="19DD36B6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91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4DC2CA0C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E1802" w14:textId="606D8702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317BE2E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CEAD8" w14:textId="2E8D274F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028A576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70845" w14:textId="50ED36BC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746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1015055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B26B7" w14:textId="2F3FCD73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836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3C88E5DD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72FA4" w14:textId="57498C50" w:rsidR="00173C04" w:rsidRPr="0055312C" w:rsidRDefault="00173C04" w:rsidP="00173C04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12</w:t>
            </w: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501</w:t>
            </w: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1B970C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E7390" w14:textId="71319E48" w:rsidR="00173C04" w:rsidRPr="00FC347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531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5531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154</w:t>
            </w:r>
            <w:r w:rsidRPr="005531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242ABD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85CD1" w14:textId="07000D1D" w:rsidR="00173C04" w:rsidRPr="009115E0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734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495D94B1" w14:textId="77777777" w:rsidR="00173C04" w:rsidRPr="00FC347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E312E" w14:textId="288B5FA3" w:rsidR="00173C04" w:rsidRPr="00FC347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830</w:t>
            </w:r>
            <w:r w:rsidR="00173C04"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046</w:t>
            </w:r>
          </w:p>
        </w:tc>
      </w:tr>
      <w:tr w:rsidR="00AB1F14" w:rsidRPr="004A6C24" w14:paraId="57FD337D" w14:textId="77777777" w:rsidTr="6395617B">
        <w:tc>
          <w:tcPr>
            <w:tcW w:w="2140" w:type="dxa"/>
            <w:shd w:val="clear" w:color="auto" w:fill="auto"/>
            <w:vAlign w:val="bottom"/>
          </w:tcPr>
          <w:p w14:paraId="22E57A1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588A93A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4F8E2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220DBDF2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3CBAD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28D8A05A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C52CC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3751152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A4759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0C40238F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A0E88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F05A377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5CE1F3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2454F953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EDBB0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3D2C8EC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6F1C2C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4E98ABAF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FF416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487CC450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841E3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shd w:val="clear" w:color="auto" w:fill="auto"/>
          </w:tcPr>
          <w:p w14:paraId="6888B039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DD5F09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</w:tcPr>
          <w:p w14:paraId="6D93BE6C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73C04" w:rsidRPr="004A6C24" w14:paraId="21425A59" w14:textId="77777777" w:rsidTr="6395617B">
        <w:tc>
          <w:tcPr>
            <w:tcW w:w="2140" w:type="dxa"/>
            <w:shd w:val="clear" w:color="auto" w:fill="auto"/>
          </w:tcPr>
          <w:p w14:paraId="56119E82" w14:textId="4B9D3473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78" w:type="dxa"/>
          </w:tcPr>
          <w:p w14:paraId="7CFAC913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00D4A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6EB53DB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CA0B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2AE9A78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68CF74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2EB512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955853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46A5E76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B6CDC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30211E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75C25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DADE51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398603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50D6C37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162DD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FE947A8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6EB47F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590F5C61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D57D2D3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6D3FBD78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54961C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50F913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AB1F14" w:rsidRPr="004A6C24" w14:paraId="118C098C" w14:textId="77777777" w:rsidTr="6395617B">
        <w:tc>
          <w:tcPr>
            <w:tcW w:w="2140" w:type="dxa"/>
            <w:shd w:val="clear" w:color="auto" w:fill="auto"/>
          </w:tcPr>
          <w:p w14:paraId="0990D5BD" w14:textId="68F1FA24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4645921" w14:textId="31AA2CC8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673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236" w:type="dxa"/>
          </w:tcPr>
          <w:p w14:paraId="68BBF39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0D7C04CE" w14:textId="1F7A1C37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741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69D1015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22E4546" w14:textId="4A93A891" w:rsidR="00173C04" w:rsidRPr="005A255E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66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142444E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4E742DC8" w14:textId="01770771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91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5A0D1FA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auto"/>
          </w:tcPr>
          <w:p w14:paraId="44844D3E" w14:textId="5413A93D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22941BD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26FDCD0C" w14:textId="384ADFE6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71AFFE14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shd w:val="clear" w:color="auto" w:fill="auto"/>
          </w:tcPr>
          <w:p w14:paraId="07B3325D" w14:textId="17A50758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746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009FDF3F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shd w:val="clear" w:color="auto" w:fill="auto"/>
          </w:tcPr>
          <w:p w14:paraId="104435FA" w14:textId="532991B9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836</w:t>
            </w:r>
            <w:r w:rsidR="00173C04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3D7733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auto"/>
          </w:tcPr>
          <w:p w14:paraId="1B6CD214" w14:textId="34AD1C3C" w:rsidR="00173C04" w:rsidRPr="009115E0" w:rsidRDefault="00173C04" w:rsidP="00173C04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12</w:t>
            </w: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501</w:t>
            </w: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C3FC1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51AB67CB" w14:textId="003555F4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154</w:t>
            </w:r>
            <w:r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B9BFF2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  <w:shd w:val="clear" w:color="auto" w:fill="auto"/>
          </w:tcPr>
          <w:p w14:paraId="6C0581A6" w14:textId="6C33EEBA" w:rsidR="00173C04" w:rsidRPr="009115E0" w:rsidRDefault="00616AF8" w:rsidP="00BE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734</w:t>
            </w:r>
            <w:r w:rsidR="00173C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2A4BBC3C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</w:tcPr>
          <w:p w14:paraId="3681183F" w14:textId="6B8B104B" w:rsidR="00173C04" w:rsidRPr="004A6C24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830</w:t>
            </w:r>
            <w:r w:rsidR="00173C04"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046</w:t>
            </w:r>
          </w:p>
        </w:tc>
      </w:tr>
      <w:tr w:rsidR="00AB1F14" w:rsidRPr="004A6C24" w14:paraId="09D5A649" w14:textId="77777777" w:rsidTr="6395617B">
        <w:tc>
          <w:tcPr>
            <w:tcW w:w="2140" w:type="dxa"/>
            <w:shd w:val="clear" w:color="auto" w:fill="auto"/>
          </w:tcPr>
          <w:p w14:paraId="28F648F3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0B5955D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FD2F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148DBCE8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94BBF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10FBC89A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4B759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37EA094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73AFB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79287955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C3B62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F2EDA6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7D165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40CE72D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18E2F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14C832C4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F50478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25D57E22" w14:textId="77777777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54A1A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6BC9C86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19D742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shd w:val="clear" w:color="auto" w:fill="auto"/>
          </w:tcPr>
          <w:p w14:paraId="7563CF8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1D2BA3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</w:tcPr>
          <w:p w14:paraId="271FCBA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73C04" w:rsidRPr="004A6C24" w14:paraId="495381F9" w14:textId="77777777" w:rsidTr="6395617B">
        <w:tc>
          <w:tcPr>
            <w:tcW w:w="2140" w:type="dxa"/>
            <w:shd w:val="clear" w:color="auto" w:fill="auto"/>
            <w:vAlign w:val="bottom"/>
          </w:tcPr>
          <w:p w14:paraId="546A897A" w14:textId="2C156854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  <w:r w:rsidR="001A277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1A277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A255E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78" w:type="dxa"/>
          </w:tcPr>
          <w:p w14:paraId="43A0D017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3CFEE1A0" w14:textId="67F83A55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286</w:t>
            </w: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9227C10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86858D4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38A5250" w14:textId="4E686C75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105</w:t>
            </w: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849FD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6F55167" w14:textId="7669ADF5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40A2C6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0ECD51F" w14:textId="73FA1A29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B8E62C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B3A12DE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61D346E" w14:textId="2DF2BC7F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714C8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B0E85B9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5A91DED0" w14:textId="072CD8E3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1DB080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16848C54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5384C50" w14:textId="6CFBEF28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9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286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D45A7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76D8EE77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082576E4" w14:textId="3179FDE3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2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105</w:t>
            </w: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4ED003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54AE3C1F" w14:textId="77777777" w:rsidR="00173C0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0" w:right="6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2334C55D" w14:textId="3B455358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0" w:right="6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43E7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E341CFB" w14:textId="77777777" w:rsidR="00173C0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E5CAE6B" w14:textId="00488834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6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9C4D9C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47164FBA" w14:textId="77777777" w:rsidR="00173C04" w:rsidRPr="00456447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20"/>
              <w:jc w:val="right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E9F3874" w14:textId="22BD6539" w:rsidR="00173C04" w:rsidRPr="00456447" w:rsidRDefault="00173C04" w:rsidP="00BE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564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Pr="004564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286</w:t>
            </w:r>
            <w:r w:rsidRPr="004564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45803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5FFF7D8" w14:textId="77777777" w:rsidR="00173C0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65DD8D0" w14:textId="18903072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73C04" w:rsidRPr="004A6C24" w14:paraId="52B6CC5C" w14:textId="77777777" w:rsidTr="6395617B">
        <w:tc>
          <w:tcPr>
            <w:tcW w:w="2140" w:type="dxa"/>
            <w:shd w:val="clear" w:color="auto" w:fill="auto"/>
            <w:vAlign w:val="bottom"/>
          </w:tcPr>
          <w:p w14:paraId="23AE0234" w14:textId="4E5D4495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6"/>
                <w:szCs w:val="26"/>
                <w:lang w:val="en-GB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กำไร (ขาดทุน) ตามส่วนงาน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78" w:type="dxa"/>
          </w:tcPr>
          <w:p w14:paraId="2D374512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77DB42FA" w14:textId="597F220B" w:rsidR="00173C04" w:rsidRPr="005A255E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119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779</w:t>
            </w:r>
          </w:p>
        </w:tc>
        <w:tc>
          <w:tcPr>
            <w:tcW w:w="236" w:type="dxa"/>
          </w:tcPr>
          <w:p w14:paraId="31A5724C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0BC27D08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3952C0BA" w14:textId="58A218D5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98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429</w:t>
            </w:r>
          </w:p>
        </w:tc>
        <w:tc>
          <w:tcPr>
            <w:tcW w:w="236" w:type="dxa"/>
          </w:tcPr>
          <w:p w14:paraId="36B8742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3978509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96470F7" w14:textId="4EFA6C52" w:rsidR="00173C04" w:rsidRPr="005A255E" w:rsidRDefault="00173C04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933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D4EB476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5F5636F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1BAEB80" w14:textId="26213D2E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236" w:type="dxa"/>
          </w:tcPr>
          <w:p w14:paraId="5AE97C9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DC976A6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B686422" w14:textId="566DEAF3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255E">
              <w:rPr>
                <w:rFonts w:ascii="Angsana New" w:hAnsi="Angsana New"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8</w:t>
            </w:r>
            <w:r w:rsidRPr="005A255E">
              <w:rPr>
                <w:rFonts w:ascii="Angsana New" w:hAnsi="Angsana New"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053</w:t>
            </w:r>
            <w:r w:rsidRPr="005A25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D631E2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E68D496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5A449A85" w14:textId="5A9E752C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89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4E8BDF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4C83A5C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5DD56B4" w14:textId="4350D361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109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236" w:type="dxa"/>
            <w:shd w:val="clear" w:color="auto" w:fill="auto"/>
          </w:tcPr>
          <w:p w14:paraId="075418BA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228DC63F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D150044" w14:textId="7A3BD88D" w:rsidR="00173C04" w:rsidRPr="005A255E" w:rsidRDefault="00616AF8" w:rsidP="00BE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100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36" w:type="dxa"/>
            <w:shd w:val="clear" w:color="auto" w:fill="auto"/>
          </w:tcPr>
          <w:p w14:paraId="69B7FE07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F14FFBB" w14:textId="77777777" w:rsidR="00173C04" w:rsidRDefault="00173C04" w:rsidP="00173C04">
            <w:pPr>
              <w:tabs>
                <w:tab w:val="clear" w:pos="227"/>
                <w:tab w:val="clear" w:pos="454"/>
                <w:tab w:val="clear" w:pos="68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E35F45" w14:textId="6CA7F72B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226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CAB674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839E5BB" w14:textId="77777777" w:rsidR="00173C04" w:rsidRDefault="00173C04" w:rsidP="00173C04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F402651" w14:textId="574AF76E" w:rsidR="00173C04" w:rsidRPr="004A6C24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236" w:type="dxa"/>
            <w:shd w:val="clear" w:color="auto" w:fill="auto"/>
          </w:tcPr>
          <w:p w14:paraId="7B0AA60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629FFBEF" w14:textId="77777777" w:rsidR="00173C0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E67C5AE" w14:textId="7B29B452" w:rsidR="00173C04" w:rsidRPr="004A6C24" w:rsidRDefault="00616AF8" w:rsidP="00BE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109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236" w:type="dxa"/>
            <w:shd w:val="clear" w:color="auto" w:fill="auto"/>
          </w:tcPr>
          <w:p w14:paraId="7E177F05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5EA76D9C" w14:textId="77777777" w:rsidR="00173C0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149C7EBD" w14:textId="63578B71" w:rsidR="00173C04" w:rsidRPr="004A6C24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101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446</w:t>
            </w:r>
          </w:p>
        </w:tc>
      </w:tr>
      <w:tr w:rsidR="00173C04" w:rsidRPr="004A6C24" w14:paraId="4A68E291" w14:textId="77777777" w:rsidTr="6395617B">
        <w:trPr>
          <w:trHeight w:val="177"/>
        </w:trPr>
        <w:tc>
          <w:tcPr>
            <w:tcW w:w="2140" w:type="dxa"/>
            <w:shd w:val="clear" w:color="auto" w:fill="auto"/>
          </w:tcPr>
          <w:p w14:paraId="49CACC00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0400E908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880E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5759262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D6E2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28F6A82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9CC00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2D805FD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E92F3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CC4493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39715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3BEC10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00AF0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3D480FF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9A3255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06899D0E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5AE213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19FD164" w14:textId="77777777" w:rsidR="00173C04" w:rsidRPr="004A6C24" w:rsidRDefault="00173C04" w:rsidP="00173C04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309EAD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3443947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562380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229C9CA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325A27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FB97FCE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73C04" w:rsidRPr="004A6C24" w14:paraId="14240EF0" w14:textId="77777777" w:rsidTr="6395617B">
        <w:tc>
          <w:tcPr>
            <w:tcW w:w="2140" w:type="dxa"/>
            <w:shd w:val="clear" w:color="auto" w:fill="auto"/>
          </w:tcPr>
          <w:p w14:paraId="34C8C19F" w14:textId="182D1FB3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สินทรัพย์ส่วนงาน ณ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วันที่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br/>
              <w:t xml:space="preserve">   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 xml:space="preserve"> มีนาคม / 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8" w:type="dxa"/>
          </w:tcPr>
          <w:p w14:paraId="4F997F8A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0DC80A3" w14:textId="38B5345C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600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763FA7E1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76" w:type="dxa"/>
          </w:tcPr>
          <w:p w14:paraId="40F78610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5AE31A80" w14:textId="25BC0D6F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546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236" w:type="dxa"/>
          </w:tcPr>
          <w:p w14:paraId="557C7A44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14:paraId="272F94E1" w14:textId="77777777" w:rsidR="00173C04" w:rsidRPr="00BE791F" w:rsidRDefault="00173C04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9F7E496" w14:textId="6F192B14" w:rsidR="00173C04" w:rsidRPr="00BE791F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255</w:t>
            </w:r>
            <w:r w:rsidR="00173C04" w:rsidRPr="00BE791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004</w:t>
            </w:r>
          </w:p>
        </w:tc>
        <w:tc>
          <w:tcPr>
            <w:tcW w:w="236" w:type="dxa"/>
          </w:tcPr>
          <w:p w14:paraId="66094387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36" w:type="dxa"/>
          </w:tcPr>
          <w:p w14:paraId="138533A4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540F1EEC" w14:textId="6F490F5A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272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236" w:type="dxa"/>
          </w:tcPr>
          <w:p w14:paraId="632226DD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  <w:shd w:val="clear" w:color="auto" w:fill="auto"/>
          </w:tcPr>
          <w:p w14:paraId="43C22F1D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353B96BC" w14:textId="5FD1E87A" w:rsidR="00173C04" w:rsidRPr="005A255E" w:rsidRDefault="00616AF8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616AF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165</w:t>
            </w:r>
            <w:r w:rsidR="00173C04" w:rsidRPr="005A255E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616AF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736</w:t>
            </w:r>
          </w:p>
        </w:tc>
        <w:tc>
          <w:tcPr>
            <w:tcW w:w="236" w:type="dxa"/>
            <w:shd w:val="clear" w:color="auto" w:fill="auto"/>
          </w:tcPr>
          <w:p w14:paraId="4A12809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206F30D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2DCEA77" w14:textId="498AFEB6" w:rsidR="00173C04" w:rsidRPr="005A255E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143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236" w:type="dxa"/>
            <w:shd w:val="clear" w:color="auto" w:fill="auto"/>
          </w:tcPr>
          <w:p w14:paraId="301BB27F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13355976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2F4B9EE" w14:textId="4B9E92D2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020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850</w:t>
            </w:r>
          </w:p>
        </w:tc>
        <w:tc>
          <w:tcPr>
            <w:tcW w:w="236" w:type="dxa"/>
            <w:shd w:val="clear" w:color="auto" w:fill="auto"/>
          </w:tcPr>
          <w:p w14:paraId="718DB4CD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21E5711C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45E1867" w14:textId="7EC0B0AC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962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236" w:type="dxa"/>
            <w:shd w:val="clear" w:color="auto" w:fill="auto"/>
          </w:tcPr>
          <w:p w14:paraId="08DB120B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1B38EB1" w14:textId="77777777" w:rsidR="00173C04" w:rsidRDefault="00173C04" w:rsidP="00173C04">
            <w:pPr>
              <w:tabs>
                <w:tab w:val="clear" w:pos="680"/>
              </w:tabs>
              <w:ind w:left="-100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90EB34" w14:textId="5B89FECD" w:rsidR="00173C04" w:rsidRPr="004A6C24" w:rsidRDefault="00173C04" w:rsidP="00173C04">
            <w:pPr>
              <w:tabs>
                <w:tab w:val="clear" w:pos="680"/>
              </w:tabs>
              <w:ind w:left="-100" w:right="-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344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 w:hint="cs"/>
                <w:sz w:val="26"/>
                <w:szCs w:val="26"/>
              </w:rPr>
              <w:t>577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9BFF50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07B8DF4" w14:textId="77777777" w:rsidR="00173C04" w:rsidRDefault="00173C04" w:rsidP="00173C04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5F2226" w14:textId="37BE7576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315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575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ADEA49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556CAD60" w14:textId="77777777" w:rsidR="00173C04" w:rsidRPr="000F351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63"/>
              <w:jc w:val="center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081151A6" w14:textId="0B908A6D" w:rsidR="00173C04" w:rsidRPr="000F3514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63"/>
              <w:jc w:val="center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173C04" w:rsidRPr="000F351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676</w:t>
            </w:r>
            <w:r w:rsidR="00173C04" w:rsidRPr="000F351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1B760C66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7AD2849" w14:textId="77777777" w:rsidR="00173C0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5E8EEF5" w14:textId="0316F7AD" w:rsidR="00173C04" w:rsidRPr="004A6C24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647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160</w:t>
            </w:r>
          </w:p>
        </w:tc>
      </w:tr>
      <w:tr w:rsidR="00173C04" w:rsidRPr="004A6C24" w14:paraId="3F15833D" w14:textId="77777777" w:rsidTr="6395617B">
        <w:tc>
          <w:tcPr>
            <w:tcW w:w="2140" w:type="dxa"/>
            <w:shd w:val="clear" w:color="auto" w:fill="auto"/>
          </w:tcPr>
          <w:p w14:paraId="465DD02C" w14:textId="1AAD1E35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หนี้สินส่วนงาน ณ วันที่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 xml:space="preserve"> มีนาคม / </w:t>
            </w:r>
            <w:r w:rsidR="00616AF8"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8" w:type="dxa"/>
          </w:tcPr>
          <w:p w14:paraId="00FC5B98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873F3B9" w14:textId="6F571C00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671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862</w:t>
            </w:r>
          </w:p>
        </w:tc>
        <w:tc>
          <w:tcPr>
            <w:tcW w:w="236" w:type="dxa"/>
          </w:tcPr>
          <w:p w14:paraId="6359A8E4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76" w:type="dxa"/>
          </w:tcPr>
          <w:p w14:paraId="77B7ACA5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3E04406" w14:textId="3AF6C517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715</w:t>
            </w:r>
            <w:r w:rsidR="00173C04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236" w:type="dxa"/>
          </w:tcPr>
          <w:p w14:paraId="4D9E58D2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14:paraId="75437027" w14:textId="77777777" w:rsidR="00173C04" w:rsidRPr="00BE791F" w:rsidRDefault="00173C04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13A4BC7" w14:textId="79EA6F23" w:rsidR="00173C04" w:rsidRPr="00BE791F" w:rsidRDefault="00616AF8" w:rsidP="00BE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48</w:t>
            </w:r>
            <w:r w:rsidR="00173C04" w:rsidRPr="00BE791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230</w:t>
            </w:r>
          </w:p>
        </w:tc>
        <w:tc>
          <w:tcPr>
            <w:tcW w:w="236" w:type="dxa"/>
          </w:tcPr>
          <w:p w14:paraId="0479C958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36" w:type="dxa"/>
          </w:tcPr>
          <w:p w14:paraId="5B74DA85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2E77B7E2" w14:textId="4E6B8BD3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62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236" w:type="dxa"/>
          </w:tcPr>
          <w:p w14:paraId="41D617D1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  <w:shd w:val="clear" w:color="auto" w:fill="auto"/>
          </w:tcPr>
          <w:p w14:paraId="4643D034" w14:textId="77777777" w:rsidR="00173C04" w:rsidRPr="005A255E" w:rsidRDefault="00173C04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71DBBCAC" w14:textId="50CD2098" w:rsidR="00173C04" w:rsidRPr="005A255E" w:rsidRDefault="00616AF8" w:rsidP="00173C04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616AF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44</w:t>
            </w:r>
            <w:r w:rsidR="00173C04" w:rsidRPr="005A255E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616AF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236" w:type="dxa"/>
            <w:shd w:val="clear" w:color="auto" w:fill="auto"/>
          </w:tcPr>
          <w:p w14:paraId="15E218E9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5FCA9018" w14:textId="77777777" w:rsidR="00173C04" w:rsidRPr="005A255E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1DE25107" w14:textId="3F3524D2" w:rsidR="00173C04" w:rsidRPr="005A255E" w:rsidRDefault="00616AF8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43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236" w:type="dxa"/>
            <w:shd w:val="clear" w:color="auto" w:fill="auto"/>
          </w:tcPr>
          <w:p w14:paraId="0E4B3DB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6E5582C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E28D46B" w14:textId="442F4DFC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764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236" w:type="dxa"/>
            <w:shd w:val="clear" w:color="auto" w:fill="auto"/>
          </w:tcPr>
          <w:p w14:paraId="0F69E1EB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59ED0331" w14:textId="77777777" w:rsidR="00173C04" w:rsidRPr="005A255E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C0CAE10" w14:textId="40D728E3" w:rsidR="00173C04" w:rsidRPr="005A255E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821</w:t>
            </w:r>
            <w:r w:rsidR="00173C04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3D7E96C5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D8CB1D0" w14:textId="77777777" w:rsidR="00173C04" w:rsidRDefault="00173C04" w:rsidP="00173C04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B29EB89" w14:textId="5589726C" w:rsidR="00173C04" w:rsidRPr="004A6C24" w:rsidRDefault="00173C04" w:rsidP="00173C04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858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3DE360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F8B7084" w14:textId="77777777" w:rsidR="00173C04" w:rsidRDefault="00173C04" w:rsidP="00173C04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8AC080" w14:textId="75E95BD8" w:rsidR="00173C04" w:rsidRPr="004A6C24" w:rsidRDefault="00173C04" w:rsidP="0017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16AF8" w:rsidRPr="00616AF8">
              <w:rPr>
                <w:rFonts w:ascii="Angsana New" w:hAnsi="Angsana New"/>
                <w:sz w:val="26"/>
                <w:szCs w:val="26"/>
              </w:rPr>
              <w:t>081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07A69F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5FCB419C" w14:textId="77777777" w:rsidR="00173C04" w:rsidRPr="000F3514" w:rsidRDefault="00173C04" w:rsidP="00AF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90"/>
              <w:jc w:val="center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FFBF162" w14:textId="7A3FC3C4" w:rsidR="00173C04" w:rsidRPr="000F3514" w:rsidRDefault="00616AF8" w:rsidP="00AF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90"/>
              <w:jc w:val="center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718</w:t>
            </w:r>
            <w:r w:rsidR="00173C04" w:rsidRPr="000F351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236" w:type="dxa"/>
            <w:shd w:val="clear" w:color="auto" w:fill="auto"/>
          </w:tcPr>
          <w:p w14:paraId="0F68220F" w14:textId="77777777" w:rsidR="00173C04" w:rsidRPr="004A6C2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051592CD" w14:textId="77777777" w:rsidR="00173C04" w:rsidRDefault="00173C04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F10B5A5" w14:textId="0AAB80CB" w:rsidR="00173C04" w:rsidRPr="004A6C24" w:rsidRDefault="00616AF8" w:rsidP="0017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774</w:t>
            </w:r>
            <w:r w:rsidR="00173C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26"/>
                <w:szCs w:val="26"/>
              </w:rPr>
              <w:t>052</w:t>
            </w:r>
          </w:p>
        </w:tc>
      </w:tr>
    </w:tbl>
    <w:p w14:paraId="01B6ADB6" w14:textId="77777777" w:rsidR="008E3155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E3155" w:rsidSect="004A6C24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270"/>
        <w:gridCol w:w="1440"/>
      </w:tblGrid>
      <w:tr w:rsidR="002D3104" w:rsidRPr="00905C8A" w14:paraId="44B522A7" w14:textId="77777777" w:rsidTr="00177440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5832C3E8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0" w:name="_Hlk7568374"/>
          </w:p>
        </w:tc>
        <w:tc>
          <w:tcPr>
            <w:tcW w:w="3330" w:type="dxa"/>
            <w:gridSpan w:val="3"/>
          </w:tcPr>
          <w:p w14:paraId="2E927C3E" w14:textId="77777777" w:rsidR="002D3104" w:rsidRPr="00905C8A" w:rsidRDefault="00F76E0F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45" w:rsidRPr="00905C8A" w14:paraId="18998076" w14:textId="77777777" w:rsidTr="00177440">
        <w:trPr>
          <w:trHeight w:val="227"/>
          <w:tblHeader/>
        </w:trPr>
        <w:tc>
          <w:tcPr>
            <w:tcW w:w="6030" w:type="dxa"/>
            <w:shd w:val="clear" w:color="auto" w:fill="auto"/>
            <w:vAlign w:val="bottom"/>
          </w:tcPr>
          <w:p w14:paraId="73FF291F" w14:textId="77777777" w:rsidR="00930145" w:rsidRPr="00905C8A" w:rsidRDefault="00930145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ED97CE8" w14:textId="77777777" w:rsidR="00930145" w:rsidRPr="00905C8A" w:rsidRDefault="00930145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D3104" w:rsidRPr="00905C8A" w14:paraId="3E85E7B9" w14:textId="77777777" w:rsidTr="00177440">
        <w:tc>
          <w:tcPr>
            <w:tcW w:w="6030" w:type="dxa"/>
            <w:shd w:val="clear" w:color="auto" w:fill="auto"/>
            <w:vAlign w:val="bottom"/>
          </w:tcPr>
          <w:p w14:paraId="53E200D6" w14:textId="04780AF2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BA5C9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616AF8" w:rsidRPr="00616AF8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29649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96496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20470702" w14:textId="3723AE0C" w:rsidR="002D3104" w:rsidRPr="00905C8A" w:rsidRDefault="00616AF8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FE49577" w14:textId="77777777" w:rsidR="002D3104" w:rsidRPr="00905C8A" w:rsidRDefault="002D3104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46E9D8" w14:textId="103105F4" w:rsidR="002D3104" w:rsidRPr="00905C8A" w:rsidRDefault="00616AF8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42279" w:rsidRPr="00905C8A" w14:paraId="0A3CD255" w14:textId="77777777" w:rsidTr="00177440">
        <w:tc>
          <w:tcPr>
            <w:tcW w:w="6030" w:type="dxa"/>
            <w:shd w:val="clear" w:color="auto" w:fill="auto"/>
            <w:vAlign w:val="bottom"/>
          </w:tcPr>
          <w:p w14:paraId="32177F65" w14:textId="77777777" w:rsidR="00942279" w:rsidRPr="00905C8A" w:rsidRDefault="00942279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A7F21B4" w14:textId="77777777" w:rsidR="00942279" w:rsidRPr="005C1856" w:rsidRDefault="00942279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D3104" w:rsidRPr="00905C8A" w14:paraId="6EDD6101" w14:textId="77777777" w:rsidTr="00177440">
        <w:tc>
          <w:tcPr>
            <w:tcW w:w="6030" w:type="dxa"/>
            <w:shd w:val="clear" w:color="auto" w:fill="auto"/>
          </w:tcPr>
          <w:p w14:paraId="5A5DB57C" w14:textId="77777777" w:rsidR="002D3104" w:rsidRPr="005C1856" w:rsidRDefault="005C1856" w:rsidP="00B05B98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</w:tcPr>
          <w:p w14:paraId="58082F23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52A6E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399A32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5C1856" w:rsidRPr="00905C8A" w14:paraId="662EC069" w14:textId="77777777" w:rsidTr="00177440">
        <w:tc>
          <w:tcPr>
            <w:tcW w:w="6030" w:type="dxa"/>
            <w:shd w:val="clear" w:color="auto" w:fill="auto"/>
          </w:tcPr>
          <w:p w14:paraId="3DDF5255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20" w:type="dxa"/>
          </w:tcPr>
          <w:p w14:paraId="3B66612B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A83BD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8CD0AF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884765" w:rsidRPr="00905C8A" w14:paraId="252E3AEF" w14:textId="77777777" w:rsidTr="00177440">
        <w:tc>
          <w:tcPr>
            <w:tcW w:w="6030" w:type="dxa"/>
            <w:shd w:val="clear" w:color="auto" w:fill="auto"/>
          </w:tcPr>
          <w:p w14:paraId="2A985922" w14:textId="77777777" w:rsidR="00884765" w:rsidRPr="00905C8A" w:rsidRDefault="00884765" w:rsidP="0088476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20" w:type="dxa"/>
          </w:tcPr>
          <w:p w14:paraId="31A030CA" w14:textId="57EEB852" w:rsidR="00884765" w:rsidRPr="00905C8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240</w:t>
            </w:r>
            <w:r w:rsidR="00443DF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042</w:t>
            </w:r>
          </w:p>
        </w:tc>
        <w:tc>
          <w:tcPr>
            <w:tcW w:w="270" w:type="dxa"/>
          </w:tcPr>
          <w:p w14:paraId="697C7B24" w14:textId="77777777" w:rsidR="00884765" w:rsidRPr="00905C8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8CF209" w14:textId="323870A1" w:rsidR="00884765" w:rsidRPr="00905C8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286</w:t>
            </w:r>
            <w:r w:rsidR="0088476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480</w:t>
            </w:r>
          </w:p>
        </w:tc>
      </w:tr>
      <w:tr w:rsidR="00884765" w:rsidRPr="00905C8A" w14:paraId="08B7E696" w14:textId="77777777" w:rsidTr="00177440">
        <w:tc>
          <w:tcPr>
            <w:tcW w:w="6030" w:type="dxa"/>
            <w:shd w:val="clear" w:color="auto" w:fill="auto"/>
          </w:tcPr>
          <w:p w14:paraId="7997995E" w14:textId="77777777" w:rsidR="00884765" w:rsidRPr="00905C8A" w:rsidRDefault="00884765" w:rsidP="0088476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20" w:type="dxa"/>
          </w:tcPr>
          <w:p w14:paraId="47E3B458" w14:textId="650045B5" w:rsidR="00884765" w:rsidRPr="00905C8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159</w:t>
            </w:r>
            <w:r w:rsidR="00443DF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058A5DED" w14:textId="77777777" w:rsidR="00884765" w:rsidRPr="00905C8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420B4A" w14:textId="2074D4E4" w:rsidR="00884765" w:rsidRPr="00905C8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248</w:t>
            </w:r>
            <w:r w:rsidR="0088476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868</w:t>
            </w:r>
          </w:p>
        </w:tc>
      </w:tr>
      <w:tr w:rsidR="00884765" w:rsidRPr="00905C8A" w14:paraId="7A0F9688" w14:textId="77777777" w:rsidTr="007D458D">
        <w:tc>
          <w:tcPr>
            <w:tcW w:w="6030" w:type="dxa"/>
            <w:shd w:val="clear" w:color="auto" w:fill="auto"/>
          </w:tcPr>
          <w:p w14:paraId="1E6885F8" w14:textId="45ED2575" w:rsidR="00884765" w:rsidRPr="00905C8A" w:rsidRDefault="00884765" w:rsidP="0088476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20" w:type="dxa"/>
          </w:tcPr>
          <w:p w14:paraId="2AE84114" w14:textId="6083A83A" w:rsidR="00884765" w:rsidRPr="00905C8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57</w:t>
            </w:r>
            <w:r w:rsidR="00443DF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2B1568C5" w14:textId="77777777" w:rsidR="00884765" w:rsidRPr="00905C8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61127F" w14:textId="6663D13F" w:rsidR="00884765" w:rsidRPr="00905C8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39</w:t>
            </w:r>
            <w:r w:rsidR="0088476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714</w:t>
            </w:r>
          </w:p>
        </w:tc>
      </w:tr>
      <w:tr w:rsidR="00884765" w:rsidRPr="00905C8A" w14:paraId="6BB2DCB0" w14:textId="77777777" w:rsidTr="007D458D">
        <w:tc>
          <w:tcPr>
            <w:tcW w:w="6030" w:type="dxa"/>
            <w:shd w:val="clear" w:color="auto" w:fill="auto"/>
          </w:tcPr>
          <w:p w14:paraId="1215ADA9" w14:textId="77777777" w:rsidR="00884765" w:rsidRPr="00905C8A" w:rsidRDefault="00884765" w:rsidP="0088476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B3E377" w14:textId="6680514D" w:rsidR="00884765" w:rsidRPr="00905C8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217</w:t>
            </w:r>
            <w:r w:rsidR="00443DF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642A3979" w14:textId="77777777" w:rsidR="00884765" w:rsidRPr="00905C8A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EBD0B7" w14:textId="5F1AB00F" w:rsidR="00884765" w:rsidRPr="00905C8A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166</w:t>
            </w:r>
            <w:r w:rsidR="0088476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046</w:t>
            </w:r>
          </w:p>
        </w:tc>
      </w:tr>
      <w:tr w:rsidR="00884765" w:rsidRPr="00BF5887" w14:paraId="724D1E2B" w14:textId="77777777" w:rsidTr="00177440">
        <w:tc>
          <w:tcPr>
            <w:tcW w:w="6030" w:type="dxa"/>
            <w:shd w:val="clear" w:color="auto" w:fill="auto"/>
          </w:tcPr>
          <w:p w14:paraId="47C92E78" w14:textId="77777777" w:rsidR="00884765" w:rsidRPr="00BF5887" w:rsidRDefault="00884765" w:rsidP="00884765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C08860B" w14:textId="483411DC" w:rsidR="00884765" w:rsidRPr="00BF5887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673</w:t>
            </w:r>
            <w:r w:rsidR="00443DFA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3E0AFC4F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7E31E6" w14:textId="20B1DB2E" w:rsidR="00884765" w:rsidRPr="00BF5887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741</w:t>
            </w:r>
            <w:r w:rsidR="0088476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108</w:t>
            </w:r>
          </w:p>
        </w:tc>
      </w:tr>
      <w:tr w:rsidR="00884765" w:rsidRPr="00BF5887" w14:paraId="48D2CBFE" w14:textId="77777777" w:rsidTr="00177440">
        <w:tc>
          <w:tcPr>
            <w:tcW w:w="6030" w:type="dxa"/>
            <w:shd w:val="clear" w:color="auto" w:fill="auto"/>
            <w:vAlign w:val="bottom"/>
          </w:tcPr>
          <w:p w14:paraId="138B3AC1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59BD93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AAAD7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08A5F0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4765" w:rsidRPr="00BF5887" w14:paraId="53D97C0A" w14:textId="77777777" w:rsidTr="00177440">
        <w:tc>
          <w:tcPr>
            <w:tcW w:w="6030" w:type="dxa"/>
            <w:shd w:val="clear" w:color="auto" w:fill="auto"/>
          </w:tcPr>
          <w:p w14:paraId="59E8A703" w14:textId="77777777" w:rsidR="00884765" w:rsidRPr="00BF5887" w:rsidRDefault="00884765" w:rsidP="0088476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20" w:type="dxa"/>
          </w:tcPr>
          <w:p w14:paraId="4D5C12D4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B28B4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656B7D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4765" w:rsidRPr="00BF5887" w14:paraId="5C16C286" w14:textId="77777777" w:rsidTr="00FA6723">
        <w:tc>
          <w:tcPr>
            <w:tcW w:w="6030" w:type="dxa"/>
            <w:shd w:val="clear" w:color="auto" w:fill="auto"/>
          </w:tcPr>
          <w:p w14:paraId="59787F79" w14:textId="77777777" w:rsidR="00884765" w:rsidRPr="00FA6723" w:rsidRDefault="00884765" w:rsidP="0088476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A672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20" w:type="dxa"/>
            <w:shd w:val="clear" w:color="auto" w:fill="auto"/>
          </w:tcPr>
          <w:p w14:paraId="7EBF17C0" w14:textId="18B08B9A" w:rsidR="00884765" w:rsidRPr="00FA6723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579</w:t>
            </w:r>
            <w:r w:rsidR="00443DFA" w:rsidRPr="00FA6723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03FF15F1" w14:textId="77777777" w:rsidR="00884765" w:rsidRPr="00FA6723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F97552" w14:textId="6417BFD6" w:rsidR="00884765" w:rsidRPr="00FA6723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631</w:t>
            </w:r>
            <w:r w:rsidR="00884765" w:rsidRPr="00FA6723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264</w:t>
            </w:r>
          </w:p>
        </w:tc>
      </w:tr>
      <w:tr w:rsidR="007C4797" w:rsidRPr="00BF5887" w14:paraId="7836B3A8" w14:textId="77777777" w:rsidTr="00FA6723">
        <w:tc>
          <w:tcPr>
            <w:tcW w:w="6030" w:type="dxa"/>
            <w:shd w:val="clear" w:color="auto" w:fill="auto"/>
          </w:tcPr>
          <w:p w14:paraId="6A2F609B" w14:textId="77777777" w:rsidR="007C4797" w:rsidRPr="00FA6723" w:rsidRDefault="007C4797" w:rsidP="00A8172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A672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620" w:type="dxa"/>
            <w:shd w:val="clear" w:color="auto" w:fill="auto"/>
          </w:tcPr>
          <w:p w14:paraId="369A0D06" w14:textId="3458751D" w:rsidR="007C4797" w:rsidRPr="00FA6723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28</w:t>
            </w:r>
            <w:r w:rsidR="00443DFA" w:rsidRPr="00FA6723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791</w:t>
            </w:r>
          </w:p>
        </w:tc>
        <w:tc>
          <w:tcPr>
            <w:tcW w:w="270" w:type="dxa"/>
            <w:shd w:val="clear" w:color="auto" w:fill="auto"/>
          </w:tcPr>
          <w:p w14:paraId="4EF27C8A" w14:textId="77777777" w:rsidR="007C4797" w:rsidRPr="00FA6723" w:rsidRDefault="007C4797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7A0A069" w14:textId="316FF1FA" w:rsidR="007C4797" w:rsidRPr="00FA6723" w:rsidRDefault="00616AF8" w:rsidP="00A8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37</w:t>
            </w:r>
            <w:r w:rsidR="00443DFA" w:rsidRPr="00FA6723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689</w:t>
            </w:r>
          </w:p>
        </w:tc>
      </w:tr>
      <w:tr w:rsidR="00884765" w:rsidRPr="00BF5887" w14:paraId="46D7643F" w14:textId="77777777" w:rsidTr="00FA6723">
        <w:tc>
          <w:tcPr>
            <w:tcW w:w="6030" w:type="dxa"/>
            <w:shd w:val="clear" w:color="auto" w:fill="auto"/>
          </w:tcPr>
          <w:p w14:paraId="703172B5" w14:textId="77777777" w:rsidR="00884765" w:rsidRPr="00BF5887" w:rsidRDefault="00884765" w:rsidP="00884765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0A7667" w14:textId="502C1E45" w:rsidR="00884765" w:rsidRPr="00BF5887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65</w:t>
            </w:r>
            <w:r w:rsidR="00443DF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548</w:t>
            </w:r>
          </w:p>
        </w:tc>
        <w:tc>
          <w:tcPr>
            <w:tcW w:w="270" w:type="dxa"/>
            <w:shd w:val="clear" w:color="auto" w:fill="auto"/>
          </w:tcPr>
          <w:p w14:paraId="106D0F95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FB8984" w14:textId="0BC4B4C5" w:rsidR="00884765" w:rsidRPr="00BF5887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72</w:t>
            </w:r>
            <w:r w:rsidR="00443DF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color w:val="000000"/>
                <w:sz w:val="30"/>
                <w:szCs w:val="30"/>
              </w:rPr>
              <w:t>155</w:t>
            </w:r>
          </w:p>
        </w:tc>
      </w:tr>
      <w:tr w:rsidR="00884765" w:rsidRPr="00BF5887" w14:paraId="6DAE0FDC" w14:textId="77777777" w:rsidTr="00177440">
        <w:tc>
          <w:tcPr>
            <w:tcW w:w="6030" w:type="dxa"/>
            <w:shd w:val="clear" w:color="auto" w:fill="auto"/>
          </w:tcPr>
          <w:p w14:paraId="502D8FD0" w14:textId="77777777" w:rsidR="00884765" w:rsidRPr="00BF5887" w:rsidRDefault="00884765" w:rsidP="00884765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EF310F9" w14:textId="3957EB7B" w:rsidR="00884765" w:rsidRPr="00BF5887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673</w:t>
            </w:r>
            <w:r w:rsidR="00443DFA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4DDF2EAC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0E4D09" w14:textId="513DD914" w:rsidR="00884765" w:rsidRPr="00BF5887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741</w:t>
            </w:r>
            <w:r w:rsidR="0088476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108</w:t>
            </w:r>
          </w:p>
        </w:tc>
      </w:tr>
      <w:tr w:rsidR="00884765" w:rsidRPr="00BF5887" w14:paraId="4BBB2367" w14:textId="77777777" w:rsidTr="00177440">
        <w:tc>
          <w:tcPr>
            <w:tcW w:w="6030" w:type="dxa"/>
            <w:shd w:val="clear" w:color="auto" w:fill="auto"/>
            <w:vAlign w:val="bottom"/>
          </w:tcPr>
          <w:p w14:paraId="49A35099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957EA28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EBB93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C2ED557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4765" w:rsidRPr="00BF5887" w14:paraId="3F50C8CE" w14:textId="77777777" w:rsidTr="00177440">
        <w:tc>
          <w:tcPr>
            <w:tcW w:w="6030" w:type="dxa"/>
            <w:shd w:val="clear" w:color="auto" w:fill="auto"/>
          </w:tcPr>
          <w:p w14:paraId="6549F41E" w14:textId="77777777" w:rsidR="00884765" w:rsidRPr="00BF5887" w:rsidRDefault="00884765" w:rsidP="0088476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61270A99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E7868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EE0C0A" w14:textId="77777777" w:rsidR="00884765" w:rsidRPr="00BF5887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765" w:rsidRPr="00BF5887" w14:paraId="48A63FE3" w14:textId="77777777" w:rsidTr="00177440">
        <w:tc>
          <w:tcPr>
            <w:tcW w:w="6030" w:type="dxa"/>
            <w:shd w:val="clear" w:color="auto" w:fill="auto"/>
            <w:vAlign w:val="bottom"/>
          </w:tcPr>
          <w:p w14:paraId="19345344" w14:textId="77777777" w:rsidR="00884765" w:rsidRPr="00BF5887" w:rsidRDefault="00884765" w:rsidP="0088476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76B15AC" w14:textId="5CC8DBF4" w:rsidR="00884765" w:rsidRPr="005E7140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673</w:t>
            </w:r>
            <w:r w:rsidR="00443DFA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322B2347" w14:textId="77777777" w:rsidR="00884765" w:rsidRPr="005E7140" w:rsidRDefault="00884765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BF532AF" w14:textId="3F4C2049" w:rsidR="00884765" w:rsidRPr="005E7140" w:rsidRDefault="00616AF8" w:rsidP="0088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741</w:t>
            </w:r>
            <w:r w:rsidR="0088476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16AF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108</w:t>
            </w:r>
          </w:p>
        </w:tc>
      </w:tr>
      <w:bookmarkEnd w:id="0"/>
    </w:tbl>
    <w:p w14:paraId="057CB034" w14:textId="77777777" w:rsidR="00D26960" w:rsidRDefault="00D26960" w:rsidP="007C4797">
      <w:pPr>
        <w:pStyle w:val="Heading1"/>
        <w:rPr>
          <w:rFonts w:ascii="Angsana New" w:hAnsi="Angsana New"/>
          <w:sz w:val="30"/>
          <w:szCs w:val="30"/>
          <w:u w:val="none"/>
          <w:lang w:val="th-TH"/>
        </w:rPr>
      </w:pPr>
    </w:p>
    <w:p w14:paraId="5366A8D7" w14:textId="5802FBA4" w:rsidR="00760FB7" w:rsidRPr="00E8282F" w:rsidRDefault="005B3B34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468130E" w14:textId="77777777" w:rsidR="00EC5A78" w:rsidRPr="00361F12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AFB67C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B83FAAB" w14:textId="6BCA870A" w:rsidR="005A4AB0" w:rsidRPr="007368B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1F12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7C4797" w:rsidRPr="007C4797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</w:t>
      </w:r>
      <w:r w:rsidRPr="00361F12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361F12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3504A690" w14:textId="77777777" w:rsidR="00C2704B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C2704B" w:rsidSect="00C16CB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7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1710"/>
        <w:gridCol w:w="236"/>
        <w:gridCol w:w="1294"/>
        <w:gridCol w:w="236"/>
        <w:gridCol w:w="1200"/>
        <w:gridCol w:w="6"/>
        <w:gridCol w:w="230"/>
        <w:gridCol w:w="6"/>
        <w:gridCol w:w="1204"/>
        <w:gridCol w:w="236"/>
        <w:gridCol w:w="1204"/>
        <w:gridCol w:w="236"/>
        <w:gridCol w:w="1114"/>
        <w:gridCol w:w="236"/>
        <w:gridCol w:w="1198"/>
        <w:gridCol w:w="6"/>
      </w:tblGrid>
      <w:tr w:rsidR="00732EAA" w:rsidRPr="00732EAA" w14:paraId="2B778440" w14:textId="77777777" w:rsidTr="00FD2B98">
        <w:trPr>
          <w:gridAfter w:val="1"/>
          <w:wAfter w:w="6" w:type="dxa"/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00C8971E" w14:textId="77777777" w:rsidR="00732EAA" w:rsidRPr="00732EAA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2A5A1372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46" w:type="dxa"/>
            <w:gridSpan w:val="15"/>
            <w:vAlign w:val="bottom"/>
          </w:tcPr>
          <w:p w14:paraId="1F30BAB5" w14:textId="41962709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EAA" w:rsidRPr="00732EAA" w14:paraId="346EB8D1" w14:textId="77777777" w:rsidTr="00FD2B98">
        <w:trPr>
          <w:gridAfter w:val="1"/>
          <w:wAfter w:w="6" w:type="dxa"/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2259624E" w14:textId="77777777" w:rsidR="00732EAA" w:rsidRPr="00732EAA" w:rsidRDefault="00732EAA" w:rsidP="00732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A1D2140" w14:textId="77777777" w:rsidR="00732EAA" w:rsidRPr="00732EAA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76" w:type="dxa"/>
            <w:gridSpan w:val="5"/>
            <w:vAlign w:val="bottom"/>
          </w:tcPr>
          <w:p w14:paraId="2CE94D51" w14:textId="10A08883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D47DA9F" w14:textId="77777777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8"/>
            <w:vAlign w:val="bottom"/>
          </w:tcPr>
          <w:p w14:paraId="625365A1" w14:textId="79A1BBDD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32EAA" w:rsidRPr="00732EAA" w14:paraId="16C20D96" w14:textId="77777777" w:rsidTr="00FD2B98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611EC242" w14:textId="37FB4121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0F497F" w14:textId="18173D5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5B74A47" w14:textId="086246B5" w:rsidR="00732EAA" w:rsidRPr="00BE791F" w:rsidRDefault="00BE791F" w:rsidP="00BE791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A95630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293037" w14:textId="5B77CEB8" w:rsidR="00732EAA" w:rsidRPr="005C49EF" w:rsidRDefault="007C4797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B8F9C" w14:textId="7777777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53314783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24913F63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33987C9" w14:textId="3F5B4449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11B2D86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AAE18C4" w14:textId="3832E1D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3F8DBB0" w14:textId="7777777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10D508" w14:textId="7843F8AC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9C946DB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9B02D2E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2EAA" w:rsidRPr="00732EAA" w14:paraId="5FB9A41E" w14:textId="77777777" w:rsidTr="00FD2B98">
        <w:trPr>
          <w:gridAfter w:val="1"/>
          <w:wAfter w:w="6" w:type="dxa"/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720538DF" w14:textId="77777777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D63AED5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46" w:type="dxa"/>
            <w:gridSpan w:val="15"/>
            <w:vAlign w:val="bottom"/>
          </w:tcPr>
          <w:p w14:paraId="1EDB5787" w14:textId="309A977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791F" w:rsidRPr="00732EAA" w14:paraId="4C9BAEE6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07CB3373" w14:textId="0DAB1723" w:rsidR="00BE791F" w:rsidRPr="005C49EF" w:rsidRDefault="00BE791F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49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19817A27" w14:textId="77777777" w:rsidR="00BE791F" w:rsidRPr="00732EAA" w:rsidRDefault="00BE791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737E690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694E539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92A9D6A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62E5BFF3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2301C251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5886CA1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DBC0FBE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B4A8CB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7BC3324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A0292D1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FC7323F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DF57F5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E3E06E8" w14:textId="77777777" w:rsidR="00BE791F" w:rsidRPr="00732EAA" w:rsidRDefault="00BE791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1E3701BB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2A0C8BFC" w14:textId="77777777" w:rsidR="00732EAA" w:rsidRPr="005C49EF" w:rsidRDefault="00732EAA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3E631079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797D51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AA4C98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5662A45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B70930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48C63F7A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87DF86B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B01D8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66A8DA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0C91AEF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1AFF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CC669D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D83EFD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CF56BD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03F0DDDD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64B2DDA7" w14:textId="77777777" w:rsidR="00732EAA" w:rsidRPr="005C49EF" w:rsidRDefault="00732EAA" w:rsidP="00C76E6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0" w:type="dxa"/>
          </w:tcPr>
          <w:p w14:paraId="3CEE48C1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44B63FB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650B4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D1600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5CE0E1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C2BDB67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98CB2B7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B10E7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3D778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EE0F4F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DEECA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4E91DA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3E2EA9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90FAC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51DA26AD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147EAFAD" w14:textId="0E4626AD" w:rsidR="00CF4B72" w:rsidRPr="005C49EF" w:rsidRDefault="00CF4B72" w:rsidP="00CF4B7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0" w:type="dxa"/>
          </w:tcPr>
          <w:p w14:paraId="5B2649CD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4DC110E" w14:textId="51D77FD0" w:rsidR="00CF4B72" w:rsidRPr="005C49EF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C7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="00FC7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14:paraId="0986FD2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7A526" w14:textId="16DCC2CE" w:rsidR="00CF4B72" w:rsidRPr="00CF4B72" w:rsidRDefault="00FC799C" w:rsidP="00CF4B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175EF8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1A34AD4" w14:textId="1FF8BBA4" w:rsidR="00CF4B72" w:rsidRPr="005C49EF" w:rsidRDefault="00616AF8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C7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="00FC7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  <w:gridSpan w:val="2"/>
          </w:tcPr>
          <w:p w14:paraId="407A6ED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FC4245" w14:textId="0C719330" w:rsidR="00CF4B72" w:rsidRPr="00CF4B72" w:rsidRDefault="00FC799C" w:rsidP="00CF4B7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87221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32A737" w14:textId="462F12B3" w:rsidR="00CF4B72" w:rsidRPr="005C49EF" w:rsidRDefault="00616AF8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C7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="00FC7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14:paraId="6845B5EE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615A34" w14:textId="6D38BDD7" w:rsidR="00CF4B72" w:rsidRPr="005C49EF" w:rsidRDefault="00FC799C" w:rsidP="00CF4B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CE68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38E36D4" w14:textId="25DD2EA2" w:rsidR="00CF4B72" w:rsidRPr="005C49EF" w:rsidRDefault="00616AF8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C7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="00FC7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</w:tr>
      <w:tr w:rsidR="00CF4B72" w:rsidRPr="00732EAA" w14:paraId="7FD961AE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6AF83AA2" w14:textId="77777777" w:rsidR="00CF4B72" w:rsidRPr="005C49EF" w:rsidRDefault="00CF4B72" w:rsidP="00CF4B72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0" w:type="dxa"/>
          </w:tcPr>
          <w:p w14:paraId="4FEE530F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5F428C" w14:textId="4DC486DB" w:rsidR="00CF4B72" w:rsidRPr="00CF4B72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C7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416</w:t>
            </w:r>
            <w:r w:rsidR="00FC7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14:paraId="3188A7D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783DC" w14:textId="4016428D" w:rsidR="00CF4B72" w:rsidRPr="00CF4B72" w:rsidRDefault="00FC799C" w:rsidP="00FC79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FA7354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72047" w14:textId="65BA4869" w:rsidR="00CF4B72" w:rsidRPr="005C49EF" w:rsidRDefault="00616AF8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C7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416</w:t>
            </w:r>
            <w:r w:rsidR="00FC7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  <w:gridSpan w:val="2"/>
          </w:tcPr>
          <w:p w14:paraId="2A0E17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AACBF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0E9E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FAFF5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28911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F1309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0C08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B47E2E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51EB686A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51854A45" w14:textId="77777777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017F0EDD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78CFAA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9CD53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AD988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C19F01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8FDBE0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701C7C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01AA4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D0DA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08BB2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BD39A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A18DAA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A0F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A607814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4EE0012A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4F11797B" w14:textId="77777777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0" w:type="dxa"/>
          </w:tcPr>
          <w:p w14:paraId="6C6E4EC1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8672DDB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6F21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AB4FDB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37DB9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29ACAB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760BF22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91223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B796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CD7405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8AEE6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8A612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F0153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7A277F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99C" w:rsidRPr="00732EAA" w14:paraId="510B72D6" w14:textId="77777777" w:rsidTr="00FD2B98">
        <w:trPr>
          <w:trHeight w:val="452"/>
        </w:trPr>
        <w:tc>
          <w:tcPr>
            <w:tcW w:w="4050" w:type="dxa"/>
            <w:shd w:val="clear" w:color="auto" w:fill="auto"/>
          </w:tcPr>
          <w:p w14:paraId="029983F9" w14:textId="77777777" w:rsidR="00FC799C" w:rsidRPr="005C49EF" w:rsidRDefault="00FC799C" w:rsidP="00FC799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360" w:type="dxa"/>
          </w:tcPr>
          <w:p w14:paraId="5668A785" w14:textId="77777777" w:rsidR="00FC799C" w:rsidRPr="00732EAA" w:rsidRDefault="00FC799C" w:rsidP="00FC79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3C714A1" w14:textId="47722317" w:rsidR="00FC799C" w:rsidRPr="00FD2B98" w:rsidRDefault="00FC799C" w:rsidP="00FD2B9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6F473F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C05B60" w14:textId="7543B286" w:rsidR="00FC799C" w:rsidRPr="005C49EF" w:rsidRDefault="00FC799C" w:rsidP="00FC79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7E1A2F" w14:textId="77777777" w:rsidR="00FC799C" w:rsidRPr="005C49EF" w:rsidRDefault="00FC799C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9BF72A4" w14:textId="39F8130F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609DB0E7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987805" w14:textId="57049F77" w:rsidR="00FC799C" w:rsidRPr="00CF4B72" w:rsidRDefault="00FC799C" w:rsidP="00FC79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411316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860077" w14:textId="028E1A47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CCCE63" w14:textId="77777777" w:rsidR="00FC799C" w:rsidRPr="005C49EF" w:rsidRDefault="00FC799C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16A13A" w14:textId="2E18FE97" w:rsidR="00FC799C" w:rsidRPr="005C49EF" w:rsidRDefault="00FC799C" w:rsidP="00FC799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34122C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DAA159A" w14:textId="38910124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C799C" w:rsidRPr="00732EAA" w14:paraId="7F67BB26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3F4156EE" w14:textId="77777777" w:rsidR="00FC799C" w:rsidRPr="005C49EF" w:rsidRDefault="00FC799C" w:rsidP="00FC799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60" w:type="dxa"/>
          </w:tcPr>
          <w:p w14:paraId="48B0C479" w14:textId="77777777" w:rsidR="00FC799C" w:rsidRPr="00732EAA" w:rsidRDefault="00FC799C" w:rsidP="00FC79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7A8944FB" w14:textId="00B911A9" w:rsidR="00FC799C" w:rsidRPr="00FD2B98" w:rsidRDefault="00FC799C" w:rsidP="00FD2B9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F285042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AF575D" w14:textId="5EC68097" w:rsidR="00FC799C" w:rsidRPr="005C49EF" w:rsidRDefault="00FC799C" w:rsidP="00FC79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B760E0" w14:textId="77777777" w:rsidR="00FC799C" w:rsidRPr="005C49EF" w:rsidRDefault="00FC799C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6B0C6643" w14:textId="326D05BB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55BBFFF7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5788AA" w14:textId="676674FD" w:rsidR="00FC799C" w:rsidRPr="00CF4B72" w:rsidRDefault="00FC799C" w:rsidP="00FC79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22A4BE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16F5B2" w14:textId="5A6FF017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DCA45A" w14:textId="77777777" w:rsidR="00FC799C" w:rsidRPr="005C49EF" w:rsidRDefault="00FC799C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99DFBF" w14:textId="0FEBBE4D" w:rsidR="00FC799C" w:rsidRPr="005C49EF" w:rsidRDefault="00FC799C" w:rsidP="00FC799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296E10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570472F" w14:textId="113E9D22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C799C" w:rsidRPr="00732EAA" w14:paraId="3227CF0B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73849929" w14:textId="51FA6F16" w:rsidR="00FC799C" w:rsidRPr="005C49EF" w:rsidRDefault="00FC799C" w:rsidP="00FC799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360" w:type="dxa"/>
          </w:tcPr>
          <w:p w14:paraId="40F49ED3" w14:textId="77777777" w:rsidR="00FC799C" w:rsidRPr="00732EAA" w:rsidRDefault="00FC799C" w:rsidP="00FC79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8B7C62D" w14:textId="5305E83C" w:rsidR="00FC799C" w:rsidRPr="005C49EF" w:rsidRDefault="00FC799C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3A61FF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1BC089B" w14:textId="3733B638" w:rsidR="00FC799C" w:rsidRPr="005C49EF" w:rsidRDefault="00FC799C" w:rsidP="00FC79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A2D4AA" w14:textId="77777777" w:rsidR="00FC799C" w:rsidRPr="005C49EF" w:rsidRDefault="00FC799C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72C533A1" w14:textId="525713FE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25AAF56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0535DB" w14:textId="60A3092A" w:rsidR="00FC799C" w:rsidRPr="00CF4B72" w:rsidRDefault="00FC799C" w:rsidP="00FC79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EFF491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8628A1" w14:textId="27D95566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D18D0B" w14:textId="77777777" w:rsidR="00FC799C" w:rsidRPr="005C49EF" w:rsidRDefault="00FC799C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1CAFB2" w14:textId="61F04279" w:rsidR="00FC799C" w:rsidRPr="005C49EF" w:rsidRDefault="00FC799C" w:rsidP="00FC799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8D0B32" w14:textId="77777777" w:rsidR="00FC799C" w:rsidRPr="005C49EF" w:rsidRDefault="00FC799C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F3343C" w14:textId="46E15C01" w:rsidR="00FC799C" w:rsidRPr="005C49EF" w:rsidRDefault="00FC799C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2B98" w:rsidRPr="00732EAA" w14:paraId="03161BE8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105E5A03" w14:textId="77777777" w:rsidR="00FD2B98" w:rsidRPr="005C49EF" w:rsidRDefault="00FD2B98" w:rsidP="00FC799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0EAFDA38" w14:textId="77777777" w:rsidR="00FD2B98" w:rsidRPr="00732EAA" w:rsidRDefault="00FD2B98" w:rsidP="00FC79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B534182" w14:textId="77777777" w:rsidR="00FD2B98" w:rsidRDefault="00FD2B9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4BD52" w14:textId="77777777" w:rsidR="00FD2B98" w:rsidRPr="005C49EF" w:rsidRDefault="00FD2B98" w:rsidP="00FC79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4DFA2E5" w14:textId="77777777" w:rsidR="00FD2B98" w:rsidRDefault="00FD2B98" w:rsidP="00FC79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78F631" w14:textId="77777777" w:rsidR="00FD2B98" w:rsidRPr="005C49EF" w:rsidRDefault="00FD2B98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5589AF2F" w14:textId="77777777" w:rsidR="00FD2B98" w:rsidRDefault="00FD2B98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E1281CE" w14:textId="77777777" w:rsidR="00FD2B98" w:rsidRPr="005C49EF" w:rsidRDefault="00FD2B98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0A8C9C" w14:textId="77777777" w:rsidR="00FD2B98" w:rsidRDefault="00FD2B98" w:rsidP="00FC79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AC10F2A" w14:textId="77777777" w:rsidR="00FD2B98" w:rsidRPr="005C49EF" w:rsidRDefault="00FD2B98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6FBDEF" w14:textId="77777777" w:rsidR="00FD2B98" w:rsidRDefault="00FD2B98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66771" w14:textId="77777777" w:rsidR="00FD2B98" w:rsidRPr="005C49EF" w:rsidRDefault="00FD2B98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4B504B" w14:textId="77777777" w:rsidR="00FD2B98" w:rsidRDefault="00FD2B98" w:rsidP="00FC799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853F27C" w14:textId="77777777" w:rsidR="00FD2B98" w:rsidRPr="005C49EF" w:rsidRDefault="00FD2B98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78A6374" w14:textId="77777777" w:rsidR="00FD2B98" w:rsidRDefault="00FD2B98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B98" w:rsidRPr="00732EAA" w14:paraId="4B7AC0BD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131533C5" w14:textId="77777777" w:rsidR="00FD2B98" w:rsidRPr="005C49EF" w:rsidRDefault="00FD2B98" w:rsidP="00FC799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2F6FC3CA" w14:textId="77777777" w:rsidR="00FD2B98" w:rsidRPr="00732EAA" w:rsidRDefault="00FD2B98" w:rsidP="00FC79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6DB6F133" w14:textId="77777777" w:rsidR="00FD2B98" w:rsidRDefault="00FD2B9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230C" w14:textId="77777777" w:rsidR="00FD2B98" w:rsidRPr="005C49EF" w:rsidRDefault="00FD2B98" w:rsidP="00FC79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35D3E08" w14:textId="77777777" w:rsidR="00FD2B98" w:rsidRDefault="00FD2B98" w:rsidP="00FC79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217500" w14:textId="77777777" w:rsidR="00FD2B98" w:rsidRPr="005C49EF" w:rsidRDefault="00FD2B98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3D924E67" w14:textId="77777777" w:rsidR="00FD2B98" w:rsidRDefault="00FD2B98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D6913F" w14:textId="77777777" w:rsidR="00FD2B98" w:rsidRPr="005C49EF" w:rsidRDefault="00FD2B98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8EF0D5" w14:textId="77777777" w:rsidR="00FD2B98" w:rsidRDefault="00FD2B98" w:rsidP="00FC79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0B9F824" w14:textId="77777777" w:rsidR="00FD2B98" w:rsidRPr="005C49EF" w:rsidRDefault="00FD2B98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7151F8" w14:textId="77777777" w:rsidR="00FD2B98" w:rsidRDefault="00FD2B98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628F94" w14:textId="77777777" w:rsidR="00FD2B98" w:rsidRPr="005C49EF" w:rsidRDefault="00FD2B98" w:rsidP="00FC79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2AFD9A" w14:textId="77777777" w:rsidR="00FD2B98" w:rsidRDefault="00FD2B98" w:rsidP="00FC799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4FD8CF" w14:textId="77777777" w:rsidR="00FD2B98" w:rsidRPr="005C49EF" w:rsidRDefault="00FD2B98" w:rsidP="00FC79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53D4B32" w14:textId="77777777" w:rsidR="00FD2B98" w:rsidRDefault="00FD2B98" w:rsidP="00FC79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91F" w:rsidRPr="00732EAA" w14:paraId="197CDC5C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3A8E4C82" w14:textId="0AAA818C" w:rsidR="00BE791F" w:rsidRPr="005C49EF" w:rsidRDefault="00BE791F" w:rsidP="004C1AB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0019F378" w14:textId="77777777" w:rsidR="00BE791F" w:rsidRPr="00732EAA" w:rsidRDefault="00BE791F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7E9DE6B5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AA89CBA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1914D23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E48E8B8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E14ACBF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A33C86B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F9C9114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4768ECB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350FC7C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4F2C28A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01E0965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B5B2955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34D59DB" w14:textId="77777777" w:rsidR="00BE791F" w:rsidRPr="00732EAA" w:rsidRDefault="00BE791F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C1AB0" w:rsidRPr="00732EAA" w14:paraId="00799A89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501863C6" w14:textId="77777777" w:rsidR="004C1AB0" w:rsidRPr="005C49EF" w:rsidRDefault="004C1AB0" w:rsidP="004C1AB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52B88B4E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CC50A27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E233356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7755AC9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C28A443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E3296FA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5D6B93C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98CE00D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C7C47D6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6DCB2E9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BC86A22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29CA438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54DA93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8521842" w14:textId="77777777" w:rsidR="004C1AB0" w:rsidRPr="00732EAA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C1AB0" w:rsidRPr="00732EAA" w14:paraId="795377EC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542A254D" w14:textId="77777777" w:rsidR="004C1AB0" w:rsidRPr="005C49EF" w:rsidRDefault="004C1AB0" w:rsidP="004C1AB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0" w:type="dxa"/>
          </w:tcPr>
          <w:p w14:paraId="6FE5E944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6232C964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4EC8D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7D3B44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B85744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5DF8CA7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C7CB769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95121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E48348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8D2318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82391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C92EF8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1BA9E6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051B32D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AB0" w:rsidRPr="00732EAA" w14:paraId="34FCCCB4" w14:textId="77777777" w:rsidTr="00FD2B98">
        <w:trPr>
          <w:trHeight w:val="281"/>
        </w:trPr>
        <w:tc>
          <w:tcPr>
            <w:tcW w:w="4050" w:type="dxa"/>
            <w:shd w:val="clear" w:color="auto" w:fill="auto"/>
          </w:tcPr>
          <w:p w14:paraId="122C89E1" w14:textId="2995FF44" w:rsidR="004C1AB0" w:rsidRPr="005C49EF" w:rsidRDefault="0006328F" w:rsidP="004C1AB0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0" w:type="dxa"/>
          </w:tcPr>
          <w:p w14:paraId="51B23B01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3D8E6D08" w14:textId="25DE86C2" w:rsidR="004C1AB0" w:rsidRPr="005C49EF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632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632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1BF99351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9541DF" w14:textId="30D3E307" w:rsidR="004C1AB0" w:rsidRPr="005C49EF" w:rsidRDefault="0006328F" w:rsidP="000632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0CF1BD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50A29E73" w14:textId="2C9CF9AA" w:rsidR="004C1AB0" w:rsidRPr="005C49EF" w:rsidRDefault="00616AF8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6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6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gridSpan w:val="2"/>
          </w:tcPr>
          <w:p w14:paraId="09A583DD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C05FD9" w14:textId="745341E0" w:rsidR="004C1AB0" w:rsidRPr="005C49EF" w:rsidRDefault="0006328F" w:rsidP="0006328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29C1E7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008BFF" w14:textId="5A6807E6" w:rsidR="004C1AB0" w:rsidRPr="005C49EF" w:rsidRDefault="00616AF8" w:rsidP="0006328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632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632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01075749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AC2DFD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6D0BA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3656C6A" w14:textId="06301D94" w:rsidR="004C1AB0" w:rsidRPr="005C49EF" w:rsidRDefault="00616AF8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6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6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4C1AB0" w:rsidRPr="00732EAA" w14:paraId="2127CDE0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6145DB56" w14:textId="786173D3" w:rsidR="004C1AB0" w:rsidRPr="005C49EF" w:rsidRDefault="0006328F" w:rsidP="004C1AB0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9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360" w:type="dxa"/>
          </w:tcPr>
          <w:p w14:paraId="4FFC4E71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D5A1F44" w14:textId="7582BCB5" w:rsidR="004C1AB0" w:rsidRPr="005C49EF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6328F" w:rsidRP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256E41D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1E13359" w14:textId="77777777" w:rsidR="004C1AB0" w:rsidRPr="00CF4B72" w:rsidRDefault="004C1AB0" w:rsidP="004C1A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7B8712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28F977AF" w14:textId="75BFD690" w:rsidR="004C1AB0" w:rsidRPr="005C49EF" w:rsidRDefault="00616AF8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6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  <w:gridSpan w:val="2"/>
          </w:tcPr>
          <w:p w14:paraId="05714C9E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950D48" w14:textId="77777777" w:rsidR="004C1AB0" w:rsidRPr="00CF4B72" w:rsidRDefault="004C1AB0" w:rsidP="004C1AB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2B72B9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DD0ECE" w14:textId="5798BFE0" w:rsidR="004C1AB0" w:rsidRPr="005C49EF" w:rsidRDefault="00616AF8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6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7B8DC861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4D1F63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B9CD0A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8FBDBB0" w14:textId="6B0A0E0E" w:rsidR="004C1AB0" w:rsidRPr="005C49EF" w:rsidRDefault="00616AF8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6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4C1AB0" w:rsidRPr="00732EAA" w14:paraId="3CCB25F9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0F11C32D" w14:textId="77777777" w:rsidR="004C1AB0" w:rsidRPr="005C49EF" w:rsidRDefault="004C1AB0" w:rsidP="004C1AB0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0" w:type="dxa"/>
          </w:tcPr>
          <w:p w14:paraId="37793CB0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19ED46" w14:textId="27A10E33" w:rsidR="004C1AB0" w:rsidRPr="00CF4B72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632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632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1AB07F42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EBEE1" w14:textId="1C8EC056" w:rsidR="004C1AB0" w:rsidRPr="00CF4B72" w:rsidRDefault="0006328F" w:rsidP="000632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D5E2E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2FD82" w14:textId="14054EF8" w:rsidR="004C1AB0" w:rsidRPr="005C49EF" w:rsidRDefault="00616AF8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632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632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  <w:gridSpan w:val="2"/>
          </w:tcPr>
          <w:p w14:paraId="38540977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FBFEA3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6475F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0ECB98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A53C8B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107CCE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90E2A5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953BEC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AB0" w:rsidRPr="00732EAA" w14:paraId="28268F8A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587C8C16" w14:textId="77777777" w:rsidR="004C1AB0" w:rsidRPr="005C49EF" w:rsidRDefault="004C1AB0" w:rsidP="004C1AB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3D16FE89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62F9FBE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100AEC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6E7FE3D6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547C5B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3339364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CAA1F1F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78C028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70747C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316421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DB30D6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ED5C55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FBF382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1B998C4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AB0" w:rsidRPr="00732EAA" w14:paraId="7C5FC2A2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6A5D7008" w14:textId="77777777" w:rsidR="004C1AB0" w:rsidRPr="005C49EF" w:rsidRDefault="004C1AB0" w:rsidP="004C1AB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0" w:type="dxa"/>
          </w:tcPr>
          <w:p w14:paraId="1D9FC703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5A28B58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86CDD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F050F1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218130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2065C403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B1D7C0F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2D32ED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78218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169DF3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34D8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15F379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A3ADA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C20AB7E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AB0" w:rsidRPr="00732EAA" w14:paraId="16878731" w14:textId="77777777" w:rsidTr="00FD2B98">
        <w:trPr>
          <w:trHeight w:val="452"/>
        </w:trPr>
        <w:tc>
          <w:tcPr>
            <w:tcW w:w="4050" w:type="dxa"/>
            <w:shd w:val="clear" w:color="auto" w:fill="auto"/>
          </w:tcPr>
          <w:p w14:paraId="00BAB418" w14:textId="77777777" w:rsidR="004C1AB0" w:rsidRPr="005C49EF" w:rsidRDefault="004C1AB0" w:rsidP="004C1AB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360" w:type="dxa"/>
          </w:tcPr>
          <w:p w14:paraId="159BBE49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2DFA787" w14:textId="77777777" w:rsidR="004C1AB0" w:rsidRPr="00FD2B98" w:rsidRDefault="004C1AB0" w:rsidP="00FD2B9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92A9D14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D8DED8" w14:textId="0424F6A8" w:rsidR="004C1AB0" w:rsidRPr="005C49EF" w:rsidRDefault="004C1AB0" w:rsidP="004C1AB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E9ED1B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D3A04DF" w14:textId="2AEE3C99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5D98D3F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0C6023" w14:textId="77777777" w:rsidR="004C1AB0" w:rsidRPr="00CF4B72" w:rsidRDefault="004C1AB0" w:rsidP="004C1AB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D0E5AD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07D1DA" w14:textId="224184EF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0A4DEB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5C1348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5C5BA5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6347C0B" w14:textId="722EB15F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1AB0" w:rsidRPr="00732EAA" w14:paraId="680890CB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685A2A6E" w14:textId="77777777" w:rsidR="004C1AB0" w:rsidRPr="005C49EF" w:rsidRDefault="004C1AB0" w:rsidP="004C1AB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60" w:type="dxa"/>
          </w:tcPr>
          <w:p w14:paraId="661AB0AD" w14:textId="77777777" w:rsidR="004C1AB0" w:rsidRPr="00732EAA" w:rsidRDefault="004C1AB0" w:rsidP="004C1A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28F8BA36" w14:textId="77777777" w:rsidR="004C1AB0" w:rsidRPr="00FD2B98" w:rsidRDefault="004C1AB0" w:rsidP="00FD2B9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90C6987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C395DED" w14:textId="7C33968C" w:rsidR="004C1AB0" w:rsidRPr="005C49EF" w:rsidRDefault="004C1AB0" w:rsidP="004C1AB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67C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D50691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A69CEBB" w14:textId="03530A4F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67C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82C9E8C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CB26B2" w14:textId="77777777" w:rsidR="004C1AB0" w:rsidRPr="00CF4B72" w:rsidRDefault="004C1AB0" w:rsidP="004C1AB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98393B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D8599C" w14:textId="7759742B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67C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F2A9F5" w14:textId="77777777" w:rsidR="004C1AB0" w:rsidRPr="005C49EF" w:rsidRDefault="004C1AB0" w:rsidP="004C1A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6F189C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0FF535" w14:textId="77777777" w:rsidR="004C1AB0" w:rsidRPr="005C49EF" w:rsidRDefault="004C1AB0" w:rsidP="004C1A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A3ED89B" w14:textId="1C2DFC14" w:rsidR="004C1AB0" w:rsidRPr="005C49EF" w:rsidRDefault="004C1AB0" w:rsidP="004C1AB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67C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1805564" w14:textId="77777777" w:rsidR="006B5823" w:rsidRDefault="006B5823">
      <w: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171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5C49EF" w:rsidRPr="00732EAA" w14:paraId="1A170D0E" w14:textId="77777777" w:rsidTr="00FD2B98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1FCBD9D0" w14:textId="08F170C8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6A6FB3D0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5A5215B1" w14:textId="2B84B496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C49EF" w:rsidRPr="00732EAA" w14:paraId="0AAEE677" w14:textId="77777777" w:rsidTr="00FD2B98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015C9F31" w14:textId="77777777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953CAC1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7E96318A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F78839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31CDBF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D2B98" w:rsidRPr="00732EAA" w14:paraId="03A8D964" w14:textId="77777777" w:rsidTr="00FD2B98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72CC210B" w14:textId="648A23D0" w:rsidR="00FD2B98" w:rsidRPr="005C49EF" w:rsidRDefault="00FD2B98" w:rsidP="00FD2B9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C1C9D95" w14:textId="6ADF6AF6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0D616E7" w14:textId="0151F4C0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111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9511F" w14:textId="77777777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E9C464" w14:textId="3687F808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FF7A9" w14:textId="77777777" w:rsidR="00FD2B98" w:rsidRPr="005C49EF" w:rsidRDefault="00FD2B98" w:rsidP="00FD2B9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6CF3A0" w14:textId="77777777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CB03E4" w14:textId="77777777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A60EF3B" w14:textId="7D4527D0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3C6AD7B" w14:textId="77777777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7FA3C0D" w14:textId="3BC1D828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5DE75A5" w14:textId="77777777" w:rsidR="00FD2B98" w:rsidRPr="005C49EF" w:rsidRDefault="00FD2B98" w:rsidP="00FD2B9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2541A41" w14:textId="1B453D53" w:rsidR="00FD2B98" w:rsidRPr="005C49EF" w:rsidRDefault="00FD2B98" w:rsidP="00FD2B9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7FE4E2" w14:textId="77777777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87CB7EE" w14:textId="77777777" w:rsidR="00FD2B98" w:rsidRPr="005C49EF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C49EF" w:rsidRPr="00732EAA" w14:paraId="4A3DE6CB" w14:textId="77777777" w:rsidTr="00FD2B98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7FA88014" w14:textId="77777777" w:rsidR="005C49EF" w:rsidRPr="005C49EF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7E468CA7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738ED994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2B98" w:rsidRPr="00732EAA" w14:paraId="546A3872" w14:textId="77777777" w:rsidTr="008A58B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A71B3C2" w14:textId="25DE7932" w:rsidR="00FD2B98" w:rsidRPr="005C49EF" w:rsidRDefault="00FD2B98" w:rsidP="00FD2B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49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770A10E9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837A92A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A618719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A88B7ED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2A04E3E1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8A6EDFB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047559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116B5E4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F4CCE82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09B3389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D14CE3B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238A7DF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28CCD4F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EAD2B7C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D2B98" w:rsidRPr="00732EAA" w14:paraId="49310EFC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43CBE678" w14:textId="77777777" w:rsidR="00FD2B98" w:rsidRPr="005C49EF" w:rsidRDefault="00FD2B98" w:rsidP="00FD2B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00555294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644DA818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3680A2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FF17588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D36C276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8CF23D3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9E3256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8FE0188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38D94A7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98C80C4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34BE96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806319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66916B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9E59FD3" w14:textId="77777777" w:rsidR="00FD2B98" w:rsidRPr="00732EAA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D2B98" w:rsidRPr="00732EAA" w14:paraId="1EA6FCF4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7A18AF43" w14:textId="77777777" w:rsidR="00FD2B98" w:rsidRPr="005C49EF" w:rsidRDefault="00FD2B98" w:rsidP="00FD2B9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60" w:type="dxa"/>
          </w:tcPr>
          <w:p w14:paraId="200895C0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465BCB2" w14:textId="5292198D" w:rsidR="00FD2B98" w:rsidRPr="005C49EF" w:rsidRDefault="00FD2B98" w:rsidP="00FD2B9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04B940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43BC1F" w14:textId="35DF6F6D" w:rsidR="00FD2B98" w:rsidRPr="005C49EF" w:rsidRDefault="00616AF8" w:rsidP="00FD2B9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D2B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0F94AC02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978BC9" w14:textId="5D68E4F8" w:rsidR="00FD2B98" w:rsidRPr="005C49EF" w:rsidRDefault="00616AF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1DA8DAA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797EF6" w14:textId="5ADCAFB8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0872CA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289DE7" w14:textId="4DAA8FEB" w:rsidR="00FD2B98" w:rsidRPr="005C49EF" w:rsidRDefault="00616AF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4C3E7DAF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688974" w14:textId="235BC22B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6DE9AE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AA7713" w14:textId="33E2108F" w:rsidR="00FD2B98" w:rsidRPr="005C49EF" w:rsidRDefault="00616AF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FD2B98" w:rsidRPr="00732EAA" w14:paraId="64F489D4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0742E972" w14:textId="77777777" w:rsidR="00FD2B98" w:rsidRPr="005C49EF" w:rsidRDefault="00FD2B98" w:rsidP="00FD2B9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0" w:type="dxa"/>
          </w:tcPr>
          <w:p w14:paraId="2D0274DC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249E979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EA0B8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B8A3EA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4FF3B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704F41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D3BC3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0AAF2A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E9387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9EA7DD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AB302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D238E1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DCF1F8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3B95F5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B98" w:rsidRPr="00732EAA" w14:paraId="09FEDE30" w14:textId="77777777" w:rsidTr="00FD2B98">
        <w:trPr>
          <w:trHeight w:val="281"/>
        </w:trPr>
        <w:tc>
          <w:tcPr>
            <w:tcW w:w="4050" w:type="dxa"/>
            <w:shd w:val="clear" w:color="auto" w:fill="auto"/>
          </w:tcPr>
          <w:p w14:paraId="14588234" w14:textId="03502ABE" w:rsidR="00FD2B98" w:rsidRPr="005C49EF" w:rsidRDefault="00FD2B98" w:rsidP="00FD2B9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0" w:type="dxa"/>
          </w:tcPr>
          <w:p w14:paraId="2287C5DB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4DBE288B" w14:textId="1F6ED272" w:rsidR="00FD2B98" w:rsidRPr="005C49EF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14:paraId="13262900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FFA9EF" w14:textId="04B55835" w:rsidR="00FD2B98" w:rsidRPr="005C49EF" w:rsidRDefault="00FD2B98" w:rsidP="00FD2B9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2713DD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631B731" w14:textId="0F86A8F2" w:rsidR="00FD2B98" w:rsidRPr="005C49EF" w:rsidRDefault="00616AF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14:paraId="0C4D853B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FCE547" w14:textId="5F4DFD82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F49B27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F0F025" w14:textId="316E86BA" w:rsidR="00FD2B98" w:rsidRPr="005C49EF" w:rsidRDefault="00616AF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14:paraId="1439B880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67C020" w14:textId="1234BB0C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4232E2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EA70F33" w14:textId="6746B67D" w:rsidR="00FD2B98" w:rsidRPr="005C49EF" w:rsidRDefault="00616AF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</w:tr>
      <w:tr w:rsidR="00FD2B98" w:rsidRPr="00732EAA" w14:paraId="3093BF35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205FCF6D" w14:textId="77777777" w:rsidR="00FD2B98" w:rsidRPr="005C49EF" w:rsidRDefault="00FD2B98" w:rsidP="00FD2B98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0" w:type="dxa"/>
          </w:tcPr>
          <w:p w14:paraId="16A544D8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D4EC771" w14:textId="3AE0EC4D" w:rsidR="00FD2B98" w:rsidRPr="007D458D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D2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416</w:t>
            </w:r>
            <w:r w:rsidR="00FD2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14:paraId="32462400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FE7B2" w14:textId="3E07275B" w:rsidR="00FD2B98" w:rsidRPr="005C49EF" w:rsidRDefault="00FD2B98" w:rsidP="00FD2B9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86D61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91AA5" w14:textId="6E728186" w:rsidR="00FD2B98" w:rsidRPr="005C49EF" w:rsidRDefault="00616AF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D2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416</w:t>
            </w:r>
            <w:r w:rsidR="00FD2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14:paraId="3D20283F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B4DFEB" w14:textId="79AAE3E4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FEE47B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901FAC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BCCEC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913F7E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3DA2BB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98D799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B98" w:rsidRPr="00732EAA" w14:paraId="0924C4A2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2F1B17B1" w14:textId="77777777" w:rsidR="00FD2B98" w:rsidRPr="005C49EF" w:rsidRDefault="00FD2B98" w:rsidP="00FD2B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3D68A70F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2DDC868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E3571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6350D09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41FC11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A70044D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1B592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7F7355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88728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5C600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9B7E2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401052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F14F9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A945F9C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B98" w:rsidRPr="00732EAA" w14:paraId="49DDC42A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62982FF9" w14:textId="77777777" w:rsidR="00FD2B98" w:rsidRPr="005C49EF" w:rsidRDefault="00FD2B98" w:rsidP="00FD2B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0" w:type="dxa"/>
          </w:tcPr>
          <w:p w14:paraId="03755B59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483E0A6C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2A7B4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F886F65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2648B6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7C051DA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0C2AD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0966AD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B4D031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A3BD5F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4A9A0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0C16E0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6483F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9E6D8F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B98" w:rsidRPr="00732EAA" w14:paraId="142F014D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019C9FD8" w14:textId="77777777" w:rsidR="00FD2B98" w:rsidRPr="005C49EF" w:rsidRDefault="00FD2B98" w:rsidP="00FD2B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360" w:type="dxa"/>
          </w:tcPr>
          <w:p w14:paraId="70ACDDA2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32BF8A96" w14:textId="5FAB38B5" w:rsidR="00FD2B98" w:rsidRPr="005C49EF" w:rsidRDefault="00FD2B9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346FBC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AF77EE" w14:textId="07F1A322" w:rsidR="00FD2B98" w:rsidRPr="005C49EF" w:rsidRDefault="00FD2B98" w:rsidP="00FD2B9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98D062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27F213C" w14:textId="399BF565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2AC846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1F83A" w14:textId="6614D1B7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AC97E6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C0955" w14:textId="44560F9B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90EACE3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0B6459" w14:textId="6935AF69" w:rsidR="00FD2B98" w:rsidRPr="005C49EF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1562AD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777778" w14:textId="34FE20A4" w:rsidR="00FD2B98" w:rsidRPr="005C49EF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AF8"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2B98" w:rsidRPr="00732EAA" w14:paraId="7FF8E404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4FBEDDAF" w14:textId="77777777" w:rsidR="00FD2B98" w:rsidRPr="005C49EF" w:rsidRDefault="00FD2B98" w:rsidP="00FD2B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684B653E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2F77F4E9" w14:textId="77777777" w:rsidR="00FD2B98" w:rsidRDefault="00FD2B98" w:rsidP="00FD2B98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FB4C03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9FDFDC" w14:textId="77777777" w:rsidR="00FD2B98" w:rsidRDefault="00FD2B98" w:rsidP="00FD2B9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5BF3C9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0A4190D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1AF97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99D93E" w14:textId="77777777" w:rsidR="00FD2B98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3011DE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2A433E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29A4F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C69B0B" w14:textId="77777777" w:rsidR="00FD2B98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6E6BD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3EB02A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B98" w:rsidRPr="00732EAA" w14:paraId="71EFCD2D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05479A6F" w14:textId="77777777" w:rsidR="00FD2B98" w:rsidRPr="005C49EF" w:rsidRDefault="00FD2B98" w:rsidP="00FD2B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26FC53DE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392A2053" w14:textId="77777777" w:rsidR="00FD2B98" w:rsidRDefault="00FD2B98" w:rsidP="00FD2B98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26DE3B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283B41" w14:textId="77777777" w:rsidR="00FD2B98" w:rsidRDefault="00FD2B98" w:rsidP="00FD2B9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5DA78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4B0DBB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A7423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2614D7" w14:textId="77777777" w:rsidR="00FD2B98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FA69CC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B9B451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474EFC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ADDEEF" w14:textId="77777777" w:rsidR="00FD2B98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E31F1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DED075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B98" w:rsidRPr="00732EAA" w14:paraId="2E566F5D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7ED1FBA5" w14:textId="77777777" w:rsidR="00FD2B98" w:rsidRPr="005C49EF" w:rsidRDefault="00FD2B98" w:rsidP="00FD2B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58AFD942" w14:textId="77777777" w:rsidR="00FD2B98" w:rsidRPr="00732EAA" w:rsidRDefault="00FD2B98" w:rsidP="00FD2B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6D2E9D9A" w14:textId="77777777" w:rsidR="00FD2B98" w:rsidRDefault="00FD2B98" w:rsidP="00FD2B98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11AFA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854B061" w14:textId="77777777" w:rsidR="00FD2B98" w:rsidRDefault="00FD2B98" w:rsidP="00FD2B9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FF3EA0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123B3E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779F6D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2BF3A3" w14:textId="77777777" w:rsidR="00FD2B98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2E824A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49350F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857B08" w14:textId="77777777" w:rsidR="00FD2B98" w:rsidRPr="005C49EF" w:rsidRDefault="00FD2B98" w:rsidP="00FD2B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CDC20A" w14:textId="77777777" w:rsidR="00FD2B98" w:rsidRDefault="00FD2B98" w:rsidP="00FD2B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99D532" w14:textId="77777777" w:rsidR="00FD2B98" w:rsidRPr="005C49EF" w:rsidRDefault="00FD2B98" w:rsidP="00FD2B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294B7A7" w14:textId="77777777" w:rsidR="00FD2B98" w:rsidRDefault="00FD2B98" w:rsidP="00FD2B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B98" w:rsidRPr="00732EAA" w14:paraId="20CCD479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0925DCFD" w14:textId="1C22150A" w:rsidR="00FD2B98" w:rsidRPr="005C49EF" w:rsidRDefault="00FD2B98" w:rsidP="0013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0C9B9AEC" w14:textId="77777777" w:rsidR="00FD2B98" w:rsidRPr="00732EAA" w:rsidRDefault="00FD2B98" w:rsidP="001322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48930E60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C9B4D05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7CE691FA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47B29DE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40201D6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C0D66EE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932796C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0691095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9ADF0C7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0FAFB87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7903FFC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3F38D7F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1883101" w14:textId="77777777" w:rsidR="00FD2B98" w:rsidRPr="00732EAA" w:rsidRDefault="00FD2B98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67CDA" w:rsidRPr="00732EAA" w14:paraId="65BC0441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7527F9D8" w14:textId="77777777" w:rsidR="00E67CDA" w:rsidRPr="005C49EF" w:rsidRDefault="00E67CDA" w:rsidP="0013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19A8BFF8" w14:textId="77777777" w:rsidR="00E67CDA" w:rsidRPr="00732EAA" w:rsidRDefault="00E67CDA" w:rsidP="001322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79D9412A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EA5F1AE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F3558C8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C9BCFD1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08052A1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5EEABD3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042A67A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7F974A7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7FD1ECF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493B3A9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160004F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AF8AD17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11535C1" w14:textId="77777777" w:rsidR="00E67CDA" w:rsidRPr="00732EAA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67CDA" w:rsidRPr="00732EAA" w14:paraId="48289464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78FC14F7" w14:textId="77777777" w:rsidR="00E67CDA" w:rsidRPr="005C49EF" w:rsidRDefault="00E67CDA" w:rsidP="0013224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60" w:type="dxa"/>
          </w:tcPr>
          <w:p w14:paraId="79BD4263" w14:textId="77777777" w:rsidR="00E67CDA" w:rsidRPr="00732EAA" w:rsidRDefault="00E67CDA" w:rsidP="001322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6CA8B724" w14:textId="5EECCB0E" w:rsidR="00E67CDA" w:rsidRPr="005C49EF" w:rsidRDefault="003714EB" w:rsidP="00FD2B9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86BE91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49761A" w14:textId="7AB7F22C" w:rsidR="00E67CDA" w:rsidRPr="005C49EF" w:rsidRDefault="00616AF8" w:rsidP="0013224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71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10448A7B" w14:textId="77777777" w:rsidR="00E67CDA" w:rsidRPr="005C49EF" w:rsidRDefault="00E67CDA" w:rsidP="00132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0814BA7" w14:textId="0C72444C" w:rsidR="00E67CDA" w:rsidRPr="005C49EF" w:rsidRDefault="00616AF8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71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6B401DA2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BDB322" w14:textId="44B0A58A" w:rsidR="00E67CDA" w:rsidRPr="005C49EF" w:rsidRDefault="003714EB" w:rsidP="0013224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8DECC1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C073F1" w14:textId="673F38F8" w:rsidR="00E67CDA" w:rsidRPr="005C49EF" w:rsidRDefault="00616AF8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71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262CB780" w14:textId="77777777" w:rsidR="00E67CDA" w:rsidRPr="005C49EF" w:rsidRDefault="00E67CDA" w:rsidP="00132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C885FE7" w14:textId="32F73A09" w:rsidR="00E67CDA" w:rsidRPr="005C49EF" w:rsidRDefault="003714EB" w:rsidP="0013224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D3CF73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CA40E5" w14:textId="6FBCDAFE" w:rsidR="00E67CDA" w:rsidRPr="005C49EF" w:rsidRDefault="00616AF8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71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E67CDA" w:rsidRPr="00732EAA" w14:paraId="201AE6E2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57D19C44" w14:textId="77777777" w:rsidR="00E67CDA" w:rsidRPr="005C49EF" w:rsidRDefault="00E67CDA" w:rsidP="0013224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0" w:type="dxa"/>
          </w:tcPr>
          <w:p w14:paraId="1F64B1AD" w14:textId="77777777" w:rsidR="00E67CDA" w:rsidRPr="00732EAA" w:rsidRDefault="00E67CDA" w:rsidP="001322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7500EC92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809C1E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F20723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089432" w14:textId="77777777" w:rsidR="00E67CDA" w:rsidRPr="005C49EF" w:rsidRDefault="00E67CDA" w:rsidP="00132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F2A0AC5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EC01C7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0D23CE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3810F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1AF397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FFCB37" w14:textId="77777777" w:rsidR="00E67CDA" w:rsidRPr="005C49EF" w:rsidRDefault="00E67CDA" w:rsidP="00132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23AAE9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6093BE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610DDD5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4797" w:rsidRPr="00732EAA" w14:paraId="055A6E98" w14:textId="77777777" w:rsidTr="00FD2B98">
        <w:trPr>
          <w:trHeight w:val="281"/>
        </w:trPr>
        <w:tc>
          <w:tcPr>
            <w:tcW w:w="4050" w:type="dxa"/>
            <w:shd w:val="clear" w:color="auto" w:fill="auto"/>
          </w:tcPr>
          <w:p w14:paraId="43182FE9" w14:textId="2D1CB8D2" w:rsidR="007C4797" w:rsidRPr="005C49EF" w:rsidRDefault="007C4797" w:rsidP="007C479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0" w:type="dxa"/>
          </w:tcPr>
          <w:p w14:paraId="11F2E63F" w14:textId="77777777" w:rsidR="007C4797" w:rsidRPr="00732EAA" w:rsidRDefault="007C4797" w:rsidP="007C47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2E77C83E" w14:textId="145935A7" w:rsidR="007C4797" w:rsidRPr="005C49EF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4449C5B2" w14:textId="77777777" w:rsidR="007C4797" w:rsidRPr="005C49EF" w:rsidRDefault="007C4797" w:rsidP="007C47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3208F7" w14:textId="1D83B100" w:rsidR="007C4797" w:rsidRPr="005C49EF" w:rsidRDefault="007C4797" w:rsidP="007C47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8EDA9F" w14:textId="77777777" w:rsidR="007C4797" w:rsidRPr="005C49EF" w:rsidRDefault="007C4797" w:rsidP="007C47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A65FF5E" w14:textId="7432393B" w:rsidR="007C4797" w:rsidRPr="005C49EF" w:rsidRDefault="00616AF8" w:rsidP="007C47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3602B1C9" w14:textId="77777777" w:rsidR="007C4797" w:rsidRPr="005C49EF" w:rsidRDefault="007C4797" w:rsidP="007C47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6B3095" w14:textId="47CB662A" w:rsidR="007C4797" w:rsidRPr="005C49EF" w:rsidRDefault="007C4797" w:rsidP="007C479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337F52" w14:textId="77777777" w:rsidR="007C4797" w:rsidRPr="005C49EF" w:rsidRDefault="007C4797" w:rsidP="007C47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A859AA" w14:textId="0282C901" w:rsidR="007C4797" w:rsidRPr="005C49EF" w:rsidRDefault="00616AF8" w:rsidP="007C47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02847F51" w14:textId="77777777" w:rsidR="007C4797" w:rsidRPr="005C49EF" w:rsidRDefault="007C4797" w:rsidP="007C47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14EE84" w14:textId="193575DC" w:rsidR="007C4797" w:rsidRPr="005C49EF" w:rsidRDefault="007C4797" w:rsidP="007C479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0EF840" w14:textId="77777777" w:rsidR="007C4797" w:rsidRPr="005C49EF" w:rsidRDefault="007C4797" w:rsidP="007C47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5685DF" w14:textId="5781347E" w:rsidR="007C4797" w:rsidRPr="005C49EF" w:rsidRDefault="00616AF8" w:rsidP="007C47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7C4797" w:rsidRPr="00732EAA" w14:paraId="2EA2F3C6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795161A1" w14:textId="733B027F" w:rsidR="007C4797" w:rsidRPr="005C49EF" w:rsidRDefault="007C4797" w:rsidP="007C479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360" w:type="dxa"/>
          </w:tcPr>
          <w:p w14:paraId="421B6855" w14:textId="77777777" w:rsidR="007C4797" w:rsidRPr="00732EAA" w:rsidRDefault="007C4797" w:rsidP="007C47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307E4EAF" w14:textId="5B3A42A0" w:rsidR="007C4797" w:rsidRPr="005C49EF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789D6630" w14:textId="77777777" w:rsidR="007C4797" w:rsidRPr="005C49EF" w:rsidRDefault="007C4797" w:rsidP="007C47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9663EBE" w14:textId="602A1A06" w:rsidR="007C4797" w:rsidRPr="005C49EF" w:rsidRDefault="007C4797" w:rsidP="007C47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81C9E0" w14:textId="77777777" w:rsidR="007C4797" w:rsidRPr="005C49EF" w:rsidRDefault="007C4797" w:rsidP="007C47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2A81D2" w14:textId="4F7378E1" w:rsidR="007C4797" w:rsidRPr="005C49EF" w:rsidRDefault="00616AF8" w:rsidP="007C47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11C3416A" w14:textId="77777777" w:rsidR="007C4797" w:rsidRPr="005C49EF" w:rsidRDefault="007C4797" w:rsidP="007C47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B1372F" w14:textId="611B3A97" w:rsidR="007C4797" w:rsidRPr="005C49EF" w:rsidRDefault="007C4797" w:rsidP="007C479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9EB7FA" w14:textId="77777777" w:rsidR="007C4797" w:rsidRPr="005C49EF" w:rsidRDefault="007C4797" w:rsidP="007C47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04CA9D" w14:textId="0C0BD901" w:rsidR="007C4797" w:rsidRPr="005C49EF" w:rsidRDefault="00616AF8" w:rsidP="007C47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09DDA5E1" w14:textId="77777777" w:rsidR="007C4797" w:rsidRPr="005C49EF" w:rsidRDefault="007C4797" w:rsidP="007C47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7316F19" w14:textId="2FBDA37B" w:rsidR="007C4797" w:rsidRPr="005C49EF" w:rsidRDefault="007C4797" w:rsidP="007C479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7FDB10" w14:textId="77777777" w:rsidR="007C4797" w:rsidRPr="005C49EF" w:rsidRDefault="007C4797" w:rsidP="007C47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A03CB81" w14:textId="72F4DB40" w:rsidR="007C4797" w:rsidRPr="005C49EF" w:rsidRDefault="00616AF8" w:rsidP="007C47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C47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E67CDA" w:rsidRPr="00732EAA" w14:paraId="6EB25203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3C6EB996" w14:textId="77777777" w:rsidR="00E67CDA" w:rsidRPr="005C49EF" w:rsidRDefault="00E67CDA" w:rsidP="0013224D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0" w:type="dxa"/>
          </w:tcPr>
          <w:p w14:paraId="7ED29458" w14:textId="77777777" w:rsidR="00E67CDA" w:rsidRPr="00732EAA" w:rsidRDefault="00E67CDA" w:rsidP="001322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91E08A" w14:textId="5795E9DB" w:rsidR="00E67CDA" w:rsidRPr="007D458D" w:rsidRDefault="00616AF8" w:rsidP="00FD2B9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1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371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4A5FEF9D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84003" w14:textId="4A354DE4" w:rsidR="00E67CDA" w:rsidRPr="005C49EF" w:rsidRDefault="003714EB" w:rsidP="003714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C9518" w14:textId="77777777" w:rsidR="00E67CDA" w:rsidRPr="005C49EF" w:rsidRDefault="00E67CDA" w:rsidP="00132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0AA09" w14:textId="08F6648C" w:rsidR="00E67CDA" w:rsidRPr="005C49EF" w:rsidRDefault="00616AF8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1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371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69F7FFD2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1E1259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2D23A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37B224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9FC52" w14:textId="77777777" w:rsidR="00E67CDA" w:rsidRPr="005C49EF" w:rsidRDefault="00E67CDA" w:rsidP="00132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11CF8C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40E24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7AF6495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CDA" w:rsidRPr="00732EAA" w14:paraId="3984C247" w14:textId="77777777" w:rsidTr="00FD2B98">
        <w:trPr>
          <w:trHeight w:val="261"/>
        </w:trPr>
        <w:tc>
          <w:tcPr>
            <w:tcW w:w="4050" w:type="dxa"/>
            <w:shd w:val="clear" w:color="auto" w:fill="auto"/>
          </w:tcPr>
          <w:p w14:paraId="4A012B89" w14:textId="77777777" w:rsidR="00E67CDA" w:rsidRPr="005C49EF" w:rsidRDefault="00E67CDA" w:rsidP="0013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29EFF6B8" w14:textId="77777777" w:rsidR="00E67CDA" w:rsidRPr="00732EAA" w:rsidRDefault="00E67CDA" w:rsidP="001322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5D8C369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D99CB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591C3F5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176539" w14:textId="77777777" w:rsidR="00E67CDA" w:rsidRPr="005C49EF" w:rsidRDefault="00E67CDA" w:rsidP="00132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092FFAC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67134B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5C0BB8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3A8C34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217231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6B0B2" w14:textId="77777777" w:rsidR="00E67CDA" w:rsidRPr="005C49EF" w:rsidRDefault="00E67CDA" w:rsidP="00132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556FE9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B30FEB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766EC7" w14:textId="77777777" w:rsidR="00E67CDA" w:rsidRPr="005C49EF" w:rsidRDefault="00E67CDA" w:rsidP="001322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A87E60F" w14:textId="1D10A7ED" w:rsidR="005C49EF" w:rsidRP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  <w:sectPr w:rsidR="005C49EF" w:rsidRPr="005C49EF" w:rsidSect="00C2704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1D36B51" w14:textId="15E531DF" w:rsidR="00B929F4" w:rsidRDefault="00B929F4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929F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14B6F8AE" w14:textId="77777777" w:rsidR="00B929F4" w:rsidRPr="00E23686" w:rsidRDefault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6930"/>
      </w:tblGrid>
      <w:tr w:rsidR="005C49EF" w:rsidRPr="00E23686" w14:paraId="52931214" w14:textId="77777777" w:rsidTr="00D57132">
        <w:trPr>
          <w:tblHeader/>
        </w:trPr>
        <w:tc>
          <w:tcPr>
            <w:tcW w:w="1980" w:type="dxa"/>
          </w:tcPr>
          <w:p w14:paraId="71A6F2C6" w14:textId="77777777" w:rsidR="005C49EF" w:rsidRPr="00E23686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CBC8AD2" w14:textId="77777777" w:rsidR="005C49EF" w:rsidRPr="00E23686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58265B8D" w14:textId="77777777" w:rsidR="005C49EF" w:rsidRPr="00E23686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C49EF" w:rsidRPr="00E23686" w14:paraId="0B65A4DC" w14:textId="77777777" w:rsidTr="00D57132">
        <w:tc>
          <w:tcPr>
            <w:tcW w:w="1980" w:type="dxa"/>
          </w:tcPr>
          <w:p w14:paraId="747DFCCE" w14:textId="77777777" w:rsidR="005C49EF" w:rsidRPr="00E23686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0585456" w14:textId="77777777" w:rsidR="005C49EF" w:rsidRPr="00E23686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77A8377D" w14:textId="77777777" w:rsidR="005C49EF" w:rsidRPr="00E23686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C49EF" w:rsidRPr="00E23686" w14:paraId="49406AB3" w14:textId="77777777" w:rsidTr="00D57132">
        <w:tc>
          <w:tcPr>
            <w:tcW w:w="1980" w:type="dxa"/>
          </w:tcPr>
          <w:p w14:paraId="54709D20" w14:textId="77777777" w:rsidR="005C49EF" w:rsidRPr="00E23686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7F48B6C7" w14:textId="77777777" w:rsidR="005C49EF" w:rsidRPr="00E23686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398EE8D" w14:textId="0DB915F6" w:rsid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108C24A9" w14:textId="77777777" w:rsidR="00E23686" w:rsidRPr="00E23686" w:rsidRDefault="00E23686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14424D" w14:textId="2F8A69ED" w:rsidR="005C49EF" w:rsidRPr="00E23686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E2368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5C49EF" w:rsidRPr="00E23686" w14:paraId="69B048FA" w14:textId="77777777" w:rsidTr="00D57132">
        <w:tc>
          <w:tcPr>
            <w:tcW w:w="1980" w:type="dxa"/>
          </w:tcPr>
          <w:p w14:paraId="474A2FFD" w14:textId="5EF5E1DD" w:rsidR="005C49EF" w:rsidRPr="00E23686" w:rsidRDefault="00C01B81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70" w:type="dxa"/>
          </w:tcPr>
          <w:p w14:paraId="041FEA62" w14:textId="77777777" w:rsidR="005C49EF" w:rsidRPr="00E23686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576F738A" w14:textId="77777777" w:rsidR="005C49EF" w:rsidRPr="00E23686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CE17433" w14:textId="1EC84B98" w:rsidR="006F00E7" w:rsidRPr="00E23686" w:rsidRDefault="006F00E7">
      <w:pPr>
        <w:rPr>
          <w:rFonts w:asciiTheme="majorBidi" w:hAnsiTheme="majorBidi" w:cstheme="majorBidi"/>
          <w:sz w:val="30"/>
          <w:szCs w:val="30"/>
        </w:rPr>
      </w:pPr>
    </w:p>
    <w:p w14:paraId="136FE26F" w14:textId="2D3B46D3" w:rsidR="005B3B34" w:rsidRPr="00E23686" w:rsidRDefault="005B3B34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23686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77777777" w:rsidR="00296496" w:rsidRPr="00E23686" w:rsidRDefault="00296496" w:rsidP="00197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DC4394" w:rsidRPr="00E23686" w14:paraId="1A4E6998" w14:textId="77777777" w:rsidTr="00D57132">
        <w:trPr>
          <w:tblHeader/>
        </w:trPr>
        <w:tc>
          <w:tcPr>
            <w:tcW w:w="5670" w:type="dxa"/>
            <w:shd w:val="clear" w:color="auto" w:fill="auto"/>
          </w:tcPr>
          <w:p w14:paraId="0B64F2CE" w14:textId="77777777" w:rsidR="00DC4394" w:rsidRPr="00E23686" w:rsidRDefault="00DC439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321802" w14:textId="2A6A624C" w:rsidR="00DC4394" w:rsidRPr="00E23686" w:rsidRDefault="00DC439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236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E23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16AF8" w:rsidRPr="0061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57057B25" w14:textId="77777777" w:rsidR="00DC4394" w:rsidRPr="00E23686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CFE562" w14:textId="677A39BA" w:rsidR="00DC4394" w:rsidRPr="00E23686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59FC6BB" w14:textId="77777777" w:rsidR="00DC4394" w:rsidRPr="00E23686" w:rsidRDefault="00DC4394" w:rsidP="00E12674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183FA6" w14:textId="6CEDF555" w:rsidR="00DC4394" w:rsidRPr="00E23686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DC4394" w:rsidRPr="00E23686" w14:paraId="2DE11082" w14:textId="77777777" w:rsidTr="00D57132">
        <w:trPr>
          <w:tblHeader/>
        </w:trPr>
        <w:tc>
          <w:tcPr>
            <w:tcW w:w="5670" w:type="dxa"/>
            <w:shd w:val="clear" w:color="auto" w:fill="auto"/>
          </w:tcPr>
          <w:p w14:paraId="4D35BF17" w14:textId="77777777" w:rsidR="00DC4394" w:rsidRPr="00E23686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26A94F3" w14:textId="18E21E97" w:rsidR="00DC4394" w:rsidRPr="00E23686" w:rsidRDefault="00DC4394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4394" w:rsidRPr="00E23686" w14:paraId="527049EF" w14:textId="77777777" w:rsidTr="00D57132">
        <w:tc>
          <w:tcPr>
            <w:tcW w:w="5670" w:type="dxa"/>
            <w:shd w:val="clear" w:color="auto" w:fill="auto"/>
          </w:tcPr>
          <w:p w14:paraId="686E3A84" w14:textId="77777777" w:rsidR="00DC4394" w:rsidRPr="00E23686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67C7C64C" w14:textId="77777777" w:rsidR="00DC4394" w:rsidRPr="00E23686" w:rsidRDefault="00DC4394" w:rsidP="0029649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0F4479" w14:textId="77777777" w:rsidR="00DC4394" w:rsidRPr="00E23686" w:rsidRDefault="00DC4394" w:rsidP="00296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E4ED4B" w14:textId="77777777" w:rsidR="00DC4394" w:rsidRPr="00E23686" w:rsidRDefault="00DC4394" w:rsidP="00296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4F7" w:rsidRPr="00E23686" w14:paraId="3ECA155B" w14:textId="77777777" w:rsidTr="00D57132">
        <w:tc>
          <w:tcPr>
            <w:tcW w:w="5670" w:type="dxa"/>
            <w:shd w:val="clear" w:color="auto" w:fill="auto"/>
          </w:tcPr>
          <w:p w14:paraId="458ED8FB" w14:textId="158EBD78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E23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8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E23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86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  <w:r w:rsidRPr="00E2368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1426DEFE" w14:textId="73AA0C45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20</w:t>
            </w:r>
            <w:r w:rsidR="00B854F7" w:rsidRPr="00E2368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023</w:t>
            </w:r>
          </w:p>
        </w:tc>
        <w:tc>
          <w:tcPr>
            <w:tcW w:w="270" w:type="dxa"/>
            <w:shd w:val="clear" w:color="auto" w:fill="auto"/>
          </w:tcPr>
          <w:p w14:paraId="32456687" w14:textId="77777777" w:rsidR="00B854F7" w:rsidRPr="00E23686" w:rsidRDefault="00B854F7" w:rsidP="00B854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89A9EC7" w14:textId="3925EC74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20</w:t>
            </w:r>
            <w:r w:rsidR="00B854F7" w:rsidRPr="00E2368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023</w:t>
            </w:r>
          </w:p>
        </w:tc>
      </w:tr>
      <w:tr w:rsidR="00B854F7" w:rsidRPr="00E23686" w14:paraId="3C65AD49" w14:textId="77777777" w:rsidTr="00D57132">
        <w:tc>
          <w:tcPr>
            <w:tcW w:w="5670" w:type="dxa"/>
            <w:shd w:val="clear" w:color="auto" w:fill="auto"/>
          </w:tcPr>
          <w:p w14:paraId="52FED06D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EB8EC" w14:textId="605D331C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B854F7" w:rsidRPr="00E236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</w:p>
        </w:tc>
        <w:tc>
          <w:tcPr>
            <w:tcW w:w="270" w:type="dxa"/>
            <w:shd w:val="clear" w:color="auto" w:fill="auto"/>
          </w:tcPr>
          <w:p w14:paraId="4258E89C" w14:textId="77777777" w:rsidR="00B854F7" w:rsidRPr="00E23686" w:rsidRDefault="00B854F7" w:rsidP="00B854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16CC0" w14:textId="7E561AB0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B854F7" w:rsidRPr="00E236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</w:p>
        </w:tc>
      </w:tr>
      <w:tr w:rsidR="00B854F7" w:rsidRPr="00E23686" w14:paraId="555D979A" w14:textId="77777777" w:rsidTr="00D57132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23B59174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799D102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3E03E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B9D8755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4F7" w:rsidRPr="00E23686" w14:paraId="1CCDFC8E" w14:textId="77777777" w:rsidTr="00D57132">
        <w:tc>
          <w:tcPr>
            <w:tcW w:w="5670" w:type="dxa"/>
            <w:shd w:val="clear" w:color="auto" w:fill="auto"/>
          </w:tcPr>
          <w:p w14:paraId="0116CCEF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62C09FEC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41C4C" w14:textId="77777777" w:rsidR="00B854F7" w:rsidRPr="00E23686" w:rsidRDefault="00B854F7" w:rsidP="00B854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9E1666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4F7" w:rsidRPr="00E23686" w14:paraId="0F3E22B8" w14:textId="77777777" w:rsidTr="00D57132">
        <w:tc>
          <w:tcPr>
            <w:tcW w:w="5670" w:type="dxa"/>
            <w:shd w:val="clear" w:color="auto" w:fill="auto"/>
          </w:tcPr>
          <w:p w14:paraId="73E7E959" w14:textId="260A3218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2EFF1B9" w14:textId="01B00A65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23</w:t>
            </w:r>
            <w:r w:rsidR="00B854F7" w:rsidRPr="00E2368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6A18F961" w14:textId="77777777" w:rsidR="00B854F7" w:rsidRPr="00E23686" w:rsidRDefault="00B854F7" w:rsidP="00B854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2400C3" w14:textId="5EFF07B3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19</w:t>
            </w:r>
            <w:r w:rsidR="00B854F7" w:rsidRPr="00E2368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  <w:tr w:rsidR="00B854F7" w:rsidRPr="00E23686" w14:paraId="7F7C4F43" w14:textId="77777777" w:rsidTr="00D57132">
        <w:tc>
          <w:tcPr>
            <w:tcW w:w="5670" w:type="dxa"/>
            <w:shd w:val="clear" w:color="auto" w:fill="auto"/>
          </w:tcPr>
          <w:p w14:paraId="72EC1CE6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71D9D03" w14:textId="7A8F6B2B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</w:t>
            </w:r>
            <w:r w:rsidR="00B854F7" w:rsidRPr="00E2368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761D66DC" w14:textId="77777777" w:rsidR="00B854F7" w:rsidRPr="00E23686" w:rsidRDefault="00B854F7" w:rsidP="00B854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AA5B46" w14:textId="5A545ABC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6AF8">
              <w:rPr>
                <w:rFonts w:ascii="Angsana New" w:hAnsi="Angsana New"/>
                <w:sz w:val="30"/>
                <w:szCs w:val="30"/>
              </w:rPr>
              <w:t>10</w:t>
            </w:r>
            <w:r w:rsidR="00B854F7" w:rsidRPr="00E23686">
              <w:rPr>
                <w:rFonts w:ascii="Angsana New" w:hAnsi="Angsana New"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B854F7" w:rsidRPr="00E23686" w14:paraId="2712C3CC" w14:textId="77777777" w:rsidTr="00D57132">
        <w:tc>
          <w:tcPr>
            <w:tcW w:w="5670" w:type="dxa"/>
            <w:shd w:val="clear" w:color="auto" w:fill="auto"/>
            <w:vAlign w:val="bottom"/>
          </w:tcPr>
          <w:p w14:paraId="5EF9BE71" w14:textId="77777777" w:rsidR="00B854F7" w:rsidRPr="00E23686" w:rsidRDefault="00B854F7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BD93B" w14:textId="73283596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B854F7" w:rsidRPr="00E236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70" w:type="dxa"/>
            <w:shd w:val="clear" w:color="auto" w:fill="auto"/>
          </w:tcPr>
          <w:p w14:paraId="179980A8" w14:textId="77777777" w:rsidR="00B854F7" w:rsidRPr="00E23686" w:rsidRDefault="00B854F7" w:rsidP="00B854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C57B" w14:textId="73965929" w:rsidR="00B854F7" w:rsidRPr="00E23686" w:rsidRDefault="00616AF8" w:rsidP="00B8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854F7" w:rsidRPr="00E236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6AF8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</w:p>
        </w:tc>
      </w:tr>
    </w:tbl>
    <w:p w14:paraId="39F891DD" w14:textId="2075BC34" w:rsidR="00274144" w:rsidRPr="00E23686" w:rsidRDefault="00274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628D6D0" w14:textId="77777777" w:rsidR="00E23686" w:rsidRPr="00E23686" w:rsidRDefault="00E23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23686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887D39A" w14:textId="3CE9CFB6" w:rsidR="00E23686" w:rsidRPr="00E23686" w:rsidRDefault="00E23686" w:rsidP="00E23686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2368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ผลกระทบจากการแพร่ระบาดของโรคติดเชื้อ</w:t>
      </w:r>
      <w:r w:rsidRPr="00E23686">
        <w:rPr>
          <w:rFonts w:ascii="Angsana New" w:hAnsi="Angsana New" w:hint="cs"/>
          <w:sz w:val="30"/>
          <w:szCs w:val="30"/>
          <w:u w:val="none"/>
          <w:cs/>
          <w:lang w:val="th-TH"/>
        </w:rPr>
        <w:t>ไวรัส</w:t>
      </w:r>
      <w:r w:rsidRPr="00E23686">
        <w:rPr>
          <w:rFonts w:ascii="Angsana New" w:hAnsi="Angsana New"/>
          <w:sz w:val="30"/>
          <w:szCs w:val="30"/>
          <w:u w:val="none"/>
          <w:cs/>
          <w:lang w:val="th-TH"/>
        </w:rPr>
        <w:t>โคโรนา</w:t>
      </w:r>
      <w:r w:rsidRPr="00E23686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  <w:r w:rsidR="00616AF8" w:rsidRPr="00616AF8">
        <w:rPr>
          <w:rFonts w:ascii="Angsana New" w:hAnsi="Angsana New"/>
          <w:sz w:val="30"/>
          <w:szCs w:val="30"/>
          <w:u w:val="none"/>
        </w:rPr>
        <w:t>2019</w:t>
      </w:r>
      <w:r w:rsidRPr="00E23686">
        <w:rPr>
          <w:rFonts w:ascii="Angsana New" w:hAnsi="Angsana New"/>
          <w:sz w:val="30"/>
          <w:szCs w:val="30"/>
          <w:u w:val="none"/>
          <w:lang w:val="th-TH"/>
        </w:rPr>
        <w:t xml:space="preserve"> (Covid-</w:t>
      </w:r>
      <w:r w:rsidR="00616AF8" w:rsidRPr="00616AF8">
        <w:rPr>
          <w:rFonts w:ascii="Angsana New" w:hAnsi="Angsana New"/>
          <w:sz w:val="30"/>
          <w:szCs w:val="30"/>
          <w:u w:val="none"/>
        </w:rPr>
        <w:t>19</w:t>
      </w:r>
      <w:r w:rsidRPr="00E23686">
        <w:rPr>
          <w:rFonts w:ascii="Angsana New" w:hAnsi="Angsana New"/>
          <w:sz w:val="30"/>
          <w:szCs w:val="30"/>
          <w:u w:val="none"/>
          <w:lang w:val="th-TH"/>
        </w:rPr>
        <w:t>)</w:t>
      </w:r>
    </w:p>
    <w:p w14:paraId="4B1F602A" w14:textId="77777777" w:rsidR="00E23686" w:rsidRDefault="00E23686" w:rsidP="00E23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EA720E" w14:textId="7BB58C7A" w:rsidR="00E23686" w:rsidRPr="00E23686" w:rsidRDefault="00E23686" w:rsidP="00E23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3686">
        <w:rPr>
          <w:rFonts w:ascii="Angsana New" w:hAnsi="Angsana New"/>
          <w:sz w:val="30"/>
          <w:szCs w:val="30"/>
          <w:cs/>
        </w:rPr>
        <w:t>ใน</w:t>
      </w:r>
      <w:r w:rsidRPr="00E23686">
        <w:rPr>
          <w:rFonts w:ascii="Angsana New" w:hAnsi="Angsana New" w:hint="cs"/>
          <w:sz w:val="30"/>
          <w:szCs w:val="30"/>
          <w:cs/>
        </w:rPr>
        <w:t xml:space="preserve">ปี </w:t>
      </w:r>
      <w:r w:rsidR="00616AF8" w:rsidRPr="00616AF8">
        <w:rPr>
          <w:rFonts w:ascii="Angsana New" w:hAnsi="Angsana New"/>
          <w:sz w:val="30"/>
          <w:szCs w:val="30"/>
        </w:rPr>
        <w:t>2563</w:t>
      </w:r>
      <w:r w:rsidRPr="00E23686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r w:rsidRPr="00E23686">
        <w:rPr>
          <w:rFonts w:ascii="Angsana New" w:hAnsi="Angsana New"/>
          <w:sz w:val="30"/>
          <w:szCs w:val="30"/>
          <w:cs/>
        </w:rPr>
        <w:t>โรค</w:t>
      </w:r>
      <w:r w:rsidRPr="00E23686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616AF8" w:rsidRPr="00616AF8">
        <w:rPr>
          <w:rFonts w:ascii="Angsana New" w:hAnsi="Angsana New"/>
          <w:sz w:val="30"/>
          <w:szCs w:val="30"/>
        </w:rPr>
        <w:t>2019</w:t>
      </w:r>
      <w:r w:rsidRPr="00E23686">
        <w:rPr>
          <w:rFonts w:ascii="Angsana New" w:hAnsi="Angsana New" w:hint="cs"/>
          <w:sz w:val="30"/>
          <w:szCs w:val="30"/>
          <w:cs/>
        </w:rPr>
        <w:t xml:space="preserve"> </w:t>
      </w:r>
      <w:r w:rsidRPr="00E23686">
        <w:rPr>
          <w:rFonts w:ascii="Angsana New" w:hAnsi="Angsana New"/>
          <w:sz w:val="30"/>
          <w:szCs w:val="30"/>
        </w:rPr>
        <w:t>(COVID-</w:t>
      </w:r>
      <w:r w:rsidR="00616AF8" w:rsidRPr="00616AF8">
        <w:rPr>
          <w:rFonts w:ascii="Angsana New" w:hAnsi="Angsana New"/>
          <w:sz w:val="30"/>
          <w:szCs w:val="30"/>
        </w:rPr>
        <w:t>19</w:t>
      </w:r>
      <w:r w:rsidRPr="00E23686">
        <w:rPr>
          <w:rFonts w:ascii="Angsana New" w:hAnsi="Angsana New"/>
          <w:sz w:val="30"/>
          <w:szCs w:val="30"/>
        </w:rPr>
        <w:t xml:space="preserve">) </w:t>
      </w:r>
      <w:r w:rsidRPr="00E23686">
        <w:rPr>
          <w:rFonts w:ascii="Angsana New" w:hAnsi="Angsana New" w:hint="cs"/>
          <w:sz w:val="30"/>
          <w:szCs w:val="30"/>
          <w:cs/>
        </w:rPr>
        <w:t>ซึ่งมีผลกระทบต่อ</w:t>
      </w:r>
      <w:r w:rsidRPr="00E23686">
        <w:rPr>
          <w:rFonts w:ascii="Angsana New" w:hAnsi="Angsana New"/>
          <w:sz w:val="30"/>
          <w:szCs w:val="30"/>
          <w:cs/>
        </w:rPr>
        <w:t>การดำเนิน</w:t>
      </w:r>
      <w:r w:rsidRPr="00E23686">
        <w:rPr>
          <w:rFonts w:ascii="Angsana New" w:hAnsi="Angsana New" w:hint="cs"/>
          <w:sz w:val="30"/>
          <w:szCs w:val="30"/>
          <w:cs/>
        </w:rPr>
        <w:t>ธุรกิจ</w:t>
      </w:r>
      <w:r w:rsidRPr="00E23686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E23686">
        <w:rPr>
          <w:rFonts w:ascii="Angsana New" w:hAnsi="Angsana New"/>
          <w:sz w:val="30"/>
          <w:szCs w:val="30"/>
          <w:cs/>
        </w:rPr>
        <w:t>บริษัท</w:t>
      </w:r>
      <w:r w:rsidRPr="00E23686">
        <w:rPr>
          <w:rFonts w:ascii="Angsana New" w:hAnsi="Angsana New"/>
          <w:sz w:val="30"/>
          <w:szCs w:val="30"/>
        </w:rPr>
        <w:t xml:space="preserve"> </w:t>
      </w:r>
      <w:r w:rsidRPr="00E23686">
        <w:rPr>
          <w:rFonts w:ascii="Angsana New" w:hAnsi="Angsana New"/>
          <w:sz w:val="30"/>
          <w:szCs w:val="30"/>
          <w:cs/>
        </w:rPr>
        <w:t>และยังมี</w:t>
      </w:r>
      <w:r w:rsidRPr="00E23686">
        <w:rPr>
          <w:rFonts w:ascii="Angsana New" w:hAnsi="Angsana New" w:hint="cs"/>
          <w:sz w:val="30"/>
          <w:szCs w:val="30"/>
          <w:cs/>
        </w:rPr>
        <w:t>การแพร่ระบาดของ</w:t>
      </w:r>
      <w:r w:rsidRPr="00E23686">
        <w:rPr>
          <w:rFonts w:ascii="Angsana New" w:hAnsi="Angsana New"/>
          <w:sz w:val="30"/>
          <w:szCs w:val="30"/>
        </w:rPr>
        <w:t xml:space="preserve"> COVID-</w:t>
      </w:r>
      <w:r w:rsidR="00616AF8" w:rsidRPr="00616AF8">
        <w:rPr>
          <w:rFonts w:ascii="Angsana New" w:hAnsi="Angsana New"/>
          <w:sz w:val="30"/>
          <w:szCs w:val="30"/>
        </w:rPr>
        <w:t>19</w:t>
      </w:r>
      <w:r w:rsidRPr="00E23686">
        <w:rPr>
          <w:rFonts w:ascii="Angsana New" w:hAnsi="Angsana New" w:hint="cs"/>
          <w:sz w:val="30"/>
          <w:szCs w:val="30"/>
          <w:cs/>
        </w:rPr>
        <w:t xml:space="preserve"> อยู่</w:t>
      </w:r>
      <w:r w:rsidRPr="00E23686">
        <w:rPr>
          <w:rFonts w:ascii="Angsana New" w:hAnsi="Angsana New"/>
          <w:sz w:val="30"/>
          <w:szCs w:val="30"/>
          <w:cs/>
        </w:rPr>
        <w:t xml:space="preserve"> </w:t>
      </w:r>
      <w:r w:rsidRPr="00E2368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16AF8" w:rsidRPr="00616AF8">
        <w:rPr>
          <w:rFonts w:ascii="Angsana New" w:hAnsi="Angsana New"/>
          <w:sz w:val="30"/>
          <w:szCs w:val="30"/>
        </w:rPr>
        <w:t>31</w:t>
      </w:r>
      <w:r w:rsidRPr="00E2368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23686">
        <w:rPr>
          <w:rFonts w:ascii="Angsana New" w:hAnsi="Angsana New" w:hint="cs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Pr="00E23686">
        <w:rPr>
          <w:rFonts w:ascii="Angsana New" w:hAnsi="Angsana New" w:hint="cs"/>
          <w:sz w:val="30"/>
          <w:szCs w:val="30"/>
          <w:cs/>
        </w:rPr>
        <w:t xml:space="preserve"> โดยหน่วยงานราชการได้เริ่มมีการแจกจ่ายวัคซีนป้องกัน</w:t>
      </w:r>
      <w:r w:rsidRPr="00E23686">
        <w:rPr>
          <w:rFonts w:ascii="Angsana New" w:hAnsi="Angsana New"/>
          <w:sz w:val="30"/>
          <w:szCs w:val="30"/>
        </w:rPr>
        <w:t xml:space="preserve"> COVID-</w:t>
      </w:r>
      <w:r w:rsidR="00616AF8" w:rsidRPr="00616AF8">
        <w:rPr>
          <w:rFonts w:ascii="Angsana New" w:hAnsi="Angsana New"/>
          <w:sz w:val="30"/>
          <w:szCs w:val="30"/>
        </w:rPr>
        <w:t>19</w:t>
      </w:r>
      <w:r w:rsidRPr="00E23686">
        <w:rPr>
          <w:rFonts w:ascii="Angsana New" w:hAnsi="Angsana New" w:hint="cs"/>
          <w:sz w:val="30"/>
          <w:szCs w:val="30"/>
          <w:cs/>
        </w:rPr>
        <w:t xml:space="preserve"> ในเดือนกุมภาพันธ์ </w:t>
      </w:r>
      <w:r w:rsidR="00616AF8" w:rsidRPr="00616AF8">
        <w:rPr>
          <w:rFonts w:ascii="Angsana New" w:hAnsi="Angsana New"/>
          <w:sz w:val="30"/>
          <w:szCs w:val="30"/>
        </w:rPr>
        <w:t>2564</w:t>
      </w:r>
      <w:r w:rsidRPr="00E23686">
        <w:rPr>
          <w:rFonts w:ascii="Angsana New" w:hAnsi="Angsana New" w:hint="cs"/>
          <w:sz w:val="30"/>
          <w:szCs w:val="30"/>
          <w:cs/>
        </w:rPr>
        <w:t xml:space="preserve"> ซึ่งผู้บริหาร</w:t>
      </w:r>
      <w:r w:rsidRPr="00E23686">
        <w:rPr>
          <w:rFonts w:ascii="Angsana New" w:hAnsi="Angsana New"/>
          <w:sz w:val="30"/>
          <w:szCs w:val="30"/>
          <w:cs/>
        </w:rPr>
        <w:t>เห็น</w:t>
      </w:r>
      <w:r w:rsidRPr="00E23686">
        <w:rPr>
          <w:rFonts w:ascii="Angsana New" w:hAnsi="Angsana New" w:hint="cs"/>
          <w:sz w:val="30"/>
          <w:szCs w:val="30"/>
          <w:cs/>
        </w:rPr>
        <w:t>ว่าสถานการณ์ดังกล่าวเป็นเพียงสถานการณ์ชั่วคราวซึ่งไม่ส่งผลต่อการลดลงของมูลค่าของสินทรัพย์ของ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E23686">
        <w:rPr>
          <w:rFonts w:ascii="Angsana New" w:hAnsi="Angsana New" w:hint="cs"/>
          <w:sz w:val="30"/>
          <w:szCs w:val="30"/>
          <w:cs/>
        </w:rPr>
        <w:t>บริษัท ทั้งนี้ ผู้บริหารได้ติดตามสถานการณ์ดังกล่าวอย่างใกล้ชิดและดำเนินการต่างๆ เพื่อลดผลกระทบ</w:t>
      </w:r>
      <w:r w:rsidRPr="00E23686">
        <w:rPr>
          <w:rFonts w:ascii="Angsana New" w:hAnsi="Angsana New"/>
          <w:sz w:val="30"/>
          <w:szCs w:val="30"/>
          <w:cs/>
        </w:rPr>
        <w:t>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E23686">
        <w:rPr>
          <w:rFonts w:ascii="Angsana New" w:hAnsi="Angsana New"/>
          <w:sz w:val="30"/>
          <w:szCs w:val="30"/>
          <w:cs/>
        </w:rPr>
        <w:t>บริษัท</w:t>
      </w:r>
      <w:r w:rsidRPr="00E2368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F50C44F" w14:textId="77777777" w:rsidR="00E23686" w:rsidRPr="00E23686" w:rsidRDefault="00E23686" w:rsidP="00E23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AB9CF7" w14:textId="7C8BEEB0" w:rsidR="00564C76" w:rsidRPr="00E23686" w:rsidRDefault="00564C76" w:rsidP="00823F9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23686">
        <w:rPr>
          <w:rFonts w:ascii="Angsana New" w:hAnsi="Angsana New" w:hint="cs"/>
          <w:sz w:val="30"/>
          <w:szCs w:val="30"/>
          <w:u w:val="none"/>
          <w:cs/>
          <w:lang w:val="th-TH"/>
        </w:rPr>
        <w:t>เหตุการณ์ภายหลัง</w:t>
      </w:r>
      <w:r w:rsidR="006143C1" w:rsidRPr="00E23686">
        <w:rPr>
          <w:rFonts w:ascii="Angsana New" w:hAnsi="Angsana New" w:hint="cs"/>
          <w:sz w:val="30"/>
          <w:szCs w:val="30"/>
          <w:u w:val="none"/>
          <w:cs/>
          <w:lang w:val="th-TH"/>
        </w:rPr>
        <w:t>รอบระยะเวลารายงาน</w:t>
      </w:r>
    </w:p>
    <w:p w14:paraId="5A193B0A" w14:textId="77777777" w:rsidR="009E619F" w:rsidRPr="00E23686" w:rsidRDefault="009E619F" w:rsidP="0056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8694B4" w14:textId="0EC7CFA8" w:rsidR="00661E47" w:rsidRPr="00661E47" w:rsidRDefault="00D57132" w:rsidP="00D57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E23686">
        <w:rPr>
          <w:rFonts w:ascii="Angsana New" w:hAnsi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E23686">
        <w:rPr>
          <w:rFonts w:ascii="Angsana New" w:hAnsi="Angsana New"/>
          <w:spacing w:val="-4"/>
          <w:sz w:val="30"/>
          <w:szCs w:val="30"/>
          <w:cs/>
        </w:rPr>
        <w:t>เมื่</w:t>
      </w:r>
      <w:r w:rsidRPr="00E23686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E23686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616AF8" w:rsidRPr="00616AF8">
        <w:rPr>
          <w:rFonts w:ascii="Angsana New" w:hAnsi="Angsana New"/>
          <w:spacing w:val="-4"/>
          <w:sz w:val="30"/>
          <w:szCs w:val="30"/>
        </w:rPr>
        <w:t>29</w:t>
      </w:r>
      <w:r w:rsidRPr="00E23686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616AF8" w:rsidRPr="00616AF8">
        <w:rPr>
          <w:rFonts w:ascii="Angsana New" w:hAnsi="Angsana New"/>
          <w:spacing w:val="-4"/>
          <w:sz w:val="30"/>
          <w:szCs w:val="30"/>
        </w:rPr>
        <w:t>2564</w:t>
      </w:r>
      <w:r w:rsidRPr="00E23686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ผู้ถือหุ้นมีมติอนุมัติ</w:t>
      </w:r>
      <w:r w:rsidRPr="00E23686">
        <w:rPr>
          <w:rFonts w:ascii="Angsana New" w:hAnsi="Angsana New"/>
          <w:spacing w:val="-4"/>
          <w:sz w:val="30"/>
          <w:szCs w:val="30"/>
          <w:cs/>
        </w:rPr>
        <w:t xml:space="preserve">การจ่ายเงินปันผลประจำปี </w:t>
      </w:r>
      <w:r w:rsidR="00616AF8" w:rsidRPr="00616AF8">
        <w:rPr>
          <w:rFonts w:ascii="Angsana New" w:hAnsi="Angsana New"/>
          <w:spacing w:val="-4"/>
          <w:sz w:val="30"/>
          <w:szCs w:val="30"/>
        </w:rPr>
        <w:t>2563</w:t>
      </w:r>
      <w:r w:rsidRPr="00E23686">
        <w:rPr>
          <w:rFonts w:ascii="Angsana New" w:hAnsi="Angsana New"/>
          <w:spacing w:val="-4"/>
          <w:sz w:val="30"/>
          <w:szCs w:val="30"/>
        </w:rPr>
        <w:t xml:space="preserve"> </w:t>
      </w:r>
      <w:r w:rsidRPr="00E23686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D57132">
        <w:rPr>
          <w:rFonts w:ascii="Angsana New" w:hAnsi="Angsana New" w:hint="cs"/>
          <w:spacing w:val="-4"/>
          <w:sz w:val="30"/>
          <w:szCs w:val="30"/>
          <w:cs/>
        </w:rPr>
        <w:t xml:space="preserve">หุ้นละ </w:t>
      </w:r>
      <w:r w:rsidR="00616AF8" w:rsidRPr="00616AF8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616AF8" w:rsidRPr="00616AF8">
        <w:rPr>
          <w:rFonts w:ascii="Angsana New" w:hAnsi="Angsana New"/>
          <w:spacing w:val="-4"/>
          <w:sz w:val="30"/>
          <w:szCs w:val="30"/>
        </w:rPr>
        <w:t>02</w:t>
      </w:r>
      <w:r w:rsidRPr="00D57132">
        <w:rPr>
          <w:rFonts w:ascii="Angsana New" w:hAnsi="Angsana New"/>
          <w:spacing w:val="-4"/>
          <w:sz w:val="30"/>
          <w:szCs w:val="30"/>
        </w:rPr>
        <w:t xml:space="preserve"> </w:t>
      </w:r>
      <w:r w:rsidRPr="00D57132">
        <w:rPr>
          <w:rFonts w:ascii="Angsana New" w:hAnsi="Angsana New" w:hint="cs"/>
          <w:spacing w:val="-4"/>
          <w:sz w:val="30"/>
          <w:szCs w:val="30"/>
          <w:cs/>
        </w:rPr>
        <w:t xml:space="preserve">บาท รวมเป็นเงินทั้งสิ้น </w:t>
      </w:r>
      <w:r w:rsidR="00616AF8" w:rsidRPr="00616AF8">
        <w:rPr>
          <w:rFonts w:ascii="Angsana New" w:hAnsi="Angsana New"/>
          <w:spacing w:val="-4"/>
          <w:sz w:val="30"/>
          <w:szCs w:val="30"/>
        </w:rPr>
        <w:t>310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616AF8" w:rsidRPr="00616AF8">
        <w:rPr>
          <w:rFonts w:ascii="Angsana New" w:hAnsi="Angsana New"/>
          <w:spacing w:val="-4"/>
          <w:sz w:val="30"/>
          <w:szCs w:val="30"/>
        </w:rPr>
        <w:t>47</w:t>
      </w:r>
      <w:r w:rsidRPr="00D57132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D57132">
        <w:rPr>
          <w:rFonts w:ascii="Angsana New" w:hAnsi="Angsana New"/>
          <w:spacing w:val="-4"/>
          <w:sz w:val="30"/>
          <w:szCs w:val="30"/>
        </w:rPr>
        <w:t xml:space="preserve"> </w:t>
      </w:r>
      <w:r w:rsidRPr="00D57132">
        <w:rPr>
          <w:rFonts w:ascii="Angsana New" w:hAnsi="Angsana New" w:hint="cs"/>
          <w:spacing w:val="-4"/>
          <w:sz w:val="30"/>
          <w:szCs w:val="30"/>
          <w:cs/>
        </w:rPr>
        <w:t>เงินปันผลดังกล่าวมีกำหนดการจ่ายให้แก่ผู้ถือหุ้นในเดือนพฤษภาคม</w:t>
      </w:r>
      <w:r w:rsidRPr="00D57132">
        <w:rPr>
          <w:rFonts w:ascii="Angsana New" w:hAnsi="Angsana New"/>
          <w:spacing w:val="-4"/>
          <w:sz w:val="30"/>
          <w:szCs w:val="30"/>
        </w:rPr>
        <w:t xml:space="preserve"> </w:t>
      </w:r>
      <w:r w:rsidR="00616AF8" w:rsidRPr="00616AF8">
        <w:rPr>
          <w:rFonts w:ascii="Angsana New" w:hAnsi="Angsana New"/>
          <w:spacing w:val="-4"/>
          <w:sz w:val="30"/>
          <w:szCs w:val="30"/>
        </w:rPr>
        <w:t>2564</w:t>
      </w:r>
    </w:p>
    <w:sectPr w:rsidR="00661E47" w:rsidRPr="00661E47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FAE00" w14:textId="77777777" w:rsidR="00C25348" w:rsidRDefault="00C25348">
      <w:r>
        <w:separator/>
      </w:r>
    </w:p>
  </w:endnote>
  <w:endnote w:type="continuationSeparator" w:id="0">
    <w:p w14:paraId="47BDF2F3" w14:textId="77777777" w:rsidR="00C25348" w:rsidRDefault="00C25348">
      <w:r>
        <w:continuationSeparator/>
      </w:r>
    </w:p>
  </w:endnote>
  <w:endnote w:type="continuationNotice" w:id="1">
    <w:p w14:paraId="68D95235" w14:textId="77777777" w:rsidR="00C25348" w:rsidRDefault="00C253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5AE4F" w14:textId="37518339" w:rsidR="00AD6CFD" w:rsidRPr="00E37E72" w:rsidRDefault="00AD6CFD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616AF8" w:rsidRPr="00616AF8">
      <w:rPr>
        <w:rFonts w:ascii="Angsana New" w:hAnsi="Angsana New"/>
        <w:noProof/>
        <w:sz w:val="30"/>
        <w:szCs w:val="30"/>
      </w:rPr>
      <w:t>9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94A0E" w14:textId="3E2843B0" w:rsidR="00AD6CFD" w:rsidRPr="00E37E72" w:rsidRDefault="00AD6CFD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616AF8" w:rsidRPr="00616AF8">
      <w:rPr>
        <w:rFonts w:ascii="Angsana New" w:hAnsi="Angsana New"/>
        <w:noProof/>
        <w:sz w:val="30"/>
        <w:szCs w:val="30"/>
      </w:rPr>
      <w:t>8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00AE8" w14:textId="2BDCACAA" w:rsidR="00AD6CFD" w:rsidRPr="006E41C0" w:rsidRDefault="00AD6CFD" w:rsidP="006E41C0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6E41C0">
      <w:rPr>
        <w:rFonts w:ascii="Angsana New" w:hAnsi="Angsana New"/>
        <w:caps/>
        <w:sz w:val="30"/>
        <w:szCs w:val="30"/>
      </w:rPr>
      <w:fldChar w:fldCharType="begin"/>
    </w:r>
    <w:r w:rsidRPr="006E41C0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6E41C0">
      <w:rPr>
        <w:rFonts w:ascii="Angsana New" w:hAnsi="Angsana New"/>
        <w:caps/>
        <w:sz w:val="30"/>
        <w:szCs w:val="30"/>
      </w:rPr>
      <w:fldChar w:fldCharType="separate"/>
    </w:r>
    <w:r w:rsidR="00616AF8" w:rsidRPr="00616AF8">
      <w:rPr>
        <w:rFonts w:ascii="Angsana New" w:hAnsi="Angsana New"/>
        <w:caps/>
        <w:noProof/>
        <w:sz w:val="30"/>
        <w:szCs w:val="30"/>
      </w:rPr>
      <w:t>2</w:t>
    </w:r>
    <w:r w:rsidRPr="006E41C0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37627" w14:textId="77777777" w:rsidR="00C25348" w:rsidRDefault="00C25348">
      <w:r>
        <w:separator/>
      </w:r>
    </w:p>
  </w:footnote>
  <w:footnote w:type="continuationSeparator" w:id="0">
    <w:p w14:paraId="167FCBA1" w14:textId="77777777" w:rsidR="00C25348" w:rsidRDefault="00C25348">
      <w:r>
        <w:continuationSeparator/>
      </w:r>
    </w:p>
  </w:footnote>
  <w:footnote w:type="continuationNotice" w:id="1">
    <w:p w14:paraId="68A0CDD0" w14:textId="77777777" w:rsidR="00C25348" w:rsidRDefault="00C253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D571A" w14:textId="77777777" w:rsidR="00AD6CFD" w:rsidRPr="00E37E72" w:rsidRDefault="00AD6CFD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D537E07" w14:textId="77777777" w:rsidR="00AD6CFD" w:rsidRDefault="00AD6CFD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9078751" w14:textId="17A98A65" w:rsidR="00AD6CFD" w:rsidRDefault="00AD6CFD" w:rsidP="0043229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16AF8" w:rsidRPr="00616AF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616AF8" w:rsidRPr="00616AF8">
      <w:rPr>
        <w:rFonts w:ascii="Angsana New" w:hAnsi="Angsana New"/>
        <w:sz w:val="32"/>
        <w:szCs w:val="32"/>
        <w:lang w:val="en-US" w:bidi="th-TH"/>
      </w:rPr>
      <w:t>25</w:t>
    </w:r>
    <w:r w:rsidR="00616AF8" w:rsidRPr="00616AF8">
      <w:rPr>
        <w:rFonts w:ascii="Angsana New" w:hAnsi="Angsana New" w:hint="cs"/>
        <w:sz w:val="32"/>
        <w:szCs w:val="32"/>
        <w:lang w:val="en-US" w:bidi="th-TH"/>
      </w:rPr>
      <w:t>6</w:t>
    </w:r>
    <w:r w:rsidR="00616AF8" w:rsidRPr="00616AF8"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898A30A" w14:textId="77777777" w:rsidR="00AD6CFD" w:rsidRPr="0043229B" w:rsidRDefault="00AD6CFD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26481" w14:textId="77777777" w:rsidR="00AD6CFD" w:rsidRPr="00E37E72" w:rsidRDefault="00AD6CFD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6B658BF" w14:textId="77777777" w:rsidR="00AD6CFD" w:rsidRDefault="00AD6CFD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1C774D7D" w14:textId="4D210234" w:rsidR="00AD6CFD" w:rsidRDefault="00AD6CFD" w:rsidP="0043229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16AF8" w:rsidRPr="00616AF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616AF8" w:rsidRPr="00616AF8">
      <w:rPr>
        <w:rFonts w:ascii="Angsana New" w:hAnsi="Angsana New"/>
        <w:sz w:val="32"/>
        <w:szCs w:val="32"/>
        <w:lang w:val="en-US" w:bidi="th-TH"/>
      </w:rPr>
      <w:t>25</w:t>
    </w:r>
    <w:r w:rsidR="00616AF8" w:rsidRPr="00616AF8">
      <w:rPr>
        <w:rFonts w:ascii="Angsana New" w:hAnsi="Angsana New" w:hint="cs"/>
        <w:sz w:val="32"/>
        <w:szCs w:val="32"/>
        <w:lang w:val="en-US" w:bidi="th-TH"/>
      </w:rPr>
      <w:t>6</w:t>
    </w:r>
    <w:r w:rsidR="00616AF8" w:rsidRPr="00616AF8"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7E46D6F" w14:textId="77777777" w:rsidR="00AD6CFD" w:rsidRPr="0043229B" w:rsidRDefault="00AD6CFD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E4E56" w14:textId="77777777" w:rsidR="00AD6CFD" w:rsidRPr="00E37E72" w:rsidRDefault="00AD6CFD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5FEF58" w14:textId="77777777" w:rsidR="00AD6CFD" w:rsidRDefault="00AD6CFD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146F792" w14:textId="6E3F73C6" w:rsidR="00AD6CFD" w:rsidRDefault="00AD6CFD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16AF8" w:rsidRPr="00616AF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616AF8" w:rsidRPr="00616AF8">
      <w:rPr>
        <w:rFonts w:ascii="Angsana New" w:hAnsi="Angsana New"/>
        <w:sz w:val="32"/>
        <w:szCs w:val="32"/>
        <w:lang w:val="en-US" w:bidi="th-TH"/>
      </w:rPr>
      <w:t>25</w:t>
    </w:r>
    <w:r w:rsidR="00616AF8" w:rsidRPr="00616AF8">
      <w:rPr>
        <w:rFonts w:ascii="Angsana New" w:hAnsi="Angsana New" w:hint="cs"/>
        <w:sz w:val="32"/>
        <w:szCs w:val="32"/>
        <w:lang w:val="en-US" w:bidi="th-TH"/>
      </w:rPr>
      <w:t>6</w:t>
    </w:r>
    <w:r w:rsidR="00616AF8" w:rsidRPr="00616AF8"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ED1BB83" w14:textId="77777777" w:rsidR="00AD6CFD" w:rsidRPr="00393364" w:rsidRDefault="00AD6CFD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F98B1" w14:textId="77777777" w:rsidR="00AD6CFD" w:rsidRPr="00E37E72" w:rsidRDefault="00AD6CFD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051808A" w14:textId="77777777" w:rsidR="00AD6CFD" w:rsidRDefault="00AD6CFD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1A945104" w14:textId="02CFFCBE" w:rsidR="00AD6CFD" w:rsidRDefault="00AD6CFD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16AF8" w:rsidRPr="00616AF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616AF8" w:rsidRPr="00616AF8">
      <w:rPr>
        <w:rFonts w:ascii="Angsana New" w:hAnsi="Angsana New"/>
        <w:sz w:val="32"/>
        <w:szCs w:val="32"/>
        <w:lang w:val="en-US" w:bidi="th-TH"/>
      </w:rPr>
      <w:t>25</w:t>
    </w:r>
    <w:r w:rsidR="00616AF8" w:rsidRPr="00616AF8">
      <w:rPr>
        <w:rFonts w:ascii="Angsana New" w:hAnsi="Angsana New" w:hint="cs"/>
        <w:sz w:val="32"/>
        <w:szCs w:val="32"/>
        <w:lang w:val="en-US" w:bidi="th-TH"/>
      </w:rPr>
      <w:t>6</w:t>
    </w:r>
    <w:r w:rsidR="00616AF8" w:rsidRPr="00616AF8"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96F4995" w14:textId="77777777" w:rsidR="00AD6CFD" w:rsidRPr="00393364" w:rsidRDefault="00AD6CFD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E3562" w14:textId="77777777" w:rsidR="00AD6CFD" w:rsidRPr="00E37E72" w:rsidRDefault="00AD6CFD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AD6CFD" w:rsidRDefault="00AD6CFD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46F4CA0A" w14:textId="5B0742E8" w:rsidR="00AD6CFD" w:rsidRDefault="00AD6CFD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16AF8" w:rsidRPr="00616AF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616AF8" w:rsidRPr="00616AF8">
      <w:rPr>
        <w:rFonts w:ascii="Angsana New" w:hAnsi="Angsana New"/>
        <w:sz w:val="32"/>
        <w:szCs w:val="32"/>
        <w:lang w:val="en-US" w:bidi="th-TH"/>
      </w:rPr>
      <w:t>25</w:t>
    </w:r>
    <w:r w:rsidR="00616AF8" w:rsidRPr="00616AF8">
      <w:rPr>
        <w:rFonts w:ascii="Angsana New" w:hAnsi="Angsana New" w:hint="cs"/>
        <w:sz w:val="32"/>
        <w:szCs w:val="32"/>
        <w:lang w:val="en-US" w:bidi="th-TH"/>
      </w:rPr>
      <w:t>6</w:t>
    </w:r>
    <w:r w:rsidR="00616AF8" w:rsidRPr="00616AF8"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AD6CFD" w:rsidRPr="00BD6A29" w:rsidRDefault="00AD6CFD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4010" w14:textId="77777777" w:rsidR="00AD6CFD" w:rsidRPr="00E37E72" w:rsidRDefault="00AD6CFD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AD6CFD" w:rsidRDefault="00AD6CFD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222416F2" w:rsidR="00AD6CFD" w:rsidRDefault="00AD6CFD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16AF8" w:rsidRPr="00616AF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616AF8" w:rsidRPr="00616AF8">
      <w:rPr>
        <w:rFonts w:ascii="Angsana New" w:hAnsi="Angsana New"/>
        <w:sz w:val="32"/>
        <w:szCs w:val="32"/>
        <w:lang w:val="en-US" w:bidi="th-TH"/>
      </w:rPr>
      <w:t>25</w:t>
    </w:r>
    <w:r w:rsidR="00616AF8" w:rsidRPr="00616AF8">
      <w:rPr>
        <w:rFonts w:ascii="Angsana New" w:hAnsi="Angsana New" w:hint="cs"/>
        <w:sz w:val="32"/>
        <w:szCs w:val="32"/>
        <w:lang w:val="en-US" w:bidi="th-TH"/>
      </w:rPr>
      <w:t>6</w:t>
    </w:r>
    <w:r w:rsidR="00616AF8" w:rsidRPr="00616AF8">
      <w:rPr>
        <w:rFonts w:ascii="Angsana New" w:hAnsi="Angsana New"/>
        <w:sz w:val="32"/>
        <w:szCs w:val="32"/>
        <w:lang w:val="en-US" w:bidi="th-TH"/>
      </w:rPr>
      <w:t>4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AD6CFD" w:rsidRPr="00BD6A29" w:rsidRDefault="00AD6CFD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A73BAD"/>
    <w:multiLevelType w:val="hybridMultilevel"/>
    <w:tmpl w:val="355C9234"/>
    <w:lvl w:ilvl="0" w:tplc="7244149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21"/>
  </w:num>
  <w:num w:numId="17">
    <w:abstractNumId w:val="23"/>
  </w:num>
  <w:num w:numId="18">
    <w:abstractNumId w:val="18"/>
  </w:num>
  <w:num w:numId="19">
    <w:abstractNumId w:val="22"/>
  </w:num>
  <w:num w:numId="20">
    <w:abstractNumId w:val="12"/>
  </w:num>
  <w:num w:numId="21">
    <w:abstractNumId w:val="24"/>
  </w:num>
  <w:num w:numId="22">
    <w:abstractNumId w:val="19"/>
  </w:num>
  <w:num w:numId="23">
    <w:abstractNumId w:val="14"/>
  </w:num>
  <w:num w:numId="24">
    <w:abstractNumId w:val="11"/>
  </w:num>
  <w:num w:numId="2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1B3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47A2D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28F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1AA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A12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3D27"/>
    <w:rsid w:val="0008427E"/>
    <w:rsid w:val="000842BB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03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0B6A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8C"/>
    <w:rsid w:val="000E0CEC"/>
    <w:rsid w:val="000E0ED5"/>
    <w:rsid w:val="000E15DD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514"/>
    <w:rsid w:val="000F39E1"/>
    <w:rsid w:val="000F3BF4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B88"/>
    <w:rsid w:val="000F7BF4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724"/>
    <w:rsid w:val="00102BE5"/>
    <w:rsid w:val="00102EF9"/>
    <w:rsid w:val="00102F41"/>
    <w:rsid w:val="00102F7E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965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24D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5BE8"/>
    <w:rsid w:val="00136469"/>
    <w:rsid w:val="001368DD"/>
    <w:rsid w:val="00136E62"/>
    <w:rsid w:val="00137091"/>
    <w:rsid w:val="00137748"/>
    <w:rsid w:val="001378D0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DCE"/>
    <w:rsid w:val="0015274F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45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5C3"/>
    <w:rsid w:val="0016364A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C04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213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23F"/>
    <w:rsid w:val="00186501"/>
    <w:rsid w:val="00186906"/>
    <w:rsid w:val="00186BC1"/>
    <w:rsid w:val="00186EEE"/>
    <w:rsid w:val="00186F41"/>
    <w:rsid w:val="00190127"/>
    <w:rsid w:val="0019021F"/>
    <w:rsid w:val="00190481"/>
    <w:rsid w:val="001904AF"/>
    <w:rsid w:val="0019068E"/>
    <w:rsid w:val="00190C33"/>
    <w:rsid w:val="00191547"/>
    <w:rsid w:val="00192366"/>
    <w:rsid w:val="00192683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776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0EC4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D0C"/>
    <w:rsid w:val="001F4E68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1021C"/>
    <w:rsid w:val="0021029C"/>
    <w:rsid w:val="00210AC7"/>
    <w:rsid w:val="00210D8D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70EC"/>
    <w:rsid w:val="002171A7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4C9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C53"/>
    <w:rsid w:val="0025456A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51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D4E"/>
    <w:rsid w:val="0026624D"/>
    <w:rsid w:val="00266A44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1373"/>
    <w:rsid w:val="002723D0"/>
    <w:rsid w:val="00272574"/>
    <w:rsid w:val="0027257C"/>
    <w:rsid w:val="002725A2"/>
    <w:rsid w:val="002730A6"/>
    <w:rsid w:val="002732F0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826"/>
    <w:rsid w:val="00284AF5"/>
    <w:rsid w:val="00284F20"/>
    <w:rsid w:val="002858EF"/>
    <w:rsid w:val="00285AF1"/>
    <w:rsid w:val="00285D88"/>
    <w:rsid w:val="00285E5E"/>
    <w:rsid w:val="00285FF5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99D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2DD"/>
    <w:rsid w:val="002A6429"/>
    <w:rsid w:val="002A658D"/>
    <w:rsid w:val="002A6818"/>
    <w:rsid w:val="002A696F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7D6"/>
    <w:rsid w:val="002B7A60"/>
    <w:rsid w:val="002B7DB5"/>
    <w:rsid w:val="002C00C8"/>
    <w:rsid w:val="002C0265"/>
    <w:rsid w:val="002C06DD"/>
    <w:rsid w:val="002C158D"/>
    <w:rsid w:val="002C16B6"/>
    <w:rsid w:val="002C1846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5F5E"/>
    <w:rsid w:val="002C61DB"/>
    <w:rsid w:val="002C644E"/>
    <w:rsid w:val="002C64A8"/>
    <w:rsid w:val="002C65AB"/>
    <w:rsid w:val="002C65B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1AB5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08B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55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2DA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440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4EB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2D4B"/>
    <w:rsid w:val="00383013"/>
    <w:rsid w:val="0038366D"/>
    <w:rsid w:val="00383743"/>
    <w:rsid w:val="003839D6"/>
    <w:rsid w:val="00383FB7"/>
    <w:rsid w:val="003844BE"/>
    <w:rsid w:val="00384775"/>
    <w:rsid w:val="0038496A"/>
    <w:rsid w:val="00385E1C"/>
    <w:rsid w:val="00385FC4"/>
    <w:rsid w:val="00386364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A7FD9"/>
    <w:rsid w:val="003B099F"/>
    <w:rsid w:val="003B0A9F"/>
    <w:rsid w:val="003B0D95"/>
    <w:rsid w:val="003B0E8D"/>
    <w:rsid w:val="003B128A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1A66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827"/>
    <w:rsid w:val="003E6D50"/>
    <w:rsid w:val="003E6DB6"/>
    <w:rsid w:val="003E7AAE"/>
    <w:rsid w:val="003E7D96"/>
    <w:rsid w:val="003F010B"/>
    <w:rsid w:val="003F0307"/>
    <w:rsid w:val="003F0C11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AE"/>
    <w:rsid w:val="004336D0"/>
    <w:rsid w:val="00433C86"/>
    <w:rsid w:val="00433F93"/>
    <w:rsid w:val="00434236"/>
    <w:rsid w:val="004346C0"/>
    <w:rsid w:val="00434A03"/>
    <w:rsid w:val="00434B80"/>
    <w:rsid w:val="00434F3E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3F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DFA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FFC"/>
    <w:rsid w:val="0045511B"/>
    <w:rsid w:val="00455366"/>
    <w:rsid w:val="00455489"/>
    <w:rsid w:val="004555CE"/>
    <w:rsid w:val="00455962"/>
    <w:rsid w:val="00455EFA"/>
    <w:rsid w:val="004563AF"/>
    <w:rsid w:val="00456447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4C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B97"/>
    <w:rsid w:val="00482EA5"/>
    <w:rsid w:val="00482EF0"/>
    <w:rsid w:val="004831A8"/>
    <w:rsid w:val="004833F1"/>
    <w:rsid w:val="00483B18"/>
    <w:rsid w:val="00484031"/>
    <w:rsid w:val="0048407C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4F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AB0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6E64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7C8"/>
    <w:rsid w:val="004E77FF"/>
    <w:rsid w:val="004E7B16"/>
    <w:rsid w:val="004F00C4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8A3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AEA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114F"/>
    <w:rsid w:val="0054206D"/>
    <w:rsid w:val="005425DC"/>
    <w:rsid w:val="00542794"/>
    <w:rsid w:val="00542AB3"/>
    <w:rsid w:val="00542AB4"/>
    <w:rsid w:val="00542F62"/>
    <w:rsid w:val="00543C74"/>
    <w:rsid w:val="00543CCF"/>
    <w:rsid w:val="0054440A"/>
    <w:rsid w:val="00544784"/>
    <w:rsid w:val="00545235"/>
    <w:rsid w:val="0054527B"/>
    <w:rsid w:val="005452D5"/>
    <w:rsid w:val="00545474"/>
    <w:rsid w:val="00545977"/>
    <w:rsid w:val="00545C28"/>
    <w:rsid w:val="005471AC"/>
    <w:rsid w:val="00547EEF"/>
    <w:rsid w:val="005500CD"/>
    <w:rsid w:val="0055013A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22"/>
    <w:rsid w:val="00554D3B"/>
    <w:rsid w:val="005551A9"/>
    <w:rsid w:val="005551B7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33F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208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705"/>
    <w:rsid w:val="0057196F"/>
    <w:rsid w:val="00572143"/>
    <w:rsid w:val="005721B1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29"/>
    <w:rsid w:val="005A1938"/>
    <w:rsid w:val="005A1A81"/>
    <w:rsid w:val="005A1B5D"/>
    <w:rsid w:val="005A1F06"/>
    <w:rsid w:val="005A2484"/>
    <w:rsid w:val="005A24ED"/>
    <w:rsid w:val="005A255E"/>
    <w:rsid w:val="005A2770"/>
    <w:rsid w:val="005A2882"/>
    <w:rsid w:val="005A30EF"/>
    <w:rsid w:val="005A3947"/>
    <w:rsid w:val="005A395D"/>
    <w:rsid w:val="005A3C3F"/>
    <w:rsid w:val="005A3E54"/>
    <w:rsid w:val="005A3E6D"/>
    <w:rsid w:val="005A41AC"/>
    <w:rsid w:val="005A427C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6F2"/>
    <w:rsid w:val="005B778E"/>
    <w:rsid w:val="005B77B2"/>
    <w:rsid w:val="005C019F"/>
    <w:rsid w:val="005C0316"/>
    <w:rsid w:val="005C0425"/>
    <w:rsid w:val="005C0AF6"/>
    <w:rsid w:val="005C0E86"/>
    <w:rsid w:val="005C1370"/>
    <w:rsid w:val="005C14EE"/>
    <w:rsid w:val="005C1856"/>
    <w:rsid w:val="005C1B85"/>
    <w:rsid w:val="005C1D6A"/>
    <w:rsid w:val="005C1DEF"/>
    <w:rsid w:val="005C2921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3B8"/>
    <w:rsid w:val="005C576D"/>
    <w:rsid w:val="005C58D2"/>
    <w:rsid w:val="005C598D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280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05C"/>
    <w:rsid w:val="00605139"/>
    <w:rsid w:val="00605394"/>
    <w:rsid w:val="00605CE8"/>
    <w:rsid w:val="00605FBD"/>
    <w:rsid w:val="00605FE5"/>
    <w:rsid w:val="00606191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3C1"/>
    <w:rsid w:val="00614615"/>
    <w:rsid w:val="0061468F"/>
    <w:rsid w:val="006147BF"/>
    <w:rsid w:val="00615E91"/>
    <w:rsid w:val="0061629D"/>
    <w:rsid w:val="00616620"/>
    <w:rsid w:val="00616AF8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AE8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2FD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1E47"/>
    <w:rsid w:val="006621A9"/>
    <w:rsid w:val="006621D4"/>
    <w:rsid w:val="00662333"/>
    <w:rsid w:val="00662688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EA"/>
    <w:rsid w:val="00664FBB"/>
    <w:rsid w:val="0066581B"/>
    <w:rsid w:val="00665835"/>
    <w:rsid w:val="00665B4B"/>
    <w:rsid w:val="00665D53"/>
    <w:rsid w:val="0066629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18"/>
    <w:rsid w:val="00677778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53"/>
    <w:rsid w:val="00693CB6"/>
    <w:rsid w:val="00693E53"/>
    <w:rsid w:val="00694155"/>
    <w:rsid w:val="00694245"/>
    <w:rsid w:val="0069451C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716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135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3931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2F"/>
    <w:rsid w:val="006F00E7"/>
    <w:rsid w:val="006F02E7"/>
    <w:rsid w:val="006F06BA"/>
    <w:rsid w:val="006F0C8D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3F20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DC3"/>
    <w:rsid w:val="006F7E76"/>
    <w:rsid w:val="00700163"/>
    <w:rsid w:val="00700CC5"/>
    <w:rsid w:val="0070150B"/>
    <w:rsid w:val="00701B52"/>
    <w:rsid w:val="00701BF7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54EB"/>
    <w:rsid w:val="00705880"/>
    <w:rsid w:val="00705DB2"/>
    <w:rsid w:val="0070608B"/>
    <w:rsid w:val="00706708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A2D"/>
    <w:rsid w:val="00721EFE"/>
    <w:rsid w:val="007223D7"/>
    <w:rsid w:val="007223ED"/>
    <w:rsid w:val="007224D9"/>
    <w:rsid w:val="0072264C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8D9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27A5"/>
    <w:rsid w:val="00732975"/>
    <w:rsid w:val="007329A1"/>
    <w:rsid w:val="00732E63"/>
    <w:rsid w:val="00732EAA"/>
    <w:rsid w:val="00733127"/>
    <w:rsid w:val="0073314C"/>
    <w:rsid w:val="00733204"/>
    <w:rsid w:val="007334C9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72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0CF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A72"/>
    <w:rsid w:val="00770B72"/>
    <w:rsid w:val="00770BF2"/>
    <w:rsid w:val="00770C93"/>
    <w:rsid w:val="00771234"/>
    <w:rsid w:val="0077196A"/>
    <w:rsid w:val="0077213D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8E1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797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7CE"/>
    <w:rsid w:val="007D29B5"/>
    <w:rsid w:val="007D2AEC"/>
    <w:rsid w:val="007D3BA4"/>
    <w:rsid w:val="007D42BD"/>
    <w:rsid w:val="007D458D"/>
    <w:rsid w:val="007D4669"/>
    <w:rsid w:val="007D4FF8"/>
    <w:rsid w:val="007D5E21"/>
    <w:rsid w:val="007D6A81"/>
    <w:rsid w:val="007D6E06"/>
    <w:rsid w:val="007D6F84"/>
    <w:rsid w:val="007D6FD3"/>
    <w:rsid w:val="007D6FD6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3A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47F"/>
    <w:rsid w:val="008048F9"/>
    <w:rsid w:val="00804A71"/>
    <w:rsid w:val="0080507E"/>
    <w:rsid w:val="008052C1"/>
    <w:rsid w:val="008058F8"/>
    <w:rsid w:val="00806135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64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3F90"/>
    <w:rsid w:val="008240C7"/>
    <w:rsid w:val="00824104"/>
    <w:rsid w:val="00824437"/>
    <w:rsid w:val="00824716"/>
    <w:rsid w:val="00824768"/>
    <w:rsid w:val="00825508"/>
    <w:rsid w:val="0082568B"/>
    <w:rsid w:val="00825B6A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2FB2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2D8"/>
    <w:rsid w:val="008443AF"/>
    <w:rsid w:val="00844517"/>
    <w:rsid w:val="0084460B"/>
    <w:rsid w:val="00844743"/>
    <w:rsid w:val="0084484D"/>
    <w:rsid w:val="00844A03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84A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2C9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6A0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29A"/>
    <w:rsid w:val="008803BF"/>
    <w:rsid w:val="008805AC"/>
    <w:rsid w:val="00880612"/>
    <w:rsid w:val="00880615"/>
    <w:rsid w:val="00881116"/>
    <w:rsid w:val="00881131"/>
    <w:rsid w:val="0088119E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765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58BF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2B3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5A3A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8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516"/>
    <w:rsid w:val="00927A78"/>
    <w:rsid w:val="00927B0C"/>
    <w:rsid w:val="00927FFC"/>
    <w:rsid w:val="009300D5"/>
    <w:rsid w:val="00930145"/>
    <w:rsid w:val="009301D9"/>
    <w:rsid w:val="00930468"/>
    <w:rsid w:val="00930657"/>
    <w:rsid w:val="00930A48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7364"/>
    <w:rsid w:val="009479E1"/>
    <w:rsid w:val="00947DBE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E57"/>
    <w:rsid w:val="009654DD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90B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4E0E"/>
    <w:rsid w:val="00995392"/>
    <w:rsid w:val="0099597F"/>
    <w:rsid w:val="00995C22"/>
    <w:rsid w:val="00995D82"/>
    <w:rsid w:val="00996860"/>
    <w:rsid w:val="009969E5"/>
    <w:rsid w:val="00997211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2C96"/>
    <w:rsid w:val="009A352C"/>
    <w:rsid w:val="009A360E"/>
    <w:rsid w:val="009A3F22"/>
    <w:rsid w:val="009A44CD"/>
    <w:rsid w:val="009A46CE"/>
    <w:rsid w:val="009A49F0"/>
    <w:rsid w:val="009A5447"/>
    <w:rsid w:val="009A5877"/>
    <w:rsid w:val="009A5B87"/>
    <w:rsid w:val="009A5C93"/>
    <w:rsid w:val="009A60BA"/>
    <w:rsid w:val="009A6109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2B7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3D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38A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36C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4E7E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54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0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F12"/>
    <w:rsid w:val="00A84F33"/>
    <w:rsid w:val="00A84F3E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E6C"/>
    <w:rsid w:val="00A96FD6"/>
    <w:rsid w:val="00A97350"/>
    <w:rsid w:val="00A9788C"/>
    <w:rsid w:val="00A9796B"/>
    <w:rsid w:val="00A97B31"/>
    <w:rsid w:val="00AA081C"/>
    <w:rsid w:val="00AA0A42"/>
    <w:rsid w:val="00AA0C0A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B2"/>
    <w:rsid w:val="00AB0FFD"/>
    <w:rsid w:val="00AB1F14"/>
    <w:rsid w:val="00AB230E"/>
    <w:rsid w:val="00AB2892"/>
    <w:rsid w:val="00AB34FC"/>
    <w:rsid w:val="00AB39EE"/>
    <w:rsid w:val="00AB3A09"/>
    <w:rsid w:val="00AB3C96"/>
    <w:rsid w:val="00AB3EA5"/>
    <w:rsid w:val="00AB413D"/>
    <w:rsid w:val="00AB41D8"/>
    <w:rsid w:val="00AB4395"/>
    <w:rsid w:val="00AB47A1"/>
    <w:rsid w:val="00AB4CE2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10D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CFD"/>
    <w:rsid w:val="00AD6E00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7A7D"/>
    <w:rsid w:val="00AF0058"/>
    <w:rsid w:val="00AF06D5"/>
    <w:rsid w:val="00AF0BE4"/>
    <w:rsid w:val="00AF0DFE"/>
    <w:rsid w:val="00AF15B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191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6FB"/>
    <w:rsid w:val="00AF6728"/>
    <w:rsid w:val="00AF6D15"/>
    <w:rsid w:val="00AF6F2B"/>
    <w:rsid w:val="00AF725D"/>
    <w:rsid w:val="00AF7617"/>
    <w:rsid w:val="00AF7C2E"/>
    <w:rsid w:val="00B0014E"/>
    <w:rsid w:val="00B001BD"/>
    <w:rsid w:val="00B0028C"/>
    <w:rsid w:val="00B0052D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E15"/>
    <w:rsid w:val="00B03F7A"/>
    <w:rsid w:val="00B04340"/>
    <w:rsid w:val="00B04508"/>
    <w:rsid w:val="00B04583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36"/>
    <w:rsid w:val="00B220D8"/>
    <w:rsid w:val="00B221CC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0B4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4F7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25C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6E60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6CE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4F5"/>
    <w:rsid w:val="00BE66F7"/>
    <w:rsid w:val="00BE69D9"/>
    <w:rsid w:val="00BE7234"/>
    <w:rsid w:val="00BE791F"/>
    <w:rsid w:val="00BF00E7"/>
    <w:rsid w:val="00BF010F"/>
    <w:rsid w:val="00BF0141"/>
    <w:rsid w:val="00BF018F"/>
    <w:rsid w:val="00BF0572"/>
    <w:rsid w:val="00BF0617"/>
    <w:rsid w:val="00BF064B"/>
    <w:rsid w:val="00BF06DA"/>
    <w:rsid w:val="00BF0BA1"/>
    <w:rsid w:val="00BF139D"/>
    <w:rsid w:val="00BF1707"/>
    <w:rsid w:val="00BF1889"/>
    <w:rsid w:val="00BF18CB"/>
    <w:rsid w:val="00BF1B36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76D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8DE"/>
    <w:rsid w:val="00C15ABB"/>
    <w:rsid w:val="00C15C5F"/>
    <w:rsid w:val="00C15FD9"/>
    <w:rsid w:val="00C16BAF"/>
    <w:rsid w:val="00C16CB3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EB"/>
    <w:rsid w:val="00C246D3"/>
    <w:rsid w:val="00C249DA"/>
    <w:rsid w:val="00C2523C"/>
    <w:rsid w:val="00C25341"/>
    <w:rsid w:val="00C25348"/>
    <w:rsid w:val="00C25734"/>
    <w:rsid w:val="00C25818"/>
    <w:rsid w:val="00C264DC"/>
    <w:rsid w:val="00C2680B"/>
    <w:rsid w:val="00C26B74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1AC"/>
    <w:rsid w:val="00C314A7"/>
    <w:rsid w:val="00C31692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37"/>
    <w:rsid w:val="00C54DBF"/>
    <w:rsid w:val="00C550DD"/>
    <w:rsid w:val="00C5559E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0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5FDE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388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0AC"/>
    <w:rsid w:val="00CB21F7"/>
    <w:rsid w:val="00CB245D"/>
    <w:rsid w:val="00CB24D5"/>
    <w:rsid w:val="00CB24EB"/>
    <w:rsid w:val="00CB27DE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0BC2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646"/>
    <w:rsid w:val="00CF7E20"/>
    <w:rsid w:val="00D00098"/>
    <w:rsid w:val="00D000C3"/>
    <w:rsid w:val="00D006A9"/>
    <w:rsid w:val="00D0084F"/>
    <w:rsid w:val="00D00A1C"/>
    <w:rsid w:val="00D0112A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2FD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7229"/>
    <w:rsid w:val="00D373C2"/>
    <w:rsid w:val="00D3760A"/>
    <w:rsid w:val="00D3790F"/>
    <w:rsid w:val="00D37CF7"/>
    <w:rsid w:val="00D37EA4"/>
    <w:rsid w:val="00D40384"/>
    <w:rsid w:val="00D40478"/>
    <w:rsid w:val="00D4084C"/>
    <w:rsid w:val="00D40E0F"/>
    <w:rsid w:val="00D40E57"/>
    <w:rsid w:val="00D41EC5"/>
    <w:rsid w:val="00D420EA"/>
    <w:rsid w:val="00D427BB"/>
    <w:rsid w:val="00D427F8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32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1E5C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867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572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406"/>
    <w:rsid w:val="00E00E11"/>
    <w:rsid w:val="00E01138"/>
    <w:rsid w:val="00E0125F"/>
    <w:rsid w:val="00E012D7"/>
    <w:rsid w:val="00E01BBA"/>
    <w:rsid w:val="00E021CC"/>
    <w:rsid w:val="00E0324A"/>
    <w:rsid w:val="00E035E9"/>
    <w:rsid w:val="00E046D1"/>
    <w:rsid w:val="00E0504A"/>
    <w:rsid w:val="00E051DD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6B"/>
    <w:rsid w:val="00E140BD"/>
    <w:rsid w:val="00E148CA"/>
    <w:rsid w:val="00E14B39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686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68F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653"/>
    <w:rsid w:val="00E37E72"/>
    <w:rsid w:val="00E406B7"/>
    <w:rsid w:val="00E412AB"/>
    <w:rsid w:val="00E418B8"/>
    <w:rsid w:val="00E41BEF"/>
    <w:rsid w:val="00E42433"/>
    <w:rsid w:val="00E4267D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26C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3BA"/>
    <w:rsid w:val="00E5560C"/>
    <w:rsid w:val="00E55ADB"/>
    <w:rsid w:val="00E55B00"/>
    <w:rsid w:val="00E5612E"/>
    <w:rsid w:val="00E56612"/>
    <w:rsid w:val="00E5663F"/>
    <w:rsid w:val="00E567C0"/>
    <w:rsid w:val="00E5706B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CDA"/>
    <w:rsid w:val="00E67DA2"/>
    <w:rsid w:val="00E67E08"/>
    <w:rsid w:val="00E67E64"/>
    <w:rsid w:val="00E67FF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4DDC"/>
    <w:rsid w:val="00EB50F3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2D5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53D"/>
    <w:rsid w:val="00EC4B14"/>
    <w:rsid w:val="00EC5229"/>
    <w:rsid w:val="00EC53F9"/>
    <w:rsid w:val="00EC55AF"/>
    <w:rsid w:val="00EC596C"/>
    <w:rsid w:val="00EC5976"/>
    <w:rsid w:val="00EC5A78"/>
    <w:rsid w:val="00EC5C3E"/>
    <w:rsid w:val="00EC644D"/>
    <w:rsid w:val="00EC659C"/>
    <w:rsid w:val="00EC68BE"/>
    <w:rsid w:val="00EC6C05"/>
    <w:rsid w:val="00EC78D9"/>
    <w:rsid w:val="00EC797F"/>
    <w:rsid w:val="00EC7A74"/>
    <w:rsid w:val="00EC7DBE"/>
    <w:rsid w:val="00EC7DC7"/>
    <w:rsid w:val="00EC7F78"/>
    <w:rsid w:val="00ED015A"/>
    <w:rsid w:val="00ED023F"/>
    <w:rsid w:val="00ED0908"/>
    <w:rsid w:val="00ED0A9B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A85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5C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FF"/>
    <w:rsid w:val="00EF53C4"/>
    <w:rsid w:val="00EF54E9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895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4E00"/>
    <w:rsid w:val="00F150EF"/>
    <w:rsid w:val="00F1523B"/>
    <w:rsid w:val="00F1531D"/>
    <w:rsid w:val="00F1533A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5D"/>
    <w:rsid w:val="00F328DF"/>
    <w:rsid w:val="00F32957"/>
    <w:rsid w:val="00F32D55"/>
    <w:rsid w:val="00F33238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3F659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814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0E9F"/>
    <w:rsid w:val="00F9110C"/>
    <w:rsid w:val="00F91182"/>
    <w:rsid w:val="00F91395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723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49C"/>
    <w:rsid w:val="00FC3749"/>
    <w:rsid w:val="00FC3D39"/>
    <w:rsid w:val="00FC3E3D"/>
    <w:rsid w:val="00FC49F8"/>
    <w:rsid w:val="00FC4A50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99C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B98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26C"/>
    <w:rsid w:val="00FE1AED"/>
    <w:rsid w:val="00FE1C28"/>
    <w:rsid w:val="00FE1E0C"/>
    <w:rsid w:val="00FE1E8D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713"/>
    <w:rsid w:val="00FF5A44"/>
    <w:rsid w:val="00FF64F7"/>
    <w:rsid w:val="00FF688A"/>
    <w:rsid w:val="00FF6FA5"/>
    <w:rsid w:val="00FF74E1"/>
    <w:rsid w:val="00FF7AB9"/>
    <w:rsid w:val="00FF7BA0"/>
    <w:rsid w:val="00FF7C47"/>
    <w:rsid w:val="00FF7C88"/>
    <w:rsid w:val="00FF7E5F"/>
    <w:rsid w:val="081DF3CA"/>
    <w:rsid w:val="09064E9C"/>
    <w:rsid w:val="0B9E3147"/>
    <w:rsid w:val="0D02015B"/>
    <w:rsid w:val="120A1161"/>
    <w:rsid w:val="1F58D0D0"/>
    <w:rsid w:val="21DC01C5"/>
    <w:rsid w:val="2A574873"/>
    <w:rsid w:val="3005C731"/>
    <w:rsid w:val="30274F5B"/>
    <w:rsid w:val="331A56B0"/>
    <w:rsid w:val="33EC8F9A"/>
    <w:rsid w:val="35375E1B"/>
    <w:rsid w:val="3E0D1BAC"/>
    <w:rsid w:val="46C953A9"/>
    <w:rsid w:val="4A834039"/>
    <w:rsid w:val="4B35A8F1"/>
    <w:rsid w:val="4DC91BE2"/>
    <w:rsid w:val="51180D33"/>
    <w:rsid w:val="54138EF0"/>
    <w:rsid w:val="586A05C1"/>
    <w:rsid w:val="62915FD0"/>
    <w:rsid w:val="6395617B"/>
    <w:rsid w:val="6DCD0413"/>
    <w:rsid w:val="787F2C9E"/>
    <w:rsid w:val="7EA7C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5056F5C-17DE-49BA-89B4-FA1B695C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248D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E7CD-E003-4869-9141-1A065C375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</Pages>
  <Words>3837</Words>
  <Characters>21872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2021-05-01T22:47:00Z</cp:lastPrinted>
  <dcterms:created xsi:type="dcterms:W3CDTF">2021-05-12T12:56:00Z</dcterms:created>
  <dcterms:modified xsi:type="dcterms:W3CDTF">2021-05-12T12:56:00Z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