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36BF7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3371CEC7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0167F4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A1DE8EF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87E1BBA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8FA6E8F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A70426E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3FB17809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1656D7B3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1C9DAD1F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68072F7D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76B5B535" w14:textId="77777777" w:rsidR="00804352" w:rsidRPr="0092544A" w:rsidRDefault="008C04B3" w:rsidP="00804352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804352" w:rsidRPr="0092544A">
        <w:rPr>
          <w:spacing w:val="-3"/>
          <w:szCs w:val="36"/>
        </w:rPr>
        <w:t>nterim financial statements</w:t>
      </w:r>
    </w:p>
    <w:p w14:paraId="33F5BA8D" w14:textId="77777777" w:rsidR="00804352" w:rsidRPr="0092544A" w:rsidRDefault="00804352" w:rsidP="00804352">
      <w:pPr>
        <w:spacing w:line="240" w:lineRule="atLeast"/>
        <w:jc w:val="center"/>
        <w:rPr>
          <w:sz w:val="36"/>
          <w:szCs w:val="36"/>
        </w:rPr>
      </w:pPr>
      <w:r w:rsidRPr="0092544A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 w:rsidRPr="0092544A">
        <w:rPr>
          <w:sz w:val="36"/>
          <w:szCs w:val="36"/>
        </w:rPr>
        <w:t>period ended</w:t>
      </w:r>
    </w:p>
    <w:p w14:paraId="75027648" w14:textId="77777777" w:rsidR="00804352" w:rsidRPr="00991FCE" w:rsidRDefault="00804352" w:rsidP="00804352">
      <w:pPr>
        <w:shd w:val="clear" w:color="auto" w:fill="FFFFFF"/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>
        <w:rPr>
          <w:sz w:val="36"/>
          <w:szCs w:val="36"/>
        </w:rPr>
        <w:t xml:space="preserve">31 March </w:t>
      </w:r>
      <w:r w:rsidRPr="0092544A">
        <w:rPr>
          <w:sz w:val="36"/>
          <w:szCs w:val="36"/>
        </w:rPr>
        <w:t>20</w:t>
      </w:r>
      <w:r>
        <w:rPr>
          <w:sz w:val="36"/>
          <w:szCs w:val="36"/>
        </w:rPr>
        <w:t>2</w:t>
      </w:r>
      <w:r w:rsidR="00F9059F">
        <w:rPr>
          <w:sz w:val="36"/>
          <w:szCs w:val="36"/>
        </w:rPr>
        <w:t>1</w:t>
      </w:r>
    </w:p>
    <w:p w14:paraId="7A8097CC" w14:textId="77777777" w:rsidR="00804352" w:rsidRPr="0092544A" w:rsidRDefault="00804352" w:rsidP="00804352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92544A">
        <w:rPr>
          <w:sz w:val="36"/>
          <w:szCs w:val="36"/>
        </w:rPr>
        <w:t>and</w:t>
      </w:r>
    </w:p>
    <w:p w14:paraId="324C5FD3" w14:textId="77777777" w:rsidR="00A84C94" w:rsidRPr="00A56679" w:rsidRDefault="00804352" w:rsidP="008C04B3">
      <w:pPr>
        <w:spacing w:line="240" w:lineRule="atLeast"/>
        <w:jc w:val="center"/>
        <w:rPr>
          <w:sz w:val="36"/>
          <w:szCs w:val="36"/>
        </w:rPr>
      </w:pPr>
      <w:r w:rsidRPr="0092544A">
        <w:rPr>
          <w:spacing w:val="-3"/>
          <w:sz w:val="36"/>
          <w:szCs w:val="36"/>
        </w:rPr>
        <w:t xml:space="preserve">Independent auditor’s </w:t>
      </w:r>
      <w:r w:rsidR="008C04B3">
        <w:rPr>
          <w:spacing w:val="-3"/>
          <w:sz w:val="36"/>
          <w:szCs w:val="36"/>
        </w:rPr>
        <w:t xml:space="preserve">review </w:t>
      </w:r>
      <w:r w:rsidRPr="0092544A">
        <w:rPr>
          <w:spacing w:val="-3"/>
          <w:sz w:val="36"/>
          <w:szCs w:val="36"/>
        </w:rPr>
        <w:t>report</w:t>
      </w:r>
    </w:p>
    <w:p w14:paraId="3704FF17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55BADC3D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7C9FE38D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1CE99ECC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97DB447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7679DC29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3BFFFEF7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66E51D20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7E9B34D4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2346B1E9" w14:textId="1A8026B1" w:rsidR="00F36A67" w:rsidRDefault="00F36A67" w:rsidP="009A6A93">
      <w:pPr>
        <w:ind w:right="-270"/>
        <w:rPr>
          <w:b/>
          <w:bCs/>
          <w:sz w:val="28"/>
          <w:szCs w:val="28"/>
        </w:rPr>
      </w:pPr>
    </w:p>
    <w:p w14:paraId="41590D9F" w14:textId="106C64E1" w:rsidR="00F25D15" w:rsidRDefault="00F25D15" w:rsidP="009A6A93">
      <w:pPr>
        <w:ind w:right="-270"/>
        <w:rPr>
          <w:b/>
          <w:bCs/>
          <w:sz w:val="28"/>
          <w:szCs w:val="28"/>
        </w:rPr>
      </w:pPr>
    </w:p>
    <w:p w14:paraId="2966D698" w14:textId="77777777" w:rsidR="00F25D15" w:rsidRPr="00A56679" w:rsidRDefault="00F25D15" w:rsidP="009A6A93">
      <w:pPr>
        <w:ind w:right="-270"/>
        <w:rPr>
          <w:b/>
          <w:bCs/>
          <w:sz w:val="28"/>
          <w:szCs w:val="28"/>
        </w:rPr>
      </w:pPr>
    </w:p>
    <w:p w14:paraId="6A240C16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6247E46C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7B12E65C" w14:textId="77777777" w:rsidR="00FF78E7" w:rsidRPr="00A56679" w:rsidRDefault="00FF78E7" w:rsidP="00FF78E7">
      <w:pPr>
        <w:pStyle w:val="RNormal"/>
        <w:rPr>
          <w:lang w:val="en-GB"/>
        </w:rPr>
      </w:pPr>
    </w:p>
    <w:p w14:paraId="1F1C638A" w14:textId="77777777" w:rsidR="001D2726" w:rsidRPr="00A56679" w:rsidRDefault="001D2726" w:rsidP="00FF78E7">
      <w:pPr>
        <w:pStyle w:val="RNormal"/>
        <w:rPr>
          <w:lang w:val="en-GB"/>
        </w:rPr>
      </w:pPr>
    </w:p>
    <w:p w14:paraId="1F237263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DE7FDDB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380295BF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56379C66" w14:textId="77777777" w:rsidR="00DA269B" w:rsidRPr="00A56679" w:rsidRDefault="00DA269B" w:rsidP="00DA269B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 as at 3</w:t>
      </w:r>
      <w:r w:rsidR="00804352">
        <w:rPr>
          <w:lang w:bidi="th-TH"/>
        </w:rPr>
        <w:t xml:space="preserve">1 March </w:t>
      </w:r>
      <w:r w:rsidRPr="00A56679">
        <w:rPr>
          <w:lang w:bidi="th-TH"/>
        </w:rPr>
        <w:t>20</w:t>
      </w:r>
      <w:r w:rsidR="00804352">
        <w:rPr>
          <w:lang w:bidi="th-TH"/>
        </w:rPr>
        <w:t>2</w:t>
      </w:r>
      <w:r w:rsidR="00F9059F">
        <w:rPr>
          <w:lang w:bidi="th-TH"/>
        </w:rPr>
        <w:t>1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="003B755F">
        <w:rPr>
          <w:rFonts w:cs="Angsana New"/>
          <w:lang w:val="en-US" w:bidi="th-TH"/>
        </w:rPr>
        <w:t>,</w:t>
      </w:r>
      <w:r w:rsidRPr="00A56679">
        <w:rPr>
          <w:lang w:bidi="th-TH"/>
        </w:rPr>
        <w:t xml:space="preserve"> changes in equity and cash flows for the </w:t>
      </w:r>
      <w:r w:rsidR="00804352">
        <w:rPr>
          <w:lang w:bidi="th-TH"/>
        </w:rPr>
        <w:t>three</w:t>
      </w:r>
      <w:r w:rsidRPr="00A56679">
        <w:rPr>
          <w:lang w:bidi="th-TH"/>
        </w:rPr>
        <w:t xml:space="preserve">-month period ended </w:t>
      </w:r>
      <w:r w:rsidR="00804352">
        <w:rPr>
          <w:lang w:bidi="th-TH"/>
        </w:rPr>
        <w:t xml:space="preserve">31 March </w:t>
      </w:r>
      <w:r w:rsidRPr="00A56679">
        <w:rPr>
          <w:lang w:bidi="th-TH"/>
        </w:rPr>
        <w:t>20</w:t>
      </w:r>
      <w:r w:rsidR="00804352">
        <w:rPr>
          <w:lang w:bidi="th-TH"/>
        </w:rPr>
        <w:t>2</w:t>
      </w:r>
      <w:r w:rsidR="00F9059F">
        <w:rPr>
          <w:lang w:bidi="th-TH"/>
        </w:rPr>
        <w:t>1</w:t>
      </w:r>
      <w:r w:rsidRPr="00A56679">
        <w:rPr>
          <w:lang w:bidi="th-TH"/>
        </w:rPr>
        <w:t xml:space="preserve">; and condensed notes (“interim financial information”). Management is responsible for the preparation and presentation of this </w:t>
      </w:r>
      <w:r w:rsidRPr="00A56679">
        <w:rPr>
          <w:spacing w:val="-2"/>
          <w:lang w:bidi="th-TH"/>
        </w:rPr>
        <w:t>interim financial information in accordance with Thai Accounting Standard 34,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My responsibility is to express a conclusion on this interim financial information based on my review.</w:t>
      </w:r>
    </w:p>
    <w:p w14:paraId="2E77D0FE" w14:textId="77777777" w:rsidR="00DA269B" w:rsidRPr="00494DE8" w:rsidRDefault="00DA269B" w:rsidP="00DA269B">
      <w:pPr>
        <w:jc w:val="both"/>
        <w:outlineLvl w:val="0"/>
        <w:rPr>
          <w:szCs w:val="22"/>
          <w:lang w:val="en-US" w:bidi="th-TH"/>
        </w:rPr>
      </w:pPr>
    </w:p>
    <w:p w14:paraId="4599753E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2B33A49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773EF3BF" w14:textId="527AD862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</w:t>
      </w:r>
      <w:r w:rsidR="009301ED">
        <w:rPr>
          <w:rFonts w:cstheme="minorBidi" w:hint="cs"/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519E8FD" w14:textId="77777777" w:rsidR="001D2726" w:rsidRDefault="001D2726" w:rsidP="00D70DAD">
      <w:pPr>
        <w:rPr>
          <w:i/>
          <w:iCs/>
          <w:szCs w:val="22"/>
        </w:rPr>
      </w:pPr>
    </w:p>
    <w:p w14:paraId="0E0BFC78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7CE130CD" w14:textId="77777777" w:rsidR="00804352" w:rsidRPr="00A56679" w:rsidRDefault="00804352" w:rsidP="00804352">
      <w:pPr>
        <w:jc w:val="both"/>
      </w:pPr>
    </w:p>
    <w:p w14:paraId="661A24ED" w14:textId="77777777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14078D10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00BB670C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306CEEBC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5E0F5EB0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EB07AB7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3608883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961CEC0" w14:textId="77777777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D10D6D" w:rsidRPr="00A56679">
        <w:rPr>
          <w:rFonts w:cs="Times New Roman"/>
          <w:lang w:val="en-US"/>
        </w:rPr>
        <w:t>Sureerat Thongarunsang</w:t>
      </w:r>
      <w:r w:rsidRPr="00A56679">
        <w:rPr>
          <w:rFonts w:cs="Times New Roman"/>
          <w:lang w:val="en-US"/>
        </w:rPr>
        <w:t>)</w:t>
      </w:r>
    </w:p>
    <w:p w14:paraId="48456854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29C02A6B" w14:textId="77777777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D10D6D" w:rsidRPr="00A56679">
        <w:rPr>
          <w:szCs w:val="22"/>
        </w:rPr>
        <w:t>4409</w:t>
      </w:r>
    </w:p>
    <w:p w14:paraId="4C2824C9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3B180BA9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248427AA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305AE1F6" w14:textId="7A28AE82" w:rsidR="003A5B67" w:rsidRPr="004D7F5A" w:rsidRDefault="007E733D" w:rsidP="00F25D15">
      <w:pPr>
        <w:pStyle w:val="BodyText"/>
        <w:spacing w:after="0" w:line="240" w:lineRule="atLeast"/>
        <w:jc w:val="thaiDistribute"/>
        <w:rPr>
          <w:b/>
          <w:sz w:val="24"/>
          <w:szCs w:val="24"/>
        </w:rPr>
      </w:pPr>
      <w:r>
        <w:rPr>
          <w:szCs w:val="22"/>
        </w:rPr>
        <w:t>13</w:t>
      </w:r>
      <w:r w:rsidR="008671E8">
        <w:rPr>
          <w:szCs w:val="22"/>
        </w:rPr>
        <w:t xml:space="preserve"> May 202</w:t>
      </w:r>
      <w:r w:rsidR="00F9059F">
        <w:rPr>
          <w:szCs w:val="22"/>
        </w:rPr>
        <w:t>1</w:t>
      </w:r>
    </w:p>
    <w:sectPr w:rsidR="003A5B67" w:rsidRPr="004D7F5A" w:rsidSect="00E31BE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B8809" w14:textId="77777777" w:rsidR="00EA5F14" w:rsidRDefault="00EA5F14">
      <w:r>
        <w:separator/>
      </w:r>
    </w:p>
  </w:endnote>
  <w:endnote w:type="continuationSeparator" w:id="0">
    <w:p w14:paraId="24BF71E2" w14:textId="77777777" w:rsidR="00EA5F14" w:rsidRDefault="00EA5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D5B1B" w14:textId="77777777" w:rsidR="006C6EBD" w:rsidRDefault="006C6EBD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4C2D0D86" w14:textId="77777777" w:rsidR="006C6EBD" w:rsidRDefault="006C6EBD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A84EA" w14:textId="7F7FBD72" w:rsidR="006C6EBD" w:rsidRDefault="006C6EBD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456810">
      <w:rPr>
        <w:noProof/>
      </w:rPr>
      <w:t>955019 - 2021 - Mar-FSA-Sappe-03e V4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AAF91" w14:textId="74E1EE4E" w:rsidR="006C6EBD" w:rsidRPr="00F25D15" w:rsidRDefault="006C6EBD" w:rsidP="00F25D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AACED" w14:textId="77777777" w:rsidR="00EA5F14" w:rsidRDefault="00EA5F14">
      <w:r>
        <w:separator/>
      </w:r>
    </w:p>
  </w:footnote>
  <w:footnote w:type="continuationSeparator" w:id="0">
    <w:p w14:paraId="38C18B4B" w14:textId="77777777" w:rsidR="00EA5F14" w:rsidRDefault="00EA5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D398E" w14:textId="77777777" w:rsidR="006C6EBD" w:rsidRDefault="006C6EBD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1685D8AD" w14:textId="77777777" w:rsidR="006C6EBD" w:rsidRDefault="006C6EBD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27D62164" w14:textId="77777777" w:rsidR="006C6EBD" w:rsidRDefault="006C6EBD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5CCBCA2D" w14:textId="77777777" w:rsidR="006C6EBD" w:rsidRPr="008A42C2" w:rsidRDefault="006C6EBD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1117F9D1" w14:textId="77777777" w:rsidR="006C6EBD" w:rsidRPr="008A42C2" w:rsidRDefault="006C6EBD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10298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85D8984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15004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11772BC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996280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66497EE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C252741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85FBF62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C3DD31E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AD8E86F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E59CF8D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67C3D45" w14:textId="77777777" w:rsidR="006C6EBD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747733B" w14:textId="77777777" w:rsidR="006C6EBD" w:rsidRPr="005471B4" w:rsidRDefault="006C6EBD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800E1" w14:textId="77777777" w:rsidR="00F25D15" w:rsidRDefault="00F25D15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58D2436B" w14:textId="77777777" w:rsidR="00F25D15" w:rsidRPr="008A42C2" w:rsidRDefault="00F25D15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1571561C" w14:textId="77777777" w:rsidR="00F25D15" w:rsidRPr="008A42C2" w:rsidRDefault="00F25D15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A904E4"/>
    <w:multiLevelType w:val="hybridMultilevel"/>
    <w:tmpl w:val="EA487100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5D41BDA"/>
    <w:multiLevelType w:val="multilevel"/>
    <w:tmpl w:val="2AE87D62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1" w15:restartNumberingAfterBreak="0">
    <w:nsid w:val="2D3D3BB8"/>
    <w:multiLevelType w:val="hybridMultilevel"/>
    <w:tmpl w:val="961C5878"/>
    <w:lvl w:ilvl="0" w:tplc="9DBA548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468F2C71"/>
    <w:multiLevelType w:val="hybridMultilevel"/>
    <w:tmpl w:val="69788A50"/>
    <w:lvl w:ilvl="0" w:tplc="039CC7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621F1B8F"/>
    <w:multiLevelType w:val="hybridMultilevel"/>
    <w:tmpl w:val="D71CFDA8"/>
    <w:lvl w:ilvl="0" w:tplc="92D0E006">
      <w:start w:val="1"/>
      <w:numFmt w:val="lowerLetter"/>
      <w:lvlText w:val="%1)"/>
      <w:lvlJc w:val="left"/>
      <w:pPr>
        <w:ind w:left="900" w:hanging="360"/>
      </w:pPr>
      <w:rPr>
        <w:rFonts w:hint="default"/>
        <w:i w:val="0"/>
        <w:iCs w:val="0"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3A867E4"/>
    <w:multiLevelType w:val="multilevel"/>
    <w:tmpl w:val="FFB0C5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9507DE1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6A73BAD"/>
    <w:multiLevelType w:val="hybridMultilevel"/>
    <w:tmpl w:val="355C9234"/>
    <w:lvl w:ilvl="0" w:tplc="7244149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5"/>
  </w:num>
  <w:num w:numId="5">
    <w:abstractNumId w:val="22"/>
  </w:num>
  <w:num w:numId="6">
    <w:abstractNumId w:val="8"/>
  </w:num>
  <w:num w:numId="7">
    <w:abstractNumId w:val="25"/>
  </w:num>
  <w:num w:numId="8">
    <w:abstractNumId w:val="6"/>
  </w:num>
  <w:num w:numId="9">
    <w:abstractNumId w:val="19"/>
  </w:num>
  <w:num w:numId="10">
    <w:abstractNumId w:val="23"/>
  </w:num>
  <w:num w:numId="11">
    <w:abstractNumId w:val="0"/>
  </w:num>
  <w:num w:numId="12">
    <w:abstractNumId w:val="16"/>
  </w:num>
  <w:num w:numId="13">
    <w:abstractNumId w:val="10"/>
  </w:num>
  <w:num w:numId="14">
    <w:abstractNumId w:val="7"/>
  </w:num>
  <w:num w:numId="15">
    <w:abstractNumId w:val="4"/>
  </w:num>
  <w:num w:numId="16">
    <w:abstractNumId w:val="13"/>
  </w:num>
  <w:num w:numId="17">
    <w:abstractNumId w:val="12"/>
  </w:num>
  <w:num w:numId="18">
    <w:abstractNumId w:val="21"/>
  </w:num>
  <w:num w:numId="19">
    <w:abstractNumId w:val="26"/>
  </w:num>
  <w:num w:numId="20">
    <w:abstractNumId w:val="15"/>
  </w:num>
  <w:num w:numId="21">
    <w:abstractNumId w:val="20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3"/>
  </w:num>
  <w:num w:numId="30">
    <w:abstractNumId w:val="27"/>
  </w:num>
  <w:num w:numId="31">
    <w:abstractNumId w:val="6"/>
  </w:num>
  <w:num w:numId="32">
    <w:abstractNumId w:val="18"/>
  </w:num>
  <w:num w:numId="33">
    <w:abstractNumId w:val="14"/>
  </w:num>
  <w:num w:numId="34">
    <w:abstractNumId w:val="6"/>
  </w:num>
  <w:num w:numId="35">
    <w:abstractNumId w:val="6"/>
  </w:num>
  <w:num w:numId="36">
    <w:abstractNumId w:val="6"/>
  </w:num>
  <w:num w:numId="37">
    <w:abstractNumId w:val="24"/>
  </w:num>
  <w:num w:numId="38">
    <w:abstractNumId w:val="11"/>
  </w:num>
  <w:num w:numId="39">
    <w:abstractNumId w:val="17"/>
  </w:num>
  <w:num w:numId="40">
    <w:abstractNumId w:val="5"/>
  </w:num>
  <w:num w:numId="41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C59"/>
    <w:rsid w:val="00006F51"/>
    <w:rsid w:val="0000753C"/>
    <w:rsid w:val="00007781"/>
    <w:rsid w:val="0000790F"/>
    <w:rsid w:val="0001072E"/>
    <w:rsid w:val="00010767"/>
    <w:rsid w:val="00010E15"/>
    <w:rsid w:val="00011244"/>
    <w:rsid w:val="0001134F"/>
    <w:rsid w:val="0001135B"/>
    <w:rsid w:val="0001176D"/>
    <w:rsid w:val="00011C95"/>
    <w:rsid w:val="000122EC"/>
    <w:rsid w:val="0001260E"/>
    <w:rsid w:val="000127BD"/>
    <w:rsid w:val="00012BDB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3C"/>
    <w:rsid w:val="00016A4C"/>
    <w:rsid w:val="00016E23"/>
    <w:rsid w:val="00016E7C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973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83F"/>
    <w:rsid w:val="00025996"/>
    <w:rsid w:val="000259C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BD4"/>
    <w:rsid w:val="00035FB0"/>
    <w:rsid w:val="000370C2"/>
    <w:rsid w:val="00037438"/>
    <w:rsid w:val="000404A7"/>
    <w:rsid w:val="0004057A"/>
    <w:rsid w:val="000409EE"/>
    <w:rsid w:val="00040C50"/>
    <w:rsid w:val="00041166"/>
    <w:rsid w:val="000418B0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996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7A14"/>
    <w:rsid w:val="00057B62"/>
    <w:rsid w:val="000600BD"/>
    <w:rsid w:val="000600CD"/>
    <w:rsid w:val="0006028C"/>
    <w:rsid w:val="00060410"/>
    <w:rsid w:val="000606A1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88E"/>
    <w:rsid w:val="00062C75"/>
    <w:rsid w:val="00062E4C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382"/>
    <w:rsid w:val="000734C3"/>
    <w:rsid w:val="000738FD"/>
    <w:rsid w:val="000739D9"/>
    <w:rsid w:val="00073D9E"/>
    <w:rsid w:val="00073DF8"/>
    <w:rsid w:val="0007409E"/>
    <w:rsid w:val="000741D1"/>
    <w:rsid w:val="000742B8"/>
    <w:rsid w:val="00074412"/>
    <w:rsid w:val="00074BCA"/>
    <w:rsid w:val="00075C75"/>
    <w:rsid w:val="00075E51"/>
    <w:rsid w:val="000764E8"/>
    <w:rsid w:val="0007660D"/>
    <w:rsid w:val="000766BD"/>
    <w:rsid w:val="00076744"/>
    <w:rsid w:val="00076B2C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5E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0F90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A9A"/>
    <w:rsid w:val="00097D3B"/>
    <w:rsid w:val="000A0556"/>
    <w:rsid w:val="000A0872"/>
    <w:rsid w:val="000A0AE1"/>
    <w:rsid w:val="000A1424"/>
    <w:rsid w:val="000A1608"/>
    <w:rsid w:val="000A1731"/>
    <w:rsid w:val="000A1787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9A7"/>
    <w:rsid w:val="000A7C33"/>
    <w:rsid w:val="000A7FB0"/>
    <w:rsid w:val="000B0002"/>
    <w:rsid w:val="000B0066"/>
    <w:rsid w:val="000B013F"/>
    <w:rsid w:val="000B0796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C5"/>
    <w:rsid w:val="000B43E6"/>
    <w:rsid w:val="000B4946"/>
    <w:rsid w:val="000B4A45"/>
    <w:rsid w:val="000B5B84"/>
    <w:rsid w:val="000B5B87"/>
    <w:rsid w:val="000B616D"/>
    <w:rsid w:val="000B651F"/>
    <w:rsid w:val="000B6589"/>
    <w:rsid w:val="000B6D0E"/>
    <w:rsid w:val="000B752C"/>
    <w:rsid w:val="000B7A67"/>
    <w:rsid w:val="000C0271"/>
    <w:rsid w:val="000C07FC"/>
    <w:rsid w:val="000C1592"/>
    <w:rsid w:val="000C176C"/>
    <w:rsid w:val="000C176E"/>
    <w:rsid w:val="000C270A"/>
    <w:rsid w:val="000C2778"/>
    <w:rsid w:val="000C29D5"/>
    <w:rsid w:val="000C29FA"/>
    <w:rsid w:val="000C2BE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209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5FEF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C94"/>
    <w:rsid w:val="00105F42"/>
    <w:rsid w:val="001069AD"/>
    <w:rsid w:val="00107825"/>
    <w:rsid w:val="00107940"/>
    <w:rsid w:val="00107A0A"/>
    <w:rsid w:val="00107C1B"/>
    <w:rsid w:val="00107C2D"/>
    <w:rsid w:val="00107FD4"/>
    <w:rsid w:val="00110944"/>
    <w:rsid w:val="001117DC"/>
    <w:rsid w:val="001119F5"/>
    <w:rsid w:val="00111AF1"/>
    <w:rsid w:val="00111F13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4F1"/>
    <w:rsid w:val="0012176F"/>
    <w:rsid w:val="00121C97"/>
    <w:rsid w:val="00121CFD"/>
    <w:rsid w:val="00121D7D"/>
    <w:rsid w:val="00121E46"/>
    <w:rsid w:val="00122590"/>
    <w:rsid w:val="001227B2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49F"/>
    <w:rsid w:val="00125A34"/>
    <w:rsid w:val="00126183"/>
    <w:rsid w:val="00126641"/>
    <w:rsid w:val="00126856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21"/>
    <w:rsid w:val="00130A83"/>
    <w:rsid w:val="00130A8D"/>
    <w:rsid w:val="00130BC7"/>
    <w:rsid w:val="001319CF"/>
    <w:rsid w:val="00131CC2"/>
    <w:rsid w:val="00131CCF"/>
    <w:rsid w:val="00132896"/>
    <w:rsid w:val="00132B0D"/>
    <w:rsid w:val="0013300B"/>
    <w:rsid w:val="00133302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D4"/>
    <w:rsid w:val="001358F1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7107"/>
    <w:rsid w:val="001379DF"/>
    <w:rsid w:val="00140DFC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36BC"/>
    <w:rsid w:val="0015379B"/>
    <w:rsid w:val="001543E1"/>
    <w:rsid w:val="001546D4"/>
    <w:rsid w:val="001548AF"/>
    <w:rsid w:val="00154922"/>
    <w:rsid w:val="00154FA2"/>
    <w:rsid w:val="001551E7"/>
    <w:rsid w:val="0015583F"/>
    <w:rsid w:val="00155BAC"/>
    <w:rsid w:val="00155BEA"/>
    <w:rsid w:val="00156308"/>
    <w:rsid w:val="001568A5"/>
    <w:rsid w:val="00157222"/>
    <w:rsid w:val="00157475"/>
    <w:rsid w:val="00157572"/>
    <w:rsid w:val="00157AAC"/>
    <w:rsid w:val="001604C0"/>
    <w:rsid w:val="0016188E"/>
    <w:rsid w:val="00161A27"/>
    <w:rsid w:val="00161ACB"/>
    <w:rsid w:val="00161C68"/>
    <w:rsid w:val="00161EAB"/>
    <w:rsid w:val="00162257"/>
    <w:rsid w:val="00162724"/>
    <w:rsid w:val="00162FFA"/>
    <w:rsid w:val="0016314A"/>
    <w:rsid w:val="001635AD"/>
    <w:rsid w:val="0016371F"/>
    <w:rsid w:val="00163BF2"/>
    <w:rsid w:val="001640FD"/>
    <w:rsid w:val="00164685"/>
    <w:rsid w:val="00164ED6"/>
    <w:rsid w:val="001650C1"/>
    <w:rsid w:val="0016589B"/>
    <w:rsid w:val="001658AE"/>
    <w:rsid w:val="00165D61"/>
    <w:rsid w:val="00165E1A"/>
    <w:rsid w:val="00165FEE"/>
    <w:rsid w:val="0016689C"/>
    <w:rsid w:val="001668D2"/>
    <w:rsid w:val="00166D06"/>
    <w:rsid w:val="001675E1"/>
    <w:rsid w:val="00170015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BBA"/>
    <w:rsid w:val="00177C0A"/>
    <w:rsid w:val="00177F9A"/>
    <w:rsid w:val="001804E2"/>
    <w:rsid w:val="00180764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C5"/>
    <w:rsid w:val="00186EA2"/>
    <w:rsid w:val="00187274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B3D"/>
    <w:rsid w:val="00196F12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502E"/>
    <w:rsid w:val="001B5059"/>
    <w:rsid w:val="001B5115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6D1"/>
    <w:rsid w:val="001C19C2"/>
    <w:rsid w:val="001C2168"/>
    <w:rsid w:val="001C234D"/>
    <w:rsid w:val="001C2468"/>
    <w:rsid w:val="001C376A"/>
    <w:rsid w:val="001C3B60"/>
    <w:rsid w:val="001C3D21"/>
    <w:rsid w:val="001C3DAF"/>
    <w:rsid w:val="001C401A"/>
    <w:rsid w:val="001C4080"/>
    <w:rsid w:val="001C4657"/>
    <w:rsid w:val="001C4767"/>
    <w:rsid w:val="001C4EB3"/>
    <w:rsid w:val="001C507B"/>
    <w:rsid w:val="001C555E"/>
    <w:rsid w:val="001C5BD5"/>
    <w:rsid w:val="001C61C0"/>
    <w:rsid w:val="001C6473"/>
    <w:rsid w:val="001C6758"/>
    <w:rsid w:val="001C7104"/>
    <w:rsid w:val="001C71B8"/>
    <w:rsid w:val="001C7298"/>
    <w:rsid w:val="001C7D44"/>
    <w:rsid w:val="001D09CD"/>
    <w:rsid w:val="001D0AE9"/>
    <w:rsid w:val="001D1783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8A0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960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4406"/>
    <w:rsid w:val="001F5225"/>
    <w:rsid w:val="001F5BC9"/>
    <w:rsid w:val="001F602A"/>
    <w:rsid w:val="001F615D"/>
    <w:rsid w:val="001F63FE"/>
    <w:rsid w:val="001F65AB"/>
    <w:rsid w:val="001F6997"/>
    <w:rsid w:val="001F6DAF"/>
    <w:rsid w:val="001F6EDC"/>
    <w:rsid w:val="001F7160"/>
    <w:rsid w:val="001F7B0A"/>
    <w:rsid w:val="001F7E19"/>
    <w:rsid w:val="002003B0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A85"/>
    <w:rsid w:val="00203505"/>
    <w:rsid w:val="00203962"/>
    <w:rsid w:val="00203B9E"/>
    <w:rsid w:val="00203FAC"/>
    <w:rsid w:val="0020403C"/>
    <w:rsid w:val="00204BDD"/>
    <w:rsid w:val="0020592E"/>
    <w:rsid w:val="002059A8"/>
    <w:rsid w:val="00205EDD"/>
    <w:rsid w:val="00205FFE"/>
    <w:rsid w:val="0020673F"/>
    <w:rsid w:val="00206C55"/>
    <w:rsid w:val="00206C9B"/>
    <w:rsid w:val="002071C6"/>
    <w:rsid w:val="00207531"/>
    <w:rsid w:val="002075A2"/>
    <w:rsid w:val="00207B45"/>
    <w:rsid w:val="00207BA6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D24"/>
    <w:rsid w:val="00215F38"/>
    <w:rsid w:val="002164BD"/>
    <w:rsid w:val="002169E1"/>
    <w:rsid w:val="00216CB4"/>
    <w:rsid w:val="00217409"/>
    <w:rsid w:val="00217531"/>
    <w:rsid w:val="0022086D"/>
    <w:rsid w:val="00221255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3ED"/>
    <w:rsid w:val="00227484"/>
    <w:rsid w:val="002277D5"/>
    <w:rsid w:val="00227C9D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229"/>
    <w:rsid w:val="0025241C"/>
    <w:rsid w:val="0025259C"/>
    <w:rsid w:val="0025292B"/>
    <w:rsid w:val="00252B7B"/>
    <w:rsid w:val="00252BB0"/>
    <w:rsid w:val="00253467"/>
    <w:rsid w:val="002539CD"/>
    <w:rsid w:val="00254244"/>
    <w:rsid w:val="002545FE"/>
    <w:rsid w:val="00254B0B"/>
    <w:rsid w:val="00254EE6"/>
    <w:rsid w:val="00255210"/>
    <w:rsid w:val="00255424"/>
    <w:rsid w:val="00255433"/>
    <w:rsid w:val="00255529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F3E"/>
    <w:rsid w:val="00271A39"/>
    <w:rsid w:val="00271AEB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6E1"/>
    <w:rsid w:val="00281847"/>
    <w:rsid w:val="002818F8"/>
    <w:rsid w:val="00281ACC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E52"/>
    <w:rsid w:val="00297033"/>
    <w:rsid w:val="00297207"/>
    <w:rsid w:val="002979A6"/>
    <w:rsid w:val="00297AD3"/>
    <w:rsid w:val="00297CF0"/>
    <w:rsid w:val="00297DDB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747"/>
    <w:rsid w:val="002A4766"/>
    <w:rsid w:val="002A4974"/>
    <w:rsid w:val="002A4B4A"/>
    <w:rsid w:val="002A4B7B"/>
    <w:rsid w:val="002A4EEA"/>
    <w:rsid w:val="002A51FE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8EF"/>
    <w:rsid w:val="002A6966"/>
    <w:rsid w:val="002A69A5"/>
    <w:rsid w:val="002A6EC0"/>
    <w:rsid w:val="002A71AD"/>
    <w:rsid w:val="002A7734"/>
    <w:rsid w:val="002A7A52"/>
    <w:rsid w:val="002A7BED"/>
    <w:rsid w:val="002A7DC7"/>
    <w:rsid w:val="002A7F48"/>
    <w:rsid w:val="002B03F1"/>
    <w:rsid w:val="002B1003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B7"/>
    <w:rsid w:val="002C46BD"/>
    <w:rsid w:val="002C4804"/>
    <w:rsid w:val="002C52F2"/>
    <w:rsid w:val="002C53AB"/>
    <w:rsid w:val="002C541E"/>
    <w:rsid w:val="002C5467"/>
    <w:rsid w:val="002C5566"/>
    <w:rsid w:val="002C5D54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D3"/>
    <w:rsid w:val="002D09DB"/>
    <w:rsid w:val="002D10E1"/>
    <w:rsid w:val="002D17C3"/>
    <w:rsid w:val="002D1BC3"/>
    <w:rsid w:val="002D1D6F"/>
    <w:rsid w:val="002D203C"/>
    <w:rsid w:val="002D2E48"/>
    <w:rsid w:val="002D31F3"/>
    <w:rsid w:val="002D34A2"/>
    <w:rsid w:val="002D35C3"/>
    <w:rsid w:val="002D35FE"/>
    <w:rsid w:val="002D3844"/>
    <w:rsid w:val="002D39C9"/>
    <w:rsid w:val="002D4027"/>
    <w:rsid w:val="002D4615"/>
    <w:rsid w:val="002D475A"/>
    <w:rsid w:val="002D4F9C"/>
    <w:rsid w:val="002D4FAC"/>
    <w:rsid w:val="002D5B72"/>
    <w:rsid w:val="002D5D80"/>
    <w:rsid w:val="002D7207"/>
    <w:rsid w:val="002D758A"/>
    <w:rsid w:val="002E029E"/>
    <w:rsid w:val="002E0675"/>
    <w:rsid w:val="002E0789"/>
    <w:rsid w:val="002E097C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15C"/>
    <w:rsid w:val="002F3433"/>
    <w:rsid w:val="002F387D"/>
    <w:rsid w:val="002F3896"/>
    <w:rsid w:val="002F3B0A"/>
    <w:rsid w:val="002F439E"/>
    <w:rsid w:val="002F5449"/>
    <w:rsid w:val="002F5EBD"/>
    <w:rsid w:val="002F60CB"/>
    <w:rsid w:val="002F62DD"/>
    <w:rsid w:val="002F63D6"/>
    <w:rsid w:val="002F6809"/>
    <w:rsid w:val="002F6FC8"/>
    <w:rsid w:val="002F710E"/>
    <w:rsid w:val="002F71E6"/>
    <w:rsid w:val="002F7EE0"/>
    <w:rsid w:val="002F7F86"/>
    <w:rsid w:val="0030004B"/>
    <w:rsid w:val="00300573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101CB"/>
    <w:rsid w:val="00310BB8"/>
    <w:rsid w:val="00310E22"/>
    <w:rsid w:val="00311259"/>
    <w:rsid w:val="0031153D"/>
    <w:rsid w:val="0031195D"/>
    <w:rsid w:val="00311C25"/>
    <w:rsid w:val="00311EE1"/>
    <w:rsid w:val="00311F9B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E9"/>
    <w:rsid w:val="00315AA7"/>
    <w:rsid w:val="003160E6"/>
    <w:rsid w:val="00316BB2"/>
    <w:rsid w:val="00317391"/>
    <w:rsid w:val="0031757C"/>
    <w:rsid w:val="00317D3B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27A51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C74"/>
    <w:rsid w:val="00334F40"/>
    <w:rsid w:val="0033507A"/>
    <w:rsid w:val="0033514B"/>
    <w:rsid w:val="00335189"/>
    <w:rsid w:val="003354BF"/>
    <w:rsid w:val="00335559"/>
    <w:rsid w:val="00335961"/>
    <w:rsid w:val="00335B57"/>
    <w:rsid w:val="00335EF0"/>
    <w:rsid w:val="0033646E"/>
    <w:rsid w:val="00336CF8"/>
    <w:rsid w:val="003372C2"/>
    <w:rsid w:val="003376D8"/>
    <w:rsid w:val="00337B7E"/>
    <w:rsid w:val="00337FF1"/>
    <w:rsid w:val="00340062"/>
    <w:rsid w:val="0034006D"/>
    <w:rsid w:val="0034036D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428"/>
    <w:rsid w:val="00353908"/>
    <w:rsid w:val="00353A17"/>
    <w:rsid w:val="00353CFE"/>
    <w:rsid w:val="003541AC"/>
    <w:rsid w:val="003543C3"/>
    <w:rsid w:val="003545D1"/>
    <w:rsid w:val="0035471A"/>
    <w:rsid w:val="00354A18"/>
    <w:rsid w:val="00354D6F"/>
    <w:rsid w:val="00355237"/>
    <w:rsid w:val="003557CD"/>
    <w:rsid w:val="00355966"/>
    <w:rsid w:val="00355D0F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8CB"/>
    <w:rsid w:val="0036293C"/>
    <w:rsid w:val="003633E9"/>
    <w:rsid w:val="003634F2"/>
    <w:rsid w:val="003635CB"/>
    <w:rsid w:val="00363972"/>
    <w:rsid w:val="00363BC9"/>
    <w:rsid w:val="00363EC3"/>
    <w:rsid w:val="003648C0"/>
    <w:rsid w:val="003648F4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83A"/>
    <w:rsid w:val="0036795D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72"/>
    <w:rsid w:val="003765BC"/>
    <w:rsid w:val="00376BF4"/>
    <w:rsid w:val="00376C2A"/>
    <w:rsid w:val="0037705A"/>
    <w:rsid w:val="0037712A"/>
    <w:rsid w:val="00377D2A"/>
    <w:rsid w:val="00377E05"/>
    <w:rsid w:val="00377F69"/>
    <w:rsid w:val="0038017A"/>
    <w:rsid w:val="00380236"/>
    <w:rsid w:val="00380518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59DA"/>
    <w:rsid w:val="00385D2C"/>
    <w:rsid w:val="00386587"/>
    <w:rsid w:val="00386619"/>
    <w:rsid w:val="003869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12D8"/>
    <w:rsid w:val="00391432"/>
    <w:rsid w:val="00391792"/>
    <w:rsid w:val="00391D57"/>
    <w:rsid w:val="00391E6A"/>
    <w:rsid w:val="00391F88"/>
    <w:rsid w:val="003920B9"/>
    <w:rsid w:val="003922A2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A0D"/>
    <w:rsid w:val="00395C45"/>
    <w:rsid w:val="00395FDD"/>
    <w:rsid w:val="003960B6"/>
    <w:rsid w:val="003960C2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F21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4FB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50A"/>
    <w:rsid w:val="003C1DE4"/>
    <w:rsid w:val="003C213A"/>
    <w:rsid w:val="003C2456"/>
    <w:rsid w:val="003C31D4"/>
    <w:rsid w:val="003C34C0"/>
    <w:rsid w:val="003C3843"/>
    <w:rsid w:val="003C41C6"/>
    <w:rsid w:val="003C470C"/>
    <w:rsid w:val="003C4B76"/>
    <w:rsid w:val="003C4CE0"/>
    <w:rsid w:val="003C539C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A9C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5CC"/>
    <w:rsid w:val="003E1764"/>
    <w:rsid w:val="003E1F9B"/>
    <w:rsid w:val="003E25E6"/>
    <w:rsid w:val="003E26F1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4BA7"/>
    <w:rsid w:val="003E5433"/>
    <w:rsid w:val="003E6144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747"/>
    <w:rsid w:val="003F0814"/>
    <w:rsid w:val="003F0AE4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2A3"/>
    <w:rsid w:val="003F52D5"/>
    <w:rsid w:val="003F5300"/>
    <w:rsid w:val="003F5606"/>
    <w:rsid w:val="003F5662"/>
    <w:rsid w:val="003F59A3"/>
    <w:rsid w:val="003F5A49"/>
    <w:rsid w:val="003F6352"/>
    <w:rsid w:val="003F6462"/>
    <w:rsid w:val="003F6BF3"/>
    <w:rsid w:val="003F70A4"/>
    <w:rsid w:val="003F718E"/>
    <w:rsid w:val="003F73DD"/>
    <w:rsid w:val="003F74E0"/>
    <w:rsid w:val="003F7910"/>
    <w:rsid w:val="003F7CF6"/>
    <w:rsid w:val="003F7F64"/>
    <w:rsid w:val="0040026B"/>
    <w:rsid w:val="00400E67"/>
    <w:rsid w:val="00401119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202A3"/>
    <w:rsid w:val="00420326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D85"/>
    <w:rsid w:val="0042346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A88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411"/>
    <w:rsid w:val="004566DF"/>
    <w:rsid w:val="00456743"/>
    <w:rsid w:val="0045676A"/>
    <w:rsid w:val="00456810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59DB"/>
    <w:rsid w:val="00465B90"/>
    <w:rsid w:val="00465BF5"/>
    <w:rsid w:val="004663BE"/>
    <w:rsid w:val="004666BB"/>
    <w:rsid w:val="00467180"/>
    <w:rsid w:val="00467DED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96"/>
    <w:rsid w:val="004757A5"/>
    <w:rsid w:val="00475B3F"/>
    <w:rsid w:val="00476104"/>
    <w:rsid w:val="0047627B"/>
    <w:rsid w:val="004763D4"/>
    <w:rsid w:val="004769E3"/>
    <w:rsid w:val="00476A37"/>
    <w:rsid w:val="00476A55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7AF"/>
    <w:rsid w:val="00484D35"/>
    <w:rsid w:val="00485484"/>
    <w:rsid w:val="004854BF"/>
    <w:rsid w:val="00485641"/>
    <w:rsid w:val="00485928"/>
    <w:rsid w:val="00485A1B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1D3"/>
    <w:rsid w:val="004A03A9"/>
    <w:rsid w:val="004A0F8C"/>
    <w:rsid w:val="004A1639"/>
    <w:rsid w:val="004A1AB1"/>
    <w:rsid w:val="004A1D55"/>
    <w:rsid w:val="004A1EE8"/>
    <w:rsid w:val="004A1F30"/>
    <w:rsid w:val="004A1F68"/>
    <w:rsid w:val="004A1FED"/>
    <w:rsid w:val="004A2372"/>
    <w:rsid w:val="004A2B18"/>
    <w:rsid w:val="004A2F25"/>
    <w:rsid w:val="004A394D"/>
    <w:rsid w:val="004A41B3"/>
    <w:rsid w:val="004A444C"/>
    <w:rsid w:val="004A461A"/>
    <w:rsid w:val="004A4854"/>
    <w:rsid w:val="004A4AD3"/>
    <w:rsid w:val="004A5F2B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839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5065"/>
    <w:rsid w:val="004C53F5"/>
    <w:rsid w:val="004C5673"/>
    <w:rsid w:val="004C5A64"/>
    <w:rsid w:val="004C5AD8"/>
    <w:rsid w:val="004C5EE7"/>
    <w:rsid w:val="004C6CFA"/>
    <w:rsid w:val="004C6D63"/>
    <w:rsid w:val="004C7614"/>
    <w:rsid w:val="004C7CDB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5A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D0C"/>
    <w:rsid w:val="004F00F2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6082"/>
    <w:rsid w:val="004F644C"/>
    <w:rsid w:val="004F66AA"/>
    <w:rsid w:val="004F68FD"/>
    <w:rsid w:val="004F6E56"/>
    <w:rsid w:val="004F730F"/>
    <w:rsid w:val="004F794B"/>
    <w:rsid w:val="005004FF"/>
    <w:rsid w:val="005006AE"/>
    <w:rsid w:val="0050086D"/>
    <w:rsid w:val="00500FE5"/>
    <w:rsid w:val="005010E7"/>
    <w:rsid w:val="0050148E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1E"/>
    <w:rsid w:val="00513D27"/>
    <w:rsid w:val="00514504"/>
    <w:rsid w:val="00514C50"/>
    <w:rsid w:val="00515329"/>
    <w:rsid w:val="005155C9"/>
    <w:rsid w:val="00515878"/>
    <w:rsid w:val="00515A09"/>
    <w:rsid w:val="00515BC0"/>
    <w:rsid w:val="00516815"/>
    <w:rsid w:val="0051703C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EB6"/>
    <w:rsid w:val="0052148B"/>
    <w:rsid w:val="00521927"/>
    <w:rsid w:val="00521A33"/>
    <w:rsid w:val="005223AA"/>
    <w:rsid w:val="0052252B"/>
    <w:rsid w:val="00523515"/>
    <w:rsid w:val="0052392E"/>
    <w:rsid w:val="00523BBD"/>
    <w:rsid w:val="00523E54"/>
    <w:rsid w:val="00524401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501B"/>
    <w:rsid w:val="00535288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DA1"/>
    <w:rsid w:val="0054332A"/>
    <w:rsid w:val="0054335C"/>
    <w:rsid w:val="0054377D"/>
    <w:rsid w:val="00543898"/>
    <w:rsid w:val="00543F3D"/>
    <w:rsid w:val="005444A8"/>
    <w:rsid w:val="005444CE"/>
    <w:rsid w:val="005452F5"/>
    <w:rsid w:val="00545A5E"/>
    <w:rsid w:val="00545C19"/>
    <w:rsid w:val="00545CB4"/>
    <w:rsid w:val="005466E9"/>
    <w:rsid w:val="00546939"/>
    <w:rsid w:val="00546C9D"/>
    <w:rsid w:val="00546DE2"/>
    <w:rsid w:val="005471B4"/>
    <w:rsid w:val="00547870"/>
    <w:rsid w:val="0054787D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0E"/>
    <w:rsid w:val="00553565"/>
    <w:rsid w:val="00553A3B"/>
    <w:rsid w:val="00554EA4"/>
    <w:rsid w:val="005553F5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39B"/>
    <w:rsid w:val="005635DD"/>
    <w:rsid w:val="00563800"/>
    <w:rsid w:val="00563F44"/>
    <w:rsid w:val="0056444C"/>
    <w:rsid w:val="00564468"/>
    <w:rsid w:val="00564581"/>
    <w:rsid w:val="00564713"/>
    <w:rsid w:val="00564729"/>
    <w:rsid w:val="005652A9"/>
    <w:rsid w:val="00565959"/>
    <w:rsid w:val="005661C2"/>
    <w:rsid w:val="0056670B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6A9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80519"/>
    <w:rsid w:val="00580A82"/>
    <w:rsid w:val="00580CC1"/>
    <w:rsid w:val="0058118B"/>
    <w:rsid w:val="00581293"/>
    <w:rsid w:val="005812AC"/>
    <w:rsid w:val="0058149B"/>
    <w:rsid w:val="005816EA"/>
    <w:rsid w:val="00581EE8"/>
    <w:rsid w:val="00582075"/>
    <w:rsid w:val="0058264A"/>
    <w:rsid w:val="0058294C"/>
    <w:rsid w:val="00583244"/>
    <w:rsid w:val="0058357F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BE0"/>
    <w:rsid w:val="00587C42"/>
    <w:rsid w:val="00590CDB"/>
    <w:rsid w:val="0059128B"/>
    <w:rsid w:val="005921E7"/>
    <w:rsid w:val="0059244F"/>
    <w:rsid w:val="00592581"/>
    <w:rsid w:val="00592918"/>
    <w:rsid w:val="00592CE7"/>
    <w:rsid w:val="00592EB3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9E3"/>
    <w:rsid w:val="00597A45"/>
    <w:rsid w:val="00597AE9"/>
    <w:rsid w:val="00597D39"/>
    <w:rsid w:val="00597DF1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078"/>
    <w:rsid w:val="005C1207"/>
    <w:rsid w:val="005C1850"/>
    <w:rsid w:val="005C2050"/>
    <w:rsid w:val="005C23AE"/>
    <w:rsid w:val="005C2A9A"/>
    <w:rsid w:val="005C2CAF"/>
    <w:rsid w:val="005C341B"/>
    <w:rsid w:val="005C39CE"/>
    <w:rsid w:val="005C49EF"/>
    <w:rsid w:val="005C4AA6"/>
    <w:rsid w:val="005C4B0B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339"/>
    <w:rsid w:val="005D1853"/>
    <w:rsid w:val="005D1F61"/>
    <w:rsid w:val="005D23B3"/>
    <w:rsid w:val="005D2D82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1F62"/>
    <w:rsid w:val="005E20E3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E7F02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1DC"/>
    <w:rsid w:val="00601559"/>
    <w:rsid w:val="00601B66"/>
    <w:rsid w:val="00602939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594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BAB"/>
    <w:rsid w:val="00615E84"/>
    <w:rsid w:val="0061665E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F8E"/>
    <w:rsid w:val="0062122C"/>
    <w:rsid w:val="006212D1"/>
    <w:rsid w:val="006213FA"/>
    <w:rsid w:val="00621F80"/>
    <w:rsid w:val="0062249B"/>
    <w:rsid w:val="006224BC"/>
    <w:rsid w:val="006226C7"/>
    <w:rsid w:val="006226CD"/>
    <w:rsid w:val="006226FB"/>
    <w:rsid w:val="00622905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B4D"/>
    <w:rsid w:val="00627D26"/>
    <w:rsid w:val="00627F9E"/>
    <w:rsid w:val="00627FA2"/>
    <w:rsid w:val="006303E9"/>
    <w:rsid w:val="00630667"/>
    <w:rsid w:val="00631203"/>
    <w:rsid w:val="006313B1"/>
    <w:rsid w:val="006315F6"/>
    <w:rsid w:val="0063170D"/>
    <w:rsid w:val="00631953"/>
    <w:rsid w:val="00631E42"/>
    <w:rsid w:val="00631E64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C5D"/>
    <w:rsid w:val="00636D0A"/>
    <w:rsid w:val="00637621"/>
    <w:rsid w:val="006379E1"/>
    <w:rsid w:val="00637D45"/>
    <w:rsid w:val="00637E30"/>
    <w:rsid w:val="0064047E"/>
    <w:rsid w:val="00640C4F"/>
    <w:rsid w:val="00640D56"/>
    <w:rsid w:val="006410CE"/>
    <w:rsid w:val="00641277"/>
    <w:rsid w:val="006419DA"/>
    <w:rsid w:val="00641B4D"/>
    <w:rsid w:val="00641C51"/>
    <w:rsid w:val="00642066"/>
    <w:rsid w:val="00642232"/>
    <w:rsid w:val="0064278B"/>
    <w:rsid w:val="00643079"/>
    <w:rsid w:val="00643316"/>
    <w:rsid w:val="0064371C"/>
    <w:rsid w:val="00643AB3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551"/>
    <w:rsid w:val="006475BF"/>
    <w:rsid w:val="00647748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AE7"/>
    <w:rsid w:val="006671D2"/>
    <w:rsid w:val="006674D2"/>
    <w:rsid w:val="00667685"/>
    <w:rsid w:val="00667911"/>
    <w:rsid w:val="00667C6E"/>
    <w:rsid w:val="00670572"/>
    <w:rsid w:val="006708BB"/>
    <w:rsid w:val="00670996"/>
    <w:rsid w:val="006709C7"/>
    <w:rsid w:val="00670CCF"/>
    <w:rsid w:val="00671222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33"/>
    <w:rsid w:val="006809ED"/>
    <w:rsid w:val="00680C3E"/>
    <w:rsid w:val="00680C4C"/>
    <w:rsid w:val="0068119E"/>
    <w:rsid w:val="006819DD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3FF2"/>
    <w:rsid w:val="006C4262"/>
    <w:rsid w:val="006C4F59"/>
    <w:rsid w:val="006C50DA"/>
    <w:rsid w:val="006C5896"/>
    <w:rsid w:val="006C5A67"/>
    <w:rsid w:val="006C5B40"/>
    <w:rsid w:val="006C5C64"/>
    <w:rsid w:val="006C5E1F"/>
    <w:rsid w:val="006C6539"/>
    <w:rsid w:val="006C66B4"/>
    <w:rsid w:val="006C6BC5"/>
    <w:rsid w:val="006C6E5D"/>
    <w:rsid w:val="006C6EB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6047"/>
    <w:rsid w:val="006F6194"/>
    <w:rsid w:val="006F6253"/>
    <w:rsid w:val="006F65C3"/>
    <w:rsid w:val="006F69C6"/>
    <w:rsid w:val="006F74D6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62D6"/>
    <w:rsid w:val="007169F2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33D"/>
    <w:rsid w:val="00725499"/>
    <w:rsid w:val="007256BF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4377"/>
    <w:rsid w:val="007343E8"/>
    <w:rsid w:val="00734B1F"/>
    <w:rsid w:val="00734C06"/>
    <w:rsid w:val="00735077"/>
    <w:rsid w:val="00735374"/>
    <w:rsid w:val="007355B2"/>
    <w:rsid w:val="00736462"/>
    <w:rsid w:val="007364F8"/>
    <w:rsid w:val="007365AD"/>
    <w:rsid w:val="007369D0"/>
    <w:rsid w:val="00736E82"/>
    <w:rsid w:val="00736EB6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6DBA"/>
    <w:rsid w:val="00747583"/>
    <w:rsid w:val="0074795F"/>
    <w:rsid w:val="00747FB9"/>
    <w:rsid w:val="0075082A"/>
    <w:rsid w:val="00750BCD"/>
    <w:rsid w:val="007516B9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B8"/>
    <w:rsid w:val="0077154F"/>
    <w:rsid w:val="0077178E"/>
    <w:rsid w:val="00771C93"/>
    <w:rsid w:val="007720AF"/>
    <w:rsid w:val="0077287E"/>
    <w:rsid w:val="00772ACE"/>
    <w:rsid w:val="00772B24"/>
    <w:rsid w:val="00772C8A"/>
    <w:rsid w:val="00773236"/>
    <w:rsid w:val="007732E7"/>
    <w:rsid w:val="007734B7"/>
    <w:rsid w:val="00773CA0"/>
    <w:rsid w:val="007741D9"/>
    <w:rsid w:val="00774CB1"/>
    <w:rsid w:val="00774E52"/>
    <w:rsid w:val="00775456"/>
    <w:rsid w:val="00775841"/>
    <w:rsid w:val="00775CF6"/>
    <w:rsid w:val="00775E21"/>
    <w:rsid w:val="00775F57"/>
    <w:rsid w:val="00775F6D"/>
    <w:rsid w:val="00776178"/>
    <w:rsid w:val="00776236"/>
    <w:rsid w:val="00776BD9"/>
    <w:rsid w:val="007772CE"/>
    <w:rsid w:val="007774C5"/>
    <w:rsid w:val="0077755D"/>
    <w:rsid w:val="00777C08"/>
    <w:rsid w:val="007800DB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46C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70E6"/>
    <w:rsid w:val="0078776D"/>
    <w:rsid w:val="00787A7D"/>
    <w:rsid w:val="007903A8"/>
    <w:rsid w:val="007910A5"/>
    <w:rsid w:val="007914D8"/>
    <w:rsid w:val="0079187D"/>
    <w:rsid w:val="007919D5"/>
    <w:rsid w:val="00792018"/>
    <w:rsid w:val="00792293"/>
    <w:rsid w:val="00792696"/>
    <w:rsid w:val="00792836"/>
    <w:rsid w:val="007931D5"/>
    <w:rsid w:val="0079388D"/>
    <w:rsid w:val="00793F28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11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EB"/>
    <w:rsid w:val="007B07AC"/>
    <w:rsid w:val="007B0A0B"/>
    <w:rsid w:val="007B10FC"/>
    <w:rsid w:val="007B128B"/>
    <w:rsid w:val="007B137A"/>
    <w:rsid w:val="007B19DE"/>
    <w:rsid w:val="007B1D73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C01BC"/>
    <w:rsid w:val="007C0262"/>
    <w:rsid w:val="007C085B"/>
    <w:rsid w:val="007C0A97"/>
    <w:rsid w:val="007C0D61"/>
    <w:rsid w:val="007C0DE4"/>
    <w:rsid w:val="007C13A8"/>
    <w:rsid w:val="007C16C9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A0C"/>
    <w:rsid w:val="007C4A49"/>
    <w:rsid w:val="007C4B2B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400"/>
    <w:rsid w:val="007D4CAD"/>
    <w:rsid w:val="007D4D31"/>
    <w:rsid w:val="007D4DEC"/>
    <w:rsid w:val="007D4E2E"/>
    <w:rsid w:val="007D54C6"/>
    <w:rsid w:val="007D5BCB"/>
    <w:rsid w:val="007D66D7"/>
    <w:rsid w:val="007D67FE"/>
    <w:rsid w:val="007D689B"/>
    <w:rsid w:val="007D6E90"/>
    <w:rsid w:val="007D6EBB"/>
    <w:rsid w:val="007D71BD"/>
    <w:rsid w:val="007D784E"/>
    <w:rsid w:val="007D788B"/>
    <w:rsid w:val="007D78D7"/>
    <w:rsid w:val="007D7AC8"/>
    <w:rsid w:val="007D7B06"/>
    <w:rsid w:val="007D7BB0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B3C"/>
    <w:rsid w:val="007E44DD"/>
    <w:rsid w:val="007E45FF"/>
    <w:rsid w:val="007E4A87"/>
    <w:rsid w:val="007E4AAC"/>
    <w:rsid w:val="007E52B1"/>
    <w:rsid w:val="007E5339"/>
    <w:rsid w:val="007E595D"/>
    <w:rsid w:val="007E5CCA"/>
    <w:rsid w:val="007E5FD1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33D"/>
    <w:rsid w:val="007E7C2D"/>
    <w:rsid w:val="007E7F2E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6A5"/>
    <w:rsid w:val="00801DB5"/>
    <w:rsid w:val="0080230B"/>
    <w:rsid w:val="008025BF"/>
    <w:rsid w:val="00802F0D"/>
    <w:rsid w:val="008037AA"/>
    <w:rsid w:val="00803B7A"/>
    <w:rsid w:val="00803E5E"/>
    <w:rsid w:val="00804078"/>
    <w:rsid w:val="0080409A"/>
    <w:rsid w:val="00804352"/>
    <w:rsid w:val="008043D7"/>
    <w:rsid w:val="00804714"/>
    <w:rsid w:val="008047C5"/>
    <w:rsid w:val="00804973"/>
    <w:rsid w:val="00804BE8"/>
    <w:rsid w:val="00804EAD"/>
    <w:rsid w:val="00804FFD"/>
    <w:rsid w:val="008050A8"/>
    <w:rsid w:val="0080524F"/>
    <w:rsid w:val="008054C7"/>
    <w:rsid w:val="00805744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FA6"/>
    <w:rsid w:val="00827FFE"/>
    <w:rsid w:val="008300D6"/>
    <w:rsid w:val="00830695"/>
    <w:rsid w:val="00830DA8"/>
    <w:rsid w:val="00830EE3"/>
    <w:rsid w:val="00831986"/>
    <w:rsid w:val="00832242"/>
    <w:rsid w:val="0083231D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0C35"/>
    <w:rsid w:val="008415BE"/>
    <w:rsid w:val="008416F8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706"/>
    <w:rsid w:val="0085423F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BA3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B6E"/>
    <w:rsid w:val="00863074"/>
    <w:rsid w:val="00863350"/>
    <w:rsid w:val="00863797"/>
    <w:rsid w:val="00863959"/>
    <w:rsid w:val="008639C6"/>
    <w:rsid w:val="00863A1C"/>
    <w:rsid w:val="00863A5A"/>
    <w:rsid w:val="008645E4"/>
    <w:rsid w:val="00864684"/>
    <w:rsid w:val="00864760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3C1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ECF"/>
    <w:rsid w:val="008844F9"/>
    <w:rsid w:val="008845E3"/>
    <w:rsid w:val="008847A3"/>
    <w:rsid w:val="00884901"/>
    <w:rsid w:val="008849B2"/>
    <w:rsid w:val="00884C0F"/>
    <w:rsid w:val="00884FBC"/>
    <w:rsid w:val="00885355"/>
    <w:rsid w:val="00885865"/>
    <w:rsid w:val="0088588B"/>
    <w:rsid w:val="00885AF3"/>
    <w:rsid w:val="00885BAB"/>
    <w:rsid w:val="00885C45"/>
    <w:rsid w:val="00886128"/>
    <w:rsid w:val="008876FE"/>
    <w:rsid w:val="00887F61"/>
    <w:rsid w:val="00887F7B"/>
    <w:rsid w:val="0089068D"/>
    <w:rsid w:val="00890A2B"/>
    <w:rsid w:val="00891154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20D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D4E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414"/>
    <w:rsid w:val="008B793A"/>
    <w:rsid w:val="008B7AAC"/>
    <w:rsid w:val="008B7CB2"/>
    <w:rsid w:val="008C025D"/>
    <w:rsid w:val="008C02E3"/>
    <w:rsid w:val="008C04B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AD3"/>
    <w:rsid w:val="008D3FAF"/>
    <w:rsid w:val="008D4093"/>
    <w:rsid w:val="008D45C5"/>
    <w:rsid w:val="008D45D8"/>
    <w:rsid w:val="008D4F75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D7F7F"/>
    <w:rsid w:val="008E0104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662E"/>
    <w:rsid w:val="008E692A"/>
    <w:rsid w:val="008E6C77"/>
    <w:rsid w:val="008E7478"/>
    <w:rsid w:val="008E75B3"/>
    <w:rsid w:val="008E78CD"/>
    <w:rsid w:val="008F0017"/>
    <w:rsid w:val="008F016E"/>
    <w:rsid w:val="008F0319"/>
    <w:rsid w:val="008F032F"/>
    <w:rsid w:val="008F06E8"/>
    <w:rsid w:val="008F10DE"/>
    <w:rsid w:val="008F1382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E48"/>
    <w:rsid w:val="008F6F34"/>
    <w:rsid w:val="008F71B0"/>
    <w:rsid w:val="008F7240"/>
    <w:rsid w:val="008F7579"/>
    <w:rsid w:val="008F787E"/>
    <w:rsid w:val="008F7977"/>
    <w:rsid w:val="008F7EB1"/>
    <w:rsid w:val="00900491"/>
    <w:rsid w:val="009016E4"/>
    <w:rsid w:val="0090171A"/>
    <w:rsid w:val="00901A7B"/>
    <w:rsid w:val="00901B07"/>
    <w:rsid w:val="009022AB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A7F"/>
    <w:rsid w:val="00906D97"/>
    <w:rsid w:val="00906E36"/>
    <w:rsid w:val="009071B0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F33"/>
    <w:rsid w:val="00912AE4"/>
    <w:rsid w:val="00912D01"/>
    <w:rsid w:val="00912E6C"/>
    <w:rsid w:val="00913339"/>
    <w:rsid w:val="00913C32"/>
    <w:rsid w:val="00913CA8"/>
    <w:rsid w:val="00914A9E"/>
    <w:rsid w:val="00914B43"/>
    <w:rsid w:val="00914D01"/>
    <w:rsid w:val="00915007"/>
    <w:rsid w:val="00915080"/>
    <w:rsid w:val="00915521"/>
    <w:rsid w:val="00915C35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298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101"/>
    <w:rsid w:val="009301ED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AFF"/>
    <w:rsid w:val="00932B6F"/>
    <w:rsid w:val="00933337"/>
    <w:rsid w:val="00933654"/>
    <w:rsid w:val="0093402F"/>
    <w:rsid w:val="009341E8"/>
    <w:rsid w:val="0093496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584"/>
    <w:rsid w:val="0095563C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561"/>
    <w:rsid w:val="009609CD"/>
    <w:rsid w:val="00960AD1"/>
    <w:rsid w:val="00961488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448"/>
    <w:rsid w:val="009765C4"/>
    <w:rsid w:val="009765FE"/>
    <w:rsid w:val="0097665C"/>
    <w:rsid w:val="0097668E"/>
    <w:rsid w:val="00976D03"/>
    <w:rsid w:val="00976F20"/>
    <w:rsid w:val="00976FAE"/>
    <w:rsid w:val="0097704C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1E49"/>
    <w:rsid w:val="009824AB"/>
    <w:rsid w:val="009827CC"/>
    <w:rsid w:val="00982C88"/>
    <w:rsid w:val="00982FBE"/>
    <w:rsid w:val="00983437"/>
    <w:rsid w:val="00983535"/>
    <w:rsid w:val="00983878"/>
    <w:rsid w:val="00983B3B"/>
    <w:rsid w:val="00984132"/>
    <w:rsid w:val="009842A7"/>
    <w:rsid w:val="0098441B"/>
    <w:rsid w:val="00984527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A1"/>
    <w:rsid w:val="009916F0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CE8"/>
    <w:rsid w:val="009A046F"/>
    <w:rsid w:val="009A077A"/>
    <w:rsid w:val="009A07D8"/>
    <w:rsid w:val="009A091D"/>
    <w:rsid w:val="009A0EDE"/>
    <w:rsid w:val="009A120A"/>
    <w:rsid w:val="009A1329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253"/>
    <w:rsid w:val="009A53FB"/>
    <w:rsid w:val="009A54D8"/>
    <w:rsid w:val="009A5621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4FB"/>
    <w:rsid w:val="009B7A62"/>
    <w:rsid w:val="009B7D94"/>
    <w:rsid w:val="009B7EA4"/>
    <w:rsid w:val="009B7F1D"/>
    <w:rsid w:val="009C0066"/>
    <w:rsid w:val="009C0F66"/>
    <w:rsid w:val="009C0F9F"/>
    <w:rsid w:val="009C144F"/>
    <w:rsid w:val="009C1584"/>
    <w:rsid w:val="009C160A"/>
    <w:rsid w:val="009C1789"/>
    <w:rsid w:val="009C1A56"/>
    <w:rsid w:val="009C1E35"/>
    <w:rsid w:val="009C20E9"/>
    <w:rsid w:val="009C2381"/>
    <w:rsid w:val="009C24AA"/>
    <w:rsid w:val="009C282B"/>
    <w:rsid w:val="009C28E2"/>
    <w:rsid w:val="009C2907"/>
    <w:rsid w:val="009C2A37"/>
    <w:rsid w:val="009C2DE3"/>
    <w:rsid w:val="009C30E0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AC8"/>
    <w:rsid w:val="009C7B7F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4CE2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9C6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1030E"/>
    <w:rsid w:val="00A10686"/>
    <w:rsid w:val="00A10A6F"/>
    <w:rsid w:val="00A1178E"/>
    <w:rsid w:val="00A117DD"/>
    <w:rsid w:val="00A11D28"/>
    <w:rsid w:val="00A11F23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F61"/>
    <w:rsid w:val="00A15A9A"/>
    <w:rsid w:val="00A15C60"/>
    <w:rsid w:val="00A16101"/>
    <w:rsid w:val="00A161BB"/>
    <w:rsid w:val="00A16336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876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7"/>
    <w:rsid w:val="00A331FE"/>
    <w:rsid w:val="00A344F3"/>
    <w:rsid w:val="00A34FA9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FFB"/>
    <w:rsid w:val="00A404CE"/>
    <w:rsid w:val="00A408BB"/>
    <w:rsid w:val="00A40F0F"/>
    <w:rsid w:val="00A40F81"/>
    <w:rsid w:val="00A41A51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50DE5"/>
    <w:rsid w:val="00A511DF"/>
    <w:rsid w:val="00A519D8"/>
    <w:rsid w:val="00A51B87"/>
    <w:rsid w:val="00A51E65"/>
    <w:rsid w:val="00A51F5E"/>
    <w:rsid w:val="00A52662"/>
    <w:rsid w:val="00A52692"/>
    <w:rsid w:val="00A5291A"/>
    <w:rsid w:val="00A535E8"/>
    <w:rsid w:val="00A539AD"/>
    <w:rsid w:val="00A53CE8"/>
    <w:rsid w:val="00A54110"/>
    <w:rsid w:val="00A54504"/>
    <w:rsid w:val="00A545D4"/>
    <w:rsid w:val="00A5477B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3E2"/>
    <w:rsid w:val="00A6077C"/>
    <w:rsid w:val="00A60786"/>
    <w:rsid w:val="00A60EE4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528"/>
    <w:rsid w:val="00A63D87"/>
    <w:rsid w:val="00A63E49"/>
    <w:rsid w:val="00A6425C"/>
    <w:rsid w:val="00A64442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E94"/>
    <w:rsid w:val="00A731FA"/>
    <w:rsid w:val="00A73583"/>
    <w:rsid w:val="00A74026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1291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A06E6"/>
    <w:rsid w:val="00AA0904"/>
    <w:rsid w:val="00AA0928"/>
    <w:rsid w:val="00AA0B3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1FB"/>
    <w:rsid w:val="00AA549B"/>
    <w:rsid w:val="00AA5520"/>
    <w:rsid w:val="00AA562E"/>
    <w:rsid w:val="00AA5BA7"/>
    <w:rsid w:val="00AA5FDA"/>
    <w:rsid w:val="00AA65E5"/>
    <w:rsid w:val="00AA6913"/>
    <w:rsid w:val="00AA6A59"/>
    <w:rsid w:val="00AA7049"/>
    <w:rsid w:val="00AA704C"/>
    <w:rsid w:val="00AA765E"/>
    <w:rsid w:val="00AA7730"/>
    <w:rsid w:val="00AA7965"/>
    <w:rsid w:val="00AB010D"/>
    <w:rsid w:val="00AB0482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F3B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765"/>
    <w:rsid w:val="00AD5E9F"/>
    <w:rsid w:val="00AD60CC"/>
    <w:rsid w:val="00AD61C3"/>
    <w:rsid w:val="00AD61D3"/>
    <w:rsid w:val="00AD6802"/>
    <w:rsid w:val="00AD6AF9"/>
    <w:rsid w:val="00AD6CBA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A56"/>
    <w:rsid w:val="00AE2DE7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E7C67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E6F"/>
    <w:rsid w:val="00B02674"/>
    <w:rsid w:val="00B029C8"/>
    <w:rsid w:val="00B03799"/>
    <w:rsid w:val="00B03A6D"/>
    <w:rsid w:val="00B03A73"/>
    <w:rsid w:val="00B03D2A"/>
    <w:rsid w:val="00B03DEB"/>
    <w:rsid w:val="00B040D7"/>
    <w:rsid w:val="00B04664"/>
    <w:rsid w:val="00B049D7"/>
    <w:rsid w:val="00B04FEC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F38"/>
    <w:rsid w:val="00B154E9"/>
    <w:rsid w:val="00B159B7"/>
    <w:rsid w:val="00B16042"/>
    <w:rsid w:val="00B16578"/>
    <w:rsid w:val="00B16739"/>
    <w:rsid w:val="00B16845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E80"/>
    <w:rsid w:val="00B27F84"/>
    <w:rsid w:val="00B30058"/>
    <w:rsid w:val="00B30283"/>
    <w:rsid w:val="00B30754"/>
    <w:rsid w:val="00B308A5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EB7"/>
    <w:rsid w:val="00B34EC9"/>
    <w:rsid w:val="00B351E3"/>
    <w:rsid w:val="00B3534B"/>
    <w:rsid w:val="00B35F47"/>
    <w:rsid w:val="00B36689"/>
    <w:rsid w:val="00B366CF"/>
    <w:rsid w:val="00B36E13"/>
    <w:rsid w:val="00B3748D"/>
    <w:rsid w:val="00B376CF"/>
    <w:rsid w:val="00B37B07"/>
    <w:rsid w:val="00B37B91"/>
    <w:rsid w:val="00B37CF4"/>
    <w:rsid w:val="00B409E9"/>
    <w:rsid w:val="00B40A57"/>
    <w:rsid w:val="00B41947"/>
    <w:rsid w:val="00B41D87"/>
    <w:rsid w:val="00B423C2"/>
    <w:rsid w:val="00B428B7"/>
    <w:rsid w:val="00B428F2"/>
    <w:rsid w:val="00B42ACA"/>
    <w:rsid w:val="00B43CFD"/>
    <w:rsid w:val="00B43F22"/>
    <w:rsid w:val="00B440B7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C2F"/>
    <w:rsid w:val="00B5406D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D52"/>
    <w:rsid w:val="00B57EFD"/>
    <w:rsid w:val="00B60930"/>
    <w:rsid w:val="00B60BBB"/>
    <w:rsid w:val="00B61C4C"/>
    <w:rsid w:val="00B61D91"/>
    <w:rsid w:val="00B63100"/>
    <w:rsid w:val="00B63747"/>
    <w:rsid w:val="00B63E0F"/>
    <w:rsid w:val="00B63EE9"/>
    <w:rsid w:val="00B64242"/>
    <w:rsid w:val="00B643C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90A"/>
    <w:rsid w:val="00B74A2F"/>
    <w:rsid w:val="00B74A9F"/>
    <w:rsid w:val="00B756D1"/>
    <w:rsid w:val="00B7685C"/>
    <w:rsid w:val="00B7698A"/>
    <w:rsid w:val="00B76ACF"/>
    <w:rsid w:val="00B76E11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118B"/>
    <w:rsid w:val="00B8138A"/>
    <w:rsid w:val="00B8159B"/>
    <w:rsid w:val="00B81799"/>
    <w:rsid w:val="00B81A6C"/>
    <w:rsid w:val="00B8212B"/>
    <w:rsid w:val="00B824C1"/>
    <w:rsid w:val="00B825C7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DFE"/>
    <w:rsid w:val="00B871EE"/>
    <w:rsid w:val="00B87301"/>
    <w:rsid w:val="00B8748B"/>
    <w:rsid w:val="00B87597"/>
    <w:rsid w:val="00B87B23"/>
    <w:rsid w:val="00B87E7F"/>
    <w:rsid w:val="00B90458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719D"/>
    <w:rsid w:val="00BA730F"/>
    <w:rsid w:val="00BA74DC"/>
    <w:rsid w:val="00BA7546"/>
    <w:rsid w:val="00BA7627"/>
    <w:rsid w:val="00BA7EE7"/>
    <w:rsid w:val="00BB003F"/>
    <w:rsid w:val="00BB034A"/>
    <w:rsid w:val="00BB04E4"/>
    <w:rsid w:val="00BB09EA"/>
    <w:rsid w:val="00BB0B80"/>
    <w:rsid w:val="00BB0FF8"/>
    <w:rsid w:val="00BB16AD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A9B"/>
    <w:rsid w:val="00BB563B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852"/>
    <w:rsid w:val="00BC2F00"/>
    <w:rsid w:val="00BC42A7"/>
    <w:rsid w:val="00BC4418"/>
    <w:rsid w:val="00BC4A4C"/>
    <w:rsid w:val="00BC5857"/>
    <w:rsid w:val="00BC5BDB"/>
    <w:rsid w:val="00BC5E87"/>
    <w:rsid w:val="00BC72AC"/>
    <w:rsid w:val="00BC7394"/>
    <w:rsid w:val="00BC762C"/>
    <w:rsid w:val="00BC79C7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3F5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1536"/>
    <w:rsid w:val="00BE1609"/>
    <w:rsid w:val="00BE190D"/>
    <w:rsid w:val="00BE1972"/>
    <w:rsid w:val="00BE1AEC"/>
    <w:rsid w:val="00BE2318"/>
    <w:rsid w:val="00BE28A5"/>
    <w:rsid w:val="00BE330E"/>
    <w:rsid w:val="00BE3770"/>
    <w:rsid w:val="00BE41BE"/>
    <w:rsid w:val="00BE4384"/>
    <w:rsid w:val="00BE563C"/>
    <w:rsid w:val="00BE60BD"/>
    <w:rsid w:val="00BE63DF"/>
    <w:rsid w:val="00BE65A3"/>
    <w:rsid w:val="00BE66A0"/>
    <w:rsid w:val="00BE6953"/>
    <w:rsid w:val="00BE6DA8"/>
    <w:rsid w:val="00BE75AC"/>
    <w:rsid w:val="00BE7ABB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D9"/>
    <w:rsid w:val="00BF7B7D"/>
    <w:rsid w:val="00BF7F3B"/>
    <w:rsid w:val="00C00EF8"/>
    <w:rsid w:val="00C0136F"/>
    <w:rsid w:val="00C014C7"/>
    <w:rsid w:val="00C01806"/>
    <w:rsid w:val="00C01841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74E"/>
    <w:rsid w:val="00C23A94"/>
    <w:rsid w:val="00C23B2C"/>
    <w:rsid w:val="00C23B78"/>
    <w:rsid w:val="00C23FCF"/>
    <w:rsid w:val="00C24193"/>
    <w:rsid w:val="00C2447B"/>
    <w:rsid w:val="00C248D6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305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2F4"/>
    <w:rsid w:val="00C3632F"/>
    <w:rsid w:val="00C365D9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3187"/>
    <w:rsid w:val="00C43AAE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A5E"/>
    <w:rsid w:val="00C470E9"/>
    <w:rsid w:val="00C4710A"/>
    <w:rsid w:val="00C47A13"/>
    <w:rsid w:val="00C47B8C"/>
    <w:rsid w:val="00C50252"/>
    <w:rsid w:val="00C5070E"/>
    <w:rsid w:val="00C507F6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16"/>
    <w:rsid w:val="00C65577"/>
    <w:rsid w:val="00C657B0"/>
    <w:rsid w:val="00C65973"/>
    <w:rsid w:val="00C65C63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BF8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88E"/>
    <w:rsid w:val="00C77E6F"/>
    <w:rsid w:val="00C77FE5"/>
    <w:rsid w:val="00C8013E"/>
    <w:rsid w:val="00C80CF9"/>
    <w:rsid w:val="00C81305"/>
    <w:rsid w:val="00C81F7A"/>
    <w:rsid w:val="00C8209B"/>
    <w:rsid w:val="00C824C8"/>
    <w:rsid w:val="00C82F9F"/>
    <w:rsid w:val="00C8351C"/>
    <w:rsid w:val="00C839B6"/>
    <w:rsid w:val="00C83C13"/>
    <w:rsid w:val="00C840C9"/>
    <w:rsid w:val="00C8457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888"/>
    <w:rsid w:val="00C94CCB"/>
    <w:rsid w:val="00C94E9A"/>
    <w:rsid w:val="00C94F37"/>
    <w:rsid w:val="00C95AA4"/>
    <w:rsid w:val="00C95CFF"/>
    <w:rsid w:val="00C960A2"/>
    <w:rsid w:val="00C96277"/>
    <w:rsid w:val="00C962B6"/>
    <w:rsid w:val="00C965E9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53B"/>
    <w:rsid w:val="00CA796C"/>
    <w:rsid w:val="00CA7EEF"/>
    <w:rsid w:val="00CB014F"/>
    <w:rsid w:val="00CB0450"/>
    <w:rsid w:val="00CB0E69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53AA"/>
    <w:rsid w:val="00CC56B8"/>
    <w:rsid w:val="00CC5D22"/>
    <w:rsid w:val="00CC5EE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D51"/>
    <w:rsid w:val="00CD2D60"/>
    <w:rsid w:val="00CD2F17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7725"/>
    <w:rsid w:val="00CD7A16"/>
    <w:rsid w:val="00CD7BA6"/>
    <w:rsid w:val="00CD7C22"/>
    <w:rsid w:val="00CD7CEF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52F"/>
    <w:rsid w:val="00CF29BC"/>
    <w:rsid w:val="00CF2AAF"/>
    <w:rsid w:val="00CF2DB4"/>
    <w:rsid w:val="00CF30EE"/>
    <w:rsid w:val="00CF358A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2F8D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A5F"/>
    <w:rsid w:val="00D10D6D"/>
    <w:rsid w:val="00D11718"/>
    <w:rsid w:val="00D119D2"/>
    <w:rsid w:val="00D11AF9"/>
    <w:rsid w:val="00D11B9C"/>
    <w:rsid w:val="00D11C62"/>
    <w:rsid w:val="00D11E67"/>
    <w:rsid w:val="00D124F9"/>
    <w:rsid w:val="00D12509"/>
    <w:rsid w:val="00D12706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5BE4"/>
    <w:rsid w:val="00D263AF"/>
    <w:rsid w:val="00D26856"/>
    <w:rsid w:val="00D268CB"/>
    <w:rsid w:val="00D270DC"/>
    <w:rsid w:val="00D2710F"/>
    <w:rsid w:val="00D27513"/>
    <w:rsid w:val="00D279BE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CDA"/>
    <w:rsid w:val="00D33F6E"/>
    <w:rsid w:val="00D34002"/>
    <w:rsid w:val="00D3441E"/>
    <w:rsid w:val="00D347A6"/>
    <w:rsid w:val="00D348A7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A1"/>
    <w:rsid w:val="00D4121F"/>
    <w:rsid w:val="00D412A5"/>
    <w:rsid w:val="00D412AB"/>
    <w:rsid w:val="00D41576"/>
    <w:rsid w:val="00D41A9D"/>
    <w:rsid w:val="00D41D24"/>
    <w:rsid w:val="00D41DC6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635"/>
    <w:rsid w:val="00D51FB2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336"/>
    <w:rsid w:val="00D55343"/>
    <w:rsid w:val="00D5562B"/>
    <w:rsid w:val="00D55A1F"/>
    <w:rsid w:val="00D55D49"/>
    <w:rsid w:val="00D55D82"/>
    <w:rsid w:val="00D562E1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BC0"/>
    <w:rsid w:val="00D66DE7"/>
    <w:rsid w:val="00D66FBE"/>
    <w:rsid w:val="00D670FB"/>
    <w:rsid w:val="00D67637"/>
    <w:rsid w:val="00D67D7C"/>
    <w:rsid w:val="00D70280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B0E"/>
    <w:rsid w:val="00D76E63"/>
    <w:rsid w:val="00D76ECC"/>
    <w:rsid w:val="00D7721F"/>
    <w:rsid w:val="00D776B1"/>
    <w:rsid w:val="00D77773"/>
    <w:rsid w:val="00D77A78"/>
    <w:rsid w:val="00D77B82"/>
    <w:rsid w:val="00D77E8C"/>
    <w:rsid w:val="00D80321"/>
    <w:rsid w:val="00D8093D"/>
    <w:rsid w:val="00D80F80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F7"/>
    <w:rsid w:val="00D83295"/>
    <w:rsid w:val="00D83337"/>
    <w:rsid w:val="00D83857"/>
    <w:rsid w:val="00D83E03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D37"/>
    <w:rsid w:val="00D86E45"/>
    <w:rsid w:val="00D86ED3"/>
    <w:rsid w:val="00D86F62"/>
    <w:rsid w:val="00D879B4"/>
    <w:rsid w:val="00D87CA7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4105"/>
    <w:rsid w:val="00D959E8"/>
    <w:rsid w:val="00D96608"/>
    <w:rsid w:val="00D9696D"/>
    <w:rsid w:val="00D96A76"/>
    <w:rsid w:val="00D96B49"/>
    <w:rsid w:val="00D96D33"/>
    <w:rsid w:val="00D97282"/>
    <w:rsid w:val="00D972D8"/>
    <w:rsid w:val="00D9732C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052"/>
    <w:rsid w:val="00DA699E"/>
    <w:rsid w:val="00DA6EF4"/>
    <w:rsid w:val="00DA70C1"/>
    <w:rsid w:val="00DA71FC"/>
    <w:rsid w:val="00DA773B"/>
    <w:rsid w:val="00DA773C"/>
    <w:rsid w:val="00DA79F5"/>
    <w:rsid w:val="00DA7C40"/>
    <w:rsid w:val="00DA7FA5"/>
    <w:rsid w:val="00DB00CC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820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B6F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24CB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7191"/>
    <w:rsid w:val="00DE757F"/>
    <w:rsid w:val="00DE7936"/>
    <w:rsid w:val="00DE795B"/>
    <w:rsid w:val="00DE7A0C"/>
    <w:rsid w:val="00DF00E1"/>
    <w:rsid w:val="00DF0ACB"/>
    <w:rsid w:val="00DF19D2"/>
    <w:rsid w:val="00DF1B6E"/>
    <w:rsid w:val="00DF1C1F"/>
    <w:rsid w:val="00DF2426"/>
    <w:rsid w:val="00DF2475"/>
    <w:rsid w:val="00DF27D4"/>
    <w:rsid w:val="00DF2A15"/>
    <w:rsid w:val="00DF2A2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D07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49"/>
    <w:rsid w:val="00E03258"/>
    <w:rsid w:val="00E03568"/>
    <w:rsid w:val="00E03987"/>
    <w:rsid w:val="00E03B3C"/>
    <w:rsid w:val="00E03F17"/>
    <w:rsid w:val="00E04181"/>
    <w:rsid w:val="00E04B2A"/>
    <w:rsid w:val="00E04DF4"/>
    <w:rsid w:val="00E052A1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BD7"/>
    <w:rsid w:val="00E301E9"/>
    <w:rsid w:val="00E303DF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E1"/>
    <w:rsid w:val="00E32654"/>
    <w:rsid w:val="00E32E91"/>
    <w:rsid w:val="00E33787"/>
    <w:rsid w:val="00E33A8C"/>
    <w:rsid w:val="00E33D0A"/>
    <w:rsid w:val="00E33E2A"/>
    <w:rsid w:val="00E34703"/>
    <w:rsid w:val="00E349E2"/>
    <w:rsid w:val="00E3534D"/>
    <w:rsid w:val="00E355C6"/>
    <w:rsid w:val="00E35A0F"/>
    <w:rsid w:val="00E35E0D"/>
    <w:rsid w:val="00E3654A"/>
    <w:rsid w:val="00E36578"/>
    <w:rsid w:val="00E36B8D"/>
    <w:rsid w:val="00E36E6E"/>
    <w:rsid w:val="00E37332"/>
    <w:rsid w:val="00E37496"/>
    <w:rsid w:val="00E376F9"/>
    <w:rsid w:val="00E377AE"/>
    <w:rsid w:val="00E40752"/>
    <w:rsid w:val="00E40FBE"/>
    <w:rsid w:val="00E418C8"/>
    <w:rsid w:val="00E41BDD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9E2"/>
    <w:rsid w:val="00E44DDD"/>
    <w:rsid w:val="00E44E54"/>
    <w:rsid w:val="00E455E3"/>
    <w:rsid w:val="00E45695"/>
    <w:rsid w:val="00E45B61"/>
    <w:rsid w:val="00E45F39"/>
    <w:rsid w:val="00E467A2"/>
    <w:rsid w:val="00E46D0A"/>
    <w:rsid w:val="00E46D46"/>
    <w:rsid w:val="00E46DFF"/>
    <w:rsid w:val="00E46FDA"/>
    <w:rsid w:val="00E47022"/>
    <w:rsid w:val="00E471BD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9B7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209"/>
    <w:rsid w:val="00E72339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14D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4129"/>
    <w:rsid w:val="00E9439F"/>
    <w:rsid w:val="00E94F78"/>
    <w:rsid w:val="00E94FE2"/>
    <w:rsid w:val="00E9502D"/>
    <w:rsid w:val="00E9508B"/>
    <w:rsid w:val="00E95715"/>
    <w:rsid w:val="00E95919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5F14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BEE"/>
    <w:rsid w:val="00EB3D0C"/>
    <w:rsid w:val="00EB3E37"/>
    <w:rsid w:val="00EB3F89"/>
    <w:rsid w:val="00EB41FD"/>
    <w:rsid w:val="00EB4259"/>
    <w:rsid w:val="00EB43EA"/>
    <w:rsid w:val="00EB4648"/>
    <w:rsid w:val="00EB514B"/>
    <w:rsid w:val="00EB59FD"/>
    <w:rsid w:val="00EB5CE4"/>
    <w:rsid w:val="00EB5DC7"/>
    <w:rsid w:val="00EB5FA5"/>
    <w:rsid w:val="00EB601C"/>
    <w:rsid w:val="00EB635C"/>
    <w:rsid w:val="00EB6613"/>
    <w:rsid w:val="00EB6764"/>
    <w:rsid w:val="00EB6976"/>
    <w:rsid w:val="00EB69F2"/>
    <w:rsid w:val="00EB6B71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33FE"/>
    <w:rsid w:val="00EC36C4"/>
    <w:rsid w:val="00EC3A78"/>
    <w:rsid w:val="00EC3A89"/>
    <w:rsid w:val="00EC41EE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9ED"/>
    <w:rsid w:val="00EC7AC5"/>
    <w:rsid w:val="00EC7B7D"/>
    <w:rsid w:val="00EC7CBB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99C"/>
    <w:rsid w:val="00ED5A5D"/>
    <w:rsid w:val="00ED5E65"/>
    <w:rsid w:val="00ED5F8B"/>
    <w:rsid w:val="00ED64D6"/>
    <w:rsid w:val="00ED674D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2CD"/>
    <w:rsid w:val="00EE22D2"/>
    <w:rsid w:val="00EE2511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CA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69A6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6439"/>
    <w:rsid w:val="00F0645D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316F"/>
    <w:rsid w:val="00F13267"/>
    <w:rsid w:val="00F13427"/>
    <w:rsid w:val="00F138BC"/>
    <w:rsid w:val="00F13930"/>
    <w:rsid w:val="00F13B2E"/>
    <w:rsid w:val="00F1432B"/>
    <w:rsid w:val="00F143F0"/>
    <w:rsid w:val="00F148C3"/>
    <w:rsid w:val="00F1528A"/>
    <w:rsid w:val="00F155EC"/>
    <w:rsid w:val="00F15A6D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15CF"/>
    <w:rsid w:val="00F216BA"/>
    <w:rsid w:val="00F21EA9"/>
    <w:rsid w:val="00F220E9"/>
    <w:rsid w:val="00F224FB"/>
    <w:rsid w:val="00F2252F"/>
    <w:rsid w:val="00F227CD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5D15"/>
    <w:rsid w:val="00F2624B"/>
    <w:rsid w:val="00F2629E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C3D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AC"/>
    <w:rsid w:val="00F41125"/>
    <w:rsid w:val="00F413A3"/>
    <w:rsid w:val="00F4188B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C36"/>
    <w:rsid w:val="00F51E7F"/>
    <w:rsid w:val="00F5216E"/>
    <w:rsid w:val="00F52494"/>
    <w:rsid w:val="00F52906"/>
    <w:rsid w:val="00F529C4"/>
    <w:rsid w:val="00F53703"/>
    <w:rsid w:val="00F53AA5"/>
    <w:rsid w:val="00F53C35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7057"/>
    <w:rsid w:val="00F5717B"/>
    <w:rsid w:val="00F57772"/>
    <w:rsid w:val="00F57809"/>
    <w:rsid w:val="00F57D47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0F"/>
    <w:rsid w:val="00F7014D"/>
    <w:rsid w:val="00F7046D"/>
    <w:rsid w:val="00F706F0"/>
    <w:rsid w:val="00F70ABA"/>
    <w:rsid w:val="00F712C0"/>
    <w:rsid w:val="00F715F1"/>
    <w:rsid w:val="00F71847"/>
    <w:rsid w:val="00F71881"/>
    <w:rsid w:val="00F718FA"/>
    <w:rsid w:val="00F71B27"/>
    <w:rsid w:val="00F71D66"/>
    <w:rsid w:val="00F72523"/>
    <w:rsid w:val="00F7255F"/>
    <w:rsid w:val="00F72743"/>
    <w:rsid w:val="00F728AE"/>
    <w:rsid w:val="00F736DB"/>
    <w:rsid w:val="00F73760"/>
    <w:rsid w:val="00F7377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B3"/>
    <w:rsid w:val="00F77382"/>
    <w:rsid w:val="00F77AFC"/>
    <w:rsid w:val="00F77C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8C"/>
    <w:rsid w:val="00F822F2"/>
    <w:rsid w:val="00F824CC"/>
    <w:rsid w:val="00F82556"/>
    <w:rsid w:val="00F82673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CDC"/>
    <w:rsid w:val="00F870F4"/>
    <w:rsid w:val="00F87211"/>
    <w:rsid w:val="00F87307"/>
    <w:rsid w:val="00F87365"/>
    <w:rsid w:val="00F87401"/>
    <w:rsid w:val="00F875B1"/>
    <w:rsid w:val="00F87602"/>
    <w:rsid w:val="00F87A7D"/>
    <w:rsid w:val="00F9017D"/>
    <w:rsid w:val="00F9027F"/>
    <w:rsid w:val="00F9059F"/>
    <w:rsid w:val="00F90919"/>
    <w:rsid w:val="00F90B1B"/>
    <w:rsid w:val="00F90F2E"/>
    <w:rsid w:val="00F9101B"/>
    <w:rsid w:val="00F91060"/>
    <w:rsid w:val="00F9147B"/>
    <w:rsid w:val="00F91E43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6E6D"/>
    <w:rsid w:val="00F9735D"/>
    <w:rsid w:val="00F9796F"/>
    <w:rsid w:val="00F97A6D"/>
    <w:rsid w:val="00F97C04"/>
    <w:rsid w:val="00F97F25"/>
    <w:rsid w:val="00FA07E7"/>
    <w:rsid w:val="00FA0948"/>
    <w:rsid w:val="00FA0AB9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D4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E1B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B49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7AC2"/>
    <w:rsid w:val="00FC7D7E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4079"/>
    <w:rsid w:val="00FF428C"/>
    <w:rsid w:val="00FF47CD"/>
    <w:rsid w:val="00FF48FF"/>
    <w:rsid w:val="00FF524E"/>
    <w:rsid w:val="00FF52F5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77D"/>
    <w:rsid w:val="00FF786B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3680D9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3075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rsid w:val="00AE2DE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xmsonormal">
    <w:name w:val="x_msonormal"/>
    <w:basedOn w:val="Normal"/>
    <w:rsid w:val="00C0136F"/>
    <w:rPr>
      <w:rFonts w:ascii="Calibri" w:eastAsiaTheme="minorHAnsi" w:hAnsi="Calibri" w:cs="Calibri"/>
      <w:szCs w:val="22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30520-14AE-4AFA-B62A-42A158BE8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Phatra, Kaewjaroenpisan</dc:creator>
  <cp:keywords/>
  <dc:description/>
  <cp:lastModifiedBy>Nitinath, Kajohntridach</cp:lastModifiedBy>
  <cp:revision>3</cp:revision>
  <cp:lastPrinted>2021-05-06T06:40:00Z</cp:lastPrinted>
  <dcterms:created xsi:type="dcterms:W3CDTF">2021-05-12T12:27:00Z</dcterms:created>
  <dcterms:modified xsi:type="dcterms:W3CDTF">2021-05-12T12:29:00Z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