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47C8617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84B2FB2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71BE8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1A6BBB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FBABC6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1110C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67DA65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43210C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8B26AE" w:rsidRPr="00BA3B87" w14:paraId="6BD7270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DB4710" w14:textId="4471471D" w:rsidR="008B26AE" w:rsidRPr="00BC65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C4203C2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97063C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B26AE" w:rsidRPr="00BA3B87" w14:paraId="79CE6E6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021648" w14:textId="53649197" w:rsidR="008B26AE" w:rsidRPr="00BC65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1DAC09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45DB3FA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8B26AE" w:rsidRPr="00BA3B87" w14:paraId="73C06128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F29631" w14:textId="26D59F0C" w:rsidR="008B26AE" w:rsidRPr="00BC65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78969E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B36E372" w14:textId="0DE51D38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353E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Pr="00C353E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="00281CAD" w:rsidRPr="00281C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353E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(Covid-19)</w:t>
            </w:r>
          </w:p>
        </w:tc>
      </w:tr>
      <w:tr w:rsidR="008B26AE" w:rsidRPr="00BA3B87" w14:paraId="23FF8F7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5C2615" w14:textId="705B8461" w:rsidR="008B26AE" w:rsidRPr="00BC65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2DB27F" w14:textId="77777777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2574D2" w14:textId="23ED72FC" w:rsidR="008B26AE" w:rsidRPr="00BA3B87" w:rsidRDefault="008B26AE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="003F561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45568" w:rsidRPr="00BA3B87" w14:paraId="5910365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63BE65" w14:textId="0298A718" w:rsidR="00245568" w:rsidRPr="00BC65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8BF5B8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5E6331" w14:textId="6935FA8D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64581A" w:rsidRPr="006458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245568" w:rsidRPr="00BA3B87" w14:paraId="7967615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2F35F3" w14:textId="1949741A" w:rsidR="00245568" w:rsidRPr="00BC6587" w:rsidRDefault="002C5BBD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3578D5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6936C7" w14:textId="6E6E1EF3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เงินลงทุนในบริษัทร่วมและการค้า</w:t>
            </w:r>
          </w:p>
        </w:tc>
      </w:tr>
      <w:tr w:rsidR="00245568" w:rsidRPr="00BA3B87" w14:paraId="58804EF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EE3F0" w14:textId="07AA4053" w:rsidR="00245568" w:rsidRPr="00BC6587" w:rsidRDefault="002C5BBD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C4B15AC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8B5D20" w14:textId="11A6386E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245568" w:rsidRPr="00BA3B87" w14:paraId="601F07D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635338" w14:textId="24CC6482" w:rsidR="00245568" w:rsidRPr="00BC6587" w:rsidRDefault="002C5BBD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7C693A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DDC6C4" w14:textId="30CF9A05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45568" w:rsidRPr="00BA3B87" w14:paraId="4BFAA22D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7DD878" w14:textId="480BB56C" w:rsidR="00245568" w:rsidRPr="00BC6587" w:rsidRDefault="002C5BBD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3E640FE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584276" w14:textId="6A20F9D2" w:rsidR="00245568" w:rsidRPr="00C241F2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241F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45568" w:rsidRPr="00BA3B87" w14:paraId="7B712E7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2C751B" w14:textId="06819888" w:rsidR="00245568" w:rsidRPr="00BC65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C5BB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9958810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91C64D" w14:textId="708A28B1" w:rsidR="00245568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245568" w:rsidRPr="00BA3B87" w14:paraId="45C2872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0FA747" w14:textId="12149567" w:rsidR="00245568" w:rsidRPr="00BC65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C5BB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911CF2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1034B2" w14:textId="7F481312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45568" w:rsidRPr="00BA3B87" w14:paraId="33558F1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F0B58" w14:textId="32F07F18" w:rsidR="00245568" w:rsidRPr="00BC65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C5BB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6B31CF6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6AFC15" w14:textId="676F485B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5568" w:rsidRPr="00BA3B87" w14:paraId="1D73B54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5E460E" w14:textId="6D7115A4" w:rsidR="00245568" w:rsidRPr="00BC65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5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C5BB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FB280D8" w14:textId="77777777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05BEC0" w14:textId="3337C86A" w:rsidR="00245568" w:rsidRPr="00BA3B87" w:rsidRDefault="00245568" w:rsidP="002455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2812E0" w:rsidRPr="00BA3B87" w14:paraId="1855049E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A793B9" w14:textId="5B12A23E" w:rsidR="002812E0" w:rsidRPr="00BC65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940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DAC5BE" w14:textId="77777777" w:rsidR="002812E0" w:rsidRPr="00BA3B87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E10A4E" w14:textId="42FA757B" w:rsidR="002812E0" w:rsidRPr="001A0D1E" w:rsidRDefault="002812E0" w:rsidP="008B26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คดีฟ้องร้อง</w:t>
            </w:r>
          </w:p>
        </w:tc>
      </w:tr>
      <w:tr w:rsidR="002430EB" w:rsidRPr="00BA3B87" w14:paraId="56A071F2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B29906" w14:textId="5E8AB281" w:rsidR="002430EB" w:rsidRPr="00BA3B87" w:rsidRDefault="006A3DFE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940B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A564AD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4143776" w14:textId="581AA05F" w:rsidR="002430EB" w:rsidRPr="006A3DFE" w:rsidRDefault="006A3DFE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2812E0" w:rsidRPr="00BA3B87" w14:paraId="779DD9F7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77B3BA" w14:textId="77777777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6C79A" w14:textId="77777777" w:rsidR="002812E0" w:rsidRPr="00BA3B87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944166" w14:textId="77777777" w:rsidR="002812E0" w:rsidRDefault="002812E0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  <w:tr w:rsidR="002430EB" w:rsidRPr="00BA3B87" w14:paraId="6AE2401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BCCF62" w14:textId="77777777" w:rsidR="002430EB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CB8B3" w14:textId="77777777" w:rsidR="002430EB" w:rsidRPr="00BA3B87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F65331" w14:textId="77777777" w:rsidR="002430EB" w:rsidRPr="0045264A" w:rsidRDefault="002430EB" w:rsidP="002430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</w:tr>
    </w:tbl>
    <w:p w14:paraId="04C087AC" w14:textId="77777777" w:rsidR="00276700" w:rsidRPr="00276700" w:rsidRDefault="001940B5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276700" w:rsidRPr="0027670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276700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7441409" w14:textId="43520706" w:rsidR="006F68AE" w:rsidRPr="003E7076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27670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777016">
        <w:rPr>
          <w:rFonts w:ascii="Angsana New" w:hAnsi="Angsana New"/>
          <w:sz w:val="30"/>
          <w:szCs w:val="30"/>
          <w:cs/>
        </w:rPr>
        <w:t xml:space="preserve">คณะกรรมการเมื่อวันที่ </w:t>
      </w:r>
      <w:r w:rsidR="0053447D" w:rsidRPr="00777016">
        <w:rPr>
          <w:rFonts w:ascii="Angsana New" w:hAnsi="Angsana New"/>
          <w:sz w:val="30"/>
          <w:szCs w:val="30"/>
        </w:rPr>
        <w:t>13</w:t>
      </w:r>
      <w:r w:rsidR="00503B4C" w:rsidRPr="00777016">
        <w:rPr>
          <w:rFonts w:ascii="Angsana New" w:hAnsi="Angsana New"/>
          <w:sz w:val="30"/>
          <w:szCs w:val="30"/>
          <w:cs/>
        </w:rPr>
        <w:t xml:space="preserve"> </w:t>
      </w:r>
      <w:r w:rsidR="0053447D" w:rsidRPr="00777016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3447D" w:rsidRPr="00777016">
        <w:rPr>
          <w:rFonts w:ascii="Angsana New" w:hAnsi="Angsana New"/>
          <w:sz w:val="30"/>
          <w:szCs w:val="30"/>
        </w:rPr>
        <w:t>256</w:t>
      </w:r>
      <w:r w:rsidR="00777016" w:rsidRPr="00777016">
        <w:rPr>
          <w:rFonts w:ascii="Angsana New" w:hAnsi="Angsana New"/>
          <w:sz w:val="30"/>
          <w:szCs w:val="30"/>
        </w:rPr>
        <w:t>4</w:t>
      </w:r>
    </w:p>
    <w:p w14:paraId="19C18B58" w14:textId="77777777" w:rsidR="00661CC0" w:rsidRPr="00CF3A86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310B5BED" w14:textId="77777777" w:rsidR="00661CC0" w:rsidRPr="00BA3B87" w:rsidRDefault="00661CC0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3B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BD26C57" w14:textId="77777777" w:rsidR="00661CC0" w:rsidRPr="00276700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29305E4" w14:textId="4E3D62B9" w:rsidR="00276700" w:rsidRPr="003E7076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>กลุ่มบริษัทดำเนินธุรกิจหลัก</w:t>
      </w:r>
      <w:r w:rsidR="001F6C60">
        <w:rPr>
          <w:rFonts w:ascii="Angsana New" w:hAnsi="Angsana New" w:hint="cs"/>
          <w:sz w:val="30"/>
          <w:szCs w:val="30"/>
          <w:cs/>
        </w:rPr>
        <w:t>เกี่ยวกับ</w:t>
      </w:r>
      <w:r w:rsidRPr="003E7076">
        <w:rPr>
          <w:rFonts w:ascii="Angsana New" w:hAnsi="Angsana New"/>
          <w:sz w:val="30"/>
          <w:szCs w:val="30"/>
          <w:cs/>
        </w:rPr>
        <w:t>การค้าก๊าซทางสถานีบริการก๊าซ</w:t>
      </w:r>
      <w:r w:rsidRPr="00B72C0B">
        <w:rPr>
          <w:rFonts w:ascii="Angsana New" w:hAnsi="Angsana New"/>
          <w:sz w:val="30"/>
          <w:szCs w:val="30"/>
          <w:cs/>
        </w:rPr>
        <w:t>ธรรมชาติ</w:t>
      </w:r>
      <w:r w:rsidRPr="00B72C0B">
        <w:rPr>
          <w:rFonts w:ascii="Angsana New" w:hAnsi="Angsana New" w:hint="cs"/>
          <w:sz w:val="30"/>
          <w:szCs w:val="30"/>
          <w:cs/>
        </w:rPr>
        <w:t xml:space="preserve"> ชิ้นส่วนอะไหล่ และโรงไฟฟ้าพลังงานแสงอาทิตย์</w:t>
      </w:r>
    </w:p>
    <w:p w14:paraId="0D55F630" w14:textId="77777777" w:rsidR="0051405E" w:rsidRPr="00CF3A86" w:rsidRDefault="0051405E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35D25ABE" w14:textId="77777777" w:rsidR="00661CC0" w:rsidRPr="00BA3B87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1EFF38D" w14:textId="77777777" w:rsidR="00661CC0" w:rsidRPr="00CF3A86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5F61D5" w14:textId="77777777" w:rsidR="002D7611" w:rsidRPr="00BA3B87" w:rsidRDefault="002D7611" w:rsidP="00C81EC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81ECA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F38FAA6" w14:textId="297285C8" w:rsidR="002D7611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D8D4E1" w14:textId="66B543F1" w:rsidR="001512FC" w:rsidRPr="001B07AA" w:rsidRDefault="001512FC" w:rsidP="0015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20"/>
          <w:sz w:val="30"/>
          <w:szCs w:val="30"/>
        </w:rPr>
      </w:pPr>
      <w:r w:rsidRPr="001512FC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  </w:t>
      </w:r>
      <w:r w:rsidRPr="001512FC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       </w:t>
      </w:r>
      <w:r w:rsidRPr="001512FC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512FC">
        <w:rPr>
          <w:rFonts w:ascii="Angsana New" w:hAnsi="Angsana New"/>
          <w:sz w:val="30"/>
          <w:szCs w:val="30"/>
        </w:rPr>
        <w:t>34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Pr="001512FC">
        <w:rPr>
          <w:rFonts w:ascii="Angsana New" w:hAnsi="Angsana New"/>
          <w:sz w:val="30"/>
          <w:szCs w:val="30"/>
          <w:cs/>
        </w:rPr>
        <w:t xml:space="preserve">เรื่อง </w:t>
      </w:r>
      <w:r w:rsidRPr="001512FC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512FC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A9083D">
        <w:rPr>
          <w:rFonts w:ascii="Angsana New" w:hAnsi="Angsana New"/>
          <w:sz w:val="30"/>
          <w:szCs w:val="30"/>
          <w:cs/>
        </w:rPr>
        <w:t xml:space="preserve"> </w:t>
      </w:r>
      <w:r w:rsidRPr="001B07AA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281CAD" w:rsidRPr="00281CAD">
        <w:rPr>
          <w:rFonts w:ascii="Angsana New" w:hAnsi="Angsana New"/>
          <w:spacing w:val="20"/>
          <w:sz w:val="30"/>
          <w:szCs w:val="30"/>
          <w:cs/>
        </w:rPr>
        <w:t xml:space="preserve"> </w:t>
      </w:r>
    </w:p>
    <w:p w14:paraId="2983236C" w14:textId="26F2B0F1" w:rsidR="001512FC" w:rsidRPr="001512FC" w:rsidRDefault="001512FC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3126236" w14:textId="1A038BBA" w:rsidR="006770C5" w:rsidRDefault="00482057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82057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A64725">
        <w:rPr>
          <w:rFonts w:ascii="Angsana New" w:hAnsi="Angsana New" w:hint="cs"/>
          <w:sz w:val="30"/>
          <w:szCs w:val="30"/>
          <w:cs/>
        </w:rPr>
        <w:t xml:space="preserve"> </w:t>
      </w:r>
      <w:r w:rsidRPr="00482057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03B4C" w:rsidRPr="00503B4C">
        <w:rPr>
          <w:rFonts w:ascii="Angsana New" w:hAnsi="Angsana New"/>
          <w:sz w:val="30"/>
          <w:szCs w:val="30"/>
        </w:rPr>
        <w:t>31</w:t>
      </w:r>
      <w:r w:rsidRPr="004820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03B4C" w:rsidRPr="00503B4C">
        <w:rPr>
          <w:rFonts w:ascii="Angsana New" w:hAnsi="Angsana New"/>
          <w:sz w:val="30"/>
          <w:szCs w:val="30"/>
        </w:rPr>
        <w:t>256</w:t>
      </w:r>
      <w:r w:rsidR="00A82737">
        <w:rPr>
          <w:rFonts w:ascii="Angsana New" w:hAnsi="Angsana New"/>
          <w:sz w:val="30"/>
          <w:szCs w:val="30"/>
        </w:rPr>
        <w:t>3</w:t>
      </w:r>
    </w:p>
    <w:p w14:paraId="534EAE39" w14:textId="3DD3BB70" w:rsidR="00732511" w:rsidRDefault="00732511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ECA8D2D" w14:textId="4EC0F1E1" w:rsidR="00764EE1" w:rsidRPr="00764EE1" w:rsidRDefault="006A287F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B3397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B3397">
        <w:rPr>
          <w:rFonts w:ascii="Angsana New" w:hAnsi="Angsana New"/>
          <w:sz w:val="30"/>
          <w:szCs w:val="30"/>
          <w:cs/>
        </w:rPr>
        <w:t>บริษัท</w:t>
      </w:r>
      <w:r w:rsidR="00764EE1" w:rsidRPr="00764EE1">
        <w:rPr>
          <w:rFonts w:ascii="Angsana New" w:hAnsi="Angsana New"/>
          <w:sz w:val="30"/>
          <w:szCs w:val="30"/>
          <w:cs/>
        </w:rPr>
        <w:t>ได้</w:t>
      </w:r>
      <w:r w:rsidR="00764EE1" w:rsidRPr="00764EE1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764EE1" w:rsidRPr="00764EE1">
        <w:rPr>
          <w:rFonts w:ascii="Angsana New" w:hAnsi="Angsana New"/>
          <w:sz w:val="30"/>
          <w:szCs w:val="30"/>
          <w:cs/>
        </w:rPr>
        <w:t xml:space="preserve"> </w:t>
      </w:r>
      <w:r w:rsidR="00764EE1" w:rsidRPr="00764EE1">
        <w:rPr>
          <w:rFonts w:ascii="Angsana New" w:hAnsi="Angsana New"/>
          <w:sz w:val="30"/>
          <w:szCs w:val="30"/>
        </w:rPr>
        <w:t>1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="00764EE1" w:rsidRPr="00764EE1">
        <w:rPr>
          <w:rFonts w:ascii="Angsana New" w:hAnsi="Angsana New" w:hint="cs"/>
          <w:sz w:val="30"/>
          <w:szCs w:val="30"/>
          <w:cs/>
        </w:rPr>
        <w:t>มกราคม</w:t>
      </w:r>
      <w:r w:rsidR="00764EE1" w:rsidRPr="00764EE1">
        <w:rPr>
          <w:rFonts w:ascii="Angsana New" w:hAnsi="Angsana New"/>
          <w:sz w:val="30"/>
          <w:szCs w:val="30"/>
          <w:cs/>
        </w:rPr>
        <w:t xml:space="preserve"> </w:t>
      </w:r>
      <w:r w:rsidR="00764EE1" w:rsidRPr="00764EE1">
        <w:rPr>
          <w:rFonts w:ascii="Angsana New" w:hAnsi="Angsana New"/>
          <w:sz w:val="30"/>
          <w:szCs w:val="30"/>
        </w:rPr>
        <w:t>2564</w:t>
      </w:r>
      <w:r w:rsidR="00764EE1" w:rsidRPr="00764EE1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="00764EE1" w:rsidRPr="00764EE1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="00764EE1" w:rsidRPr="00764EE1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="00764EE1" w:rsidRPr="00764EE1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="00764EE1" w:rsidRPr="00764EE1">
        <w:rPr>
          <w:rFonts w:ascii="Angsana New" w:hAnsi="Angsana New"/>
          <w:sz w:val="30"/>
          <w:szCs w:val="30"/>
          <w:cs/>
        </w:rPr>
        <w:t>ไม่มีผลกระทบ</w:t>
      </w:r>
      <w:r w:rsidR="00764EE1" w:rsidRPr="00764EE1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="00764EE1" w:rsidRPr="00764EE1">
        <w:rPr>
          <w:rFonts w:ascii="Angsana New" w:hAnsi="Angsana New"/>
          <w:sz w:val="30"/>
          <w:szCs w:val="30"/>
          <w:cs/>
        </w:rPr>
        <w:t>ต่องบการเงิน</w:t>
      </w:r>
    </w:p>
    <w:p w14:paraId="2B167D37" w14:textId="77777777" w:rsidR="00764EE1" w:rsidRPr="00CF3A86" w:rsidRDefault="00764EE1" w:rsidP="00482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3B69BAF8" w14:textId="7FA225F4" w:rsidR="007B3397" w:rsidRDefault="007B3397" w:rsidP="00195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B3397">
        <w:rPr>
          <w:rFonts w:ascii="Angsana New" w:hAnsi="Angsana New"/>
          <w:sz w:val="30"/>
          <w:szCs w:val="30"/>
          <w:cs/>
        </w:rPr>
        <w:t>นอกจากนี้กลุ่มบริษัท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B3397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="00C81ECA" w:rsidRPr="007B3397">
        <w:rPr>
          <w:rFonts w:ascii="Angsana New" w:hAnsi="Angsana New"/>
          <w:sz w:val="30"/>
          <w:szCs w:val="30"/>
          <w:cs/>
        </w:rPr>
        <w:t>กลุ่มบริษัท</w:t>
      </w:r>
      <w:r w:rsidR="00C81ECA">
        <w:rPr>
          <w:rFonts w:ascii="Angsana New" w:hAnsi="Angsana New" w:hint="cs"/>
          <w:sz w:val="30"/>
          <w:szCs w:val="30"/>
          <w:cs/>
        </w:rPr>
        <w:t>และ</w:t>
      </w:r>
      <w:r w:rsidR="00C81ECA" w:rsidRPr="007B3397">
        <w:rPr>
          <w:rFonts w:ascii="Angsana New" w:hAnsi="Angsana New"/>
          <w:sz w:val="30"/>
          <w:szCs w:val="30"/>
          <w:cs/>
        </w:rPr>
        <w:t>บริษัท</w:t>
      </w:r>
      <w:r w:rsidRPr="007B3397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35C40E8" w14:textId="4FDC84E6" w:rsidR="00C81ECA" w:rsidRPr="00B06EC3" w:rsidRDefault="00B06EC3" w:rsidP="00B06EC3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B06EC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  <w:r w:rsidR="00764EE1" w:rsidRPr="00764EE1">
        <w:rPr>
          <w:rFonts w:ascii="Angsana New" w:hAnsi="Angsana New"/>
          <w:i/>
          <w:iCs/>
          <w:sz w:val="30"/>
          <w:szCs w:val="30"/>
          <w:cs/>
        </w:rPr>
        <w:t>และนโยบายการบัญชี</w:t>
      </w:r>
    </w:p>
    <w:p w14:paraId="6532FE56" w14:textId="77777777" w:rsidR="00B06EC3" w:rsidRPr="00A11BE9" w:rsidRDefault="00B06EC3" w:rsidP="00054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0969D299" w14:textId="64E0B022" w:rsidR="009414E3" w:rsidRPr="009414E3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414E3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414E3">
        <w:rPr>
          <w:rFonts w:ascii="Angsana New" w:hAnsi="Angsana New" w:hint="cs"/>
          <w:sz w:val="30"/>
          <w:szCs w:val="30"/>
          <w:cs/>
        </w:rPr>
        <w:t>และ</w:t>
      </w:r>
      <w:r w:rsidRPr="009414E3">
        <w:rPr>
          <w:rFonts w:ascii="Angsana New" w:hAnsi="Angsana New"/>
          <w:sz w:val="30"/>
          <w:szCs w:val="30"/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414E3">
        <w:rPr>
          <w:rFonts w:ascii="Angsana New" w:hAnsi="Angsana New" w:hint="cs"/>
          <w:sz w:val="30"/>
          <w:szCs w:val="30"/>
          <w:cs/>
        </w:rPr>
        <w:t>ไว้</w:t>
      </w:r>
      <w:r w:rsidRPr="009414E3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414E3">
        <w:rPr>
          <w:rFonts w:ascii="Angsana New" w:hAnsi="Angsana New"/>
          <w:sz w:val="30"/>
          <w:szCs w:val="30"/>
        </w:rPr>
        <w:t>31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Pr="009414E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414E3">
        <w:rPr>
          <w:rFonts w:ascii="Angsana New" w:hAnsi="Angsana New"/>
          <w:sz w:val="30"/>
          <w:szCs w:val="30"/>
        </w:rPr>
        <w:t>256</w:t>
      </w:r>
      <w:r w:rsidR="008B26AE">
        <w:rPr>
          <w:rFonts w:ascii="Angsana New" w:hAnsi="Angsana New"/>
          <w:sz w:val="30"/>
          <w:szCs w:val="30"/>
        </w:rPr>
        <w:t>3</w:t>
      </w:r>
      <w:r w:rsidR="00436168">
        <w:rPr>
          <w:rFonts w:ascii="Angsana New" w:hAnsi="Angsana New"/>
          <w:sz w:val="30"/>
          <w:szCs w:val="30"/>
        </w:rPr>
        <w:t xml:space="preserve"> </w:t>
      </w:r>
      <w:r w:rsidR="00436168" w:rsidRPr="00436168">
        <w:rPr>
          <w:rFonts w:ascii="Angsana New" w:hAnsi="Angsana New"/>
          <w:sz w:val="30"/>
          <w:szCs w:val="30"/>
          <w:cs/>
        </w:rPr>
        <w:t xml:space="preserve">เว้นแต่ที่ได้อธิบายไว้ในหมายเหตุข้อ </w:t>
      </w:r>
      <w:r w:rsidR="00436168" w:rsidRPr="00436168">
        <w:rPr>
          <w:rFonts w:ascii="Angsana New" w:hAnsi="Angsana New"/>
          <w:sz w:val="30"/>
          <w:szCs w:val="30"/>
        </w:rPr>
        <w:t>3</w:t>
      </w:r>
    </w:p>
    <w:p w14:paraId="6728B332" w14:textId="77777777" w:rsidR="001E2D8D" w:rsidRPr="00A11BE9" w:rsidRDefault="001E2D8D" w:rsidP="00CE6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7289A4D2" w14:textId="787F988B" w:rsidR="009E2160" w:rsidRPr="008B26AE" w:rsidRDefault="009E2160" w:rsidP="009E216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B26AE">
        <w:rPr>
          <w:rFonts w:ascii="Angsana New" w:hAnsi="Angsana New"/>
          <w:bCs/>
          <w:sz w:val="30"/>
          <w:szCs w:val="30"/>
          <w:cs/>
        </w:rPr>
        <w:t>ผลกระทบจากการแพร่ระบาดของโรคติดเชื้อโคโรนา</w:t>
      </w:r>
      <w:r w:rsidRPr="008B26AE">
        <w:rPr>
          <w:rFonts w:ascii="Angsana New" w:hAnsi="Angsana New"/>
          <w:b/>
          <w:sz w:val="30"/>
          <w:szCs w:val="30"/>
          <w:cs/>
        </w:rPr>
        <w:t xml:space="preserve"> </w:t>
      </w:r>
      <w:r w:rsidRPr="008B26AE">
        <w:rPr>
          <w:rFonts w:ascii="Angsana New" w:hAnsi="Angsana New"/>
          <w:b/>
          <w:sz w:val="30"/>
          <w:szCs w:val="30"/>
        </w:rPr>
        <w:t>2019</w:t>
      </w:r>
      <w:r w:rsidR="00281CAD" w:rsidRPr="00281CAD">
        <w:rPr>
          <w:rFonts w:ascii="Angsana New" w:hAnsi="Angsana New"/>
          <w:b/>
          <w:sz w:val="30"/>
          <w:szCs w:val="30"/>
          <w:cs/>
        </w:rPr>
        <w:t xml:space="preserve"> </w:t>
      </w:r>
      <w:r w:rsidRPr="008B26AE">
        <w:rPr>
          <w:rFonts w:ascii="Angsana New" w:hAnsi="Angsana New"/>
          <w:b/>
          <w:sz w:val="30"/>
          <w:szCs w:val="30"/>
        </w:rPr>
        <w:t>(Covid-19)</w:t>
      </w:r>
    </w:p>
    <w:p w14:paraId="774CD09D" w14:textId="2585017B" w:rsidR="009E2160" w:rsidRPr="00A11BE9" w:rsidRDefault="009E2160" w:rsidP="009E21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Cs w:val="18"/>
        </w:rPr>
      </w:pPr>
    </w:p>
    <w:p w14:paraId="22293B3F" w14:textId="68E0F28E" w:rsidR="00CB6B3A" w:rsidRPr="00CB6B3A" w:rsidRDefault="00CB6B3A" w:rsidP="001C2D6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B6B3A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สถานการณ์</w:t>
      </w:r>
      <w:r w:rsidRPr="00CB6B3A">
        <w:rPr>
          <w:rFonts w:ascii="Angsana New" w:hAnsi="Angsana New" w:hint="cs"/>
          <w:sz w:val="30"/>
          <w:szCs w:val="30"/>
          <w:cs/>
        </w:rPr>
        <w:t xml:space="preserve">การแพร่ระบาดของ </w:t>
      </w:r>
      <w:r w:rsidRPr="00CB6B3A">
        <w:rPr>
          <w:rFonts w:ascii="Angsana New" w:hAnsi="Angsana New"/>
          <w:sz w:val="30"/>
          <w:szCs w:val="30"/>
        </w:rPr>
        <w:t>C</w:t>
      </w:r>
      <w:r>
        <w:rPr>
          <w:rFonts w:ascii="Angsana New" w:hAnsi="Angsana New"/>
          <w:sz w:val="30"/>
          <w:szCs w:val="30"/>
        </w:rPr>
        <w:t>ovid</w:t>
      </w:r>
      <w:r w:rsidRPr="00CB6B3A">
        <w:rPr>
          <w:rFonts w:ascii="Angsana New" w:hAnsi="Angsana New"/>
          <w:sz w:val="30"/>
          <w:szCs w:val="30"/>
        </w:rPr>
        <w:t>-19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Pr="00CB6B3A">
        <w:rPr>
          <w:rFonts w:ascii="Angsana New" w:hAnsi="Angsana New" w:hint="cs"/>
          <w:sz w:val="30"/>
          <w:szCs w:val="30"/>
          <w:cs/>
        </w:rPr>
        <w:t>ยังคงเกิดขึ้นอย่างต่อเ</w:t>
      </w:r>
      <w:r w:rsidRPr="00CB6B3A">
        <w:rPr>
          <w:rFonts w:ascii="Angsana New" w:hAnsi="Angsana New"/>
          <w:sz w:val="30"/>
          <w:szCs w:val="30"/>
          <w:cs/>
        </w:rPr>
        <w:t xml:space="preserve">นื่อง โดยเริ่มมีการแจกจ่ายวัคซีนในระหว่างปี </w:t>
      </w:r>
      <w:r w:rsidRPr="00CB6B3A">
        <w:rPr>
          <w:rFonts w:ascii="Angsana New" w:hAnsi="Angsana New"/>
          <w:sz w:val="30"/>
          <w:szCs w:val="30"/>
        </w:rPr>
        <w:t>2564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Pr="00CB6B3A">
        <w:rPr>
          <w:rFonts w:ascii="Angsana New" w:hAnsi="Angsana New"/>
          <w:sz w:val="30"/>
          <w:szCs w:val="30"/>
          <w:cs/>
        </w:rPr>
        <w:t>จา</w:t>
      </w:r>
      <w:r w:rsidRPr="00CB6B3A">
        <w:rPr>
          <w:rFonts w:ascii="Angsana New" w:hAnsi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Pr="00CB6B3A">
        <w:rPr>
          <w:rFonts w:ascii="Angsana New" w:hAnsi="Angsana New"/>
          <w:sz w:val="30"/>
          <w:szCs w:val="30"/>
        </w:rPr>
        <w:t>2563</w:t>
      </w:r>
      <w:r w:rsidRPr="00CB6B3A">
        <w:rPr>
          <w:rFonts w:ascii="Angsana New" w:hAnsi="Angsana New" w:hint="cs"/>
          <w:sz w:val="30"/>
          <w:szCs w:val="30"/>
          <w:cs/>
        </w:rPr>
        <w:t xml:space="preserve"> </w:t>
      </w:r>
      <w:r w:rsidRPr="00C201BA">
        <w:rPr>
          <w:rFonts w:ascii="Angsana New" w:hAnsi="Angsana New"/>
          <w:sz w:val="30"/>
          <w:szCs w:val="30"/>
          <w:cs/>
        </w:rPr>
        <w:t>กลุ่มบริษัท</w:t>
      </w:r>
      <w:r w:rsidRPr="00C201BA">
        <w:rPr>
          <w:rFonts w:ascii="Angsana New" w:hAnsi="Angsana New" w:hint="cs"/>
          <w:sz w:val="30"/>
          <w:szCs w:val="30"/>
          <w:cs/>
        </w:rPr>
        <w:t>และ</w:t>
      </w:r>
      <w:r w:rsidRPr="00C201BA">
        <w:rPr>
          <w:rFonts w:ascii="Angsana New" w:hAnsi="Angsana New"/>
          <w:sz w:val="30"/>
          <w:szCs w:val="30"/>
          <w:cs/>
        </w:rPr>
        <w:t>บริษัท</w:t>
      </w:r>
      <w:r w:rsidRPr="00CB6B3A">
        <w:rPr>
          <w:rFonts w:ascii="Angsana New" w:hAnsi="Angsana New"/>
          <w:sz w:val="30"/>
          <w:szCs w:val="30"/>
          <w:cs/>
        </w:rPr>
        <w:t>จึงจัดทำงบการเงินสำหรับปีสิ้นสุด</w:t>
      </w:r>
      <w:r w:rsidRPr="00CB6B3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CB6B3A">
        <w:rPr>
          <w:rFonts w:ascii="Angsana New" w:hAnsi="Angsana New"/>
          <w:sz w:val="30"/>
          <w:szCs w:val="30"/>
        </w:rPr>
        <w:t>31</w:t>
      </w:r>
      <w:r w:rsidRPr="00CB6B3A">
        <w:rPr>
          <w:rFonts w:ascii="Angsana New" w:hAnsi="Angsana New"/>
          <w:sz w:val="30"/>
          <w:szCs w:val="30"/>
          <w:cs/>
        </w:rPr>
        <w:t xml:space="preserve"> ธันวาคม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Pr="00CB6B3A">
        <w:rPr>
          <w:rFonts w:ascii="Angsana New" w:hAnsi="Angsana New"/>
          <w:sz w:val="30"/>
          <w:szCs w:val="30"/>
        </w:rPr>
        <w:t>2563</w:t>
      </w:r>
      <w:r w:rsidRPr="00CB6B3A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CB6B3A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B6B3A">
        <w:rPr>
          <w:rFonts w:ascii="Angsana New" w:hAnsi="Angsana New"/>
          <w:i/>
          <w:iCs/>
          <w:sz w:val="30"/>
          <w:szCs w:val="30"/>
        </w:rPr>
        <w:t>2019</w:t>
      </w:r>
      <w:r w:rsidRPr="00CB6B3A">
        <w:rPr>
          <w:rFonts w:ascii="Angsana New" w:hAnsi="Angsana New"/>
          <w:sz w:val="30"/>
          <w:szCs w:val="30"/>
          <w:cs/>
        </w:rPr>
        <w:t xml:space="preserve"> </w:t>
      </w:r>
      <w:r w:rsidRPr="00CB6B3A">
        <w:rPr>
          <w:rFonts w:ascii="Angsana New" w:hAnsi="Angsana New" w:hint="cs"/>
          <w:sz w:val="30"/>
          <w:szCs w:val="30"/>
          <w:cs/>
        </w:rPr>
        <w:t xml:space="preserve">ในเรื่องการไม่นำสถานการณ์ </w:t>
      </w:r>
      <w:r w:rsidRPr="00CB6B3A">
        <w:rPr>
          <w:rFonts w:ascii="Angsana New" w:hAnsi="Angsana New"/>
          <w:sz w:val="30"/>
          <w:szCs w:val="30"/>
        </w:rPr>
        <w:t>C</w:t>
      </w:r>
      <w:r>
        <w:rPr>
          <w:rFonts w:ascii="Angsana New" w:hAnsi="Angsana New"/>
          <w:sz w:val="30"/>
          <w:szCs w:val="30"/>
        </w:rPr>
        <w:t>ovid</w:t>
      </w:r>
      <w:r w:rsidRPr="00CB6B3A">
        <w:rPr>
          <w:rFonts w:ascii="Angsana New" w:hAnsi="Angsana New"/>
          <w:sz w:val="30"/>
          <w:szCs w:val="30"/>
        </w:rPr>
        <w:t>-19</w:t>
      </w:r>
      <w:r w:rsidRPr="00CB6B3A">
        <w:rPr>
          <w:rFonts w:ascii="Angsana New" w:hAnsi="Angsana New" w:hint="cs"/>
          <w:sz w:val="30"/>
          <w:szCs w:val="30"/>
          <w:cs/>
        </w:rPr>
        <w:t xml:space="preserve"> มาพิจารณา</w:t>
      </w:r>
      <w:r w:rsidR="001C2D61" w:rsidRPr="001C2D61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="001C2D61">
        <w:rPr>
          <w:rFonts w:ascii="Angsana New" w:hAnsi="Angsana New" w:hint="cs"/>
          <w:sz w:val="30"/>
          <w:szCs w:val="30"/>
          <w:cs/>
        </w:rPr>
        <w:t>และ</w:t>
      </w:r>
      <w:r w:rsidR="001C2D61" w:rsidRPr="001C2D61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="001C2D61">
        <w:rPr>
          <w:rFonts w:ascii="Angsana New" w:hAnsi="Angsana New" w:hint="cs"/>
          <w:sz w:val="30"/>
          <w:szCs w:val="30"/>
          <w:cs/>
        </w:rPr>
        <w:t xml:space="preserve"> </w:t>
      </w:r>
      <w:r w:rsidRPr="00CB6B3A">
        <w:rPr>
          <w:rFonts w:ascii="Angsana New" w:hAnsi="Angsana New" w:hint="cs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CB6B3A">
        <w:rPr>
          <w:rFonts w:ascii="Angsana New" w:hAnsi="Angsana New"/>
          <w:sz w:val="30"/>
          <w:szCs w:val="30"/>
        </w:rPr>
        <w:t>31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 w:rsidRPr="00CB6B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B6B3A">
        <w:rPr>
          <w:rFonts w:ascii="Angsana New" w:hAnsi="Angsana New"/>
          <w:sz w:val="30"/>
          <w:szCs w:val="30"/>
        </w:rPr>
        <w:t>2563</w:t>
      </w:r>
      <w:r w:rsidRPr="00CB6B3A">
        <w:rPr>
          <w:rFonts w:ascii="Angsana New" w:hAnsi="Angsana New" w:hint="cs"/>
          <w:sz w:val="30"/>
          <w:szCs w:val="30"/>
          <w:cs/>
        </w:rPr>
        <w:t xml:space="preserve"> </w:t>
      </w:r>
      <w:r w:rsidR="00EF607A">
        <w:rPr>
          <w:rFonts w:ascii="Angsana New" w:hAnsi="Angsana New" w:hint="cs"/>
          <w:sz w:val="30"/>
          <w:szCs w:val="30"/>
          <w:cs/>
        </w:rPr>
        <w:t>ทั้งนี้ การสิ้นสุดแนวปฏิบัติดังกล่าวไม่มีผลกระทบอย่างมีสาระสำคัญต่องบการเงิน</w:t>
      </w:r>
    </w:p>
    <w:p w14:paraId="39614729" w14:textId="77777777" w:rsidR="00CB6B3A" w:rsidRPr="00A11BE9" w:rsidRDefault="00CB6B3A" w:rsidP="009E2160">
      <w:pPr>
        <w:spacing w:line="240" w:lineRule="auto"/>
        <w:ind w:left="531"/>
        <w:jc w:val="thaiDistribute"/>
        <w:rPr>
          <w:rFonts w:ascii="Angsana New" w:hAnsi="Angsana New"/>
        </w:rPr>
      </w:pPr>
    </w:p>
    <w:p w14:paraId="1F6F8179" w14:textId="3CC89D71" w:rsidR="00C45EB9" w:rsidRPr="006E5817" w:rsidRDefault="00C45EB9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E5817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13C6BF8C" w14:textId="77777777" w:rsidR="00533BC3" w:rsidRPr="00A11BE9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Cs/>
          <w:cs/>
        </w:rPr>
      </w:pPr>
    </w:p>
    <w:p w14:paraId="4AAF275D" w14:textId="69515226" w:rsidR="00533BC3" w:rsidRPr="00AA5656" w:rsidRDefault="00533BC3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A5656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 บริษัทร่วม และการร่วมค้าได้</w:t>
      </w:r>
      <w:r w:rsidRPr="00AD3CCE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CE30B9">
        <w:rPr>
          <w:rFonts w:ascii="Angsana New" w:hAnsi="Angsana New"/>
          <w:sz w:val="30"/>
          <w:szCs w:val="30"/>
        </w:rPr>
        <w:t>6</w:t>
      </w:r>
      <w:r w:rsidR="00281CAD" w:rsidRPr="00AD3CCE">
        <w:rPr>
          <w:rFonts w:ascii="Angsana New" w:hAnsi="Angsana New"/>
          <w:sz w:val="30"/>
          <w:szCs w:val="30"/>
          <w:cs/>
        </w:rPr>
        <w:t xml:space="preserve"> </w:t>
      </w:r>
      <w:r w:rsidRPr="00AD3CCE">
        <w:rPr>
          <w:rFonts w:ascii="Angsana New" w:hAnsi="Angsana New"/>
          <w:sz w:val="30"/>
          <w:szCs w:val="30"/>
          <w:cs/>
        </w:rPr>
        <w:t xml:space="preserve">และ </w:t>
      </w:r>
      <w:r w:rsidR="00CE30B9">
        <w:rPr>
          <w:rFonts w:ascii="Angsana New" w:hAnsi="Angsana New"/>
          <w:sz w:val="30"/>
          <w:szCs w:val="30"/>
        </w:rPr>
        <w:t>8</w:t>
      </w:r>
    </w:p>
    <w:p w14:paraId="3C85FBE5" w14:textId="77777777" w:rsidR="001460BA" w:rsidRPr="00A11BE9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</w:rPr>
      </w:pPr>
    </w:p>
    <w:p w14:paraId="7B1D4340" w14:textId="2F52A443" w:rsidR="00661CC0" w:rsidRDefault="00661CC0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928C5">
        <w:rPr>
          <w:rFonts w:ascii="Angsana New" w:hAnsi="Angsana New"/>
          <w:b/>
          <w:sz w:val="30"/>
          <w:szCs w:val="30"/>
          <w:cs/>
        </w:rPr>
        <w:t>รายการ</w:t>
      </w:r>
      <w:r w:rsidR="00A45BFC" w:rsidRPr="003928C5">
        <w:rPr>
          <w:rFonts w:ascii="Angsana New" w:hAnsi="Angsana New"/>
          <w:b/>
          <w:sz w:val="30"/>
          <w:szCs w:val="30"/>
          <w:cs/>
        </w:rPr>
        <w:t>ที่สำคัญ</w:t>
      </w:r>
      <w:r w:rsidR="00485CA6" w:rsidRPr="003928C5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D16A5" w:rsidRPr="003928C5">
        <w:rPr>
          <w:rFonts w:ascii="Angsana New" w:hAnsi="Angsana New"/>
          <w:b/>
          <w:sz w:val="30"/>
          <w:szCs w:val="30"/>
          <w:cs/>
        </w:rPr>
        <w:t>สำหรับ</w:t>
      </w:r>
      <w:r w:rsidR="003D16A5" w:rsidRPr="003928C5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E502E9" w:rsidRPr="003928C5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8620B8" w:rsidRPr="003928C5">
        <w:rPr>
          <w:rFonts w:ascii="Angsana New" w:hAnsi="Angsana New"/>
          <w:bCs/>
          <w:sz w:val="30"/>
          <w:szCs w:val="30"/>
        </w:rPr>
        <w:t>31</w:t>
      </w:r>
      <w:r w:rsidR="00503B4C" w:rsidRPr="00503B4C">
        <w:rPr>
          <w:rFonts w:ascii="Angsana New" w:hAnsi="Angsana New"/>
          <w:bCs/>
          <w:sz w:val="30"/>
          <w:szCs w:val="30"/>
          <w:cs/>
        </w:rPr>
        <w:t xml:space="preserve"> </w:t>
      </w:r>
      <w:r w:rsidR="00B316D5" w:rsidRPr="003928C5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9C75A0" w:rsidRPr="003928C5">
        <w:rPr>
          <w:rFonts w:ascii="Angsana New" w:hAnsi="Angsana New"/>
          <w:b/>
          <w:sz w:val="30"/>
          <w:szCs w:val="30"/>
          <w:cs/>
        </w:rPr>
        <w:t xml:space="preserve"> </w:t>
      </w:r>
      <w:r w:rsidRPr="003928C5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0747CAE" w14:textId="201507F2" w:rsidR="00F51416" w:rsidRPr="00A11BE9" w:rsidRDefault="00F51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cs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EF30A7" w:rsidRPr="00ED3F2A" w14:paraId="159CD2D0" w14:textId="77777777" w:rsidTr="00D579E0">
        <w:trPr>
          <w:tblHeader/>
        </w:trPr>
        <w:tc>
          <w:tcPr>
            <w:tcW w:w="2132" w:type="pct"/>
          </w:tcPr>
          <w:p w14:paraId="0BB2668C" w14:textId="6A8FFB69" w:rsidR="00EF30A7" w:rsidRPr="00ED3F2A" w:rsidRDefault="00661CD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74" w:type="pct"/>
            <w:gridSpan w:val="3"/>
          </w:tcPr>
          <w:p w14:paraId="5614BFDB" w14:textId="77777777" w:rsidR="00EF30A7" w:rsidRPr="00ED3F2A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5111AD5" w14:textId="77777777" w:rsidR="00EF30A7" w:rsidRPr="00ED3F2A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2C3F5B43" w14:textId="77777777" w:rsidR="00EF30A7" w:rsidRPr="00ED3F2A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385" w:rsidRPr="00ED3F2A" w14:paraId="6AFBBEA6" w14:textId="77777777" w:rsidTr="00D579E0">
        <w:trPr>
          <w:tblHeader/>
        </w:trPr>
        <w:tc>
          <w:tcPr>
            <w:tcW w:w="2132" w:type="pct"/>
          </w:tcPr>
          <w:p w14:paraId="3C503541" w14:textId="7CBE7D82" w:rsidR="00503385" w:rsidRPr="00ED3F2A" w:rsidRDefault="004F7328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503B4C" w:rsidRPr="00ED3F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3F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4" w:type="pct"/>
          </w:tcPr>
          <w:p w14:paraId="6C17C139" w14:textId="3354D13A" w:rsidR="00503385" w:rsidRPr="00ED3F2A" w:rsidRDefault="00503B4C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7F8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665C93E7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8A2E9DA" w14:textId="7C5625FE" w:rsidR="00503385" w:rsidRPr="00ED3F2A" w:rsidRDefault="00503B4C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7F8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" w:type="pct"/>
          </w:tcPr>
          <w:p w14:paraId="6CF1F701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99DE504" w14:textId="3FC34C5B" w:rsidR="00503385" w:rsidRPr="00ED3F2A" w:rsidRDefault="00503B4C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7F8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59678379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32B9B8F" w14:textId="56415A5F" w:rsidR="00503385" w:rsidRPr="00ED3F2A" w:rsidRDefault="00503B4C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7F8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03385" w:rsidRPr="00ED3F2A" w14:paraId="0442F32F" w14:textId="77777777" w:rsidTr="00227F2D">
        <w:trPr>
          <w:tblHeader/>
        </w:trPr>
        <w:tc>
          <w:tcPr>
            <w:tcW w:w="2132" w:type="pct"/>
          </w:tcPr>
          <w:p w14:paraId="56CDD054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8" w:type="pct"/>
            <w:gridSpan w:val="7"/>
          </w:tcPr>
          <w:p w14:paraId="30BE0141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385" w:rsidRPr="00ED3F2A" w14:paraId="1D5F1783" w14:textId="77777777" w:rsidTr="00D579E0">
        <w:tc>
          <w:tcPr>
            <w:tcW w:w="2132" w:type="pct"/>
          </w:tcPr>
          <w:p w14:paraId="1777FA04" w14:textId="77777777" w:rsidR="00503385" w:rsidRPr="00ED3F2A" w:rsidRDefault="00503385" w:rsidP="00503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70BF17CF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E014E6B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</w:tcPr>
          <w:p w14:paraId="432A4034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6EDE2EE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7" w:type="pct"/>
          </w:tcPr>
          <w:p w14:paraId="2F27AEB6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0664553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0E7E4664" w14:textId="77777777" w:rsidR="00503385" w:rsidRPr="00ED3F2A" w:rsidRDefault="00503385" w:rsidP="0050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13DD5" w:rsidRPr="00ED3F2A" w14:paraId="3B7D1A54" w14:textId="77777777" w:rsidTr="00D579E0">
        <w:tc>
          <w:tcPr>
            <w:tcW w:w="2132" w:type="pct"/>
          </w:tcPr>
          <w:p w14:paraId="6415C45F" w14:textId="77777777" w:rsidR="00913DD5" w:rsidRPr="00ED3F2A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321B4ACD" w14:textId="5590108E" w:rsidR="00913DD5" w:rsidRPr="00ED3F2A" w:rsidRDefault="00913DD5" w:rsidP="00913D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C116F97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F2DAE2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6C3E093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38B4464" w14:textId="3BDFD495" w:rsidR="00913DD5" w:rsidRPr="00ED3F2A" w:rsidRDefault="00384EE1" w:rsidP="00913DD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4E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128" w:type="pct"/>
          </w:tcPr>
          <w:p w14:paraId="60CB73C3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824EBF5" w14:textId="763897A9" w:rsidR="00913DD5" w:rsidRPr="00ED3F2A" w:rsidRDefault="00913DD5" w:rsidP="00913DD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708</w:t>
            </w:r>
          </w:p>
        </w:tc>
      </w:tr>
      <w:tr w:rsidR="00913DD5" w:rsidRPr="00ED3F2A" w14:paraId="29E83215" w14:textId="77777777" w:rsidTr="00D579E0">
        <w:tc>
          <w:tcPr>
            <w:tcW w:w="2132" w:type="pct"/>
          </w:tcPr>
          <w:p w14:paraId="4967D9F6" w14:textId="77777777" w:rsidR="00913DD5" w:rsidRPr="00ED3F2A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30219D37" w14:textId="12D7FB52" w:rsidR="00913DD5" w:rsidRPr="00ED3F2A" w:rsidRDefault="00913DD5" w:rsidP="00913D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14992192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1A9A8AB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</w:tcPr>
          <w:p w14:paraId="74B87EA9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4E011BA" w14:textId="67912D7A" w:rsidR="00913DD5" w:rsidRPr="00ED3F2A" w:rsidRDefault="00384EE1" w:rsidP="00913DD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4E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3366FB">
              <w:rPr>
                <w:rFonts w:ascii="Angsana New" w:hAnsi="Angsana New"/>
                <w:sz w:val="30"/>
                <w:szCs w:val="30"/>
                <w:lang w:val="en-US" w:bidi="th-TH"/>
              </w:rPr>
              <w:t>,790</w:t>
            </w:r>
          </w:p>
        </w:tc>
        <w:tc>
          <w:tcPr>
            <w:tcW w:w="128" w:type="pct"/>
          </w:tcPr>
          <w:p w14:paraId="031501FD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7F9EC39" w14:textId="6C28CB4B" w:rsidR="00913DD5" w:rsidRPr="00ED3F2A" w:rsidRDefault="00913DD5" w:rsidP="00913DD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2,278</w:t>
            </w:r>
          </w:p>
        </w:tc>
      </w:tr>
      <w:tr w:rsidR="00913DD5" w:rsidRPr="00ED3F2A" w14:paraId="27CA8103" w14:textId="77777777" w:rsidTr="00D579E0">
        <w:tc>
          <w:tcPr>
            <w:tcW w:w="2132" w:type="pct"/>
          </w:tcPr>
          <w:p w14:paraId="4BD62546" w14:textId="77777777" w:rsidR="00913DD5" w:rsidRPr="00ED3F2A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7160B981" w14:textId="02D12334" w:rsidR="00913DD5" w:rsidRPr="00ED3F2A" w:rsidRDefault="00913DD5" w:rsidP="00913D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6B98A38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6F83FAA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CAF34DF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8C403B" w14:textId="16477C9F" w:rsidR="00913DD5" w:rsidRPr="00ED3F2A" w:rsidRDefault="003366FB" w:rsidP="00913DD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128" w:type="pct"/>
          </w:tcPr>
          <w:p w14:paraId="5788DC97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8837FCC" w14:textId="0942AC27" w:rsidR="00913DD5" w:rsidRPr="00ED3F2A" w:rsidRDefault="00913DD5" w:rsidP="00913DD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738</w:t>
            </w:r>
          </w:p>
        </w:tc>
      </w:tr>
      <w:tr w:rsidR="00913DD5" w:rsidRPr="00ED3F2A" w14:paraId="48E4D8FA" w14:textId="77777777" w:rsidTr="00D579E0">
        <w:tc>
          <w:tcPr>
            <w:tcW w:w="2132" w:type="pct"/>
          </w:tcPr>
          <w:p w14:paraId="1EC42A02" w14:textId="77777777" w:rsidR="00913DD5" w:rsidRPr="00ED3F2A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668C4100" w14:textId="2C402E06" w:rsidR="00913DD5" w:rsidRPr="00ED3F2A" w:rsidRDefault="00913DD5" w:rsidP="00913D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DA698A2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B3A4D73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6BA235F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DEBD140" w14:textId="266078AF" w:rsidR="00913DD5" w:rsidRPr="00ED3F2A" w:rsidRDefault="003366FB" w:rsidP="00913DD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432</w:t>
            </w:r>
          </w:p>
        </w:tc>
        <w:tc>
          <w:tcPr>
            <w:tcW w:w="128" w:type="pct"/>
          </w:tcPr>
          <w:p w14:paraId="7AC740A4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907BCDA" w14:textId="01C82E6A" w:rsidR="00913DD5" w:rsidRPr="00ED3F2A" w:rsidRDefault="00913DD5" w:rsidP="00913DD5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432</w:t>
            </w:r>
          </w:p>
        </w:tc>
      </w:tr>
      <w:tr w:rsidR="00913DD5" w:rsidRPr="00ED3F2A" w14:paraId="3E212848" w14:textId="77777777" w:rsidTr="00D579E0">
        <w:tc>
          <w:tcPr>
            <w:tcW w:w="2132" w:type="pct"/>
          </w:tcPr>
          <w:p w14:paraId="0E64CA3C" w14:textId="77777777" w:rsidR="00913DD5" w:rsidRPr="00ED3F2A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4" w:type="pct"/>
          </w:tcPr>
          <w:p w14:paraId="4BAF2A5A" w14:textId="3532757F" w:rsidR="00913DD5" w:rsidRPr="00ED3F2A" w:rsidRDefault="00913DD5" w:rsidP="00913D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9F88E46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F76C328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A29CA6C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047527F" w14:textId="3B948075" w:rsidR="00913DD5" w:rsidRPr="001516B9" w:rsidRDefault="001516B9" w:rsidP="00913DD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2,350</w:t>
            </w:r>
          </w:p>
        </w:tc>
        <w:tc>
          <w:tcPr>
            <w:tcW w:w="128" w:type="pct"/>
          </w:tcPr>
          <w:p w14:paraId="7B34B3FD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FE9F9CE" w14:textId="336AA484" w:rsidR="00913DD5" w:rsidRPr="00ED3F2A" w:rsidRDefault="00913DD5" w:rsidP="00913DD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bidi="th-TH"/>
              </w:rPr>
              <w:t>2,552</w:t>
            </w:r>
          </w:p>
        </w:tc>
      </w:tr>
      <w:tr w:rsidR="00913DD5" w:rsidRPr="00ED3F2A" w14:paraId="5ECDD7EB" w14:textId="77777777" w:rsidTr="00D579E0">
        <w:tc>
          <w:tcPr>
            <w:tcW w:w="2132" w:type="pct"/>
          </w:tcPr>
          <w:p w14:paraId="191320D5" w14:textId="77777777" w:rsidR="00913DD5" w:rsidRPr="00ED3F2A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0DDF5A95" w14:textId="6BD26765" w:rsidR="00913DD5" w:rsidRPr="00ED3F2A" w:rsidRDefault="00913DD5" w:rsidP="00913D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A2B961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AEA15F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B7178E6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B380305" w14:textId="0A91C579" w:rsidR="00913DD5" w:rsidRPr="00ED3F2A" w:rsidRDefault="003366FB" w:rsidP="00913DD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28" w:type="pct"/>
          </w:tcPr>
          <w:p w14:paraId="1ED8AD23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976D4C7" w14:textId="44727624" w:rsidR="00913DD5" w:rsidRPr="00ED3F2A" w:rsidRDefault="00913DD5" w:rsidP="00913DD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913DD5" w:rsidRPr="00ED3F2A" w14:paraId="302673F7" w14:textId="77777777" w:rsidTr="00D579E0">
        <w:tc>
          <w:tcPr>
            <w:tcW w:w="2132" w:type="pct"/>
          </w:tcPr>
          <w:p w14:paraId="19E13581" w14:textId="77777777" w:rsidR="00913DD5" w:rsidRPr="00ED3F2A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CE5540" w14:textId="016CE6B3" w:rsidR="00913DD5" w:rsidRPr="00ED3F2A" w:rsidRDefault="00913DD5" w:rsidP="00913D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9A96BB7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9621DF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19E5269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71CC5D49" w14:textId="1C317CFF" w:rsidR="00913DD5" w:rsidRPr="00ED3F2A" w:rsidRDefault="003366FB" w:rsidP="00913D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4,894</w:t>
            </w:r>
          </w:p>
        </w:tc>
        <w:tc>
          <w:tcPr>
            <w:tcW w:w="128" w:type="pct"/>
          </w:tcPr>
          <w:p w14:paraId="48239CE0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94611D2" w14:textId="6FA7ED8A" w:rsidR="00913DD5" w:rsidRPr="00ED3F2A" w:rsidRDefault="00913DD5" w:rsidP="00913D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6,350</w:t>
            </w:r>
          </w:p>
        </w:tc>
      </w:tr>
      <w:tr w:rsidR="00913DD5" w:rsidRPr="00ED3F2A" w14:paraId="55A2FCF4" w14:textId="77777777" w:rsidTr="00D579E0">
        <w:tc>
          <w:tcPr>
            <w:tcW w:w="2132" w:type="pct"/>
          </w:tcPr>
          <w:p w14:paraId="4E3B99EE" w14:textId="77777777" w:rsidR="00913DD5" w:rsidRPr="00ED3F2A" w:rsidRDefault="00913DD5" w:rsidP="00913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5F8D1913" w14:textId="49DB0511" w:rsidR="00913DD5" w:rsidRPr="00ED3F2A" w:rsidRDefault="00913DD5" w:rsidP="00913DD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307D108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DEB05A9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C44F17F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BF16B74" w14:textId="190FD203" w:rsidR="00913DD5" w:rsidRPr="00ED3F2A" w:rsidRDefault="003366FB" w:rsidP="00913D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28" w:type="pct"/>
          </w:tcPr>
          <w:p w14:paraId="57B42492" w14:textId="77777777" w:rsidR="00913DD5" w:rsidRPr="00ED3F2A" w:rsidRDefault="00913DD5" w:rsidP="00913DD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EBD04D" w14:textId="6C979006" w:rsidR="00913DD5" w:rsidRPr="00ED3F2A" w:rsidRDefault="00913DD5" w:rsidP="00913DD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3F2A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</w:p>
        </w:tc>
      </w:tr>
      <w:tr w:rsidR="00177F84" w:rsidRPr="00ED3F2A" w14:paraId="4A2D279A" w14:textId="77777777" w:rsidTr="00D579E0">
        <w:tc>
          <w:tcPr>
            <w:tcW w:w="2132" w:type="pct"/>
          </w:tcPr>
          <w:p w14:paraId="203DA6E3" w14:textId="6C5851DE" w:rsidR="00177F84" w:rsidRPr="00ED3F2A" w:rsidRDefault="006D2FF6" w:rsidP="00177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24" w:type="pct"/>
          </w:tcPr>
          <w:p w14:paraId="78380557" w14:textId="77777777" w:rsidR="00177F84" w:rsidRPr="00ED3F2A" w:rsidRDefault="00177F84" w:rsidP="00177F8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831C143" w14:textId="77777777" w:rsidR="00177F84" w:rsidRPr="00ED3F2A" w:rsidRDefault="00177F84" w:rsidP="00177F8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7CFD51F" w14:textId="77777777" w:rsidR="00177F84" w:rsidRPr="00ED3F2A" w:rsidRDefault="00177F84" w:rsidP="00177F8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B2FDF6E" w14:textId="77777777" w:rsidR="00177F84" w:rsidRPr="00ED3F2A" w:rsidRDefault="00177F84" w:rsidP="00177F8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69B3848" w14:textId="77777777" w:rsidR="00177F84" w:rsidRPr="00ED3F2A" w:rsidRDefault="00177F84" w:rsidP="00177F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CAFA46" w14:textId="77777777" w:rsidR="00177F84" w:rsidRPr="00ED3F2A" w:rsidRDefault="00177F84" w:rsidP="00177F8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4F01A48" w14:textId="77777777" w:rsidR="00177F84" w:rsidRPr="00ED3F2A" w:rsidRDefault="00177F84" w:rsidP="00177F8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2FF6" w:rsidRPr="00ED3F2A" w14:paraId="2C0BD561" w14:textId="77777777" w:rsidTr="00D579E0">
        <w:tc>
          <w:tcPr>
            <w:tcW w:w="2132" w:type="pct"/>
          </w:tcPr>
          <w:p w14:paraId="5A16A166" w14:textId="70D4CC62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6B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313ABE51" w14:textId="465A38E7" w:rsidR="006D2FF6" w:rsidRPr="00ED3F2A" w:rsidRDefault="006D2FF6" w:rsidP="006D2F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4,844</w:t>
            </w:r>
          </w:p>
        </w:tc>
        <w:tc>
          <w:tcPr>
            <w:tcW w:w="128" w:type="pct"/>
          </w:tcPr>
          <w:p w14:paraId="35A3F15C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D6F1848" w14:textId="5A61C471" w:rsidR="006D2FF6" w:rsidRPr="00ED3F2A" w:rsidRDefault="00CE35B7" w:rsidP="006D2FF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A037565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1BB8B9E" w14:textId="0E45CE56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4,844</w:t>
            </w:r>
          </w:p>
        </w:tc>
        <w:tc>
          <w:tcPr>
            <w:tcW w:w="128" w:type="pct"/>
          </w:tcPr>
          <w:p w14:paraId="22E803C4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9E5481A" w14:textId="73B9F744" w:rsidR="006D2FF6" w:rsidRPr="00ED3F2A" w:rsidRDefault="00CE35B7" w:rsidP="00CE35B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35B7" w:rsidRPr="00ED3F2A" w14:paraId="58C7B104" w14:textId="77777777" w:rsidTr="00D579E0">
        <w:tc>
          <w:tcPr>
            <w:tcW w:w="2132" w:type="pct"/>
          </w:tcPr>
          <w:p w14:paraId="0CD96488" w14:textId="77777777" w:rsidR="00CE35B7" w:rsidRPr="001516B9" w:rsidRDefault="00CE35B7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0AF25C26" w14:textId="77777777" w:rsidR="00CE35B7" w:rsidRDefault="00CE35B7" w:rsidP="006D2F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EC5CDC3" w14:textId="77777777" w:rsidR="00CE35B7" w:rsidRPr="00ED3F2A" w:rsidRDefault="00CE35B7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736EE8" w14:textId="77777777" w:rsidR="00CE35B7" w:rsidRDefault="00CE35B7" w:rsidP="006D2FF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872958B" w14:textId="77777777" w:rsidR="00CE35B7" w:rsidRPr="00ED3F2A" w:rsidRDefault="00CE35B7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EDFD879" w14:textId="77777777" w:rsidR="00CE35B7" w:rsidRDefault="00CE35B7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C809824" w14:textId="77777777" w:rsidR="00CE35B7" w:rsidRPr="00ED3F2A" w:rsidRDefault="00CE35B7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0C594C10" w14:textId="77777777" w:rsidR="00CE35B7" w:rsidRDefault="00CE35B7" w:rsidP="00CE35B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2FF6" w:rsidRPr="00ED3F2A" w14:paraId="2A4DC4CE" w14:textId="77777777" w:rsidTr="00D579E0">
        <w:tc>
          <w:tcPr>
            <w:tcW w:w="2132" w:type="pct"/>
          </w:tcPr>
          <w:p w14:paraId="7EE4D8A3" w14:textId="3DA29D4D" w:rsidR="006D2FF6" w:rsidRPr="001516B9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2C57F17B" w14:textId="2709799C" w:rsidR="006D2FF6" w:rsidRPr="00ED3F2A" w:rsidRDefault="006D2FF6" w:rsidP="006D2F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4D7D6B9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7554549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D4FBF57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76C1A76" w14:textId="318B0A46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9400101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7733890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2FF6" w:rsidRPr="00ED3F2A" w14:paraId="4064A037" w14:textId="77777777" w:rsidTr="00D579E0">
        <w:tc>
          <w:tcPr>
            <w:tcW w:w="2132" w:type="pct"/>
          </w:tcPr>
          <w:p w14:paraId="2AF037FD" w14:textId="7981A7D9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4" w:type="pct"/>
          </w:tcPr>
          <w:p w14:paraId="5CA09BC2" w14:textId="7850AFEA" w:rsidR="006D2FF6" w:rsidRPr="00ED3F2A" w:rsidRDefault="006D2FF6" w:rsidP="006D2FF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AC3C4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8" w:type="pct"/>
          </w:tcPr>
          <w:p w14:paraId="188439D2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23AAE6B0" w14:textId="50CD7CBA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28" w:type="pct"/>
          </w:tcPr>
          <w:p w14:paraId="6E60A6A8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CE66821" w14:textId="5867337C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128" w:type="pct"/>
          </w:tcPr>
          <w:p w14:paraId="7E357F71" w14:textId="2C724521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56720DD" w14:textId="14ADE12E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6D2FF6" w:rsidRPr="00ED3F2A" w14:paraId="7D11D5DA" w14:textId="77777777" w:rsidTr="00D579E0">
        <w:tc>
          <w:tcPr>
            <w:tcW w:w="2132" w:type="pct"/>
          </w:tcPr>
          <w:p w14:paraId="1A2AA976" w14:textId="4162F4C2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71B3E683" w14:textId="221872D7" w:rsidR="006D2FF6" w:rsidRPr="00ED3F2A" w:rsidRDefault="006D2FF6" w:rsidP="006D2FF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1,521</w:t>
            </w:r>
          </w:p>
        </w:tc>
        <w:tc>
          <w:tcPr>
            <w:tcW w:w="128" w:type="pct"/>
          </w:tcPr>
          <w:p w14:paraId="1D9F16D8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7B3C1BA1" w14:textId="2D7CA79D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28" w:type="pct"/>
          </w:tcPr>
          <w:p w14:paraId="4BFCF469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23942FA" w14:textId="2DB79360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1,521</w:t>
            </w:r>
          </w:p>
        </w:tc>
        <w:tc>
          <w:tcPr>
            <w:tcW w:w="128" w:type="pct"/>
          </w:tcPr>
          <w:p w14:paraId="29CB3AB4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497C29C" w14:textId="56A0EA5F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  <w:tr w:rsidR="006D2FF6" w:rsidRPr="009F47BA" w14:paraId="7C226A3D" w14:textId="77777777" w:rsidTr="00D579E0">
        <w:tc>
          <w:tcPr>
            <w:tcW w:w="2132" w:type="pct"/>
          </w:tcPr>
          <w:p w14:paraId="68CEF474" w14:textId="77777777" w:rsidR="006D2FF6" w:rsidRPr="009F47B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pct"/>
          </w:tcPr>
          <w:p w14:paraId="668501D8" w14:textId="77777777" w:rsidR="006D2FF6" w:rsidRPr="009F47BA" w:rsidRDefault="006D2FF6" w:rsidP="006D2F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17A4B767" w14:textId="77777777" w:rsidR="006D2FF6" w:rsidRPr="009F47B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2" w:type="pct"/>
          </w:tcPr>
          <w:p w14:paraId="251CAE88" w14:textId="77777777" w:rsidR="006D2FF6" w:rsidRPr="009F47BA" w:rsidRDefault="006D2FF6" w:rsidP="006D2FF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58604F27" w14:textId="77777777" w:rsidR="006D2FF6" w:rsidRPr="009F47B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17" w:type="pct"/>
          </w:tcPr>
          <w:p w14:paraId="01C96A68" w14:textId="77777777" w:rsidR="006D2FF6" w:rsidRPr="009F47B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8" w:type="pct"/>
          </w:tcPr>
          <w:p w14:paraId="2703C617" w14:textId="77777777" w:rsidR="006D2FF6" w:rsidRPr="009F47B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Cs w:val="22"/>
              </w:rPr>
            </w:pPr>
          </w:p>
        </w:tc>
        <w:tc>
          <w:tcPr>
            <w:tcW w:w="621" w:type="pct"/>
          </w:tcPr>
          <w:p w14:paraId="56D31D93" w14:textId="77777777" w:rsidR="006D2FF6" w:rsidRPr="009F47B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6D2FF6" w:rsidRPr="00ED3F2A" w14:paraId="5D4A5ECB" w14:textId="77777777" w:rsidTr="00D579E0">
        <w:tc>
          <w:tcPr>
            <w:tcW w:w="2132" w:type="pct"/>
          </w:tcPr>
          <w:p w14:paraId="4F529E32" w14:textId="77777777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3F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2F8BBDB4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1EF97E8E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78D118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09FA78D0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8F97709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45588C4E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10B65B9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2FF6" w:rsidRPr="00ED3F2A" w14:paraId="76D0D441" w14:textId="77777777" w:rsidTr="00D579E0">
        <w:tc>
          <w:tcPr>
            <w:tcW w:w="2132" w:type="pct"/>
          </w:tcPr>
          <w:p w14:paraId="092383DE" w14:textId="1FE8E40B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24" w:type="pct"/>
          </w:tcPr>
          <w:p w14:paraId="32868143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6D19C838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1123073B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7D911B8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D89648F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0AE39BF1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58E225CB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D2FF6" w:rsidRPr="00ED3F2A" w14:paraId="6C4EB7D6" w14:textId="77777777" w:rsidTr="00D579E0">
        <w:tc>
          <w:tcPr>
            <w:tcW w:w="2132" w:type="pct"/>
          </w:tcPr>
          <w:p w14:paraId="446BB6F3" w14:textId="77777777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7356737F" w14:textId="0646183B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6,292</w:t>
            </w:r>
          </w:p>
        </w:tc>
        <w:tc>
          <w:tcPr>
            <w:tcW w:w="128" w:type="pct"/>
          </w:tcPr>
          <w:p w14:paraId="5699CC91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49B336" w14:textId="30C4909B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5,303</w:t>
            </w:r>
          </w:p>
        </w:tc>
        <w:tc>
          <w:tcPr>
            <w:tcW w:w="128" w:type="pct"/>
          </w:tcPr>
          <w:p w14:paraId="576D04F8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C647C95" w14:textId="4E9342D5" w:rsidR="006D2FF6" w:rsidRPr="00ED3F2A" w:rsidRDefault="00384EE1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4E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="006D2FF6">
              <w:rPr>
                <w:rFonts w:ascii="Angsana New" w:hAnsi="Angsana New"/>
                <w:sz w:val="30"/>
                <w:szCs w:val="30"/>
                <w:lang w:val="en-US" w:bidi="th-TH"/>
              </w:rPr>
              <w:t>,082</w:t>
            </w:r>
          </w:p>
        </w:tc>
        <w:tc>
          <w:tcPr>
            <w:tcW w:w="128" w:type="pct"/>
          </w:tcPr>
          <w:p w14:paraId="060C157B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8A0CFC0" w14:textId="63D59DC2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D3F2A">
              <w:rPr>
                <w:rFonts w:ascii="Angsana New" w:hAnsi="Angsana New"/>
                <w:sz w:val="30"/>
                <w:szCs w:val="30"/>
              </w:rPr>
              <w:t>,093</w:t>
            </w:r>
          </w:p>
        </w:tc>
      </w:tr>
      <w:tr w:rsidR="006D2FF6" w:rsidRPr="00ED3F2A" w14:paraId="43ED579C" w14:textId="77777777" w:rsidTr="00A367DF">
        <w:tc>
          <w:tcPr>
            <w:tcW w:w="2132" w:type="pct"/>
          </w:tcPr>
          <w:p w14:paraId="22EF8AB3" w14:textId="77777777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AA8B58A" w14:textId="34A3CF26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28" w:type="pct"/>
          </w:tcPr>
          <w:p w14:paraId="15495809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9C31023" w14:textId="28D6ADFB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128" w:type="pct"/>
          </w:tcPr>
          <w:p w14:paraId="0B4ED168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9C42938" w14:textId="10216F46" w:rsidR="006D2FF6" w:rsidRPr="00ED3F2A" w:rsidRDefault="00384EE1" w:rsidP="006D2FF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4E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128" w:type="pct"/>
          </w:tcPr>
          <w:p w14:paraId="256E2A27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0E53E7B9" w14:textId="6E786506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D3F2A"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  <w:tr w:rsidR="006D2FF6" w:rsidRPr="00ED3F2A" w14:paraId="729D7CED" w14:textId="77777777" w:rsidTr="00A367DF">
        <w:tc>
          <w:tcPr>
            <w:tcW w:w="2132" w:type="pct"/>
          </w:tcPr>
          <w:p w14:paraId="0346C661" w14:textId="77777777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ED3F2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D3F2A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D352E63" w14:textId="130F00E9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6,515</w:t>
            </w:r>
          </w:p>
        </w:tc>
        <w:tc>
          <w:tcPr>
            <w:tcW w:w="128" w:type="pct"/>
          </w:tcPr>
          <w:p w14:paraId="0C4159D2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21F8D34" w14:textId="197C5D10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</w:rPr>
              <w:t>5,754</w:t>
            </w:r>
          </w:p>
        </w:tc>
        <w:tc>
          <w:tcPr>
            <w:tcW w:w="128" w:type="pct"/>
          </w:tcPr>
          <w:p w14:paraId="4F78DB68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A86049D" w14:textId="3819A78B" w:rsidR="006D2FF6" w:rsidRPr="00ED3F2A" w:rsidRDefault="006D2FF6" w:rsidP="006D2FF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6,305</w:t>
            </w:r>
          </w:p>
        </w:tc>
        <w:tc>
          <w:tcPr>
            <w:tcW w:w="128" w:type="pct"/>
          </w:tcPr>
          <w:p w14:paraId="326BE117" w14:textId="77777777" w:rsidR="006D2FF6" w:rsidRPr="00ED3F2A" w:rsidRDefault="006D2FF6" w:rsidP="006D2FF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FA6F1F7" w14:textId="63431967" w:rsidR="006D2FF6" w:rsidRPr="00ED3F2A" w:rsidRDefault="006D2FF6" w:rsidP="006D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3F2A">
              <w:rPr>
                <w:rFonts w:ascii="Angsana New" w:hAnsi="Angsana New"/>
                <w:b/>
                <w:bCs/>
                <w:sz w:val="30"/>
                <w:szCs w:val="30"/>
              </w:rPr>
              <w:t>5,544</w:t>
            </w:r>
          </w:p>
        </w:tc>
      </w:tr>
    </w:tbl>
    <w:p w14:paraId="75D73CC9" w14:textId="77777777" w:rsidR="00913DD5" w:rsidRDefault="00913DD5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716C5ACB" w14:textId="25FEE93C" w:rsidR="002E297C" w:rsidRDefault="004872C7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503B4C">
        <w:rPr>
          <w:rFonts w:ascii="Angsana New" w:hAnsi="Angsana New"/>
          <w:sz w:val="30"/>
          <w:szCs w:val="30"/>
          <w:cs/>
        </w:rPr>
        <w:t>ยอดคงเหลือ</w:t>
      </w:r>
      <w:r w:rsidR="004164FB" w:rsidRPr="00503B4C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503B4C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503B4C"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CB0B10" w:rsidRPr="00503B4C">
        <w:rPr>
          <w:rFonts w:ascii="Angsana New" w:hAnsi="Angsana New" w:hint="cs"/>
          <w:sz w:val="30"/>
          <w:szCs w:val="30"/>
          <w:cs/>
        </w:rPr>
        <w:t>มีนาคม</w:t>
      </w:r>
      <w:r w:rsidRPr="00503B4C">
        <w:rPr>
          <w:rFonts w:ascii="Angsana New" w:hAnsi="Angsana New"/>
          <w:sz w:val="30"/>
          <w:szCs w:val="30"/>
          <w:cs/>
        </w:rPr>
        <w:t xml:space="preserve"> </w:t>
      </w:r>
      <w:r w:rsidR="008620B8" w:rsidRPr="00503B4C">
        <w:rPr>
          <w:rFonts w:ascii="Angsana New" w:hAnsi="Angsana New"/>
          <w:sz w:val="30"/>
          <w:szCs w:val="30"/>
        </w:rPr>
        <w:t>256</w:t>
      </w:r>
      <w:r w:rsidR="00177F84">
        <w:rPr>
          <w:rFonts w:ascii="Angsana New" w:hAnsi="Angsana New"/>
          <w:sz w:val="30"/>
          <w:szCs w:val="30"/>
        </w:rPr>
        <w:t>4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03115F" w:rsidRPr="00503B4C">
        <w:rPr>
          <w:rFonts w:ascii="Angsana New" w:hAnsi="Angsana New"/>
          <w:sz w:val="30"/>
          <w:szCs w:val="30"/>
          <w:cs/>
        </w:rPr>
        <w:t>และ</w:t>
      </w:r>
      <w:r w:rsidR="007E4431" w:rsidRPr="00503B4C">
        <w:rPr>
          <w:rFonts w:ascii="Angsana New" w:hAnsi="Angsana New"/>
          <w:sz w:val="30"/>
          <w:szCs w:val="30"/>
          <w:cs/>
        </w:rPr>
        <w:t xml:space="preserve"> </w:t>
      </w:r>
      <w:r w:rsidR="00A740C4" w:rsidRPr="00503B4C"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A740C4" w:rsidRPr="00503B4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03B4C" w:rsidRPr="00503B4C">
        <w:rPr>
          <w:rFonts w:ascii="Angsana New" w:hAnsi="Angsana New" w:hint="cs"/>
          <w:sz w:val="30"/>
          <w:szCs w:val="30"/>
        </w:rPr>
        <w:t>256</w:t>
      </w:r>
      <w:r w:rsidR="00177F84">
        <w:rPr>
          <w:rFonts w:ascii="Angsana New" w:hAnsi="Angsana New"/>
          <w:sz w:val="28"/>
          <w:szCs w:val="28"/>
        </w:rPr>
        <w:t>3</w:t>
      </w:r>
      <w:r w:rsidR="00503385" w:rsidRPr="00503B4C">
        <w:rPr>
          <w:rFonts w:ascii="Angsana New" w:hAnsi="Angsana New" w:hint="cs"/>
          <w:sz w:val="30"/>
          <w:szCs w:val="30"/>
          <w:cs/>
        </w:rPr>
        <w:t xml:space="preserve"> </w:t>
      </w:r>
      <w:r w:rsidRPr="00503B4C">
        <w:rPr>
          <w:rFonts w:ascii="Angsana New" w:hAnsi="Angsana New"/>
          <w:sz w:val="30"/>
          <w:szCs w:val="30"/>
          <w:cs/>
        </w:rPr>
        <w:t>มีดังนี้</w:t>
      </w:r>
    </w:p>
    <w:p w14:paraId="7428E6E5" w14:textId="77777777" w:rsidR="00911435" w:rsidRPr="00422314" w:rsidRDefault="00911435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70"/>
        <w:gridCol w:w="243"/>
        <w:gridCol w:w="1143"/>
        <w:gridCol w:w="17"/>
        <w:gridCol w:w="236"/>
        <w:gridCol w:w="17"/>
        <w:gridCol w:w="1125"/>
        <w:gridCol w:w="14"/>
        <w:gridCol w:w="224"/>
        <w:gridCol w:w="14"/>
        <w:gridCol w:w="1112"/>
      </w:tblGrid>
      <w:tr w:rsidR="00AD7AF8" w:rsidRPr="00EB30EE" w14:paraId="68F6559A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</w:tcPr>
          <w:p w14:paraId="1A2D9557" w14:textId="77777777" w:rsidR="00AD7AF8" w:rsidRPr="00EB30EE" w:rsidRDefault="00AD7AF8" w:rsidP="00AD7AF8">
            <w:pPr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C6EE30" w14:textId="77777777" w:rsidR="00AD7AF8" w:rsidRPr="00EB30EE" w:rsidRDefault="00AD7AF8" w:rsidP="00AD7AF8">
            <w:pPr>
              <w:ind w:left="7" w:right="-16" w:hanging="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CA17F" w14:textId="77777777" w:rsidR="00AD7AF8" w:rsidRPr="00EB30EE" w:rsidRDefault="00AD7AF8" w:rsidP="00AD7AF8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BC5ADB" w14:textId="77777777" w:rsidR="00AD7AF8" w:rsidRPr="00EB30EE" w:rsidRDefault="00AD7AF8" w:rsidP="00AD7AF8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AF8" w:rsidRPr="00EB30EE" w14:paraId="5D57B451" w14:textId="77777777" w:rsidTr="00BF3679">
        <w:tc>
          <w:tcPr>
            <w:tcW w:w="3957" w:type="dxa"/>
          </w:tcPr>
          <w:p w14:paraId="4D3EF12D" w14:textId="19076FBB" w:rsidR="00AD7AF8" w:rsidRPr="00EB30EE" w:rsidRDefault="00AD7AF8" w:rsidP="00AD7AF8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B72B56" w14:textId="6F795C42" w:rsidR="00AD7AF8" w:rsidRPr="00EB30EE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EB30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0E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48062981" w14:textId="77777777" w:rsidR="00AD7AF8" w:rsidRPr="00EB30EE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2F731A99" w14:textId="1AA5AF91" w:rsidR="00AD7AF8" w:rsidRPr="00EB30EE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EB30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0E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6DD03D2A" w14:textId="77777777" w:rsidR="00AD7AF8" w:rsidRPr="00EB30EE" w:rsidRDefault="00AD7AF8" w:rsidP="00AD7AF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gridSpan w:val="3"/>
          </w:tcPr>
          <w:p w14:paraId="68C76F70" w14:textId="65BB7E1A" w:rsidR="00AD7AF8" w:rsidRPr="00EB30EE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EB30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0E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gridSpan w:val="2"/>
          </w:tcPr>
          <w:p w14:paraId="460B0D34" w14:textId="77777777" w:rsidR="00AD7AF8" w:rsidRPr="00EB30EE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10664D9" w14:textId="3BA0693C" w:rsidR="00AD7AF8" w:rsidRPr="00EB30EE" w:rsidRDefault="00AD7AF8" w:rsidP="00AD7A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EB30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30E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6213" w:rsidRPr="00EB30EE" w14:paraId="597CDB9A" w14:textId="77777777" w:rsidTr="00BF3679">
        <w:tc>
          <w:tcPr>
            <w:tcW w:w="3957" w:type="dxa"/>
          </w:tcPr>
          <w:p w14:paraId="08AD7F51" w14:textId="25565576" w:rsidR="00D56213" w:rsidRPr="00EB30EE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F9EB85" w14:textId="7837274B" w:rsidR="00D56213" w:rsidRPr="00EB30EE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7F84" w:rsidRPr="00EB30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48CCFD6C" w14:textId="77777777" w:rsidR="00D56213" w:rsidRPr="00EB30EE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0" w:type="dxa"/>
            <w:gridSpan w:val="2"/>
          </w:tcPr>
          <w:p w14:paraId="7B22E33D" w14:textId="3D1BF7AB" w:rsidR="00D56213" w:rsidRPr="00EB30EE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256</w:t>
            </w:r>
            <w:r w:rsidR="00177F84" w:rsidRPr="00EB3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4748530" w14:textId="77777777" w:rsidR="00D56213" w:rsidRPr="00EB30EE" w:rsidRDefault="00D56213" w:rsidP="00D562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gridSpan w:val="3"/>
          </w:tcPr>
          <w:p w14:paraId="052636D1" w14:textId="14BFB215" w:rsidR="00D56213" w:rsidRPr="00EB30EE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77F84" w:rsidRPr="00EB30E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gridSpan w:val="2"/>
          </w:tcPr>
          <w:p w14:paraId="2611A221" w14:textId="77777777" w:rsidR="00D56213" w:rsidRPr="00EB30EE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859A4B" w14:textId="67A8037B" w:rsidR="00D56213" w:rsidRPr="00EB30EE" w:rsidRDefault="00D56213" w:rsidP="00D562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256</w:t>
            </w:r>
            <w:r w:rsidR="00177F84" w:rsidRPr="00EB30E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F19E2" w:rsidRPr="00EB30EE" w14:paraId="77E76DF3" w14:textId="77777777" w:rsidTr="00BF3679">
        <w:tc>
          <w:tcPr>
            <w:tcW w:w="3957" w:type="dxa"/>
          </w:tcPr>
          <w:p w14:paraId="2601912B" w14:textId="158BB625" w:rsidR="008F19E2" w:rsidRPr="00EB30EE" w:rsidRDefault="008F19E2" w:rsidP="008F1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5" w:type="dxa"/>
            <w:gridSpan w:val="11"/>
          </w:tcPr>
          <w:p w14:paraId="252AD984" w14:textId="77777777" w:rsidR="008F19E2" w:rsidRPr="00EB30EE" w:rsidRDefault="008F19E2" w:rsidP="008F1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90F" w:rsidRPr="00EB30EE" w14:paraId="2B44F943" w14:textId="77777777" w:rsidTr="00BF3679">
        <w:tc>
          <w:tcPr>
            <w:tcW w:w="3957" w:type="dxa"/>
          </w:tcPr>
          <w:p w14:paraId="229C25D5" w14:textId="77F7BD05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5" w:type="dxa"/>
            <w:gridSpan w:val="11"/>
          </w:tcPr>
          <w:p w14:paraId="5B6420A3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1390F" w:rsidRPr="00EB30EE" w14:paraId="07549DC7" w14:textId="77777777" w:rsidTr="00BF3679">
        <w:tc>
          <w:tcPr>
            <w:tcW w:w="3957" w:type="dxa"/>
          </w:tcPr>
          <w:p w14:paraId="0471EAAF" w14:textId="23C51032" w:rsidR="0081390F" w:rsidRPr="00EB30EE" w:rsidRDefault="0081390F" w:rsidP="00813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30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44E22A" w14:textId="2201F236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A52DA3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tcBorders>
              <w:bottom w:val="double" w:sz="4" w:space="0" w:color="auto"/>
            </w:tcBorders>
          </w:tcPr>
          <w:p w14:paraId="5DD4B1E3" w14:textId="77777777" w:rsidR="0081390F" w:rsidRPr="00EB30EE" w:rsidRDefault="0081390F" w:rsidP="0081390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B92BFA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6" w:type="dxa"/>
            <w:gridSpan w:val="3"/>
            <w:tcBorders>
              <w:bottom w:val="double" w:sz="4" w:space="0" w:color="auto"/>
            </w:tcBorders>
          </w:tcPr>
          <w:p w14:paraId="31D8FFD8" w14:textId="44C575A2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</w:rPr>
              <w:t>286,416</w:t>
            </w:r>
          </w:p>
        </w:tc>
        <w:tc>
          <w:tcPr>
            <w:tcW w:w="238" w:type="dxa"/>
            <w:gridSpan w:val="2"/>
          </w:tcPr>
          <w:p w14:paraId="6CDBDC21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4998D5F3" w14:textId="2CFF1688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</w:rPr>
              <w:t>287,457</w:t>
            </w:r>
          </w:p>
        </w:tc>
      </w:tr>
      <w:tr w:rsidR="0081390F" w:rsidRPr="00EB30EE" w14:paraId="3EF084DC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516BF" w14:textId="5DA9A807" w:rsidR="0081390F" w:rsidRPr="00EB30EE" w:rsidRDefault="0081390F" w:rsidP="0081390F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68C6E" w14:textId="7E0695B1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6394C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0CA36" w14:textId="5BA903E0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5CE6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AB0E2" w14:textId="6BC76636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92F5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22BE6F" w14:textId="0DBB76C0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81390F" w:rsidRPr="00EB30EE" w14:paraId="281521BA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215B" w14:textId="1D890B70" w:rsidR="0081390F" w:rsidRPr="00EB30EE" w:rsidRDefault="0081390F" w:rsidP="0081390F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30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02630C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430"/>
              </w:tabs>
              <w:spacing w:after="0" w:line="240" w:lineRule="auto"/>
              <w:ind w:left="-108" w:right="-2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E85AB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7AE7CF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BBF40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4C5EE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A0078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2E0E099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81390F" w:rsidRPr="00EB30EE" w14:paraId="624E71AE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83A7" w14:textId="4D2A4683" w:rsidR="0081390F" w:rsidRPr="00EB30EE" w:rsidRDefault="0081390F" w:rsidP="0081390F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30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36F1D" w14:textId="09D9AB7B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9662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480830" w14:textId="50A2F4C2" w:rsidR="0081390F" w:rsidRPr="00EB30EE" w:rsidRDefault="0081390F" w:rsidP="0081390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0E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F0A6E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FF481" w14:textId="381B533A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7,3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3CAD6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942A5" w14:textId="212AF92D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8,035</w:t>
            </w:r>
          </w:p>
        </w:tc>
      </w:tr>
      <w:tr w:rsidR="0081390F" w:rsidRPr="00EB30EE" w14:paraId="73A4C42E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C5A10" w14:textId="07D611B9" w:rsidR="0081390F" w:rsidRPr="00EB30EE" w:rsidRDefault="0081390F" w:rsidP="0081390F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30E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7F672" w14:textId="7E9434DE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65D10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D0D00" w14:textId="0B1B5802" w:rsidR="0081390F" w:rsidRPr="00EB30EE" w:rsidRDefault="0081390F" w:rsidP="0081390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30E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878D8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0A0A7" w14:textId="27C83944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08"/>
              <w:rPr>
                <w:rFonts w:ascii="Angsana New" w:hAnsi="Angsana New"/>
                <w:sz w:val="30"/>
                <w:szCs w:val="30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0AA0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45B72" w14:textId="62D698D1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B30EE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81390F" w:rsidRPr="00EB30EE" w14:paraId="5E946A6D" w14:textId="77777777" w:rsidTr="00BF3679"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64EF" w14:textId="26A68A17" w:rsidR="0081390F" w:rsidRPr="00EB30EE" w:rsidRDefault="0081390F" w:rsidP="0081390F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0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EE008A" w14:textId="16BD28C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6E32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6B599D" w14:textId="28B62137" w:rsidR="0081390F" w:rsidRPr="00EB30EE" w:rsidRDefault="0081390F" w:rsidP="0081390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D9FD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0CA5B6" w14:textId="22BF1B73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3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</w:rPr>
              <w:t>8,0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190D" w14:textId="77777777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53CAB6" w14:textId="7E1B7085" w:rsidR="0081390F" w:rsidRPr="00EB30EE" w:rsidRDefault="0081390F" w:rsidP="008139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EB30EE">
              <w:rPr>
                <w:rFonts w:ascii="Angsana New" w:hAnsi="Angsana New"/>
                <w:b/>
                <w:bCs/>
                <w:sz w:val="30"/>
                <w:szCs w:val="30"/>
              </w:rPr>
              <w:t>8,370</w:t>
            </w:r>
          </w:p>
        </w:tc>
      </w:tr>
    </w:tbl>
    <w:p w14:paraId="2C25D247" w14:textId="2B9619B8" w:rsidR="00B578F0" w:rsidRDefault="00B578F0" w:rsidP="00880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32"/>
          <w:szCs w:val="32"/>
          <w:cs/>
        </w:rPr>
      </w:pPr>
    </w:p>
    <w:p w14:paraId="3865710D" w14:textId="77777777" w:rsidR="00B578F0" w:rsidRDefault="00B5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200A5EA" w14:textId="38E86B66" w:rsidR="00C851AB" w:rsidRDefault="00C851AB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26E2F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F27E5B">
        <w:rPr>
          <w:rFonts w:ascii="Angsana New" w:hAnsi="Angsana New" w:hint="cs"/>
          <w:sz w:val="30"/>
          <w:szCs w:val="30"/>
          <w:cs/>
        </w:rPr>
        <w:t>สาม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526E2F">
        <w:rPr>
          <w:rFonts w:ascii="Angsana New" w:hAnsi="Angsana New"/>
          <w:sz w:val="30"/>
          <w:szCs w:val="30"/>
        </w:rPr>
        <w:t>3</w:t>
      </w:r>
      <w:r w:rsidR="00F27E5B">
        <w:rPr>
          <w:rFonts w:ascii="Angsana New" w:hAnsi="Angsana New"/>
          <w:sz w:val="30"/>
          <w:szCs w:val="30"/>
        </w:rPr>
        <w:t>1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="00F27E5B">
        <w:rPr>
          <w:rFonts w:ascii="Angsana New" w:hAnsi="Angsana New" w:hint="cs"/>
          <w:sz w:val="30"/>
          <w:szCs w:val="30"/>
          <w:cs/>
        </w:rPr>
        <w:t>มีนาคม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Pr="00B253D8">
        <w:rPr>
          <w:rFonts w:ascii="Angsana New" w:hAnsi="Angsana New"/>
          <w:sz w:val="30"/>
          <w:szCs w:val="30"/>
        </w:rPr>
        <w:t>256</w:t>
      </w:r>
      <w:r w:rsidR="00177F84">
        <w:rPr>
          <w:rFonts w:ascii="Angsana New" w:hAnsi="Angsana New"/>
          <w:sz w:val="30"/>
          <w:szCs w:val="30"/>
        </w:rPr>
        <w:t>4</w:t>
      </w:r>
      <w:r w:rsidRPr="00B253D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61F1409" w14:textId="41505DEF" w:rsidR="001F2AE5" w:rsidRPr="00F46E18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1079"/>
        <w:gridCol w:w="236"/>
        <w:gridCol w:w="1116"/>
        <w:gridCol w:w="1079"/>
        <w:gridCol w:w="236"/>
        <w:gridCol w:w="935"/>
        <w:gridCol w:w="236"/>
        <w:gridCol w:w="935"/>
        <w:gridCol w:w="242"/>
        <w:gridCol w:w="1017"/>
      </w:tblGrid>
      <w:tr w:rsidR="001F2AE5" w:rsidRPr="00803828" w14:paraId="7722F95C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336AC299" w14:textId="408D2910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2431" w:type="dxa"/>
            <w:gridSpan w:val="3"/>
            <w:shd w:val="clear" w:color="auto" w:fill="auto"/>
            <w:vAlign w:val="bottom"/>
          </w:tcPr>
          <w:p w14:paraId="21B82B05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31572493" w14:textId="6C0F106D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</w:tr>
      <w:tr w:rsidR="00A12B9F" w:rsidRPr="00803828" w14:paraId="310D8C52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3C5361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FB8A09E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8F690D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F2780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43B3776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7ECB7B29" w14:textId="03FA4C45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F40D72B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58B6F73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F7F05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BF8C067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FA043C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2816350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78CBD517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EBADC2D" w14:textId="77777777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ณ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วันที่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219D77E7" w14:textId="7E4FD520" w:rsidR="001F2AE5" w:rsidRPr="00803828" w:rsidRDefault="001F2AE5" w:rsidP="0035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</w:tr>
      <w:tr w:rsidR="00AB08D9" w:rsidRPr="00803828" w14:paraId="1F1A44F7" w14:textId="77777777" w:rsidTr="0038609B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6FCCF07D" w14:textId="2F16D412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bookmarkStart w:id="0" w:name="_Hlk68479092"/>
            <w:r w:rsidRPr="0080382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  <w:bookmarkEnd w:id="0"/>
          </w:p>
        </w:tc>
        <w:tc>
          <w:tcPr>
            <w:tcW w:w="1079" w:type="dxa"/>
            <w:shd w:val="clear" w:color="auto" w:fill="auto"/>
            <w:vAlign w:val="bottom"/>
          </w:tcPr>
          <w:p w14:paraId="2432EF49" w14:textId="594AC515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</w:t>
            </w:r>
            <w:r w:rsidR="00177F8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2915F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5FB8C9" w14:textId="1CB9DD11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256</w:t>
            </w:r>
            <w:r w:rsidR="00177F84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340D79B" w14:textId="339620FA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</w:t>
            </w:r>
            <w:r w:rsidR="00177F8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9C0DF4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2D02FC6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57927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DC585D0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DAB62B0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2F5E9E2" w14:textId="28F7CA26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</w:t>
            </w:r>
            <w:r w:rsidR="00177F84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AB08D9" w:rsidRPr="00803828" w14:paraId="05D1F061" w14:textId="77777777" w:rsidTr="0038609B">
        <w:trPr>
          <w:tblHeader/>
        </w:trPr>
        <w:tc>
          <w:tcPr>
            <w:tcW w:w="2609" w:type="dxa"/>
            <w:shd w:val="clear" w:color="auto" w:fill="auto"/>
          </w:tcPr>
          <w:p w14:paraId="4DD4849B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6CF01615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4680" w:type="dxa"/>
            <w:gridSpan w:val="7"/>
            <w:shd w:val="clear" w:color="auto" w:fill="auto"/>
          </w:tcPr>
          <w:p w14:paraId="518C136C" w14:textId="77777777" w:rsidR="00AB08D9" w:rsidRPr="00803828" w:rsidRDefault="00AB08D9" w:rsidP="00AB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BE7109" w:rsidRPr="00803828" w14:paraId="0DE4A68E" w14:textId="77777777" w:rsidTr="0038609B">
        <w:tc>
          <w:tcPr>
            <w:tcW w:w="2609" w:type="dxa"/>
            <w:shd w:val="clear" w:color="auto" w:fill="auto"/>
          </w:tcPr>
          <w:p w14:paraId="7879C957" w14:textId="16D4C7AE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9" w:type="dxa"/>
            <w:shd w:val="clear" w:color="auto" w:fill="auto"/>
          </w:tcPr>
          <w:p w14:paraId="732E0AC2" w14:textId="357FCB6A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36" w:type="dxa"/>
            <w:shd w:val="clear" w:color="auto" w:fill="auto"/>
          </w:tcPr>
          <w:p w14:paraId="485FB3EE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shd w:val="clear" w:color="auto" w:fill="auto"/>
          </w:tcPr>
          <w:p w14:paraId="1A868A41" w14:textId="695F747C" w:rsidR="00BE7109" w:rsidRPr="00803828" w:rsidRDefault="00144C5F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C0095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79" w:type="dxa"/>
            <w:shd w:val="clear" w:color="auto" w:fill="auto"/>
          </w:tcPr>
          <w:p w14:paraId="36729C75" w14:textId="63CE271D" w:rsidR="00BE7109" w:rsidRPr="00803828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36" w:type="dxa"/>
            <w:shd w:val="clear" w:color="auto" w:fill="auto"/>
          </w:tcPr>
          <w:p w14:paraId="65E8FADC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</w:tcPr>
          <w:p w14:paraId="35ECB944" w14:textId="0D9D6046" w:rsidR="00BE7109" w:rsidRPr="001B1B66" w:rsidRDefault="00144C5F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8C3C65" w14:textId="77777777" w:rsidR="00BE7109" w:rsidRPr="001B1B66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FF5CE99" w14:textId="6983152D" w:rsidR="00BE7109" w:rsidRPr="001B1B66" w:rsidRDefault="00144C5F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03B09B" w14:textId="77777777" w:rsidR="00BE7109" w:rsidRPr="001B1B66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C9AE8DF" w14:textId="4665A90E" w:rsidR="00BE7109" w:rsidRPr="00CB6133" w:rsidRDefault="00144C5F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CB6133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</w:tr>
      <w:tr w:rsidR="0038609B" w:rsidRPr="00803828" w14:paraId="11FD5E6E" w14:textId="77777777" w:rsidTr="0038609B">
        <w:tc>
          <w:tcPr>
            <w:tcW w:w="2609" w:type="dxa"/>
            <w:shd w:val="clear" w:color="auto" w:fill="auto"/>
          </w:tcPr>
          <w:p w14:paraId="455E90F2" w14:textId="02AB6CF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  <w:shd w:val="clear" w:color="auto" w:fill="auto"/>
          </w:tcPr>
          <w:p w14:paraId="57EB67C2" w14:textId="057FEFD7" w:rsidR="0038609B" w:rsidRPr="00991B8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8.0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236" w:type="dxa"/>
            <w:shd w:val="clear" w:color="auto" w:fill="auto"/>
          </w:tcPr>
          <w:p w14:paraId="7CF86121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shd w:val="clear" w:color="auto" w:fill="auto"/>
          </w:tcPr>
          <w:p w14:paraId="5FB31F28" w14:textId="5E30693D" w:rsidR="0038609B" w:rsidRPr="00803828" w:rsidRDefault="0038609B" w:rsidP="00E77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6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8.0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5BF1838" w14:textId="76BF62C4" w:rsidR="0038609B" w:rsidRPr="00991B8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81,188</w:t>
            </w:r>
          </w:p>
        </w:tc>
        <w:tc>
          <w:tcPr>
            <w:tcW w:w="236" w:type="dxa"/>
            <w:shd w:val="clear" w:color="auto" w:fill="auto"/>
          </w:tcPr>
          <w:p w14:paraId="3F11229E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</w:tcPr>
          <w:p w14:paraId="0F69CE0F" w14:textId="451350CF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12D3F0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12598AC3" w14:textId="3A82AB2C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(9,3</w:t>
            </w:r>
            <w:r w:rsidR="008808CA">
              <w:rPr>
                <w:rFonts w:ascii="Angsana New" w:hAnsi="Angsana New"/>
                <w:sz w:val="28"/>
                <w:szCs w:val="28"/>
              </w:rPr>
              <w:t>79</w:t>
            </w:r>
            <w:r w:rsidRPr="001B1B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102D15E3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CAD5E0A" w14:textId="51C2C15C" w:rsidR="0038609B" w:rsidRPr="00CB6133" w:rsidRDefault="0038609B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CB6133">
              <w:rPr>
                <w:rFonts w:ascii="Angsana New" w:hAnsi="Angsana New"/>
                <w:sz w:val="28"/>
                <w:szCs w:val="28"/>
              </w:rPr>
              <w:t>71,80</w:t>
            </w:r>
            <w:r w:rsidR="008808C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8609B" w:rsidRPr="00803828" w14:paraId="436F321E" w14:textId="77777777" w:rsidTr="00C26533">
        <w:tc>
          <w:tcPr>
            <w:tcW w:w="2609" w:type="dxa"/>
            <w:shd w:val="clear" w:color="auto" w:fill="auto"/>
          </w:tcPr>
          <w:p w14:paraId="702B9A9E" w14:textId="568FCC8D" w:rsidR="0038609B" w:rsidRPr="003C463A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4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</w:tcPr>
          <w:p w14:paraId="53D78899" w14:textId="77777777" w:rsidR="0038609B" w:rsidRPr="00F61C23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A03053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shd w:val="clear" w:color="auto" w:fill="auto"/>
          </w:tcPr>
          <w:p w14:paraId="326A925B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D7D7B5C" w14:textId="772FE00E" w:rsidR="0038609B" w:rsidRPr="00F61C23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278,188</w:t>
            </w:r>
          </w:p>
        </w:tc>
        <w:tc>
          <w:tcPr>
            <w:tcW w:w="236" w:type="dxa"/>
            <w:shd w:val="clear" w:color="auto" w:fill="auto"/>
          </w:tcPr>
          <w:p w14:paraId="11F24B25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</w:tcPr>
          <w:p w14:paraId="1739924D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AE4EDF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8146BA6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2728059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DB27CEB" w14:textId="607C6619" w:rsidR="0038609B" w:rsidRPr="001B1B66" w:rsidRDefault="0038609B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B66">
              <w:rPr>
                <w:rFonts w:ascii="Angsana New" w:hAnsi="Angsana New"/>
                <w:b/>
                <w:bCs/>
                <w:sz w:val="28"/>
                <w:szCs w:val="28"/>
              </w:rPr>
              <w:t>268,80</w:t>
            </w:r>
            <w:r w:rsidR="008808C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1B1B66" w:rsidRPr="00803828" w14:paraId="1F07F552" w14:textId="77777777" w:rsidTr="00C26533">
        <w:tc>
          <w:tcPr>
            <w:tcW w:w="2609" w:type="dxa"/>
            <w:shd w:val="clear" w:color="auto" w:fill="auto"/>
          </w:tcPr>
          <w:p w14:paraId="3964B4F0" w14:textId="7BA552ED" w:rsidR="001B1B66" w:rsidRPr="003C463A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46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C46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79" w:type="dxa"/>
            <w:shd w:val="clear" w:color="auto" w:fill="auto"/>
          </w:tcPr>
          <w:p w14:paraId="677E24FD" w14:textId="77777777" w:rsidR="001B1B66" w:rsidRPr="00F61C23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5DFAE3" w14:textId="77777777" w:rsidR="001B1B66" w:rsidRPr="0080382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shd w:val="clear" w:color="auto" w:fill="auto"/>
          </w:tcPr>
          <w:p w14:paraId="496ED5C5" w14:textId="77777777" w:rsidR="001B1B66" w:rsidRPr="0080382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shd w:val="clear" w:color="auto" w:fill="auto"/>
          </w:tcPr>
          <w:p w14:paraId="3C0BB16C" w14:textId="77777777" w:rsidR="001B1B66" w:rsidRPr="00F61C23" w:rsidRDefault="001B1B66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A24152" w14:textId="77777777" w:rsidR="001B1B66" w:rsidRPr="00803828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</w:tcPr>
          <w:p w14:paraId="16B0AC66" w14:textId="77777777" w:rsidR="001B1B66" w:rsidRPr="001B1B66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D29515" w14:textId="77777777" w:rsidR="001B1B66" w:rsidRPr="001B1B66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3ADF9CE" w14:textId="77777777" w:rsidR="001B1B66" w:rsidRPr="001B1B66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4553000" w14:textId="77777777" w:rsidR="001B1B66" w:rsidRPr="001B1B66" w:rsidRDefault="001B1B66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31F3383" w14:textId="77777777" w:rsidR="001B1B66" w:rsidRPr="001B1B66" w:rsidRDefault="001B1B66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8609B" w:rsidRPr="00803828" w14:paraId="06610084" w14:textId="77777777" w:rsidTr="0038609B">
        <w:tc>
          <w:tcPr>
            <w:tcW w:w="2609" w:type="dxa"/>
            <w:shd w:val="clear" w:color="auto" w:fill="auto"/>
          </w:tcPr>
          <w:p w14:paraId="4B118958" w14:textId="343AE513" w:rsidR="0038609B" w:rsidRPr="001B1B66" w:rsidRDefault="001B1B66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3C463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</w:tcPr>
          <w:p w14:paraId="7ACEDE17" w14:textId="77777777" w:rsidR="0038609B" w:rsidRPr="00F61C23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2B127C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shd w:val="clear" w:color="auto" w:fill="auto"/>
          </w:tcPr>
          <w:p w14:paraId="28712240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73BA6D4" w14:textId="48FC033D" w:rsidR="0038609B" w:rsidRPr="00F61C23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7BC19E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shd w:val="clear" w:color="auto" w:fill="auto"/>
          </w:tcPr>
          <w:p w14:paraId="34BFC9DA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AF88E9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5242EE2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48275E95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96442BC" w14:textId="54BC61CD" w:rsidR="0038609B" w:rsidRPr="00815E07" w:rsidRDefault="0038609B" w:rsidP="007F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9"/>
                <w:tab w:val="decimal" w:pos="636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E0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609B" w:rsidRPr="00803828" w14:paraId="4FBCA6A1" w14:textId="77777777" w:rsidTr="0038609B">
        <w:tc>
          <w:tcPr>
            <w:tcW w:w="2609" w:type="dxa"/>
            <w:shd w:val="clear" w:color="auto" w:fill="auto"/>
          </w:tcPr>
          <w:p w14:paraId="17602996" w14:textId="170125F6" w:rsidR="0038609B" w:rsidRPr="002B31DA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B31DA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079" w:type="dxa"/>
            <w:shd w:val="clear" w:color="auto" w:fill="auto"/>
          </w:tcPr>
          <w:p w14:paraId="5F2813DE" w14:textId="77777777" w:rsidR="0038609B" w:rsidRPr="00991B8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1F8F0437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shd w:val="clear" w:color="auto" w:fill="auto"/>
          </w:tcPr>
          <w:p w14:paraId="4CA18048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31CE0" w14:textId="273CF43D" w:rsidR="0038609B" w:rsidRPr="00991B88" w:rsidRDefault="0038609B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278,188</w:t>
            </w:r>
          </w:p>
        </w:tc>
        <w:tc>
          <w:tcPr>
            <w:tcW w:w="236" w:type="dxa"/>
            <w:shd w:val="clear" w:color="auto" w:fill="auto"/>
          </w:tcPr>
          <w:p w14:paraId="5A37AB98" w14:textId="77777777" w:rsidR="0038609B" w:rsidRPr="00803828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24BEC77A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F76451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nil"/>
            </w:tcBorders>
            <w:shd w:val="clear" w:color="auto" w:fill="auto"/>
          </w:tcPr>
          <w:p w14:paraId="3ED05ED4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AD2B7F7" w14:textId="77777777" w:rsidR="0038609B" w:rsidRPr="001B1B66" w:rsidRDefault="0038609B" w:rsidP="00386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86D79" w14:textId="0203FCF1" w:rsidR="0038609B" w:rsidRPr="001B1B66" w:rsidRDefault="0038609B" w:rsidP="001B1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B66">
              <w:rPr>
                <w:rFonts w:ascii="Angsana New" w:hAnsi="Angsana New"/>
                <w:b/>
                <w:bCs/>
                <w:sz w:val="28"/>
                <w:szCs w:val="28"/>
              </w:rPr>
              <w:t>268,80</w:t>
            </w:r>
            <w:r w:rsidR="008808C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43306A4C" w14:textId="77777777" w:rsidR="001F2AE5" w:rsidRPr="00F46E18" w:rsidRDefault="001F2AE5" w:rsidP="00C851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1079"/>
        <w:gridCol w:w="236"/>
        <w:gridCol w:w="1116"/>
        <w:gridCol w:w="1079"/>
        <w:gridCol w:w="240"/>
        <w:gridCol w:w="931"/>
        <w:gridCol w:w="236"/>
        <w:gridCol w:w="935"/>
        <w:gridCol w:w="242"/>
        <w:gridCol w:w="1017"/>
      </w:tblGrid>
      <w:tr w:rsidR="00C944BC" w:rsidRPr="00803828" w14:paraId="190FE1D4" w14:textId="77777777" w:rsidTr="0062232F">
        <w:trPr>
          <w:tblHeader/>
        </w:trPr>
        <w:tc>
          <w:tcPr>
            <w:tcW w:w="2609" w:type="dxa"/>
            <w:vAlign w:val="bottom"/>
          </w:tcPr>
          <w:p w14:paraId="7FEBC244" w14:textId="6E20EEFD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1288B686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4680" w:type="dxa"/>
            <w:gridSpan w:val="7"/>
            <w:vAlign w:val="bottom"/>
          </w:tcPr>
          <w:p w14:paraId="21CEE40F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944BC" w:rsidRPr="00803828" w14:paraId="3E78E259" w14:textId="77777777" w:rsidTr="00040A31">
        <w:trPr>
          <w:tblHeader/>
        </w:trPr>
        <w:tc>
          <w:tcPr>
            <w:tcW w:w="2609" w:type="dxa"/>
            <w:shd w:val="clear" w:color="auto" w:fill="auto"/>
            <w:vAlign w:val="bottom"/>
          </w:tcPr>
          <w:p w14:paraId="11573558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</w:p>
        </w:tc>
        <w:tc>
          <w:tcPr>
            <w:tcW w:w="1079" w:type="dxa"/>
            <w:vAlign w:val="bottom"/>
          </w:tcPr>
          <w:p w14:paraId="59A634B4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5840BF0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36" w:type="dxa"/>
            <w:vAlign w:val="bottom"/>
          </w:tcPr>
          <w:p w14:paraId="46ED16A8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vAlign w:val="bottom"/>
          </w:tcPr>
          <w:p w14:paraId="108AFDD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3F387CD7" w14:textId="1DE5450E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079" w:type="dxa"/>
            <w:vAlign w:val="bottom"/>
          </w:tcPr>
          <w:p w14:paraId="751A213D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</w:p>
          <w:p w14:paraId="067A18E6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</w:p>
        </w:tc>
        <w:tc>
          <w:tcPr>
            <w:tcW w:w="240" w:type="dxa"/>
            <w:vAlign w:val="bottom"/>
          </w:tcPr>
          <w:p w14:paraId="1519ED39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1" w:type="dxa"/>
            <w:vAlign w:val="bottom"/>
          </w:tcPr>
          <w:p w14:paraId="1EAE69FE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Align w:val="bottom"/>
          </w:tcPr>
          <w:p w14:paraId="2424F74A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vAlign w:val="bottom"/>
          </w:tcPr>
          <w:p w14:paraId="392F8655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" w:type="dxa"/>
            <w:vAlign w:val="bottom"/>
          </w:tcPr>
          <w:p w14:paraId="6F414A69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  <w:vAlign w:val="bottom"/>
          </w:tcPr>
          <w:p w14:paraId="36D08EB0" w14:textId="77777777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ณ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วันที่</w:t>
            </w: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79FEC92E" w14:textId="5E3F5B20" w:rsidR="00C944BC" w:rsidRPr="00803828" w:rsidRDefault="00C944BC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</w:tr>
      <w:tr w:rsidR="00C7761C" w:rsidRPr="00803828" w14:paraId="4FFED99B" w14:textId="77777777" w:rsidTr="00040A31">
        <w:trPr>
          <w:tblHeader/>
        </w:trPr>
        <w:tc>
          <w:tcPr>
            <w:tcW w:w="2609" w:type="dxa"/>
            <w:vAlign w:val="bottom"/>
          </w:tcPr>
          <w:p w14:paraId="3E9034E4" w14:textId="4C10612B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highlight w:val="cyan"/>
                <w:cs/>
              </w:rPr>
            </w:pPr>
            <w:r w:rsidRPr="0080382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079" w:type="dxa"/>
            <w:vAlign w:val="bottom"/>
          </w:tcPr>
          <w:p w14:paraId="3D49F063" w14:textId="69D908E9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</w:t>
            </w:r>
            <w:r w:rsidR="00177F8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6" w:type="dxa"/>
            <w:vAlign w:val="bottom"/>
          </w:tcPr>
          <w:p w14:paraId="5897CC79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  <w:vAlign w:val="bottom"/>
          </w:tcPr>
          <w:p w14:paraId="528C14DF" w14:textId="65532F81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03828">
              <w:rPr>
                <w:rFonts w:ascii="Angsana New" w:hAnsi="Angsana New"/>
                <w:sz w:val="29"/>
                <w:szCs w:val="29"/>
              </w:rPr>
              <w:t>256</w:t>
            </w:r>
            <w:r w:rsidR="00177F84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079" w:type="dxa"/>
            <w:vAlign w:val="bottom"/>
          </w:tcPr>
          <w:p w14:paraId="6309A3D3" w14:textId="3B693638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</w:t>
            </w:r>
            <w:r w:rsidR="00177F84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40" w:type="dxa"/>
            <w:vAlign w:val="bottom"/>
          </w:tcPr>
          <w:p w14:paraId="03DEB650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1" w:type="dxa"/>
            <w:vAlign w:val="bottom"/>
          </w:tcPr>
          <w:p w14:paraId="1204DAA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F4600DA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vAlign w:val="bottom"/>
          </w:tcPr>
          <w:p w14:paraId="1B9B9B84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  <w:cs/>
              </w:rPr>
              <w:t>ลดลง</w:t>
            </w:r>
          </w:p>
        </w:tc>
        <w:tc>
          <w:tcPr>
            <w:tcW w:w="242" w:type="dxa"/>
            <w:vAlign w:val="bottom"/>
          </w:tcPr>
          <w:p w14:paraId="3BA9D52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17" w:type="dxa"/>
            <w:vAlign w:val="bottom"/>
          </w:tcPr>
          <w:p w14:paraId="7D62BD23" w14:textId="368CC7CC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03828">
              <w:rPr>
                <w:rFonts w:ascii="Angsana New" w:hAnsi="Angsana New"/>
                <w:sz w:val="29"/>
                <w:szCs w:val="29"/>
              </w:rPr>
              <w:t>256</w:t>
            </w:r>
            <w:r w:rsidR="00177F84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C7761C" w:rsidRPr="00803828" w14:paraId="07A442D2" w14:textId="77777777" w:rsidTr="0062232F">
        <w:trPr>
          <w:tblHeader/>
        </w:trPr>
        <w:tc>
          <w:tcPr>
            <w:tcW w:w="2609" w:type="dxa"/>
          </w:tcPr>
          <w:p w14:paraId="7EEEECBE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1" w:type="dxa"/>
            <w:gridSpan w:val="3"/>
          </w:tcPr>
          <w:p w14:paraId="2EFD2245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(ร้อยละต่อปี)</w:t>
            </w:r>
          </w:p>
        </w:tc>
        <w:tc>
          <w:tcPr>
            <w:tcW w:w="4680" w:type="dxa"/>
            <w:gridSpan w:val="7"/>
          </w:tcPr>
          <w:p w14:paraId="4018849D" w14:textId="77777777" w:rsidR="00C7761C" w:rsidRPr="00803828" w:rsidRDefault="00C7761C" w:rsidP="00C7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BE7109" w:rsidRPr="00803828" w14:paraId="3A1EFC95" w14:textId="77777777" w:rsidTr="00040A31">
        <w:tc>
          <w:tcPr>
            <w:tcW w:w="2609" w:type="dxa"/>
          </w:tcPr>
          <w:p w14:paraId="43A42637" w14:textId="41699001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0B5AE11A" w14:textId="5025A630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4.5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236" w:type="dxa"/>
          </w:tcPr>
          <w:p w14:paraId="387A631C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</w:tcPr>
          <w:p w14:paraId="4A38F9A5" w14:textId="09F09E5C" w:rsidR="00BE7109" w:rsidRPr="00803828" w:rsidRDefault="001B1B66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4.5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1079" w:type="dxa"/>
          </w:tcPr>
          <w:p w14:paraId="06CE0BEE" w14:textId="717B3706" w:rsidR="00BE7109" w:rsidRPr="00803828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179,246</w:t>
            </w:r>
          </w:p>
        </w:tc>
        <w:tc>
          <w:tcPr>
            <w:tcW w:w="240" w:type="dxa"/>
          </w:tcPr>
          <w:p w14:paraId="29AC6CE6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1" w:type="dxa"/>
          </w:tcPr>
          <w:p w14:paraId="56DA7950" w14:textId="7B9F10CF" w:rsidR="00BE7109" w:rsidRPr="001B1B66" w:rsidRDefault="00A655AF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4,050</w:t>
            </w:r>
          </w:p>
        </w:tc>
        <w:tc>
          <w:tcPr>
            <w:tcW w:w="236" w:type="dxa"/>
          </w:tcPr>
          <w:p w14:paraId="166CD007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</w:tcPr>
          <w:p w14:paraId="6775477A" w14:textId="2A6BA22F" w:rsidR="00BE7109" w:rsidRPr="001B1B66" w:rsidRDefault="00A655AF" w:rsidP="00133071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(5,000</w:t>
            </w:r>
            <w:r w:rsidR="00133071" w:rsidRPr="001B1B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2" w:type="dxa"/>
          </w:tcPr>
          <w:p w14:paraId="1943F03C" w14:textId="77777777" w:rsidR="00BE7109" w:rsidRPr="001B1B66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5E63EA43" w14:textId="09B4D954" w:rsidR="00BE7109" w:rsidRPr="001B1B66" w:rsidRDefault="00A655AF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178,296</w:t>
            </w:r>
          </w:p>
        </w:tc>
      </w:tr>
      <w:tr w:rsidR="00BE7109" w:rsidRPr="00803828" w14:paraId="2CB5889D" w14:textId="77777777" w:rsidTr="00040A31">
        <w:tc>
          <w:tcPr>
            <w:tcW w:w="2609" w:type="dxa"/>
          </w:tcPr>
          <w:p w14:paraId="3B9365D8" w14:textId="17A97072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79" w:type="dxa"/>
          </w:tcPr>
          <w:p w14:paraId="20B6F107" w14:textId="01D63FA9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236" w:type="dxa"/>
          </w:tcPr>
          <w:p w14:paraId="2549600D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</w:tcPr>
          <w:p w14:paraId="0AF6A9A5" w14:textId="4A62D8BB" w:rsidR="00BE7109" w:rsidRPr="00803828" w:rsidRDefault="00384EE1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84EE1">
              <w:rPr>
                <w:rFonts w:ascii="Angsana New" w:hAnsi="Angsana New" w:hint="cs"/>
                <w:sz w:val="29"/>
                <w:szCs w:val="29"/>
              </w:rPr>
              <w:t>10</w:t>
            </w:r>
            <w:r w:rsidR="001B42C4">
              <w:rPr>
                <w:rFonts w:ascii="Angsana New" w:hAnsi="Angsana New" w:hint="cs"/>
                <w:sz w:val="29"/>
                <w:szCs w:val="29"/>
                <w:cs/>
              </w:rPr>
              <w:t>.</w:t>
            </w:r>
            <w:r w:rsidRPr="00384EE1">
              <w:rPr>
                <w:rFonts w:ascii="Angsana New" w:hAnsi="Angsana New" w:hint="cs"/>
                <w:sz w:val="29"/>
                <w:szCs w:val="29"/>
              </w:rPr>
              <w:t>0</w:t>
            </w:r>
          </w:p>
        </w:tc>
        <w:tc>
          <w:tcPr>
            <w:tcW w:w="1079" w:type="dxa"/>
          </w:tcPr>
          <w:p w14:paraId="33D6C707" w14:textId="157DAE34" w:rsidR="00BE7109" w:rsidRPr="00803828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40" w:type="dxa"/>
          </w:tcPr>
          <w:p w14:paraId="519E3833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1" w:type="dxa"/>
          </w:tcPr>
          <w:p w14:paraId="3DDEE281" w14:textId="60147E5E" w:rsidR="00BE7109" w:rsidRPr="001B1B66" w:rsidRDefault="00A655AF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A450DF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</w:tcPr>
          <w:p w14:paraId="7CBF44F6" w14:textId="0D40D802" w:rsidR="00BE7109" w:rsidRPr="001B1B66" w:rsidRDefault="00A655AF" w:rsidP="00BE7109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50C59C49" w14:textId="77777777" w:rsidR="00BE7109" w:rsidRPr="001B1B66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48096D5E" w14:textId="5E3CDDC4" w:rsidR="00BE7109" w:rsidRPr="001B1B66" w:rsidRDefault="00A655AF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</w:tr>
      <w:tr w:rsidR="00BE7109" w:rsidRPr="00803828" w14:paraId="7D727BD7" w14:textId="77777777" w:rsidTr="00040A31">
        <w:tc>
          <w:tcPr>
            <w:tcW w:w="2609" w:type="dxa"/>
          </w:tcPr>
          <w:p w14:paraId="7FA90216" w14:textId="5A4B80FB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14:paraId="11C2067F" w14:textId="1354FA6F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8.0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236" w:type="dxa"/>
          </w:tcPr>
          <w:p w14:paraId="5B7FFD64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</w:tcPr>
          <w:p w14:paraId="5828DB90" w14:textId="42F8DE71" w:rsidR="00BE7109" w:rsidRPr="00803828" w:rsidRDefault="001B1B66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8.0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27C1548" w14:textId="1190B126" w:rsidR="00BE7109" w:rsidRPr="00803828" w:rsidRDefault="00BE7109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81,188</w:t>
            </w:r>
          </w:p>
        </w:tc>
        <w:tc>
          <w:tcPr>
            <w:tcW w:w="240" w:type="dxa"/>
          </w:tcPr>
          <w:p w14:paraId="5D492932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1" w:type="dxa"/>
          </w:tcPr>
          <w:p w14:paraId="5ABE4C4A" w14:textId="172ED5C5" w:rsidR="00BE7109" w:rsidRPr="001B1B66" w:rsidRDefault="00A655AF" w:rsidP="001B1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0" w:right="3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8186A7" w14:textId="77777777" w:rsidR="00BE7109" w:rsidRPr="00803828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</w:tcPr>
          <w:p w14:paraId="7117915A" w14:textId="0789F08C" w:rsidR="00BE7109" w:rsidRPr="001B1B66" w:rsidRDefault="00A655AF" w:rsidP="00E7772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B1B66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384EE1" w:rsidRPr="00384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  <w:r w:rsidRPr="001B1B6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7772A">
              <w:rPr>
                <w:rFonts w:ascii="Angsana New" w:hAnsi="Angsana New"/>
                <w:sz w:val="28"/>
                <w:szCs w:val="28"/>
              </w:rPr>
              <w:t>3</w:t>
            </w:r>
            <w:r w:rsidR="00F61EB5">
              <w:rPr>
                <w:rFonts w:ascii="Angsana New" w:hAnsi="Angsana New"/>
                <w:sz w:val="28"/>
                <w:szCs w:val="28"/>
              </w:rPr>
              <w:t>79</w:t>
            </w:r>
            <w:r w:rsidRPr="001B1B6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30301DFC" w14:textId="77777777" w:rsidR="00BE7109" w:rsidRPr="001B1B66" w:rsidRDefault="00BE7109" w:rsidP="00BE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0FB22CA" w14:textId="46BBA585" w:rsidR="00BE7109" w:rsidRPr="001B1B66" w:rsidRDefault="00A655AF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71,80</w:t>
            </w:r>
            <w:r w:rsidR="00F61EB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2232F" w:rsidRPr="00803828" w14:paraId="6A55256E" w14:textId="77777777" w:rsidTr="00F74725">
        <w:tc>
          <w:tcPr>
            <w:tcW w:w="2609" w:type="dxa"/>
          </w:tcPr>
          <w:p w14:paraId="3235342F" w14:textId="7255DDF0" w:rsidR="0062232F" w:rsidRPr="00F61C23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C46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9" w:type="dxa"/>
          </w:tcPr>
          <w:p w14:paraId="3E1FB8BB" w14:textId="77777777" w:rsidR="0062232F" w:rsidRPr="00F61C23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FEA69D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</w:tcPr>
          <w:p w14:paraId="014AB639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</w:tcPr>
          <w:p w14:paraId="2A3D4C60" w14:textId="3A086864" w:rsidR="0062232F" w:rsidRPr="00F61C23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457,434</w:t>
            </w:r>
          </w:p>
        </w:tc>
        <w:tc>
          <w:tcPr>
            <w:tcW w:w="240" w:type="dxa"/>
          </w:tcPr>
          <w:p w14:paraId="0CA7C40A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1" w:type="dxa"/>
          </w:tcPr>
          <w:p w14:paraId="1B18655A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11F4E1E3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</w:tcPr>
          <w:p w14:paraId="7A8A756D" w14:textId="77777777" w:rsidR="0062232F" w:rsidRPr="001B1B66" w:rsidRDefault="0062232F" w:rsidP="0062232F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2CC7C262" w14:textId="77777777" w:rsidR="0062232F" w:rsidRPr="001B1B66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0678FB81" w14:textId="7FA612A6" w:rsidR="0062232F" w:rsidRPr="000E2755" w:rsidRDefault="00CD150D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2755">
              <w:rPr>
                <w:rFonts w:ascii="Angsana New" w:hAnsi="Angsana New"/>
                <w:b/>
                <w:bCs/>
                <w:sz w:val="28"/>
                <w:szCs w:val="28"/>
              </w:rPr>
              <w:t>447,10</w:t>
            </w:r>
            <w:r w:rsidR="00F61EB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B1B66" w:rsidRPr="00803828" w14:paraId="3988D6EB" w14:textId="77777777" w:rsidTr="00F74725">
        <w:trPr>
          <w:trHeight w:val="398"/>
        </w:trPr>
        <w:tc>
          <w:tcPr>
            <w:tcW w:w="2609" w:type="dxa"/>
          </w:tcPr>
          <w:p w14:paraId="551FC2E5" w14:textId="4FA4A705" w:rsidR="001B1B66" w:rsidRPr="009E7235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E7235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</w:t>
            </w:r>
          </w:p>
        </w:tc>
        <w:tc>
          <w:tcPr>
            <w:tcW w:w="1079" w:type="dxa"/>
          </w:tcPr>
          <w:p w14:paraId="3E849BBD" w14:textId="77777777" w:rsidR="001B1B66" w:rsidRPr="00F61C23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7859E" w14:textId="77777777" w:rsidR="001B1B66" w:rsidRPr="009E7235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8ADBDB7" w14:textId="77777777" w:rsidR="001B1B66" w:rsidRPr="009E7235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C53DB9D" w14:textId="77777777" w:rsidR="001B1B66" w:rsidRPr="000E6AFF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81CFEDC" w14:textId="77777777" w:rsidR="001B1B66" w:rsidRPr="009E7235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1" w:type="dxa"/>
          </w:tcPr>
          <w:p w14:paraId="4B6A1C42" w14:textId="77777777" w:rsidR="001B1B66" w:rsidRPr="009E7235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ADDC1" w14:textId="77777777" w:rsidR="001B1B66" w:rsidRPr="009E7235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14:paraId="41A9FD6B" w14:textId="77777777" w:rsidR="001B1B66" w:rsidRPr="009E7235" w:rsidRDefault="001B1B66" w:rsidP="009E7235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316BD693" w14:textId="77777777" w:rsidR="001B1B66" w:rsidRPr="001B1B66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113A40A" w14:textId="77777777" w:rsidR="001B1B66" w:rsidRPr="001B1B66" w:rsidRDefault="001B1B66" w:rsidP="009E7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232F" w:rsidRPr="00803828" w14:paraId="39717831" w14:textId="77777777" w:rsidTr="00040A31">
        <w:tc>
          <w:tcPr>
            <w:tcW w:w="2609" w:type="dxa"/>
          </w:tcPr>
          <w:p w14:paraId="696B022F" w14:textId="2FDFAF38" w:rsidR="0062232F" w:rsidRPr="00F61C23" w:rsidRDefault="00281CAD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C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2232F" w:rsidRPr="003C463A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079" w:type="dxa"/>
          </w:tcPr>
          <w:p w14:paraId="493FAFB2" w14:textId="77777777" w:rsidR="0062232F" w:rsidRPr="00F61C23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42BB6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</w:tcPr>
          <w:p w14:paraId="714DBC1B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E365397" w14:textId="2E7CA29F" w:rsidR="0062232F" w:rsidRPr="00F61C23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531A465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1" w:type="dxa"/>
          </w:tcPr>
          <w:p w14:paraId="2C7C76AF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3DE1CFB2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</w:tcPr>
          <w:p w14:paraId="1AE9BB61" w14:textId="77777777" w:rsidR="0062232F" w:rsidRPr="001B1B66" w:rsidRDefault="0062232F" w:rsidP="0062232F">
            <w:pPr>
              <w:pStyle w:val="acctfourfigures"/>
              <w:tabs>
                <w:tab w:val="clear" w:pos="765"/>
                <w:tab w:val="decimal" w:pos="0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3C6384E" w14:textId="77777777" w:rsidR="0062232F" w:rsidRPr="001B1B66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66AC76D" w14:textId="3C0081AC" w:rsidR="0062232F" w:rsidRPr="001B1B66" w:rsidRDefault="00CD150D" w:rsidP="007F2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B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232F" w:rsidRPr="00803828" w14:paraId="4D69881D" w14:textId="77777777" w:rsidTr="00040A31">
        <w:tc>
          <w:tcPr>
            <w:tcW w:w="2609" w:type="dxa"/>
          </w:tcPr>
          <w:p w14:paraId="19BF6EA7" w14:textId="1CAF4939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0382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79" w:type="dxa"/>
          </w:tcPr>
          <w:p w14:paraId="6004B743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2FF760D4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6" w:type="dxa"/>
          </w:tcPr>
          <w:p w14:paraId="404A768A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3B25797" w14:textId="3E92B8DE" w:rsidR="0062232F" w:rsidRPr="00803828" w:rsidRDefault="0062232F" w:rsidP="000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29" w:right="7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457,434</w:t>
            </w:r>
          </w:p>
        </w:tc>
        <w:tc>
          <w:tcPr>
            <w:tcW w:w="240" w:type="dxa"/>
          </w:tcPr>
          <w:p w14:paraId="6BD6EBF5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1" w:type="dxa"/>
            <w:tcBorders>
              <w:bottom w:val="nil"/>
            </w:tcBorders>
          </w:tcPr>
          <w:p w14:paraId="2F27075F" w14:textId="18134734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07529A9C" w14:textId="77777777" w:rsidR="0062232F" w:rsidRPr="00803828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5" w:type="dxa"/>
            <w:tcBorders>
              <w:bottom w:val="nil"/>
            </w:tcBorders>
          </w:tcPr>
          <w:p w14:paraId="07021703" w14:textId="42858A31" w:rsidR="0062232F" w:rsidRPr="001B1B66" w:rsidRDefault="0062232F" w:rsidP="0062232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99" w:right="-2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76397460" w14:textId="77777777" w:rsidR="0062232F" w:rsidRPr="001B1B66" w:rsidRDefault="0062232F" w:rsidP="00622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532801D" w14:textId="2C3AF30E" w:rsidR="0062232F" w:rsidRPr="001B1B66" w:rsidRDefault="00CD150D" w:rsidP="000E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B66">
              <w:rPr>
                <w:rFonts w:ascii="Angsana New" w:hAnsi="Angsana New"/>
                <w:b/>
                <w:bCs/>
                <w:sz w:val="28"/>
                <w:szCs w:val="28"/>
              </w:rPr>
              <w:t>447,10</w:t>
            </w:r>
            <w:r w:rsidR="00B578F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14:paraId="60A167E4" w14:textId="20CB833C" w:rsidR="00300228" w:rsidRDefault="00300228" w:rsidP="0030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1113"/>
        <w:gridCol w:w="242"/>
        <w:gridCol w:w="1112"/>
        <w:gridCol w:w="242"/>
        <w:gridCol w:w="1087"/>
        <w:gridCol w:w="261"/>
        <w:gridCol w:w="1093"/>
      </w:tblGrid>
      <w:tr w:rsidR="00040A31" w:rsidRPr="009777AF" w14:paraId="19D31002" w14:textId="77777777" w:rsidTr="00D07F80">
        <w:trPr>
          <w:tblHeader/>
        </w:trPr>
        <w:tc>
          <w:tcPr>
            <w:tcW w:w="2356" w:type="pct"/>
          </w:tcPr>
          <w:p w14:paraId="215C05C2" w14:textId="77777777" w:rsidR="00040A31" w:rsidRPr="00040A31" w:rsidRDefault="00040A31" w:rsidP="0004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pct"/>
            <w:gridSpan w:val="3"/>
          </w:tcPr>
          <w:p w14:paraId="62559D78" w14:textId="75B1508A" w:rsidR="00040A31" w:rsidRPr="00EB30EE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30E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0986F511" w14:textId="77777777" w:rsidR="00040A31" w:rsidRPr="00EB30EE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2" w:type="pct"/>
            <w:gridSpan w:val="3"/>
          </w:tcPr>
          <w:p w14:paraId="197432F1" w14:textId="2E6BA217" w:rsidR="00040A31" w:rsidRPr="00EB30EE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B30E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40A31" w:rsidRPr="009777AF" w14:paraId="5DBFA33B" w14:textId="77777777" w:rsidTr="00D07F80">
        <w:trPr>
          <w:tblHeader/>
        </w:trPr>
        <w:tc>
          <w:tcPr>
            <w:tcW w:w="2356" w:type="pct"/>
          </w:tcPr>
          <w:p w14:paraId="5119E901" w14:textId="77777777" w:rsidR="00040A31" w:rsidRPr="00040A31" w:rsidRDefault="00040A31" w:rsidP="0004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6A0CA1C1" w14:textId="3B4A19F6" w:rsidR="00040A31" w:rsidRPr="00040A31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1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01A65384" w14:textId="77777777" w:rsidR="00040A31" w:rsidRPr="00040A31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4DE9FBB" w14:textId="24D2CADC" w:rsidR="00040A31" w:rsidRPr="00040A31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97" w:hanging="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" w:type="pct"/>
          </w:tcPr>
          <w:p w14:paraId="4BA2AC4A" w14:textId="77777777" w:rsidR="00040A31" w:rsidRPr="00040A31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" w:type="pct"/>
          </w:tcPr>
          <w:p w14:paraId="3AB872A4" w14:textId="45BD2141" w:rsidR="00040A31" w:rsidRPr="00040A31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14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4" w:type="pct"/>
          </w:tcPr>
          <w:p w14:paraId="5112DCA9" w14:textId="77777777" w:rsidR="00040A31" w:rsidRPr="00040A31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BA82C7D" w14:textId="03B19176" w:rsidR="00040A31" w:rsidRPr="00040A31" w:rsidRDefault="00040A31" w:rsidP="00040A31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231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40A31" w:rsidRPr="009777AF" w14:paraId="23B04284" w14:textId="77777777" w:rsidTr="00D07F80">
        <w:trPr>
          <w:tblHeader/>
        </w:trPr>
        <w:tc>
          <w:tcPr>
            <w:tcW w:w="2356" w:type="pct"/>
          </w:tcPr>
          <w:p w14:paraId="1BE5F6E3" w14:textId="44481720" w:rsidR="00040A31" w:rsidRPr="00040A31" w:rsidRDefault="00040A31" w:rsidP="004D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pct"/>
            <w:gridSpan w:val="7"/>
          </w:tcPr>
          <w:p w14:paraId="603D1DE2" w14:textId="1E704B5C" w:rsidR="00040A31" w:rsidRPr="00040A31" w:rsidRDefault="00040A31" w:rsidP="004D29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80382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80382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040A31" w:rsidRPr="009777AF" w14:paraId="5ADFE855" w14:textId="77777777" w:rsidTr="00D07F80">
        <w:tc>
          <w:tcPr>
            <w:tcW w:w="2356" w:type="pct"/>
          </w:tcPr>
          <w:p w14:paraId="3BF48C82" w14:textId="3AD4AAB8" w:rsidR="00040A31" w:rsidRPr="00704F25" w:rsidRDefault="00040A31" w:rsidP="0070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4F2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ผลขาดทุนด้านเครดิตที่คาดว่าจะเกิดขึ้นของเงินให้กู้ยืม</w:t>
            </w:r>
          </w:p>
        </w:tc>
        <w:tc>
          <w:tcPr>
            <w:tcW w:w="572" w:type="pct"/>
          </w:tcPr>
          <w:p w14:paraId="2FBF26CD" w14:textId="2EC0D245" w:rsidR="00006A22" w:rsidRPr="00040A31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53405C90" w14:textId="77777777" w:rsidR="00040A31" w:rsidRPr="00040A31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</w:tcPr>
          <w:p w14:paraId="672BF533" w14:textId="426EC678" w:rsidR="00006A22" w:rsidRPr="00040A31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</w:tcPr>
          <w:p w14:paraId="1C6A8D28" w14:textId="77777777" w:rsidR="00040A31" w:rsidRPr="00040A31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</w:tcPr>
          <w:p w14:paraId="3EB5F306" w14:textId="6EA170BC" w:rsidR="00006A22" w:rsidRPr="00040A31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65390F8F" w14:textId="77777777" w:rsidR="00040A31" w:rsidRPr="00040A31" w:rsidRDefault="00040A31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5916CDBE" w14:textId="0C4FDB6C" w:rsidR="00006A22" w:rsidRPr="00040A31" w:rsidRDefault="00006A22" w:rsidP="00006A22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3" w:hanging="28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07F80" w:rsidRPr="009777AF" w14:paraId="49AB75FC" w14:textId="77777777" w:rsidTr="00D07F80">
        <w:tc>
          <w:tcPr>
            <w:tcW w:w="2356" w:type="pct"/>
          </w:tcPr>
          <w:p w14:paraId="5C4FB219" w14:textId="742DC436" w:rsidR="00D07F80" w:rsidRPr="00704F25" w:rsidRDefault="00D07F80" w:rsidP="00D0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04F2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7701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1C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78705713" w14:textId="38E0263E" w:rsidR="00D07F80" w:rsidRDefault="00D07F80" w:rsidP="00D07F8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08C9669F" w14:textId="77777777" w:rsidR="00D07F80" w:rsidRPr="00040A31" w:rsidRDefault="00D07F80" w:rsidP="00D07F8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284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17298D6" w14:textId="0A27ECAC" w:rsidR="00D07F80" w:rsidRDefault="00D07F80" w:rsidP="00D07F8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145E10A1" w14:textId="77777777" w:rsidR="00D07F80" w:rsidRPr="00040A31" w:rsidRDefault="00D07F80" w:rsidP="00D07F8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77B09D84" w14:textId="38AF3549" w:rsidR="00D07F80" w:rsidRDefault="00D07F80" w:rsidP="00D07F8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D97D786" w14:textId="77777777" w:rsidR="00D07F80" w:rsidRPr="00040A31" w:rsidRDefault="00D07F80" w:rsidP="00D07F80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55341236" w14:textId="349C1134" w:rsidR="00D07F80" w:rsidRDefault="00D07F80" w:rsidP="00D87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  <w:tab w:val="decimal" w:pos="800"/>
              </w:tabs>
              <w:spacing w:after="0" w:line="240" w:lineRule="auto"/>
              <w:ind w:left="-108" w:right="-2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765C47" w14:textId="4D138EB0" w:rsidR="001C51F4" w:rsidRDefault="001C51F4" w:rsidP="0030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6"/>
        <w:gridCol w:w="1166"/>
        <w:gridCol w:w="268"/>
        <w:gridCol w:w="1085"/>
        <w:gridCol w:w="275"/>
        <w:gridCol w:w="985"/>
        <w:gridCol w:w="273"/>
        <w:gridCol w:w="1055"/>
        <w:gridCol w:w="10"/>
      </w:tblGrid>
      <w:tr w:rsidR="004F7328" w:rsidRPr="00792821" w14:paraId="72FF50FE" w14:textId="77777777" w:rsidTr="007B0A99">
        <w:trPr>
          <w:gridAfter w:val="1"/>
          <w:wAfter w:w="5" w:type="pct"/>
        </w:trPr>
        <w:tc>
          <w:tcPr>
            <w:tcW w:w="2341" w:type="pct"/>
          </w:tcPr>
          <w:p w14:paraId="3696EA4D" w14:textId="77777777" w:rsidR="004F7328" w:rsidRPr="00792821" w:rsidRDefault="004F7328" w:rsidP="004F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6A75720" w14:textId="77777777" w:rsidR="004F7328" w:rsidRPr="0079282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CC64794" w14:textId="77777777" w:rsidR="004F7328" w:rsidRPr="0079282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0DB4FA9F" w14:textId="77777777" w:rsidR="004F7328" w:rsidRPr="00792821" w:rsidRDefault="004F7328" w:rsidP="004F7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BBB" w:rsidRPr="00792821" w14:paraId="61BC02E8" w14:textId="77777777" w:rsidTr="007B0A99">
        <w:tc>
          <w:tcPr>
            <w:tcW w:w="2341" w:type="pct"/>
          </w:tcPr>
          <w:p w14:paraId="47D3190F" w14:textId="7E9D7DA3" w:rsidR="006A5BBB" w:rsidRPr="00792821" w:rsidRDefault="006A5BBB" w:rsidP="006A5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87526CD" w14:textId="13A3EB4B" w:rsidR="006A5BBB" w:rsidRPr="00792821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7928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282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115E2B7E" w14:textId="77777777" w:rsidR="006A5BBB" w:rsidRPr="00792821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B729E8" w14:textId="45E0FB8D" w:rsidR="006A5BBB" w:rsidRPr="00792821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7928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28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61CF9EC4" w14:textId="77777777" w:rsidR="006A5BBB" w:rsidRPr="00792821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750ABE36" w14:textId="3DEDF5DD" w:rsidR="006A5BBB" w:rsidRPr="00792821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7928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282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383004DF" w14:textId="77777777" w:rsidR="006A5BBB" w:rsidRPr="00792821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25379E2E" w14:textId="662E5397" w:rsidR="006A5BBB" w:rsidRPr="00792821" w:rsidRDefault="006A5BBB" w:rsidP="006A5B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31</w:t>
            </w:r>
            <w:r w:rsidR="00503B4C" w:rsidRPr="007928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28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2028" w:rsidRPr="00792821" w14:paraId="18FD4411" w14:textId="77777777" w:rsidTr="007B0A99">
        <w:tc>
          <w:tcPr>
            <w:tcW w:w="2341" w:type="pct"/>
          </w:tcPr>
          <w:p w14:paraId="04C860F7" w14:textId="3F233830" w:rsidR="00C72028" w:rsidRPr="00DF4502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63C9FAD" w14:textId="426239B1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7928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2EC66F50" w14:textId="77777777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DA92423" w14:textId="7838F5C0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79282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CDBFE8D" w14:textId="77777777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2" w:type="pct"/>
          </w:tcPr>
          <w:p w14:paraId="0EC124AB" w14:textId="68B11656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7928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22A86580" w14:textId="77777777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314AADE0" w14:textId="2063BEEE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1188F" w:rsidRPr="0079282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2028" w:rsidRPr="00792821" w14:paraId="7726E844" w14:textId="77777777" w:rsidTr="007B0A99">
        <w:tc>
          <w:tcPr>
            <w:tcW w:w="2341" w:type="pct"/>
          </w:tcPr>
          <w:p w14:paraId="472903E9" w14:textId="41C8095B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9" w:type="pct"/>
            <w:gridSpan w:val="8"/>
          </w:tcPr>
          <w:p w14:paraId="0B87E348" w14:textId="77777777" w:rsidR="00C72028" w:rsidRPr="00792821" w:rsidRDefault="00C72028" w:rsidP="00C7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28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28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6DD5" w:rsidRPr="00792821" w14:paraId="3FC9E9F9" w14:textId="77777777" w:rsidTr="007B0A99">
        <w:tc>
          <w:tcPr>
            <w:tcW w:w="2341" w:type="pct"/>
          </w:tcPr>
          <w:p w14:paraId="4B46E774" w14:textId="375ED13D" w:rsidR="00676DD5" w:rsidRPr="00DF4502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45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659" w:type="pct"/>
            <w:gridSpan w:val="8"/>
          </w:tcPr>
          <w:p w14:paraId="7A2A31EA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6DD5" w:rsidRPr="00792821" w14:paraId="3A3EDA42" w14:textId="77777777" w:rsidTr="007B0A99">
        <w:tc>
          <w:tcPr>
            <w:tcW w:w="2341" w:type="pct"/>
          </w:tcPr>
          <w:p w14:paraId="2AA971DD" w14:textId="5EE7A8E9" w:rsidR="00676DD5" w:rsidRPr="00DF4502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28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181FA2F" w14:textId="1A1E4F36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267C12E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516ACEF6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99297A0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double" w:sz="4" w:space="0" w:color="auto"/>
            </w:tcBorders>
          </w:tcPr>
          <w:p w14:paraId="57CF89F3" w14:textId="4C7AB27D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2,054</w:t>
            </w:r>
          </w:p>
        </w:tc>
        <w:tc>
          <w:tcPr>
            <w:tcW w:w="142" w:type="pct"/>
          </w:tcPr>
          <w:p w14:paraId="4FEC0B4A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double" w:sz="4" w:space="0" w:color="auto"/>
            </w:tcBorders>
          </w:tcPr>
          <w:p w14:paraId="2D79F1D2" w14:textId="3647DE8B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1,503</w:t>
            </w:r>
          </w:p>
        </w:tc>
      </w:tr>
      <w:tr w:rsidR="00676DD5" w:rsidRPr="00792821" w14:paraId="00289405" w14:textId="77777777" w:rsidTr="00434E2F">
        <w:tc>
          <w:tcPr>
            <w:tcW w:w="2341" w:type="pct"/>
          </w:tcPr>
          <w:p w14:paraId="17BADDA5" w14:textId="77777777" w:rsidR="00676DD5" w:rsidRPr="005D4C40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9" w:type="pct"/>
            <w:gridSpan w:val="8"/>
          </w:tcPr>
          <w:p w14:paraId="76D5B909" w14:textId="6E2E22EE" w:rsidR="00676DD5" w:rsidRPr="005D4C40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76DD5" w:rsidRPr="00792821" w14:paraId="03787AFA" w14:textId="77777777" w:rsidTr="00434E2F">
        <w:tc>
          <w:tcPr>
            <w:tcW w:w="2341" w:type="pct"/>
          </w:tcPr>
          <w:p w14:paraId="26CAF7F9" w14:textId="037A13F5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8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92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659" w:type="pct"/>
            <w:gridSpan w:val="8"/>
          </w:tcPr>
          <w:p w14:paraId="5397D94F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76DD5" w:rsidRPr="00792821" w14:paraId="43D74D8C" w14:textId="77777777" w:rsidTr="007B0A99">
        <w:tc>
          <w:tcPr>
            <w:tcW w:w="2341" w:type="pct"/>
          </w:tcPr>
          <w:p w14:paraId="2FC34023" w14:textId="77777777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28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70803AA8" w14:textId="10AF1666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2573340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</w:tcPr>
          <w:p w14:paraId="6655C73C" w14:textId="47C0ECF8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3C9305B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</w:tcPr>
          <w:p w14:paraId="5850B839" w14:textId="5D9C90D5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42" w:type="pct"/>
          </w:tcPr>
          <w:p w14:paraId="2BB84025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56819253" w14:textId="093395C2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676DD5" w:rsidRPr="00792821" w14:paraId="44BA368E" w14:textId="77777777" w:rsidTr="007B0A99">
        <w:tc>
          <w:tcPr>
            <w:tcW w:w="2341" w:type="pct"/>
          </w:tcPr>
          <w:p w14:paraId="35C6D411" w14:textId="77777777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2821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7C272B5" w14:textId="27FAFE47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9B75E1F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AA2B955" w14:textId="505056E8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3" w:type="pct"/>
          </w:tcPr>
          <w:p w14:paraId="0FACC534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2160EC4" w14:textId="5A6D330A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415BDB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</w:tcPr>
          <w:p w14:paraId="0D6DB4B5" w14:textId="25C99411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ind w:left="-108" w:right="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928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6DD5" w:rsidRPr="00792821" w14:paraId="7D317468" w14:textId="77777777" w:rsidTr="007B0A99">
        <w:tc>
          <w:tcPr>
            <w:tcW w:w="2341" w:type="pct"/>
          </w:tcPr>
          <w:p w14:paraId="36CBC545" w14:textId="77777777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28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25BC02F" w14:textId="62F9BE9C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4E895ED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9CC908B" w14:textId="41E717F1" w:rsidR="00676DD5" w:rsidRPr="00792821" w:rsidRDefault="00676DD5" w:rsidP="00676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43" w:type="pct"/>
          </w:tcPr>
          <w:p w14:paraId="37D21078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</w:tcPr>
          <w:p w14:paraId="10CE9BB2" w14:textId="3C652E54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2" w:type="pct"/>
          </w:tcPr>
          <w:p w14:paraId="6137B5CF" w14:textId="77777777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69E3E" w14:textId="1D2B487D" w:rsidR="00676DD5" w:rsidRPr="00792821" w:rsidRDefault="00676DD5" w:rsidP="00676D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</w:tbl>
    <w:p w14:paraId="6D4BA959" w14:textId="77777777" w:rsidR="00015305" w:rsidRPr="005D4C40" w:rsidRDefault="00015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AACA702" w14:textId="29C6C158" w:rsidR="00C868AC" w:rsidRDefault="00434E2F" w:rsidP="00434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26E2F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รายการเคลื่อนไหวของเงินกู้ยืมจากกิจการที่เกี่ยวข้องกันสำหรับงวด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526E2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  <w:r w:rsidRPr="00F739D7">
        <w:rPr>
          <w:rFonts w:ascii="Angsana New" w:hAnsi="Angsana New"/>
          <w:sz w:val="30"/>
          <w:szCs w:val="30"/>
        </w:rPr>
        <w:t>256</w:t>
      </w:r>
      <w:r w:rsidR="00E44DE2">
        <w:rPr>
          <w:rFonts w:ascii="Angsana New" w:hAnsi="Angsana New"/>
          <w:sz w:val="30"/>
          <w:szCs w:val="30"/>
        </w:rPr>
        <w:t>4</w:t>
      </w:r>
      <w:r w:rsidRPr="00F739D7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526E2F">
        <w:rPr>
          <w:rFonts w:ascii="Angsana New" w:hAnsi="Angsana New"/>
          <w:sz w:val="30"/>
          <w:szCs w:val="30"/>
          <w:cs/>
        </w:rPr>
        <w:t xml:space="preserve"> </w:t>
      </w:r>
    </w:p>
    <w:p w14:paraId="2E3C2C1E" w14:textId="2E31A866" w:rsidR="00194524" w:rsidRPr="005D4C40" w:rsidRDefault="00194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7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8"/>
        <w:gridCol w:w="1349"/>
        <w:gridCol w:w="234"/>
        <w:gridCol w:w="1385"/>
        <w:gridCol w:w="1204"/>
        <w:gridCol w:w="235"/>
        <w:gridCol w:w="991"/>
        <w:gridCol w:w="235"/>
        <w:gridCol w:w="1119"/>
        <w:gridCol w:w="235"/>
        <w:gridCol w:w="1119"/>
      </w:tblGrid>
      <w:tr w:rsidR="00E85FBE" w:rsidRPr="00526E2F" w14:paraId="356E4136" w14:textId="77777777" w:rsidTr="00E85FBE">
        <w:tc>
          <w:tcPr>
            <w:tcW w:w="1618" w:type="dxa"/>
            <w:vAlign w:val="bottom"/>
          </w:tcPr>
          <w:p w14:paraId="4EC47A45" w14:textId="3778BECA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2968" w:type="dxa"/>
            <w:gridSpan w:val="3"/>
            <w:vAlign w:val="bottom"/>
          </w:tcPr>
          <w:p w14:paraId="62937F9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138" w:type="dxa"/>
            <w:gridSpan w:val="7"/>
            <w:vAlign w:val="bottom"/>
          </w:tcPr>
          <w:p w14:paraId="624969D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5FBE" w:rsidRPr="00526E2F" w14:paraId="39023824" w14:textId="77777777" w:rsidTr="00E85FBE">
        <w:tc>
          <w:tcPr>
            <w:tcW w:w="1618" w:type="dxa"/>
            <w:shd w:val="clear" w:color="auto" w:fill="auto"/>
            <w:vAlign w:val="bottom"/>
          </w:tcPr>
          <w:p w14:paraId="61C881D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vAlign w:val="bottom"/>
          </w:tcPr>
          <w:p w14:paraId="642B05E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E4A1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  <w:vAlign w:val="bottom"/>
          </w:tcPr>
          <w:p w14:paraId="2ABDC9D2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4DF4593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20FDB0A" w14:textId="2B33B779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04" w:type="dxa"/>
            <w:vAlign w:val="bottom"/>
          </w:tcPr>
          <w:p w14:paraId="78907CE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A1545F8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D2A2C02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5E73EA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35BD601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152D9A77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18B8041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2FC3F9D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C5521E6" w14:textId="2E9881FC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503B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85FBE" w:rsidRPr="00526E2F" w14:paraId="30B38978" w14:textId="77777777" w:rsidTr="00E85FBE">
        <w:tc>
          <w:tcPr>
            <w:tcW w:w="1618" w:type="dxa"/>
            <w:vAlign w:val="bottom"/>
          </w:tcPr>
          <w:p w14:paraId="253090C6" w14:textId="3ACD6B35" w:rsidR="00E85FBE" w:rsidRPr="002D05C0" w:rsidRDefault="00C72028" w:rsidP="00A33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349" w:type="dxa"/>
            <w:vAlign w:val="bottom"/>
          </w:tcPr>
          <w:p w14:paraId="532ED1A6" w14:textId="7286BFE3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4DE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vAlign w:val="bottom"/>
          </w:tcPr>
          <w:p w14:paraId="462D9F5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14:paraId="5F471590" w14:textId="5AAAFF02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4D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04" w:type="dxa"/>
            <w:vAlign w:val="bottom"/>
          </w:tcPr>
          <w:p w14:paraId="0824D23D" w14:textId="29E8F52B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4DE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vAlign w:val="bottom"/>
          </w:tcPr>
          <w:p w14:paraId="07A22888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2F9AFFC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FE15ACB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3650E84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0F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6EA9FAA" w14:textId="77777777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1FC2210" w14:textId="7B519BF6" w:rsidR="00E85FBE" w:rsidRPr="00440FB6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44D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85FBE" w:rsidRPr="002D05C0" w14:paraId="06F7CEB7" w14:textId="77777777" w:rsidTr="00E85FBE">
        <w:tc>
          <w:tcPr>
            <w:tcW w:w="1618" w:type="dxa"/>
          </w:tcPr>
          <w:p w14:paraId="72AD8945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678239E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138" w:type="dxa"/>
            <w:gridSpan w:val="7"/>
          </w:tcPr>
          <w:p w14:paraId="3E741935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85FBE" w:rsidRPr="002D05C0" w14:paraId="15289F5E" w14:textId="77777777" w:rsidTr="00E85FBE">
        <w:tc>
          <w:tcPr>
            <w:tcW w:w="1618" w:type="dxa"/>
          </w:tcPr>
          <w:p w14:paraId="6BC1E864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9" w:type="dxa"/>
          </w:tcPr>
          <w:p w14:paraId="08FD4116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234" w:type="dxa"/>
          </w:tcPr>
          <w:p w14:paraId="76B6AD19" w14:textId="77777777" w:rsidR="00E85FBE" w:rsidRPr="002D05C0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5" w:type="dxa"/>
          </w:tcPr>
          <w:p w14:paraId="591B9C8E" w14:textId="5F71A02D" w:rsidR="00E85FBE" w:rsidRPr="002D05C0" w:rsidRDefault="0038381D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</w:t>
            </w: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51196F5" w14:textId="02B4246C" w:rsidR="00E85FBE" w:rsidRPr="00666363" w:rsidRDefault="00666363" w:rsidP="00B30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7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63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27,985</w:t>
            </w:r>
          </w:p>
        </w:tc>
        <w:tc>
          <w:tcPr>
            <w:tcW w:w="235" w:type="dxa"/>
          </w:tcPr>
          <w:p w14:paraId="4ED91895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7990F553" w14:textId="251AD63C" w:rsidR="00E85FBE" w:rsidRPr="0027565E" w:rsidRDefault="0038381D" w:rsidP="00792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9207241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CC0040" w14:textId="11998741" w:rsidR="00E85FBE" w:rsidRPr="0027565E" w:rsidRDefault="0038381D" w:rsidP="00195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93292E2" w14:textId="77777777" w:rsidR="00E85FBE" w:rsidRPr="0027565E" w:rsidRDefault="00E85FBE" w:rsidP="00B12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6439B6D9" w14:textId="7F85F781" w:rsidR="00E85FBE" w:rsidRPr="00B36140" w:rsidRDefault="0038381D" w:rsidP="00792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Pr="00792821">
              <w:rPr>
                <w:rFonts w:ascii="Angsana New" w:hAnsi="Angsana New"/>
                <w:b/>
                <w:bCs/>
                <w:sz w:val="30"/>
                <w:szCs w:val="30"/>
              </w:rPr>
              <w:t>985</w:t>
            </w:r>
          </w:p>
        </w:tc>
      </w:tr>
    </w:tbl>
    <w:p w14:paraId="1E6AE21E" w14:textId="77777777" w:rsidR="00C72028" w:rsidRPr="005D4C40" w:rsidRDefault="00C72028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4"/>
          <w:szCs w:val="24"/>
        </w:rPr>
      </w:pPr>
    </w:p>
    <w:p w14:paraId="2856EF4D" w14:textId="490A2ABD" w:rsidR="0079593A" w:rsidRPr="007D6716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D6716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2A2718D8" w14:textId="77777777" w:rsidR="0079593A" w:rsidRPr="005D4C40" w:rsidRDefault="0079593A" w:rsidP="007959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38F0CEF7" w14:textId="77777777" w:rsidR="0079593A" w:rsidRPr="007D6716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7D6716">
        <w:rPr>
          <w:rFonts w:ascii="Angsana New" w:hAnsi="Angsana New"/>
          <w:b/>
          <w:sz w:val="30"/>
          <w:szCs w:val="30"/>
          <w:cs/>
        </w:rPr>
        <w:t>เพื่อ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</w:t>
      </w:r>
      <w:r w:rsidRPr="007D6716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Pr="007D6716">
        <w:rPr>
          <w:rFonts w:ascii="Angsana New" w:hAnsi="Angsana New"/>
          <w:b/>
          <w:sz w:val="30"/>
          <w:szCs w:val="30"/>
          <w:cs/>
        </w:rPr>
        <w:br/>
        <w:t>สัญญา</w:t>
      </w:r>
      <w:r w:rsidRPr="007D6716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34F96FB2" w14:textId="77777777" w:rsidR="00A46510" w:rsidRPr="005D4C40" w:rsidRDefault="00A46510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24"/>
          <w:szCs w:val="24"/>
        </w:rPr>
      </w:pPr>
    </w:p>
    <w:p w14:paraId="11F67C8F" w14:textId="18F61E69" w:rsidR="0079593A" w:rsidRPr="007D6716" w:rsidRDefault="0079593A" w:rsidP="0079593A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กลุ่มบริษัทและบริษัทได้ทำสัญญากับบริษัทที่เกี่ยวข้องกันหลายแห่งเพื่อ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5AE29EAA" w14:textId="77777777" w:rsidR="00B06D3A" w:rsidRPr="005D4C40" w:rsidRDefault="00B06D3A" w:rsidP="0046032E">
      <w:pPr>
        <w:spacing w:line="240" w:lineRule="auto"/>
        <w:ind w:left="531"/>
        <w:jc w:val="thaiDistribute"/>
        <w:rPr>
          <w:rFonts w:ascii="Angsana New" w:hAnsi="Angsana New"/>
          <w:sz w:val="24"/>
          <w:szCs w:val="24"/>
        </w:rPr>
      </w:pPr>
    </w:p>
    <w:p w14:paraId="347EE14A" w14:textId="53084B0D" w:rsidR="00464A7F" w:rsidRDefault="0079593A" w:rsidP="0046032E">
      <w:pPr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D6716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บริษัทได้ทำสัญญาให้กู้ยืมเงินแก่บริษัทที่เกี่ยวข้องกันหลายแห่ง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D6716">
        <w:rPr>
          <w:rFonts w:ascii="Angsana New" w:hAnsi="Angsana New" w:hint="cs"/>
          <w:sz w:val="30"/>
          <w:szCs w:val="30"/>
          <w:cs/>
        </w:rPr>
        <w:t>ได้ทำสัญญากู้ยืมเงินจากบริษัทที่เกี่ยวข้องกัน</w:t>
      </w:r>
      <w:r w:rsidR="005945A1">
        <w:rPr>
          <w:rFonts w:asciiTheme="majorBidi" w:hAnsiTheme="majorBidi" w:cstheme="majorBidi" w:hint="cs"/>
          <w:sz w:val="30"/>
          <w:szCs w:val="30"/>
          <w:cs/>
        </w:rPr>
        <w:t>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3DFEB7AF" w14:textId="77777777" w:rsidR="00EC1879" w:rsidRPr="00F57206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F57206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บริษัทได้ทำสัญญาให้กู้ยืมเงินหลายฉบับแก่บริษัทที่เกี่ยวข้องกันแห่งหนึ่ง เพื่อใช้ในโครงการผลิตกระแสไฟฟ้าจากพลังงานแสงอาทิตย์หลายโครงการ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Pr="00F57206">
        <w:rPr>
          <w:rFonts w:ascii="Angsana New" w:hAnsi="Angsana New"/>
          <w:spacing w:val="-2"/>
          <w:sz w:val="30"/>
          <w:szCs w:val="30"/>
        </w:rPr>
        <w:t>1</w:t>
      </w:r>
      <w:r w:rsidRPr="00F57206">
        <w:rPr>
          <w:rFonts w:ascii="Angsana New" w:hAnsi="Angsana New"/>
          <w:spacing w:val="-2"/>
          <w:sz w:val="30"/>
          <w:szCs w:val="30"/>
          <w:cs/>
        </w:rPr>
        <w:t xml:space="preserve"> ปีและ </w:t>
      </w:r>
      <w:r w:rsidRPr="00F57206">
        <w:rPr>
          <w:rFonts w:ascii="Angsana New" w:hAnsi="Angsana New"/>
          <w:spacing w:val="-2"/>
          <w:sz w:val="30"/>
          <w:szCs w:val="30"/>
        </w:rPr>
        <w:t>8</w:t>
      </w:r>
      <w:r w:rsidRPr="00F57206">
        <w:rPr>
          <w:rFonts w:ascii="Angsana New" w:hAnsi="Angsana New"/>
          <w:spacing w:val="-2"/>
          <w:sz w:val="30"/>
          <w:szCs w:val="30"/>
          <w:cs/>
        </w:rPr>
        <w:t xml:space="preserve"> ปี ตามแต่ละสัญญาพร้อมทั้งค้ำประกันโดยสินทรัพย์ของแต่ละโครงการ โดยสัญญาดังกล่าวจะทยอยสิ้นสุดในเดือนมิถุนายน </w:t>
      </w:r>
      <w:r w:rsidRPr="00F57206">
        <w:rPr>
          <w:rFonts w:ascii="Angsana New" w:hAnsi="Angsana New"/>
          <w:spacing w:val="-2"/>
          <w:sz w:val="30"/>
          <w:szCs w:val="30"/>
        </w:rPr>
        <w:t>2564</w:t>
      </w:r>
      <w:r w:rsidRPr="00F57206">
        <w:rPr>
          <w:rFonts w:ascii="Angsana New" w:hAnsi="Angsana New"/>
          <w:spacing w:val="-2"/>
          <w:sz w:val="30"/>
          <w:szCs w:val="30"/>
          <w:cs/>
        </w:rPr>
        <w:t xml:space="preserve"> จนถึงเดือนมีนาคม </w:t>
      </w:r>
      <w:r w:rsidRPr="00F57206">
        <w:rPr>
          <w:rFonts w:ascii="Angsana New" w:hAnsi="Angsana New"/>
          <w:spacing w:val="-2"/>
          <w:sz w:val="30"/>
          <w:szCs w:val="30"/>
        </w:rPr>
        <w:t>2571</w:t>
      </w:r>
    </w:p>
    <w:p w14:paraId="6FD99A2D" w14:textId="77777777" w:rsidR="00EC1879" w:rsidRPr="00F57206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9FC95E1" w14:textId="08B6EA79" w:rsidR="00EC1879" w:rsidRPr="00F57206" w:rsidRDefault="00EC1879" w:rsidP="00EC1879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F57206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งินให้กู้ยืมแก่บริษัทร่วมแห่งหนึ่งเพื่อใช้ในการก่อสร้างโรงงานไฟฟ้าพลังงานแสงอาทิตย์ โดยมีอัตราดอกเบี้ยร้อยละ </w:t>
      </w:r>
      <w:r w:rsidRPr="00F57206">
        <w:rPr>
          <w:rFonts w:ascii="Angsana New" w:hAnsi="Angsana New"/>
          <w:spacing w:val="-2"/>
          <w:sz w:val="30"/>
          <w:szCs w:val="30"/>
        </w:rPr>
        <w:t>10</w:t>
      </w:r>
      <w:r w:rsidR="00281CAD" w:rsidRPr="00F572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7206">
        <w:rPr>
          <w:rFonts w:ascii="Angsana New" w:hAnsi="Angsana New" w:hint="cs"/>
          <w:spacing w:val="-2"/>
          <w:sz w:val="30"/>
          <w:szCs w:val="30"/>
          <w:cs/>
        </w:rPr>
        <w:t>ต่อปี ซึ่งสัญญาดังกล่าวจะสิ้นสุดตามที่ระบุในสัญญา</w:t>
      </w:r>
    </w:p>
    <w:p w14:paraId="309C3477" w14:textId="40D188D9" w:rsidR="00D473C6" w:rsidRPr="00F57206" w:rsidRDefault="00D4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C0578E" w14:textId="6B0BFD27" w:rsidR="00F30622" w:rsidRPr="00F57206" w:rsidRDefault="00F30622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57206">
        <w:rPr>
          <w:rFonts w:ascii="Angsana New" w:hAnsi="Angsana New" w:hint="cs"/>
          <w:bCs/>
          <w:sz w:val="30"/>
          <w:szCs w:val="30"/>
          <w:cs/>
        </w:rPr>
        <w:t>ลูกหนี้การค้า</w:t>
      </w:r>
      <w:r w:rsidR="00322D32" w:rsidRPr="00F57206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</w:p>
    <w:p w14:paraId="42721DBF" w14:textId="0273D10B" w:rsidR="00F30622" w:rsidRPr="00F57206" w:rsidRDefault="00F30622" w:rsidP="00F30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979"/>
        <w:gridCol w:w="7"/>
        <w:gridCol w:w="94"/>
        <w:gridCol w:w="1166"/>
        <w:gridCol w:w="101"/>
        <w:gridCol w:w="80"/>
        <w:gridCol w:w="101"/>
        <w:gridCol w:w="1167"/>
        <w:gridCol w:w="101"/>
        <w:gridCol w:w="77"/>
        <w:gridCol w:w="101"/>
        <w:gridCol w:w="1074"/>
        <w:gridCol w:w="101"/>
        <w:gridCol w:w="82"/>
        <w:gridCol w:w="101"/>
        <w:gridCol w:w="1161"/>
        <w:gridCol w:w="92"/>
        <w:gridCol w:w="9"/>
      </w:tblGrid>
      <w:tr w:rsidR="00CC6738" w:rsidRPr="00F57206" w14:paraId="60C6A3AF" w14:textId="77777777" w:rsidTr="00F57206">
        <w:trPr>
          <w:cantSplit/>
        </w:trPr>
        <w:tc>
          <w:tcPr>
            <w:tcW w:w="3060" w:type="dxa"/>
            <w:vAlign w:val="bottom"/>
            <w:hideMark/>
          </w:tcPr>
          <w:p w14:paraId="62C15EB1" w14:textId="77777777" w:rsidR="00CC6738" w:rsidRPr="00F57206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1EEABBF0" w14:textId="77777777" w:rsidR="00CC6738" w:rsidRPr="00F57206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6"/>
            <w:vAlign w:val="bottom"/>
          </w:tcPr>
          <w:p w14:paraId="2F5A9B59" w14:textId="53FFFF1C" w:rsidR="00CC6738" w:rsidRPr="00F57206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572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  <w:gridSpan w:val="2"/>
          </w:tcPr>
          <w:p w14:paraId="42066027" w14:textId="77777777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20" w:type="dxa"/>
            <w:gridSpan w:val="7"/>
            <w:vAlign w:val="bottom"/>
          </w:tcPr>
          <w:p w14:paraId="09A38233" w14:textId="77777777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C6738" w:rsidRPr="00F57206" w14:paraId="22DEBC4F" w14:textId="77777777" w:rsidTr="00F57206">
        <w:trPr>
          <w:cantSplit/>
        </w:trPr>
        <w:tc>
          <w:tcPr>
            <w:tcW w:w="3060" w:type="dxa"/>
            <w:vAlign w:val="bottom"/>
          </w:tcPr>
          <w:p w14:paraId="3F826384" w14:textId="77777777" w:rsidR="00CC6738" w:rsidRPr="00F57206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646780E6" w14:textId="77777777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4FFB176F" w14:textId="67F64C4C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57206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7" w:type="dxa"/>
            <w:gridSpan w:val="2"/>
            <w:vAlign w:val="bottom"/>
          </w:tcPr>
          <w:p w14:paraId="08308ADC" w14:textId="2E38B16B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31 </w:t>
            </w: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ม</w:t>
            </w:r>
            <w:r w:rsidRPr="00F57206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ีนาคม</w:t>
            </w: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  <w:p w14:paraId="494BCD79" w14:textId="77777777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1" w:type="dxa"/>
            <w:gridSpan w:val="2"/>
            <w:vAlign w:val="bottom"/>
          </w:tcPr>
          <w:p w14:paraId="7C167398" w14:textId="77777777" w:rsidR="00CC6738" w:rsidRPr="00F57206" w:rsidRDefault="00CC6738" w:rsidP="00BA07E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45D89DB" w14:textId="77777777" w:rsidR="00CC6738" w:rsidRPr="00F57206" w:rsidRDefault="00CC6738" w:rsidP="00BA07E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  <w:gridSpan w:val="2"/>
          </w:tcPr>
          <w:p w14:paraId="137E3EF3" w14:textId="77777777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D41A014" w14:textId="77777777" w:rsidR="00CC6738" w:rsidRPr="00F57206" w:rsidRDefault="00CC6738" w:rsidP="00BA07E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572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</w:t>
            </w:r>
            <w:r w:rsidRPr="00F57206">
              <w:rPr>
                <w:rFonts w:asciiTheme="majorBidi" w:hAnsiTheme="majorBidi" w:cstheme="majorBidi" w:hint="cs"/>
                <w:sz w:val="30"/>
                <w:szCs w:val="30"/>
                <w:cs/>
              </w:rPr>
              <w:t>ีนาคม</w:t>
            </w:r>
            <w:r w:rsidRPr="00F572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5720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3" w:type="dxa"/>
            <w:gridSpan w:val="2"/>
            <w:vAlign w:val="bottom"/>
          </w:tcPr>
          <w:p w14:paraId="09A71B20" w14:textId="77777777" w:rsidR="00CC6738" w:rsidRPr="00F57206" w:rsidRDefault="00CC6738" w:rsidP="00BA07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6AC857D7" w14:textId="77777777" w:rsidR="00CC6738" w:rsidRPr="00F57206" w:rsidRDefault="00CC6738" w:rsidP="00BA07E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F57206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CC6738" w:rsidRPr="00F57206" w14:paraId="0335E5E6" w14:textId="77777777" w:rsidTr="00F57206">
        <w:trPr>
          <w:gridAfter w:val="1"/>
          <w:wAfter w:w="9" w:type="dxa"/>
          <w:cantSplit/>
          <w:trHeight w:val="335"/>
        </w:trPr>
        <w:tc>
          <w:tcPr>
            <w:tcW w:w="3060" w:type="dxa"/>
            <w:vAlign w:val="bottom"/>
            <w:hideMark/>
          </w:tcPr>
          <w:p w14:paraId="55EAD713" w14:textId="77777777" w:rsidR="00CC6738" w:rsidRPr="00F57206" w:rsidRDefault="00CC6738" w:rsidP="00BA07E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3"/>
          </w:tcPr>
          <w:p w14:paraId="29F25C33" w14:textId="77777777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05" w:type="dxa"/>
            <w:gridSpan w:val="14"/>
            <w:vAlign w:val="bottom"/>
            <w:hideMark/>
          </w:tcPr>
          <w:p w14:paraId="2D49CC78" w14:textId="6EBED4B0" w:rsidR="00CC6738" w:rsidRPr="00F57206" w:rsidRDefault="00CC6738" w:rsidP="00BA07E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572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572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C6738" w:rsidRPr="00F57206" w14:paraId="24AD7F6E" w14:textId="77777777" w:rsidTr="00F57206">
        <w:trPr>
          <w:cantSplit/>
        </w:trPr>
        <w:tc>
          <w:tcPr>
            <w:tcW w:w="3060" w:type="dxa"/>
            <w:hideMark/>
          </w:tcPr>
          <w:p w14:paraId="4792FCCA" w14:textId="550E08B2" w:rsidR="00CC6738" w:rsidRPr="00F57206" w:rsidRDefault="00CC6738" w:rsidP="00BA07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  <w:gridSpan w:val="3"/>
          </w:tcPr>
          <w:p w14:paraId="7ACAC899" w14:textId="2A252BBB" w:rsidR="00CC6738" w:rsidRPr="00F57206" w:rsidRDefault="00CC6738" w:rsidP="001A0D1E">
            <w:pPr>
              <w:pStyle w:val="acctfourfigures"/>
              <w:tabs>
                <w:tab w:val="clear" w:pos="765"/>
              </w:tabs>
              <w:spacing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5720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7" w:type="dxa"/>
            <w:gridSpan w:val="2"/>
          </w:tcPr>
          <w:p w14:paraId="6CF8B99B" w14:textId="7D415AE3" w:rsidR="00CC6738" w:rsidRPr="00F57206" w:rsidRDefault="00CC6738" w:rsidP="00BA07E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1CF5628D" w14:textId="77777777" w:rsidR="00CC6738" w:rsidRPr="00F57206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CD27CCA" w14:textId="53FBC856" w:rsidR="00CC6738" w:rsidRPr="00F57206" w:rsidRDefault="00CC6738" w:rsidP="00BA07E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020A0264" w14:textId="77777777" w:rsidR="00CC6738" w:rsidRPr="00F57206" w:rsidRDefault="00CC6738" w:rsidP="00BA07E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550A61DC" w14:textId="55C07956" w:rsidR="00CC6738" w:rsidRPr="00F57206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0A592339" w14:textId="77777777" w:rsidR="00CC6738" w:rsidRPr="00F57206" w:rsidRDefault="00CC6738" w:rsidP="00BA07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18A8F436" w14:textId="336F73F6" w:rsidR="00CC6738" w:rsidRPr="00F57206" w:rsidRDefault="00CC6738" w:rsidP="00BA07E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F57206" w14:paraId="02DEABBF" w14:textId="77777777" w:rsidTr="00F57206">
        <w:trPr>
          <w:cantSplit/>
        </w:trPr>
        <w:tc>
          <w:tcPr>
            <w:tcW w:w="3060" w:type="dxa"/>
          </w:tcPr>
          <w:p w14:paraId="1E81046E" w14:textId="7E161A3F" w:rsidR="00B36AB5" w:rsidRPr="00F57206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gridSpan w:val="3"/>
          </w:tcPr>
          <w:p w14:paraId="5693AB3A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gridSpan w:val="2"/>
          </w:tcPr>
          <w:p w14:paraId="7A1CC3E8" w14:textId="09EB9269" w:rsidR="00B36AB5" w:rsidRPr="00F57206" w:rsidRDefault="00574905" w:rsidP="00D23CA9">
            <w:pPr>
              <w:pStyle w:val="acctfourfigures"/>
              <w:tabs>
                <w:tab w:val="clear" w:pos="765"/>
              </w:tabs>
              <w:spacing w:line="240" w:lineRule="auto"/>
              <w:ind w:left="-350" w:right="38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C949471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2B0F81F4" w14:textId="2D5C8948" w:rsidR="00B36AB5" w:rsidRPr="00F57206" w:rsidRDefault="0057490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0CF92B63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4E021BDA" w14:textId="5EB6E7A4" w:rsidR="00B36AB5" w:rsidRPr="00F5720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286,416</w:t>
            </w:r>
          </w:p>
        </w:tc>
        <w:tc>
          <w:tcPr>
            <w:tcW w:w="183" w:type="dxa"/>
            <w:gridSpan w:val="2"/>
          </w:tcPr>
          <w:p w14:paraId="41F35E73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307B3CF7" w14:textId="640D0965" w:rsidR="00B36AB5" w:rsidRPr="00F5720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287,457</w:t>
            </w:r>
          </w:p>
        </w:tc>
      </w:tr>
      <w:tr w:rsidR="00B36AB5" w:rsidRPr="00F57206" w14:paraId="683F9905" w14:textId="77777777" w:rsidTr="00F57206">
        <w:trPr>
          <w:cantSplit/>
        </w:trPr>
        <w:tc>
          <w:tcPr>
            <w:tcW w:w="3060" w:type="dxa"/>
          </w:tcPr>
          <w:p w14:paraId="6E709636" w14:textId="1E1CE72E" w:rsidR="00B36AB5" w:rsidRPr="00F57206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507956" w:rsidRPr="00F572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gridSpan w:val="3"/>
          </w:tcPr>
          <w:p w14:paraId="703F96CA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5288C947" w14:textId="0C291521" w:rsidR="00B36AB5" w:rsidRPr="00F57206" w:rsidRDefault="004D5766" w:rsidP="00D23CA9">
            <w:pPr>
              <w:pStyle w:val="acctfourfigures"/>
              <w:tabs>
                <w:tab w:val="clear" w:pos="765"/>
              </w:tabs>
              <w:spacing w:line="240" w:lineRule="auto"/>
              <w:ind w:left="-350" w:right="38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649E9969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14:paraId="33702B36" w14:textId="1957E0DD" w:rsidR="00B36AB5" w:rsidRPr="00F57206" w:rsidRDefault="0057490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713676D4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51799668" w14:textId="65851C0A" w:rsidR="00B36AB5" w:rsidRPr="00F57206" w:rsidRDefault="002117E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8,037</w:t>
            </w:r>
          </w:p>
        </w:tc>
        <w:tc>
          <w:tcPr>
            <w:tcW w:w="183" w:type="dxa"/>
            <w:gridSpan w:val="2"/>
          </w:tcPr>
          <w:p w14:paraId="408BE321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tcBorders>
              <w:bottom w:val="single" w:sz="4" w:space="0" w:color="auto"/>
            </w:tcBorders>
          </w:tcPr>
          <w:p w14:paraId="5195508A" w14:textId="6292FC13" w:rsidR="00B36AB5" w:rsidRPr="00F57206" w:rsidRDefault="002117E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8,370</w:t>
            </w:r>
          </w:p>
        </w:tc>
      </w:tr>
      <w:tr w:rsidR="00B36AB5" w:rsidRPr="00F57206" w14:paraId="2FAAB72D" w14:textId="77777777" w:rsidTr="00F57206">
        <w:trPr>
          <w:cantSplit/>
        </w:trPr>
        <w:tc>
          <w:tcPr>
            <w:tcW w:w="3060" w:type="dxa"/>
          </w:tcPr>
          <w:p w14:paraId="6CD96037" w14:textId="77777777" w:rsidR="00B36AB5" w:rsidRPr="00F57206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14:paraId="20B5AF41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0036" w14:textId="18CE2BAB" w:rsidR="00B36AB5" w:rsidRPr="00F57206" w:rsidRDefault="004D5766" w:rsidP="00D23CA9">
            <w:pPr>
              <w:pStyle w:val="acctfourfigures"/>
              <w:tabs>
                <w:tab w:val="clear" w:pos="765"/>
              </w:tabs>
              <w:spacing w:line="240" w:lineRule="auto"/>
              <w:ind w:left="-350" w:right="38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270DF68E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B85E61" w14:textId="1F1C3947" w:rsidR="00B36AB5" w:rsidRPr="00F57206" w:rsidRDefault="004D5766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0509A34E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AA8AC" w14:textId="3C7B7981" w:rsidR="00B36AB5" w:rsidRPr="00F57206" w:rsidRDefault="002117E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294,453</w:t>
            </w:r>
          </w:p>
        </w:tc>
        <w:tc>
          <w:tcPr>
            <w:tcW w:w="183" w:type="dxa"/>
            <w:gridSpan w:val="2"/>
          </w:tcPr>
          <w:p w14:paraId="42B5B74F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462FF5" w14:textId="7E286C16" w:rsidR="00B36AB5" w:rsidRPr="00F5720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206">
              <w:rPr>
                <w:rFonts w:ascii="Angsana New" w:hAnsi="Angsana New"/>
                <w:b/>
                <w:bCs/>
                <w:sz w:val="30"/>
                <w:szCs w:val="30"/>
              </w:rPr>
              <w:t>295,</w:t>
            </w:r>
            <w:r w:rsidR="002117E5" w:rsidRPr="00F57206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F5720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117E5" w:rsidRPr="00F5720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574905" w:rsidRPr="00F57206" w14:paraId="744FB337" w14:textId="77777777" w:rsidTr="00F57206">
        <w:trPr>
          <w:cantSplit/>
        </w:trPr>
        <w:tc>
          <w:tcPr>
            <w:tcW w:w="3060" w:type="dxa"/>
          </w:tcPr>
          <w:p w14:paraId="40DC1A7B" w14:textId="77777777" w:rsidR="00574905" w:rsidRPr="00F57206" w:rsidRDefault="0057490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14:paraId="56F0A88A" w14:textId="77777777" w:rsidR="00574905" w:rsidRPr="00F57206" w:rsidRDefault="0057490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697E9763" w14:textId="77777777" w:rsidR="00574905" w:rsidRPr="00F57206" w:rsidRDefault="0057490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3882A854" w14:textId="77777777" w:rsidR="00574905" w:rsidRPr="00F57206" w:rsidRDefault="0057490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</w:tcPr>
          <w:p w14:paraId="07805F8F" w14:textId="77777777" w:rsidR="00574905" w:rsidRPr="00F57206" w:rsidRDefault="0057490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2DE9789" w14:textId="77777777" w:rsidR="00574905" w:rsidRPr="00F57206" w:rsidRDefault="0057490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10685184" w14:textId="77777777" w:rsidR="00574905" w:rsidRPr="00F5720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0D0BFA44" w14:textId="77777777" w:rsidR="00574905" w:rsidRPr="00F57206" w:rsidRDefault="0057490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</w:tcBorders>
          </w:tcPr>
          <w:p w14:paraId="1F8CB6DB" w14:textId="77777777" w:rsidR="00574905" w:rsidRPr="00F57206" w:rsidRDefault="0057490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F57206" w14:paraId="090AE2BE" w14:textId="77777777" w:rsidTr="00F57206">
        <w:trPr>
          <w:cantSplit/>
        </w:trPr>
        <w:tc>
          <w:tcPr>
            <w:tcW w:w="3060" w:type="dxa"/>
            <w:hideMark/>
          </w:tcPr>
          <w:p w14:paraId="2EFE6133" w14:textId="42FB8C2B" w:rsidR="00B36AB5" w:rsidRPr="00F57206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F57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572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gridSpan w:val="3"/>
          </w:tcPr>
          <w:p w14:paraId="2CA52C30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FE3AAE1" w14:textId="75111D7D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0C1F7347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2D960FE2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70EC2791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2EB6D70B" w14:textId="77777777" w:rsidR="00B36AB5" w:rsidRPr="00F57206" w:rsidRDefault="00B36AB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37649418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2892210E" w14:textId="77777777" w:rsidR="00B36AB5" w:rsidRPr="00F57206" w:rsidRDefault="00B36AB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AB5" w:rsidRPr="00F57206" w14:paraId="28C23419" w14:textId="77777777" w:rsidTr="00F57206">
        <w:trPr>
          <w:cantSplit/>
        </w:trPr>
        <w:tc>
          <w:tcPr>
            <w:tcW w:w="3060" w:type="dxa"/>
          </w:tcPr>
          <w:p w14:paraId="5BCB11B1" w14:textId="6A963304" w:rsidR="00B36AB5" w:rsidRPr="00F57206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gridSpan w:val="3"/>
          </w:tcPr>
          <w:p w14:paraId="3BBA5CA9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18728A38" w14:textId="0B0872C3" w:rsidR="00B36AB5" w:rsidRPr="00F57206" w:rsidRDefault="00B36AB5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310,573</w:t>
            </w:r>
          </w:p>
        </w:tc>
        <w:tc>
          <w:tcPr>
            <w:tcW w:w="181" w:type="dxa"/>
            <w:gridSpan w:val="2"/>
          </w:tcPr>
          <w:p w14:paraId="7D2D54CA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4F1AD067" w14:textId="34F96895" w:rsidR="00B36AB5" w:rsidRPr="00F57206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277,162</w:t>
            </w:r>
          </w:p>
        </w:tc>
        <w:tc>
          <w:tcPr>
            <w:tcW w:w="178" w:type="dxa"/>
            <w:gridSpan w:val="2"/>
          </w:tcPr>
          <w:p w14:paraId="52B9E58B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40A7F570" w14:textId="5E741296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274,251</w:t>
            </w:r>
          </w:p>
        </w:tc>
        <w:tc>
          <w:tcPr>
            <w:tcW w:w="183" w:type="dxa"/>
            <w:gridSpan w:val="2"/>
          </w:tcPr>
          <w:p w14:paraId="067FB1C4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6BD36B24" w14:textId="00DE1727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239,41</w:t>
            </w:r>
            <w:r w:rsidR="00011705" w:rsidRPr="00F5720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07956" w:rsidRPr="00F57206" w14:paraId="422B0D30" w14:textId="77777777" w:rsidTr="00F57206">
        <w:trPr>
          <w:cantSplit/>
        </w:trPr>
        <w:tc>
          <w:tcPr>
            <w:tcW w:w="3060" w:type="dxa"/>
          </w:tcPr>
          <w:p w14:paraId="0865585D" w14:textId="3427783D" w:rsidR="00507956" w:rsidRPr="00F57206" w:rsidRDefault="00507956" w:rsidP="005079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080" w:type="dxa"/>
            <w:gridSpan w:val="3"/>
          </w:tcPr>
          <w:p w14:paraId="32FB9A37" w14:textId="77777777" w:rsidR="00507956" w:rsidRPr="00F57206" w:rsidRDefault="00507956" w:rsidP="00507956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7957ECD2" w14:textId="76297ECB" w:rsidR="00507956" w:rsidRPr="00F57206" w:rsidRDefault="00507956" w:rsidP="00507956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13,65</w:t>
            </w:r>
            <w:r w:rsidR="005D4C40" w:rsidRPr="00F572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1" w:type="dxa"/>
            <w:gridSpan w:val="2"/>
          </w:tcPr>
          <w:p w14:paraId="3D252103" w14:textId="77777777" w:rsidR="00507956" w:rsidRPr="00F57206" w:rsidRDefault="00507956" w:rsidP="0050795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54703925" w14:textId="53FFF36C" w:rsidR="00507956" w:rsidRPr="00F57206" w:rsidRDefault="00507956" w:rsidP="00507956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9,517</w:t>
            </w:r>
          </w:p>
        </w:tc>
        <w:tc>
          <w:tcPr>
            <w:tcW w:w="178" w:type="dxa"/>
            <w:gridSpan w:val="2"/>
          </w:tcPr>
          <w:p w14:paraId="704D1E19" w14:textId="77777777" w:rsidR="00507956" w:rsidRPr="00F57206" w:rsidRDefault="00507956" w:rsidP="0050795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5988A73B" w14:textId="1D2A540C" w:rsidR="00507956" w:rsidRPr="00F57206" w:rsidRDefault="00507956" w:rsidP="005079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8,930</w:t>
            </w:r>
          </w:p>
        </w:tc>
        <w:tc>
          <w:tcPr>
            <w:tcW w:w="183" w:type="dxa"/>
            <w:gridSpan w:val="2"/>
          </w:tcPr>
          <w:p w14:paraId="6A846FE7" w14:textId="77777777" w:rsidR="00507956" w:rsidRPr="00F57206" w:rsidRDefault="00507956" w:rsidP="0050795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75C5D937" w14:textId="7BE713B7" w:rsidR="00507956" w:rsidRPr="00F57206" w:rsidRDefault="00507956" w:rsidP="0050795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6,508</w:t>
            </w:r>
          </w:p>
        </w:tc>
      </w:tr>
      <w:tr w:rsidR="00B36AB5" w:rsidRPr="00F57206" w14:paraId="67B5DF05" w14:textId="77777777" w:rsidTr="00F57206">
        <w:trPr>
          <w:cantSplit/>
        </w:trPr>
        <w:tc>
          <w:tcPr>
            <w:tcW w:w="3060" w:type="dxa"/>
          </w:tcPr>
          <w:p w14:paraId="3A578A87" w14:textId="2722931F" w:rsidR="00B36AB5" w:rsidRPr="00F57206" w:rsidRDefault="00927981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080" w:type="dxa"/>
            <w:gridSpan w:val="3"/>
          </w:tcPr>
          <w:p w14:paraId="3E768BC9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4B6A3AB4" w14:textId="5804B4AB" w:rsidR="00B36AB5" w:rsidRPr="00F57206" w:rsidRDefault="00927981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13,194</w:t>
            </w:r>
          </w:p>
        </w:tc>
        <w:tc>
          <w:tcPr>
            <w:tcW w:w="181" w:type="dxa"/>
            <w:gridSpan w:val="2"/>
          </w:tcPr>
          <w:p w14:paraId="455AE72E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4B6396BE" w14:textId="26C1C4D8" w:rsidR="00B36AB5" w:rsidRPr="00F57206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13,658</w:t>
            </w:r>
          </w:p>
        </w:tc>
        <w:tc>
          <w:tcPr>
            <w:tcW w:w="178" w:type="dxa"/>
            <w:gridSpan w:val="2"/>
          </w:tcPr>
          <w:p w14:paraId="469AD85B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3D6AF306" w14:textId="5EF5ABB0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3" w:type="dxa"/>
            <w:gridSpan w:val="2"/>
          </w:tcPr>
          <w:p w14:paraId="4AFA1076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76564C31" w14:textId="700EE486" w:rsidR="00B36AB5" w:rsidRPr="00F57206" w:rsidRDefault="00095DC6" w:rsidP="00D23CA9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9" w:right="3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6AB5" w:rsidRPr="00F57206" w14:paraId="54E34F00" w14:textId="77777777" w:rsidTr="00F57206">
        <w:trPr>
          <w:cantSplit/>
        </w:trPr>
        <w:tc>
          <w:tcPr>
            <w:tcW w:w="3060" w:type="dxa"/>
          </w:tcPr>
          <w:p w14:paraId="29CB2572" w14:textId="660DB046" w:rsidR="00B36AB5" w:rsidRPr="00F57206" w:rsidRDefault="00927981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080" w:type="dxa"/>
            <w:gridSpan w:val="3"/>
          </w:tcPr>
          <w:p w14:paraId="1D469BE0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71684979" w14:textId="7616CE84" w:rsidR="00B36AB5" w:rsidRPr="00F57206" w:rsidRDefault="00927981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8,840</w:t>
            </w:r>
          </w:p>
        </w:tc>
        <w:tc>
          <w:tcPr>
            <w:tcW w:w="181" w:type="dxa"/>
            <w:gridSpan w:val="2"/>
          </w:tcPr>
          <w:p w14:paraId="48D7969A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1B95E4D" w14:textId="4CAC0C5B" w:rsidR="00B36AB5" w:rsidRPr="00F57206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8,002</w:t>
            </w:r>
          </w:p>
        </w:tc>
        <w:tc>
          <w:tcPr>
            <w:tcW w:w="178" w:type="dxa"/>
            <w:gridSpan w:val="2"/>
          </w:tcPr>
          <w:p w14:paraId="0F6366F9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73721E5E" w14:textId="5E60A43D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4,431</w:t>
            </w:r>
          </w:p>
        </w:tc>
        <w:tc>
          <w:tcPr>
            <w:tcW w:w="183" w:type="dxa"/>
            <w:gridSpan w:val="2"/>
          </w:tcPr>
          <w:p w14:paraId="7C03FA06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3F9BBE60" w14:textId="3CD7F08A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3,588</w:t>
            </w:r>
          </w:p>
        </w:tc>
      </w:tr>
      <w:tr w:rsidR="00927981" w:rsidRPr="00F57206" w14:paraId="3730B74B" w14:textId="77777777" w:rsidTr="00F57206">
        <w:trPr>
          <w:cantSplit/>
        </w:trPr>
        <w:tc>
          <w:tcPr>
            <w:tcW w:w="3060" w:type="dxa"/>
          </w:tcPr>
          <w:p w14:paraId="51C38DC0" w14:textId="36B228B3" w:rsidR="00927981" w:rsidRPr="00F57206" w:rsidRDefault="00927981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เงินมัดจำสินค้า</w:t>
            </w:r>
          </w:p>
        </w:tc>
        <w:tc>
          <w:tcPr>
            <w:tcW w:w="1080" w:type="dxa"/>
            <w:gridSpan w:val="3"/>
          </w:tcPr>
          <w:p w14:paraId="5621EFF7" w14:textId="77777777" w:rsidR="00927981" w:rsidRPr="00F57206" w:rsidRDefault="00927981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6EFFC22D" w14:textId="546E9278" w:rsidR="00927981" w:rsidRPr="00F57206" w:rsidRDefault="00927981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2,879</w:t>
            </w:r>
          </w:p>
        </w:tc>
        <w:tc>
          <w:tcPr>
            <w:tcW w:w="181" w:type="dxa"/>
            <w:gridSpan w:val="2"/>
          </w:tcPr>
          <w:p w14:paraId="64C92451" w14:textId="77777777" w:rsidR="00927981" w:rsidRPr="00F57206" w:rsidRDefault="00927981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13832DE4" w14:textId="35FE547C" w:rsidR="00927981" w:rsidRPr="00F57206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2,523</w:t>
            </w:r>
          </w:p>
        </w:tc>
        <w:tc>
          <w:tcPr>
            <w:tcW w:w="178" w:type="dxa"/>
            <w:gridSpan w:val="2"/>
          </w:tcPr>
          <w:p w14:paraId="2A843DF9" w14:textId="77777777" w:rsidR="00927981" w:rsidRPr="00F57206" w:rsidRDefault="00927981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2E4A5180" w14:textId="55AFCAED" w:rsidR="00927981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2,461</w:t>
            </w:r>
          </w:p>
        </w:tc>
        <w:tc>
          <w:tcPr>
            <w:tcW w:w="183" w:type="dxa"/>
            <w:gridSpan w:val="2"/>
          </w:tcPr>
          <w:p w14:paraId="74255F62" w14:textId="77777777" w:rsidR="00927981" w:rsidRPr="00F57206" w:rsidRDefault="00927981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58C9222B" w14:textId="585FCABB" w:rsidR="00927981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2,113</w:t>
            </w:r>
          </w:p>
        </w:tc>
      </w:tr>
      <w:tr w:rsidR="00B36AB5" w:rsidRPr="00F57206" w14:paraId="40F869F8" w14:textId="77777777" w:rsidTr="00F57206">
        <w:trPr>
          <w:cantSplit/>
        </w:trPr>
        <w:tc>
          <w:tcPr>
            <w:tcW w:w="3060" w:type="dxa"/>
          </w:tcPr>
          <w:p w14:paraId="0E872A51" w14:textId="49D6AC49" w:rsidR="00B36AB5" w:rsidRPr="00F57206" w:rsidRDefault="00B36AB5" w:rsidP="00B36AB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117E5" w:rsidRPr="00F572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gridSpan w:val="3"/>
          </w:tcPr>
          <w:p w14:paraId="1CD00E67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726F1274" w14:textId="5B4E484D" w:rsidR="00B36AB5" w:rsidRPr="00F57206" w:rsidRDefault="00927981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5,308</w:t>
            </w:r>
          </w:p>
        </w:tc>
        <w:tc>
          <w:tcPr>
            <w:tcW w:w="181" w:type="dxa"/>
            <w:gridSpan w:val="2"/>
          </w:tcPr>
          <w:p w14:paraId="2A23F2B7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14:paraId="402312A6" w14:textId="1351E45E" w:rsidR="00B36AB5" w:rsidRPr="00F57206" w:rsidRDefault="00927981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117E5" w:rsidRPr="00F57206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178" w:type="dxa"/>
            <w:gridSpan w:val="2"/>
          </w:tcPr>
          <w:p w14:paraId="1C8F3EAD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3E643A8E" w14:textId="2322CE76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117E5" w:rsidRPr="00F57206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83" w:type="dxa"/>
            <w:gridSpan w:val="2"/>
          </w:tcPr>
          <w:p w14:paraId="26272CE8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tcBorders>
              <w:bottom w:val="single" w:sz="4" w:space="0" w:color="auto"/>
            </w:tcBorders>
          </w:tcPr>
          <w:p w14:paraId="47F29985" w14:textId="05537C5C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4,</w:t>
            </w:r>
            <w:r w:rsidR="002117E5" w:rsidRPr="00F57206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B36AB5" w:rsidRPr="00F57206" w14:paraId="1E8A8EA0" w14:textId="77777777" w:rsidTr="00F57206">
        <w:trPr>
          <w:cantSplit/>
        </w:trPr>
        <w:tc>
          <w:tcPr>
            <w:tcW w:w="3060" w:type="dxa"/>
          </w:tcPr>
          <w:p w14:paraId="417A5297" w14:textId="77777777" w:rsidR="00B36AB5" w:rsidRPr="00F57206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14:paraId="4E0A7084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0CBF4320" w14:textId="526277D7" w:rsidR="00B36AB5" w:rsidRPr="00F57206" w:rsidRDefault="00927981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354,45</w:t>
            </w:r>
            <w:r w:rsidR="005D4C40"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1" w:type="dxa"/>
            <w:gridSpan w:val="2"/>
          </w:tcPr>
          <w:p w14:paraId="207ED50E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</w:tcPr>
          <w:p w14:paraId="3CC036EE" w14:textId="3388E59A" w:rsidR="00B36AB5" w:rsidRPr="00F57206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</w:t>
            </w:r>
            <w:r w:rsidR="00755B81"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178" w:type="dxa"/>
            <w:gridSpan w:val="2"/>
          </w:tcPr>
          <w:p w14:paraId="35080ED2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112D5746" w14:textId="2A6E1C0A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</w:t>
            </w:r>
            <w:r w:rsidR="002117E5"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  <w:tc>
          <w:tcPr>
            <w:tcW w:w="183" w:type="dxa"/>
            <w:gridSpan w:val="2"/>
          </w:tcPr>
          <w:p w14:paraId="1379C8C3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</w:tcBorders>
          </w:tcPr>
          <w:p w14:paraId="42179A63" w14:textId="7E526B75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206">
              <w:rPr>
                <w:rFonts w:ascii="Angsana New" w:hAnsi="Angsana New"/>
                <w:b/>
                <w:bCs/>
                <w:sz w:val="30"/>
                <w:szCs w:val="30"/>
              </w:rPr>
              <w:t>255,</w:t>
            </w:r>
            <w:r w:rsidR="002117E5" w:rsidRPr="00F57206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011705" w:rsidRPr="00F5720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B36AB5" w:rsidRPr="00F57206" w14:paraId="485025E0" w14:textId="77777777" w:rsidTr="00F57206">
        <w:trPr>
          <w:cantSplit/>
        </w:trPr>
        <w:tc>
          <w:tcPr>
            <w:tcW w:w="3060" w:type="dxa"/>
          </w:tcPr>
          <w:p w14:paraId="3F12E3CC" w14:textId="77777777" w:rsidR="00B36AB5" w:rsidRPr="00F57206" w:rsidRDefault="00B36AB5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</w:tcPr>
          <w:p w14:paraId="5B181009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52B9DD8E" w14:textId="018B6115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3F755F43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</w:tcBorders>
          </w:tcPr>
          <w:p w14:paraId="14D45C8B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31EEF3C0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</w:tcPr>
          <w:p w14:paraId="3709C985" w14:textId="77777777" w:rsidR="00B36AB5" w:rsidRPr="00F57206" w:rsidRDefault="00B36AB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0D84B2B6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</w:tcBorders>
          </w:tcPr>
          <w:p w14:paraId="36C896DB" w14:textId="77777777" w:rsidR="00B36AB5" w:rsidRPr="00F57206" w:rsidRDefault="00B36AB5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AB5" w:rsidRPr="00F57206" w14:paraId="3ADA9C6A" w14:textId="77777777" w:rsidTr="00F57206">
        <w:trPr>
          <w:cantSplit/>
        </w:trPr>
        <w:tc>
          <w:tcPr>
            <w:tcW w:w="3060" w:type="dxa"/>
            <w:hideMark/>
          </w:tcPr>
          <w:p w14:paraId="01A93F89" w14:textId="11339F20" w:rsidR="00B36AB5" w:rsidRPr="00F57206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3"/>
          </w:tcPr>
          <w:p w14:paraId="44ED6165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54F71A33" w14:textId="55940DD6" w:rsidR="00B36AB5" w:rsidRPr="00F57206" w:rsidRDefault="00927981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354,45</w:t>
            </w:r>
            <w:r w:rsidR="005D4C40"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1" w:type="dxa"/>
            <w:gridSpan w:val="2"/>
          </w:tcPr>
          <w:p w14:paraId="26B4EF8C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065684B6" w14:textId="2025DE54" w:rsidR="00B36AB5" w:rsidRPr="00F57206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315,29</w:t>
            </w:r>
            <w:r w:rsidR="002117E5"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  <w:gridSpan w:val="2"/>
          </w:tcPr>
          <w:p w14:paraId="402DEC18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3CC7347A" w14:textId="2ED557EA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588,711</w:t>
            </w:r>
          </w:p>
        </w:tc>
        <w:tc>
          <w:tcPr>
            <w:tcW w:w="183" w:type="dxa"/>
            <w:gridSpan w:val="2"/>
          </w:tcPr>
          <w:p w14:paraId="41350B68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2B035B84" w14:textId="5AC8350E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206">
              <w:rPr>
                <w:rFonts w:ascii="Angsana New" w:hAnsi="Angsana New"/>
                <w:b/>
                <w:bCs/>
                <w:sz w:val="30"/>
                <w:szCs w:val="30"/>
              </w:rPr>
              <w:t>551,46</w:t>
            </w:r>
            <w:r w:rsidR="00011705" w:rsidRPr="00F5720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5D4C40" w:rsidRPr="00F57206" w14:paraId="0CEAA0AF" w14:textId="77777777" w:rsidTr="00F57206">
        <w:trPr>
          <w:cantSplit/>
        </w:trPr>
        <w:tc>
          <w:tcPr>
            <w:tcW w:w="3060" w:type="dxa"/>
          </w:tcPr>
          <w:p w14:paraId="5690C329" w14:textId="2D332A99" w:rsidR="005D4C40" w:rsidRPr="00F57206" w:rsidRDefault="005D4C40" w:rsidP="00B36A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72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5720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</w:t>
            </w:r>
          </w:p>
        </w:tc>
        <w:tc>
          <w:tcPr>
            <w:tcW w:w="1080" w:type="dxa"/>
            <w:gridSpan w:val="3"/>
          </w:tcPr>
          <w:p w14:paraId="0A9BCCF8" w14:textId="77777777" w:rsidR="005D4C40" w:rsidRPr="00F57206" w:rsidRDefault="005D4C40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</w:tcPr>
          <w:p w14:paraId="16130E1A" w14:textId="77777777" w:rsidR="005D4C40" w:rsidRPr="00F57206" w:rsidRDefault="005D4C40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gridSpan w:val="2"/>
          </w:tcPr>
          <w:p w14:paraId="7410C446" w14:textId="77777777" w:rsidR="005D4C40" w:rsidRPr="00F57206" w:rsidRDefault="005D4C40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</w:tcPr>
          <w:p w14:paraId="4246A08C" w14:textId="77777777" w:rsidR="005D4C40" w:rsidRPr="00F57206" w:rsidRDefault="005D4C40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2A8A0316" w14:textId="77777777" w:rsidR="005D4C40" w:rsidRPr="00F57206" w:rsidRDefault="005D4C40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</w:tcPr>
          <w:p w14:paraId="0BA52FDF" w14:textId="77777777" w:rsidR="005D4C40" w:rsidRPr="00F57206" w:rsidRDefault="005D4C40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gridSpan w:val="2"/>
          </w:tcPr>
          <w:p w14:paraId="5B2A3F6C" w14:textId="77777777" w:rsidR="005D4C40" w:rsidRPr="00F57206" w:rsidRDefault="005D4C40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14:paraId="7ED00206" w14:textId="77777777" w:rsidR="005D4C40" w:rsidRPr="00F57206" w:rsidRDefault="005D4C40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36AB5" w:rsidRPr="00F57206" w14:paraId="09668E84" w14:textId="77777777" w:rsidTr="00F57206">
        <w:trPr>
          <w:cantSplit/>
        </w:trPr>
        <w:tc>
          <w:tcPr>
            <w:tcW w:w="3060" w:type="dxa"/>
            <w:hideMark/>
          </w:tcPr>
          <w:p w14:paraId="6FAF5098" w14:textId="35B1A2B9" w:rsidR="00B36AB5" w:rsidRPr="00F57206" w:rsidRDefault="005D4C40" w:rsidP="00B36AB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7206"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080" w:type="dxa"/>
            <w:gridSpan w:val="3"/>
          </w:tcPr>
          <w:p w14:paraId="57F45C1F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33B3B900" w14:textId="4BEBC0A0" w:rsidR="00B36AB5" w:rsidRPr="00F57206" w:rsidRDefault="00927981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2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D4C40" w:rsidRPr="00F5720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572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D4C40" w:rsidRPr="00F57206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 w:rsidRPr="00F572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gridSpan w:val="2"/>
          </w:tcPr>
          <w:p w14:paraId="10CD107E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</w:tcPr>
          <w:p w14:paraId="25FE5CEF" w14:textId="2E2D8203" w:rsidR="00B36AB5" w:rsidRPr="00F57206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11705" w:rsidRPr="00F5720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572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1705" w:rsidRPr="00F57206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F5720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gridSpan w:val="2"/>
          </w:tcPr>
          <w:p w14:paraId="2A400847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758A6242" w14:textId="624C67CE" w:rsidR="00B36AB5" w:rsidRPr="00F57206" w:rsidRDefault="00095DC6" w:rsidP="00D23CA9">
            <w:pPr>
              <w:pStyle w:val="acctfourfigures"/>
              <w:tabs>
                <w:tab w:val="clear" w:pos="765"/>
              </w:tabs>
              <w:spacing w:line="240" w:lineRule="auto"/>
              <w:ind w:left="-79"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sz w:val="30"/>
                <w:szCs w:val="30"/>
              </w:rPr>
              <w:t>(14,315)</w:t>
            </w:r>
          </w:p>
        </w:tc>
        <w:tc>
          <w:tcPr>
            <w:tcW w:w="183" w:type="dxa"/>
            <w:gridSpan w:val="2"/>
          </w:tcPr>
          <w:p w14:paraId="58E86F58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tcBorders>
              <w:bottom w:val="single" w:sz="4" w:space="0" w:color="auto"/>
            </w:tcBorders>
          </w:tcPr>
          <w:p w14:paraId="68045610" w14:textId="481685B1" w:rsidR="00B36AB5" w:rsidRPr="00F57206" w:rsidRDefault="00095DC6" w:rsidP="00D23CA9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206">
              <w:rPr>
                <w:rFonts w:ascii="Angsana New" w:hAnsi="Angsana New"/>
                <w:sz w:val="30"/>
                <w:szCs w:val="30"/>
              </w:rPr>
              <w:t>(7,49</w:t>
            </w:r>
            <w:r w:rsidR="00011705" w:rsidRPr="00F57206">
              <w:rPr>
                <w:rFonts w:ascii="Angsana New" w:hAnsi="Angsana New"/>
                <w:sz w:val="30"/>
                <w:szCs w:val="30"/>
              </w:rPr>
              <w:t>3</w:t>
            </w:r>
            <w:r w:rsidRPr="00F572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AB5" w:rsidRPr="00F57206" w14:paraId="76608E2F" w14:textId="77777777" w:rsidTr="00F57206">
        <w:trPr>
          <w:cantSplit/>
        </w:trPr>
        <w:tc>
          <w:tcPr>
            <w:tcW w:w="3060" w:type="dxa"/>
            <w:hideMark/>
          </w:tcPr>
          <w:p w14:paraId="3E76043E" w14:textId="1908FF52" w:rsidR="00B36AB5" w:rsidRPr="00F57206" w:rsidRDefault="00B36AB5" w:rsidP="00B36A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gridSpan w:val="3"/>
          </w:tcPr>
          <w:p w14:paraId="27BA0BD4" w14:textId="77777777" w:rsidR="00B36AB5" w:rsidRPr="00F57206" w:rsidRDefault="00B36AB5" w:rsidP="00B36AB5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8D9165" w14:textId="0D825245" w:rsidR="00B36AB5" w:rsidRPr="00F57206" w:rsidRDefault="00927981" w:rsidP="00D23CA9">
            <w:pPr>
              <w:pStyle w:val="acctfourfigures"/>
              <w:tabs>
                <w:tab w:val="clear" w:pos="765"/>
              </w:tabs>
              <w:spacing w:line="240" w:lineRule="auto"/>
              <w:ind w:left="-83" w:right="1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337,4</w:t>
            </w:r>
            <w:r w:rsidR="008208A5"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1" w:type="dxa"/>
            <w:gridSpan w:val="2"/>
          </w:tcPr>
          <w:p w14:paraId="620FA57C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4C5F11" w14:textId="36B347F0" w:rsidR="00B36AB5" w:rsidRPr="00F57206" w:rsidRDefault="00095DC6" w:rsidP="00D23CA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2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</w:t>
            </w:r>
            <w:r w:rsidR="00011705"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  <w:tc>
          <w:tcPr>
            <w:tcW w:w="178" w:type="dxa"/>
            <w:gridSpan w:val="2"/>
          </w:tcPr>
          <w:p w14:paraId="45E7BA8F" w14:textId="77777777" w:rsidR="00B36AB5" w:rsidRPr="00F57206" w:rsidRDefault="00B36AB5" w:rsidP="00B36A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ECE04E" w14:textId="43F8215C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72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574,396</w:t>
            </w:r>
          </w:p>
        </w:tc>
        <w:tc>
          <w:tcPr>
            <w:tcW w:w="183" w:type="dxa"/>
            <w:gridSpan w:val="2"/>
          </w:tcPr>
          <w:p w14:paraId="4B6600CE" w14:textId="77777777" w:rsidR="00B36AB5" w:rsidRPr="00F57206" w:rsidRDefault="00B36AB5" w:rsidP="00B36AB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339AAF7" w14:textId="013A96E7" w:rsidR="00B36AB5" w:rsidRPr="00F57206" w:rsidRDefault="00095DC6" w:rsidP="00B36AB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206">
              <w:rPr>
                <w:rFonts w:ascii="Angsana New" w:hAnsi="Angsana New"/>
                <w:b/>
                <w:bCs/>
                <w:sz w:val="30"/>
                <w:szCs w:val="30"/>
              </w:rPr>
              <w:t>543,970</w:t>
            </w:r>
          </w:p>
        </w:tc>
      </w:tr>
      <w:tr w:rsidR="00C23466" w:rsidRPr="00193A08" w14:paraId="426F247D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vAlign w:val="bottom"/>
            <w:hideMark/>
          </w:tcPr>
          <w:p w14:paraId="5AC1D481" w14:textId="57485F31" w:rsidR="00C23466" w:rsidRPr="00193A08" w:rsidRDefault="00B578F0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>
              <w:lastRenderedPageBreak/>
              <w:br w:type="column"/>
            </w:r>
          </w:p>
        </w:tc>
        <w:tc>
          <w:tcPr>
            <w:tcW w:w="2716" w:type="dxa"/>
            <w:gridSpan w:val="7"/>
            <w:vAlign w:val="bottom"/>
          </w:tcPr>
          <w:p w14:paraId="59023CD1" w14:textId="77777777" w:rsidR="00C23466" w:rsidRPr="00193A08" w:rsidRDefault="00C23466" w:rsidP="00BC3FE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193A08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178" w:type="dxa"/>
            <w:gridSpan w:val="2"/>
          </w:tcPr>
          <w:p w14:paraId="45E4039A" w14:textId="77777777" w:rsidR="00C23466" w:rsidRPr="00193A08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20" w:type="dxa"/>
            <w:gridSpan w:val="6"/>
            <w:vAlign w:val="bottom"/>
          </w:tcPr>
          <w:p w14:paraId="576B1771" w14:textId="77777777" w:rsidR="00C23466" w:rsidRPr="00193A08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193A08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C23466" w:rsidRPr="00193A08" w14:paraId="20453767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vAlign w:val="bottom"/>
          </w:tcPr>
          <w:p w14:paraId="3CD7B277" w14:textId="709DF58B" w:rsidR="00C23466" w:rsidRPr="00BF30BE" w:rsidRDefault="00BF30BE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9"/>
                <w:szCs w:val="29"/>
                <w:cs/>
                <w:lang w:bidi="th-TH"/>
              </w:rPr>
            </w:pPr>
            <w:r w:rsidRPr="00BF30B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267" w:type="dxa"/>
            <w:gridSpan w:val="3"/>
            <w:vAlign w:val="bottom"/>
          </w:tcPr>
          <w:p w14:paraId="39E65E04" w14:textId="77777777" w:rsidR="00C23466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</w:pP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  <w:t xml:space="preserve">31 </w:t>
            </w: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  <w:t>ม</w:t>
            </w:r>
            <w:r w:rsidRPr="00193A08">
              <w:rPr>
                <w:rFonts w:asciiTheme="majorBidi" w:hAnsiTheme="majorBidi" w:cstheme="majorBidi" w:hint="cs"/>
                <w:b w:val="0"/>
                <w:sz w:val="29"/>
                <w:szCs w:val="29"/>
                <w:cs/>
                <w:lang w:bidi="th-TH"/>
              </w:rPr>
              <w:t>ีนาคม</w:t>
            </w: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  <w:t xml:space="preserve"> </w:t>
            </w:r>
          </w:p>
          <w:p w14:paraId="55B190AD" w14:textId="77777777" w:rsidR="00C23466" w:rsidRPr="00193A08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  <w:lang w:bidi="th-TH"/>
              </w:rPr>
              <w:t>2564</w:t>
            </w:r>
          </w:p>
        </w:tc>
        <w:tc>
          <w:tcPr>
            <w:tcW w:w="181" w:type="dxa"/>
            <w:gridSpan w:val="2"/>
            <w:vAlign w:val="bottom"/>
          </w:tcPr>
          <w:p w14:paraId="180812CB" w14:textId="77777777" w:rsidR="00C23466" w:rsidRPr="00193A08" w:rsidRDefault="00C23466" w:rsidP="00BC3FE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8C5B657" w14:textId="77777777" w:rsidR="00C23466" w:rsidRPr="00193A08" w:rsidRDefault="00C23466" w:rsidP="00BC3FE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31 </w:t>
            </w: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  <w:cs/>
              </w:rPr>
              <w:t>ธันวาคม</w:t>
            </w: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 2563</w:t>
            </w:r>
          </w:p>
        </w:tc>
        <w:tc>
          <w:tcPr>
            <w:tcW w:w="178" w:type="dxa"/>
            <w:gridSpan w:val="2"/>
          </w:tcPr>
          <w:p w14:paraId="23F0CAC0" w14:textId="77777777" w:rsidR="00C23466" w:rsidRPr="00193A08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vAlign w:val="bottom"/>
          </w:tcPr>
          <w:p w14:paraId="679EE27E" w14:textId="77777777" w:rsidR="00C23466" w:rsidRPr="00193A08" w:rsidRDefault="00C23466" w:rsidP="00BC3FE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93A08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Pr="00193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</w:t>
            </w:r>
            <w:r w:rsidRPr="00193A08">
              <w:rPr>
                <w:rFonts w:asciiTheme="majorBidi" w:hAnsiTheme="majorBidi" w:cstheme="majorBidi" w:hint="cs"/>
                <w:sz w:val="29"/>
                <w:szCs w:val="29"/>
                <w:cs/>
              </w:rPr>
              <w:t>ีนาคม</w:t>
            </w:r>
            <w:r w:rsidRPr="00193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193A08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83" w:type="dxa"/>
            <w:gridSpan w:val="2"/>
            <w:vAlign w:val="bottom"/>
          </w:tcPr>
          <w:p w14:paraId="5563E532" w14:textId="77777777" w:rsidR="00C23466" w:rsidRPr="00193A08" w:rsidRDefault="00C23466" w:rsidP="00BC3F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745C9ECE" w14:textId="77777777" w:rsidR="00C23466" w:rsidRPr="00193A08" w:rsidRDefault="00C23466" w:rsidP="00BC3FE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9"/>
                <w:szCs w:val="29"/>
                <w:cs/>
                <w:lang w:bidi="th-TH"/>
              </w:rPr>
            </w:pP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31 </w:t>
            </w: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  <w:cs/>
              </w:rPr>
              <w:t>ธันวาคม</w:t>
            </w:r>
            <w:r w:rsidRPr="00193A08">
              <w:rPr>
                <w:rFonts w:asciiTheme="majorBidi" w:hAnsiTheme="majorBidi" w:cstheme="majorBidi"/>
                <w:b w:val="0"/>
                <w:sz w:val="29"/>
                <w:szCs w:val="29"/>
              </w:rPr>
              <w:t xml:space="preserve"> 2563</w:t>
            </w:r>
          </w:p>
        </w:tc>
      </w:tr>
      <w:tr w:rsidR="00C23466" w:rsidRPr="00193A08" w14:paraId="0ABAC9C9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vAlign w:val="bottom"/>
            <w:hideMark/>
          </w:tcPr>
          <w:p w14:paraId="1A6B39EB" w14:textId="77777777" w:rsidR="00C23466" w:rsidRPr="00193A08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514" w:type="dxa"/>
            <w:gridSpan w:val="15"/>
            <w:vAlign w:val="bottom"/>
            <w:hideMark/>
          </w:tcPr>
          <w:p w14:paraId="1E99BB7F" w14:textId="77777777" w:rsidR="00C23466" w:rsidRPr="00193A08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193A0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193A08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193A0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C23466" w:rsidRPr="00193A08" w14:paraId="38868D05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vAlign w:val="bottom"/>
          </w:tcPr>
          <w:p w14:paraId="3ADBE4E8" w14:textId="77777777" w:rsidR="00C23466" w:rsidRPr="00193A08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193A08"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514" w:type="dxa"/>
            <w:gridSpan w:val="15"/>
            <w:vAlign w:val="bottom"/>
          </w:tcPr>
          <w:p w14:paraId="20E97DA9" w14:textId="77777777" w:rsidR="00C23466" w:rsidRPr="00193A08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C23466" w:rsidRPr="00193A08" w14:paraId="7402117F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hideMark/>
          </w:tcPr>
          <w:p w14:paraId="1CDCBD61" w14:textId="77777777" w:rsidR="00C23466" w:rsidRPr="00193A08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193A08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7" w:type="dxa"/>
            <w:gridSpan w:val="3"/>
          </w:tcPr>
          <w:p w14:paraId="5B59ED6E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gridSpan w:val="2"/>
          </w:tcPr>
          <w:p w14:paraId="23F681D5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42DF9F4C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  <w:gridSpan w:val="2"/>
          </w:tcPr>
          <w:p w14:paraId="17EEF510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453C211B" w14:textId="77777777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67,971</w:t>
            </w:r>
          </w:p>
        </w:tc>
        <w:tc>
          <w:tcPr>
            <w:tcW w:w="183" w:type="dxa"/>
            <w:gridSpan w:val="2"/>
          </w:tcPr>
          <w:p w14:paraId="2ECEEECA" w14:textId="77777777" w:rsidR="00C23466" w:rsidRPr="00193A0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53AB7706" w14:textId="77777777" w:rsidR="00C23466" w:rsidRPr="00635B6D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35B6D">
              <w:rPr>
                <w:rFonts w:ascii="Angsana New" w:hAnsi="Angsana New"/>
                <w:sz w:val="29"/>
                <w:szCs w:val="29"/>
              </w:rPr>
              <w:t>67,924</w:t>
            </w:r>
          </w:p>
        </w:tc>
      </w:tr>
      <w:tr w:rsidR="00C23466" w:rsidRPr="00193A08" w14:paraId="44DDC64A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hideMark/>
          </w:tcPr>
          <w:p w14:paraId="0E6619B2" w14:textId="77777777" w:rsidR="00C23466" w:rsidRPr="00193A08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193A08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67" w:type="dxa"/>
            <w:gridSpan w:val="3"/>
          </w:tcPr>
          <w:p w14:paraId="7DF46C25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  <w:gridSpan w:val="2"/>
          </w:tcPr>
          <w:p w14:paraId="24E5C745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1E1A776A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8" w:type="dxa"/>
            <w:gridSpan w:val="2"/>
          </w:tcPr>
          <w:p w14:paraId="7863CCB6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27B14C98" w14:textId="77777777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  <w:gridSpan w:val="2"/>
          </w:tcPr>
          <w:p w14:paraId="57D41B0A" w14:textId="77777777" w:rsidR="00C23466" w:rsidRPr="00193A0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7F1E34D5" w14:textId="77777777" w:rsidR="00C23466" w:rsidRPr="00635B6D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3466" w:rsidRPr="00193A08" w14:paraId="03BA0348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hideMark/>
          </w:tcPr>
          <w:p w14:paraId="0B0CE8EA" w14:textId="77777777" w:rsidR="00C23466" w:rsidRPr="00193A08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193A08">
              <w:rPr>
                <w:rFonts w:ascii="Angsana New" w:hAnsi="Angsana New"/>
                <w:sz w:val="29"/>
                <w:szCs w:val="29"/>
                <w:cs/>
              </w:rPr>
              <w:t xml:space="preserve">   น้อยกว่า </w:t>
            </w:r>
            <w:r w:rsidRPr="00193A08">
              <w:rPr>
                <w:rFonts w:ascii="Angsana New" w:hAnsi="Angsana New"/>
                <w:sz w:val="29"/>
                <w:szCs w:val="29"/>
              </w:rPr>
              <w:t>3</w:t>
            </w:r>
            <w:r w:rsidRPr="00193A08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3"/>
          </w:tcPr>
          <w:p w14:paraId="09501F4B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gridSpan w:val="2"/>
          </w:tcPr>
          <w:p w14:paraId="61CD4242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1A73B8CB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  <w:gridSpan w:val="2"/>
          </w:tcPr>
          <w:p w14:paraId="6484FCEA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5CE78D8C" w14:textId="77777777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1,065</w:t>
            </w:r>
          </w:p>
        </w:tc>
        <w:tc>
          <w:tcPr>
            <w:tcW w:w="183" w:type="dxa"/>
            <w:gridSpan w:val="2"/>
          </w:tcPr>
          <w:p w14:paraId="3A2E2D52" w14:textId="77777777" w:rsidR="00C23466" w:rsidRPr="00193A0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188D6720" w14:textId="77777777" w:rsidR="00C23466" w:rsidRPr="00635B6D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35B6D">
              <w:rPr>
                <w:rFonts w:ascii="Angsana New" w:hAnsi="Angsana New"/>
                <w:sz w:val="29"/>
                <w:szCs w:val="29"/>
              </w:rPr>
              <w:t>1,386</w:t>
            </w:r>
          </w:p>
        </w:tc>
      </w:tr>
      <w:tr w:rsidR="00C23466" w:rsidRPr="00193A08" w14:paraId="669DD341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hideMark/>
          </w:tcPr>
          <w:p w14:paraId="121C8DAB" w14:textId="77777777" w:rsidR="00C23466" w:rsidRPr="00193A08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193A08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193A08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193A08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193A08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193A08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3"/>
          </w:tcPr>
          <w:p w14:paraId="6C73888C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gridSpan w:val="2"/>
          </w:tcPr>
          <w:p w14:paraId="274A623D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6BA78FE8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  <w:gridSpan w:val="2"/>
          </w:tcPr>
          <w:p w14:paraId="164897A4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79EE38D4" w14:textId="77777777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218</w:t>
            </w:r>
          </w:p>
        </w:tc>
        <w:tc>
          <w:tcPr>
            <w:tcW w:w="183" w:type="dxa"/>
            <w:gridSpan w:val="2"/>
          </w:tcPr>
          <w:p w14:paraId="43071D71" w14:textId="77777777" w:rsidR="00C23466" w:rsidRPr="00193A0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03015EC8" w14:textId="77777777" w:rsidR="00C23466" w:rsidRPr="00635B6D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635B6D">
              <w:rPr>
                <w:rFonts w:ascii="Angsana New" w:hAnsi="Angsana New"/>
                <w:sz w:val="29"/>
                <w:szCs w:val="29"/>
              </w:rPr>
              <w:t>230</w:t>
            </w:r>
          </w:p>
        </w:tc>
      </w:tr>
      <w:tr w:rsidR="00C23466" w:rsidRPr="00193A08" w14:paraId="3CDBE3B1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hideMark/>
          </w:tcPr>
          <w:p w14:paraId="4FBE5216" w14:textId="77777777" w:rsidR="00C23466" w:rsidRPr="00193A08" w:rsidRDefault="00C23466" w:rsidP="00BC3FE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193A08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193A08">
              <w:rPr>
                <w:rFonts w:ascii="Angsana New" w:hAnsi="Angsana New"/>
                <w:sz w:val="29"/>
                <w:szCs w:val="29"/>
              </w:rPr>
              <w:t>6</w:t>
            </w:r>
            <w:r w:rsidRPr="00193A0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193A08">
              <w:rPr>
                <w:rFonts w:ascii="Angsana New" w:hAnsi="Angsana New"/>
                <w:sz w:val="29"/>
                <w:szCs w:val="29"/>
              </w:rPr>
              <w:t>-</w:t>
            </w:r>
            <w:r w:rsidRPr="00193A0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193A08">
              <w:rPr>
                <w:rFonts w:ascii="Angsana New" w:hAnsi="Angsana New"/>
                <w:sz w:val="29"/>
                <w:szCs w:val="29"/>
              </w:rPr>
              <w:t>12</w:t>
            </w:r>
            <w:r w:rsidRPr="00193A08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3"/>
          </w:tcPr>
          <w:p w14:paraId="535FEEEE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gridSpan w:val="2"/>
          </w:tcPr>
          <w:p w14:paraId="225E119B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0DD6256D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  <w:gridSpan w:val="2"/>
          </w:tcPr>
          <w:p w14:paraId="6B669053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58BBB62A" w14:textId="77777777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468</w:t>
            </w:r>
          </w:p>
        </w:tc>
        <w:tc>
          <w:tcPr>
            <w:tcW w:w="183" w:type="dxa"/>
            <w:gridSpan w:val="2"/>
          </w:tcPr>
          <w:p w14:paraId="34484665" w14:textId="77777777" w:rsidR="00C23466" w:rsidRPr="00193A0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53C16210" w14:textId="64D58B18" w:rsidR="00C23466" w:rsidRPr="00C23466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635B6D">
              <w:rPr>
                <w:rFonts w:ascii="Angsana New" w:hAnsi="Angsana New"/>
                <w:sz w:val="29"/>
                <w:szCs w:val="29"/>
              </w:rPr>
              <w:t>4,08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</w:p>
        </w:tc>
      </w:tr>
      <w:tr w:rsidR="00C23466" w:rsidRPr="00193A08" w14:paraId="7A2CCAEC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hideMark/>
          </w:tcPr>
          <w:p w14:paraId="5ABADC02" w14:textId="77777777" w:rsidR="00C23466" w:rsidRPr="00193A08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193A08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193A08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193A08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193A08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72958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gridSpan w:val="2"/>
          </w:tcPr>
          <w:p w14:paraId="3B19EF08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3EC7B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  <w:gridSpan w:val="2"/>
          </w:tcPr>
          <w:p w14:paraId="64C41E12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28E40" w14:textId="77777777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216,694</w:t>
            </w:r>
          </w:p>
        </w:tc>
        <w:tc>
          <w:tcPr>
            <w:tcW w:w="183" w:type="dxa"/>
            <w:gridSpan w:val="2"/>
          </w:tcPr>
          <w:p w14:paraId="0CD814CE" w14:textId="77777777" w:rsidR="00C23466" w:rsidRPr="00193A0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2D75C" w14:textId="77777777" w:rsidR="00C23466" w:rsidRPr="00635B6D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635B6D">
              <w:rPr>
                <w:rFonts w:ascii="Angsana New" w:hAnsi="Angsana New"/>
                <w:sz w:val="29"/>
                <w:szCs w:val="29"/>
              </w:rPr>
              <w:t>213,835</w:t>
            </w:r>
          </w:p>
        </w:tc>
      </w:tr>
      <w:tr w:rsidR="00C23466" w:rsidRPr="00193A08" w14:paraId="1682F66C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hideMark/>
          </w:tcPr>
          <w:p w14:paraId="2371AC28" w14:textId="77777777" w:rsidR="00C23466" w:rsidRPr="00193A08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93A0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64E13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1" w:type="dxa"/>
            <w:gridSpan w:val="2"/>
          </w:tcPr>
          <w:p w14:paraId="504E1D0C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D2FA5" w14:textId="77777777" w:rsidR="00C23466" w:rsidRPr="004528DB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528D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78" w:type="dxa"/>
            <w:gridSpan w:val="2"/>
          </w:tcPr>
          <w:p w14:paraId="77D9C86C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ABE42" w14:textId="77777777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286,416</w:t>
            </w:r>
          </w:p>
        </w:tc>
        <w:tc>
          <w:tcPr>
            <w:tcW w:w="183" w:type="dxa"/>
            <w:gridSpan w:val="2"/>
          </w:tcPr>
          <w:p w14:paraId="6091E0E3" w14:textId="77777777" w:rsidR="00C23466" w:rsidRPr="00193A0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6D487E" w14:textId="6A703FB0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287</w:t>
            </w:r>
            <w:r w:rsidRPr="00193A0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457</w:t>
            </w:r>
          </w:p>
        </w:tc>
      </w:tr>
      <w:tr w:rsidR="00C23466" w:rsidRPr="00193A08" w14:paraId="7E2D2BA9" w14:textId="77777777" w:rsidTr="00F57206">
        <w:trPr>
          <w:gridAfter w:val="2"/>
          <w:wAfter w:w="101" w:type="dxa"/>
          <w:cantSplit/>
          <w:trHeight w:val="71"/>
        </w:trPr>
        <w:tc>
          <w:tcPr>
            <w:tcW w:w="4039" w:type="dxa"/>
            <w:gridSpan w:val="2"/>
            <w:vAlign w:val="bottom"/>
            <w:hideMark/>
          </w:tcPr>
          <w:p w14:paraId="39344F3F" w14:textId="77777777" w:rsidR="00C23466" w:rsidRPr="00193A08" w:rsidRDefault="00C23466" w:rsidP="00BC3FE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9"/>
                <w:szCs w:val="29"/>
              </w:rPr>
            </w:pPr>
            <w:r w:rsidRPr="00193A0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193A0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D0FEB4" w14:textId="77777777" w:rsidR="00C23466" w:rsidRPr="007F7BEE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AC7F890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97767E" w14:textId="77777777" w:rsidR="00C23466" w:rsidRPr="003F2F48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F2F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61A992DE" w14:textId="77777777" w:rsidR="00C23466" w:rsidRPr="003F2F4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43959" w14:textId="77777777" w:rsidR="00C23466" w:rsidRPr="003F2F48" w:rsidRDefault="00C23466" w:rsidP="00BC3FEC">
            <w:pPr>
              <w:pStyle w:val="acctfourfigures"/>
              <w:tabs>
                <w:tab w:val="clear" w:pos="765"/>
                <w:tab w:val="decimal" w:pos="96"/>
                <w:tab w:val="decimal" w:pos="186"/>
              </w:tabs>
              <w:spacing w:line="240" w:lineRule="auto"/>
              <w:ind w:left="-79" w:right="2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22C8D7FC" w14:textId="77777777" w:rsidR="00C23466" w:rsidRPr="003F2F48" w:rsidRDefault="00C23466" w:rsidP="00BC3F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0E12B16C" w14:textId="77777777" w:rsidR="00C23466" w:rsidRPr="003F2F4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36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F2F4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23466" w:rsidRPr="00193A08" w14:paraId="69778EDE" w14:textId="77777777" w:rsidTr="00F57206">
        <w:trPr>
          <w:gridAfter w:val="2"/>
          <w:wAfter w:w="101" w:type="dxa"/>
          <w:cantSplit/>
        </w:trPr>
        <w:tc>
          <w:tcPr>
            <w:tcW w:w="4039" w:type="dxa"/>
            <w:gridSpan w:val="2"/>
            <w:hideMark/>
          </w:tcPr>
          <w:p w14:paraId="25F0F1C6" w14:textId="77777777" w:rsidR="00C23466" w:rsidRPr="00193A08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193A0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80AAE" w14:textId="77777777" w:rsidR="00C23466" w:rsidRPr="00193A08" w:rsidRDefault="00C23466" w:rsidP="00BC3FEC">
            <w:pPr>
              <w:pStyle w:val="acctfourfigures"/>
              <w:tabs>
                <w:tab w:val="clear" w:pos="765"/>
                <w:tab w:val="decimal" w:pos="384"/>
                <w:tab w:val="decimal" w:pos="465"/>
              </w:tabs>
              <w:spacing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81" w:type="dxa"/>
            <w:gridSpan w:val="2"/>
          </w:tcPr>
          <w:p w14:paraId="433E6F35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D0E5C" w14:textId="77777777" w:rsidR="00C23466" w:rsidRPr="004528DB" w:rsidRDefault="00C23466" w:rsidP="00BC3FEC">
            <w:pPr>
              <w:pStyle w:val="acctfourfigures"/>
              <w:tabs>
                <w:tab w:val="clear" w:pos="765"/>
                <w:tab w:val="decimal" w:pos="285"/>
                <w:tab w:val="decimal" w:pos="555"/>
              </w:tabs>
              <w:spacing w:line="240" w:lineRule="auto"/>
              <w:ind w:left="-83" w:right="366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528D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78" w:type="dxa"/>
            <w:gridSpan w:val="2"/>
          </w:tcPr>
          <w:p w14:paraId="3A5CAB8D" w14:textId="77777777" w:rsidR="00C23466" w:rsidRPr="00193A08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E08AE" w14:textId="77777777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286,416</w:t>
            </w:r>
          </w:p>
        </w:tc>
        <w:tc>
          <w:tcPr>
            <w:tcW w:w="183" w:type="dxa"/>
            <w:gridSpan w:val="2"/>
          </w:tcPr>
          <w:p w14:paraId="510FC77D" w14:textId="77777777" w:rsidR="00C23466" w:rsidRPr="00193A08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564DCCD" w14:textId="3DF4BF69" w:rsidR="00C23466" w:rsidRPr="00193A08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287</w:t>
            </w:r>
            <w:r w:rsidRPr="00193A0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457</w:t>
            </w:r>
          </w:p>
        </w:tc>
      </w:tr>
      <w:tr w:rsidR="00C23466" w:rsidRPr="00F30622" w14:paraId="75026FF9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vAlign w:val="bottom"/>
          </w:tcPr>
          <w:p w14:paraId="2AB0D828" w14:textId="77777777" w:rsidR="00C23466" w:rsidRPr="00061877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507" w:type="dxa"/>
            <w:gridSpan w:val="14"/>
            <w:vAlign w:val="bottom"/>
          </w:tcPr>
          <w:p w14:paraId="5D613385" w14:textId="77777777" w:rsidR="00C23466" w:rsidRPr="00061877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23466" w:rsidRPr="00F30622" w14:paraId="2F994045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vAlign w:val="bottom"/>
          </w:tcPr>
          <w:p w14:paraId="798E8A8E" w14:textId="77777777" w:rsidR="00C23466" w:rsidRPr="0047031C" w:rsidRDefault="00C23466" w:rsidP="00BC3FE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bidi="th-TH"/>
              </w:rPr>
              <w:t>กิจการอื่น</w:t>
            </w:r>
          </w:p>
        </w:tc>
        <w:tc>
          <w:tcPr>
            <w:tcW w:w="5507" w:type="dxa"/>
            <w:gridSpan w:val="14"/>
            <w:vAlign w:val="bottom"/>
          </w:tcPr>
          <w:p w14:paraId="6C666763" w14:textId="77777777" w:rsidR="00C23466" w:rsidRPr="0047031C" w:rsidRDefault="00C23466" w:rsidP="00BC3FE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</w:tr>
      <w:tr w:rsidR="00C23466" w14:paraId="0E0C05A5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hideMark/>
          </w:tcPr>
          <w:p w14:paraId="254361EC" w14:textId="77777777" w:rsidR="00C23466" w:rsidRPr="0047031C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47031C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25105FD2" w14:textId="5F787493" w:rsidR="00C23466" w:rsidRPr="007F7BEE" w:rsidRDefault="00B1321F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181,031</w:t>
            </w:r>
          </w:p>
        </w:tc>
        <w:tc>
          <w:tcPr>
            <w:tcW w:w="181" w:type="dxa"/>
            <w:gridSpan w:val="2"/>
          </w:tcPr>
          <w:p w14:paraId="0038C0E7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1C4D0795" w14:textId="7CC01384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 w:rsidR="001300E0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7F7BE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1300E0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7F7BEE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1300E0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78" w:type="dxa"/>
            <w:gridSpan w:val="2"/>
          </w:tcPr>
          <w:p w14:paraId="5228924E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7981A4E1" w14:textId="37EFDE98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Pr="007F7BE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2,</w:t>
            </w:r>
            <w:r w:rsidR="00B1321F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943</w:t>
            </w:r>
          </w:p>
        </w:tc>
        <w:tc>
          <w:tcPr>
            <w:tcW w:w="183" w:type="dxa"/>
            <w:gridSpan w:val="2"/>
          </w:tcPr>
          <w:p w14:paraId="7D9F572D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64E05AE6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F7BEE">
              <w:rPr>
                <w:rFonts w:ascii="Angsana New" w:hAnsi="Angsana New"/>
                <w:sz w:val="29"/>
                <w:szCs w:val="29"/>
              </w:rPr>
              <w:t>185,662</w:t>
            </w:r>
          </w:p>
        </w:tc>
      </w:tr>
      <w:tr w:rsidR="00C23466" w14:paraId="08F08B49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hideMark/>
          </w:tcPr>
          <w:p w14:paraId="7E41477B" w14:textId="77777777" w:rsidR="00C23466" w:rsidRPr="0047031C" w:rsidRDefault="00C23466" w:rsidP="00BC3FEC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47031C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60" w:type="dxa"/>
            <w:gridSpan w:val="2"/>
          </w:tcPr>
          <w:p w14:paraId="296030E5" w14:textId="77777777" w:rsidR="00C23466" w:rsidRPr="007F7BEE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1" w:type="dxa"/>
            <w:gridSpan w:val="2"/>
          </w:tcPr>
          <w:p w14:paraId="6A409ABA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4B7CD418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8" w:type="dxa"/>
            <w:gridSpan w:val="2"/>
          </w:tcPr>
          <w:p w14:paraId="0EE18699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7CF541F1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83" w:type="dxa"/>
            <w:gridSpan w:val="2"/>
          </w:tcPr>
          <w:p w14:paraId="67EFBAC0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72DC4FDB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23466" w14:paraId="6C7038D8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hideMark/>
          </w:tcPr>
          <w:p w14:paraId="0F1C136A" w14:textId="77777777" w:rsidR="00C23466" w:rsidRPr="0047031C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47031C">
              <w:rPr>
                <w:rFonts w:ascii="Angsana New" w:hAnsi="Angsana New"/>
                <w:sz w:val="29"/>
                <w:szCs w:val="29"/>
                <w:cs/>
              </w:rPr>
              <w:t xml:space="preserve">   น้อยกว่า </w:t>
            </w:r>
            <w:r w:rsidRPr="0047031C">
              <w:rPr>
                <w:rFonts w:ascii="Angsana New" w:hAnsi="Angsana New"/>
                <w:sz w:val="29"/>
                <w:szCs w:val="29"/>
              </w:rPr>
              <w:t>3</w:t>
            </w:r>
            <w:r w:rsidRPr="0047031C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43217D35" w14:textId="77777777" w:rsidR="00C23466" w:rsidRPr="007F7BEE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97,601</w:t>
            </w:r>
          </w:p>
        </w:tc>
        <w:tc>
          <w:tcPr>
            <w:tcW w:w="181" w:type="dxa"/>
            <w:gridSpan w:val="2"/>
          </w:tcPr>
          <w:p w14:paraId="76CD40D4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3B3CF868" w14:textId="3E14AACC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44,50</w:t>
            </w:r>
            <w:r w:rsidR="001300E0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78" w:type="dxa"/>
            <w:gridSpan w:val="2"/>
          </w:tcPr>
          <w:p w14:paraId="2D127D22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3957428A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84,983</w:t>
            </w:r>
          </w:p>
        </w:tc>
        <w:tc>
          <w:tcPr>
            <w:tcW w:w="183" w:type="dxa"/>
            <w:gridSpan w:val="2"/>
          </w:tcPr>
          <w:p w14:paraId="63A08305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1FCF3D52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F7BEE">
              <w:rPr>
                <w:rFonts w:ascii="Angsana New" w:hAnsi="Angsana New"/>
                <w:sz w:val="29"/>
                <w:szCs w:val="29"/>
              </w:rPr>
              <w:t>30,923</w:t>
            </w:r>
          </w:p>
        </w:tc>
      </w:tr>
      <w:tr w:rsidR="00C23466" w14:paraId="1E0030D0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hideMark/>
          </w:tcPr>
          <w:p w14:paraId="2841B04E" w14:textId="77777777" w:rsidR="00C23466" w:rsidRPr="0047031C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47031C"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 w:rsidRPr="0047031C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47031C">
              <w:rPr>
                <w:rFonts w:ascii="Angsana New" w:hAnsi="Angsana New" w:hint="cs"/>
                <w:sz w:val="29"/>
                <w:szCs w:val="29"/>
                <w:cs/>
              </w:rPr>
              <w:t xml:space="preserve"> - </w:t>
            </w:r>
            <w:r w:rsidRPr="0047031C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47031C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7B15614C" w14:textId="77777777" w:rsidR="00C23466" w:rsidRPr="007F7BEE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10,778</w:t>
            </w:r>
          </w:p>
        </w:tc>
        <w:tc>
          <w:tcPr>
            <w:tcW w:w="181" w:type="dxa"/>
            <w:gridSpan w:val="2"/>
          </w:tcPr>
          <w:p w14:paraId="7E428CF4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5A265FA7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12,411</w:t>
            </w:r>
          </w:p>
        </w:tc>
        <w:tc>
          <w:tcPr>
            <w:tcW w:w="178" w:type="dxa"/>
            <w:gridSpan w:val="2"/>
          </w:tcPr>
          <w:p w14:paraId="0D3082FB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191D8D96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7,995</w:t>
            </w:r>
          </w:p>
        </w:tc>
        <w:tc>
          <w:tcPr>
            <w:tcW w:w="183" w:type="dxa"/>
            <w:gridSpan w:val="2"/>
          </w:tcPr>
          <w:p w14:paraId="1DCD6206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6B36524C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F7BEE">
              <w:rPr>
                <w:rFonts w:ascii="Angsana New" w:hAnsi="Angsana New"/>
                <w:sz w:val="29"/>
                <w:szCs w:val="29"/>
              </w:rPr>
              <w:t>8,217</w:t>
            </w:r>
          </w:p>
        </w:tc>
      </w:tr>
      <w:tr w:rsidR="00C23466" w14:paraId="0E734EF6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hideMark/>
          </w:tcPr>
          <w:p w14:paraId="085D5124" w14:textId="77777777" w:rsidR="00C23466" w:rsidRPr="0047031C" w:rsidRDefault="00C23466" w:rsidP="00BC3FE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9"/>
                <w:szCs w:val="29"/>
              </w:rPr>
            </w:pPr>
            <w:r w:rsidRPr="0047031C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47031C">
              <w:rPr>
                <w:rFonts w:ascii="Angsana New" w:hAnsi="Angsana New"/>
                <w:sz w:val="29"/>
                <w:szCs w:val="29"/>
              </w:rPr>
              <w:t>6</w:t>
            </w:r>
            <w:r w:rsidRPr="0047031C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7031C">
              <w:rPr>
                <w:rFonts w:ascii="Angsana New" w:hAnsi="Angsana New"/>
                <w:sz w:val="29"/>
                <w:szCs w:val="29"/>
              </w:rPr>
              <w:t>-</w:t>
            </w:r>
            <w:r w:rsidRPr="0047031C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47031C">
              <w:rPr>
                <w:rFonts w:ascii="Angsana New" w:hAnsi="Angsana New"/>
                <w:sz w:val="29"/>
                <w:szCs w:val="29"/>
              </w:rPr>
              <w:t>12</w:t>
            </w:r>
            <w:r w:rsidRPr="0047031C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7EFE80AE" w14:textId="77777777" w:rsidR="00C23466" w:rsidRPr="007F7BEE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7,629</w:t>
            </w:r>
          </w:p>
        </w:tc>
        <w:tc>
          <w:tcPr>
            <w:tcW w:w="181" w:type="dxa"/>
            <w:gridSpan w:val="2"/>
          </w:tcPr>
          <w:p w14:paraId="049B92AB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</w:tcPr>
          <w:p w14:paraId="5F565C8C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3,795</w:t>
            </w:r>
          </w:p>
        </w:tc>
        <w:tc>
          <w:tcPr>
            <w:tcW w:w="178" w:type="dxa"/>
            <w:gridSpan w:val="2"/>
          </w:tcPr>
          <w:p w14:paraId="0F294A11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</w:tcPr>
          <w:p w14:paraId="3E0B3489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7,441</w:t>
            </w:r>
          </w:p>
        </w:tc>
        <w:tc>
          <w:tcPr>
            <w:tcW w:w="183" w:type="dxa"/>
            <w:gridSpan w:val="2"/>
          </w:tcPr>
          <w:p w14:paraId="4EEB34C0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</w:tcPr>
          <w:p w14:paraId="30538071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F7BEE">
              <w:rPr>
                <w:rFonts w:ascii="Angsana New" w:hAnsi="Angsana New"/>
                <w:sz w:val="29"/>
                <w:szCs w:val="29"/>
              </w:rPr>
              <w:t>3,128</w:t>
            </w:r>
          </w:p>
        </w:tc>
      </w:tr>
      <w:tr w:rsidR="00C23466" w14:paraId="1C732D90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hideMark/>
          </w:tcPr>
          <w:p w14:paraId="78A8FA05" w14:textId="77777777" w:rsidR="00C23466" w:rsidRPr="0047031C" w:rsidRDefault="00C23466" w:rsidP="00BC3FEC">
            <w:pPr>
              <w:spacing w:line="240" w:lineRule="auto"/>
              <w:ind w:left="104"/>
              <w:rPr>
                <w:rFonts w:asciiTheme="majorBidi" w:hAnsiTheme="majorBidi" w:cstheme="majorBidi"/>
                <w:sz w:val="29"/>
                <w:szCs w:val="29"/>
              </w:rPr>
            </w:pPr>
            <w:r w:rsidRPr="0047031C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47031C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47031C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47031C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C9D09" w14:textId="58095B67" w:rsidR="00C23466" w:rsidRPr="007F7BEE" w:rsidRDefault="00B1321F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13,534</w:t>
            </w:r>
          </w:p>
        </w:tc>
        <w:tc>
          <w:tcPr>
            <w:tcW w:w="181" w:type="dxa"/>
            <w:gridSpan w:val="2"/>
          </w:tcPr>
          <w:p w14:paraId="7E7128A0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7178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14,451</w:t>
            </w:r>
          </w:p>
        </w:tc>
        <w:tc>
          <w:tcPr>
            <w:tcW w:w="178" w:type="dxa"/>
            <w:gridSpan w:val="2"/>
          </w:tcPr>
          <w:p w14:paraId="1B7DDF70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1932B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10,889</w:t>
            </w:r>
          </w:p>
        </w:tc>
        <w:tc>
          <w:tcPr>
            <w:tcW w:w="183" w:type="dxa"/>
            <w:gridSpan w:val="2"/>
          </w:tcPr>
          <w:p w14:paraId="3CA7BD66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9D7A9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F7BEE">
              <w:rPr>
                <w:rFonts w:ascii="Angsana New" w:hAnsi="Angsana New"/>
                <w:sz w:val="29"/>
                <w:szCs w:val="29"/>
              </w:rPr>
              <w:t>11,485</w:t>
            </w:r>
          </w:p>
        </w:tc>
      </w:tr>
      <w:tr w:rsidR="00C23466" w14:paraId="4B37E0BA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hideMark/>
          </w:tcPr>
          <w:p w14:paraId="09A7A583" w14:textId="77777777" w:rsidR="00C23466" w:rsidRPr="0047031C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703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54EE7" w14:textId="6F5B5158" w:rsidR="00C23466" w:rsidRPr="007F7BEE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31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,5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73</w:t>
            </w:r>
          </w:p>
        </w:tc>
        <w:tc>
          <w:tcPr>
            <w:tcW w:w="181" w:type="dxa"/>
            <w:gridSpan w:val="2"/>
          </w:tcPr>
          <w:p w14:paraId="3830FC97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6EC52" w14:textId="1E1BA15C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="Angsana New" w:hAnsi="Angsana New"/>
                <w:b/>
                <w:bCs/>
                <w:sz w:val="29"/>
                <w:szCs w:val="29"/>
              </w:rPr>
              <w:t>277,</w:t>
            </w:r>
            <w:r w:rsidR="001300E0">
              <w:rPr>
                <w:rFonts w:ascii="Angsana New" w:hAnsi="Angsana New"/>
                <w:b/>
                <w:bCs/>
                <w:sz w:val="29"/>
                <w:szCs w:val="29"/>
              </w:rPr>
              <w:t>162</w:t>
            </w:r>
          </w:p>
        </w:tc>
        <w:tc>
          <w:tcPr>
            <w:tcW w:w="178" w:type="dxa"/>
            <w:gridSpan w:val="2"/>
          </w:tcPr>
          <w:p w14:paraId="03B4D9DD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69F1E" w14:textId="0D5C7333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251</w:t>
            </w:r>
          </w:p>
        </w:tc>
        <w:tc>
          <w:tcPr>
            <w:tcW w:w="183" w:type="dxa"/>
            <w:gridSpan w:val="2"/>
          </w:tcPr>
          <w:p w14:paraId="1AE325B5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72A4222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="Angsana New" w:hAnsi="Angsana New"/>
                <w:b/>
                <w:bCs/>
                <w:sz w:val="29"/>
                <w:szCs w:val="29"/>
              </w:rPr>
              <w:t>239,415</w:t>
            </w:r>
          </w:p>
        </w:tc>
      </w:tr>
      <w:tr w:rsidR="00C23466" w14:paraId="312EA624" w14:textId="77777777" w:rsidTr="00F57206">
        <w:trPr>
          <w:gridAfter w:val="2"/>
          <w:wAfter w:w="101" w:type="dxa"/>
          <w:cantSplit/>
          <w:trHeight w:val="71"/>
        </w:trPr>
        <w:tc>
          <w:tcPr>
            <w:tcW w:w="4046" w:type="dxa"/>
            <w:gridSpan w:val="3"/>
            <w:vAlign w:val="bottom"/>
            <w:hideMark/>
          </w:tcPr>
          <w:p w14:paraId="39B51943" w14:textId="77777777" w:rsidR="00C23466" w:rsidRPr="0047031C" w:rsidRDefault="00C23466" w:rsidP="00BC3FEC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9"/>
                <w:szCs w:val="29"/>
              </w:rPr>
            </w:pPr>
            <w:r w:rsidRPr="0047031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47031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6E312" w14:textId="730CE765" w:rsidR="00C23466" w:rsidRPr="007F7BEE" w:rsidRDefault="00C23466" w:rsidP="00BC3FEC">
            <w:pPr>
              <w:pStyle w:val="acctfourfigures"/>
              <w:tabs>
                <w:tab w:val="clear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B1321F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Pr="007F7BE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B1321F">
              <w:rPr>
                <w:rFonts w:asciiTheme="majorBidi" w:hAnsiTheme="majorBidi" w:cstheme="majorBidi"/>
                <w:sz w:val="29"/>
                <w:szCs w:val="29"/>
              </w:rPr>
              <w:t>030</w:t>
            </w:r>
            <w:r w:rsidRPr="007F7BE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1" w:type="dxa"/>
            <w:gridSpan w:val="2"/>
            <w:vAlign w:val="bottom"/>
          </w:tcPr>
          <w:p w14:paraId="7E923188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32252" w14:textId="77777777" w:rsidR="00C23466" w:rsidRPr="00236F53" w:rsidRDefault="00C23466" w:rsidP="00BC3FEC">
            <w:pPr>
              <w:pStyle w:val="acctfourfigures"/>
              <w:tabs>
                <w:tab w:val="clear" w:pos="765"/>
              </w:tabs>
              <w:spacing w:line="240" w:lineRule="auto"/>
              <w:ind w:left="-83" w:right="-46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36F53">
              <w:rPr>
                <w:rFonts w:ascii="Angsana New" w:hAnsi="Angsana New"/>
                <w:sz w:val="29"/>
                <w:szCs w:val="29"/>
              </w:rPr>
              <w:t>(11,</w:t>
            </w:r>
            <w:r w:rsidRPr="00236F53">
              <w:rPr>
                <w:rFonts w:asciiTheme="majorBidi" w:hAnsiTheme="majorBidi" w:cstheme="majorBidi"/>
                <w:sz w:val="29"/>
                <w:szCs w:val="29"/>
              </w:rPr>
              <w:t>283</w:t>
            </w:r>
            <w:r w:rsidRPr="00236F53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46C87DA1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85B2A" w14:textId="77777777" w:rsidR="00C23466" w:rsidRPr="007F7BEE" w:rsidRDefault="00C23466" w:rsidP="00BC3FEC">
            <w:pPr>
              <w:pStyle w:val="acctfourfigures"/>
              <w:tabs>
                <w:tab w:val="clear" w:pos="765"/>
              </w:tabs>
              <w:spacing w:line="240" w:lineRule="auto"/>
              <w:ind w:left="-83" w:right="16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sz w:val="29"/>
                <w:szCs w:val="29"/>
              </w:rPr>
              <w:t>(14,315)</w:t>
            </w:r>
          </w:p>
        </w:tc>
        <w:tc>
          <w:tcPr>
            <w:tcW w:w="183" w:type="dxa"/>
            <w:gridSpan w:val="2"/>
            <w:vAlign w:val="bottom"/>
          </w:tcPr>
          <w:p w14:paraId="4E1E0D49" w14:textId="77777777" w:rsidR="00C23466" w:rsidRPr="000C17A3" w:rsidRDefault="00C23466" w:rsidP="00BC3FE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center"/>
          </w:tcPr>
          <w:p w14:paraId="71F077BE" w14:textId="77777777" w:rsidR="00C23466" w:rsidRPr="00236F53" w:rsidRDefault="00C23466" w:rsidP="00BC3FEC">
            <w:pPr>
              <w:pStyle w:val="acctfourfigures"/>
              <w:tabs>
                <w:tab w:val="clear" w:pos="765"/>
              </w:tabs>
              <w:spacing w:line="240" w:lineRule="auto"/>
              <w:ind w:left="-83" w:right="25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36F53">
              <w:rPr>
                <w:rFonts w:asciiTheme="majorBidi" w:hAnsiTheme="majorBidi" w:cstheme="majorBidi"/>
                <w:sz w:val="29"/>
                <w:szCs w:val="29"/>
              </w:rPr>
              <w:t>(7,493)</w:t>
            </w:r>
          </w:p>
        </w:tc>
      </w:tr>
      <w:tr w:rsidR="00C23466" w14:paraId="03DF816C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  <w:hideMark/>
          </w:tcPr>
          <w:p w14:paraId="65A87F21" w14:textId="77777777" w:rsidR="00C23466" w:rsidRPr="0047031C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7031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1FCD8" w14:textId="55B7947F" w:rsidR="00C23466" w:rsidRPr="007F7BEE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543</w:t>
            </w:r>
          </w:p>
        </w:tc>
        <w:tc>
          <w:tcPr>
            <w:tcW w:w="181" w:type="dxa"/>
            <w:gridSpan w:val="2"/>
          </w:tcPr>
          <w:p w14:paraId="0EED9482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6EEE1" w14:textId="229C5F83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="Angsana New" w:hAnsi="Angsana New"/>
                <w:b/>
                <w:bCs/>
                <w:sz w:val="29"/>
                <w:szCs w:val="29"/>
              </w:rPr>
              <w:t>265,</w:t>
            </w:r>
            <w:r w:rsidR="001300E0">
              <w:rPr>
                <w:rFonts w:ascii="Angsana New" w:hAnsi="Angsana New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178" w:type="dxa"/>
            <w:gridSpan w:val="2"/>
          </w:tcPr>
          <w:p w14:paraId="46E71BA8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CE7C8" w14:textId="06B29634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259,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936</w:t>
            </w:r>
          </w:p>
        </w:tc>
        <w:tc>
          <w:tcPr>
            <w:tcW w:w="183" w:type="dxa"/>
            <w:gridSpan w:val="2"/>
          </w:tcPr>
          <w:p w14:paraId="0EF49EC7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597BF7D5" w14:textId="77777777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="Angsana New" w:hAnsi="Angsana New"/>
                <w:b/>
                <w:bCs/>
                <w:sz w:val="29"/>
                <w:szCs w:val="29"/>
              </w:rPr>
              <w:t>231,922</w:t>
            </w:r>
          </w:p>
        </w:tc>
      </w:tr>
      <w:tr w:rsidR="00C23466" w14:paraId="16CC6185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</w:tcPr>
          <w:p w14:paraId="3074B3F3" w14:textId="77777777" w:rsidR="00C23466" w:rsidRPr="00061877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8282F19" w14:textId="77777777" w:rsidR="00C23466" w:rsidRPr="00061877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08A37FF1" w14:textId="77777777" w:rsidR="00C23466" w:rsidRPr="00061877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36FFA53" w14:textId="77777777" w:rsidR="00C23466" w:rsidRPr="00061877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</w:tcPr>
          <w:p w14:paraId="79E2F759" w14:textId="77777777" w:rsidR="00C23466" w:rsidRPr="00061877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3381030" w14:textId="77777777" w:rsidR="00C23466" w:rsidRPr="00061877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</w:tcPr>
          <w:p w14:paraId="68D1C8D8" w14:textId="77777777" w:rsidR="00C23466" w:rsidRPr="00061877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double" w:sz="4" w:space="0" w:color="auto"/>
            </w:tcBorders>
          </w:tcPr>
          <w:p w14:paraId="5312E447" w14:textId="77777777" w:rsidR="00C23466" w:rsidRPr="00061877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23466" w14:paraId="1FD5B591" w14:textId="77777777" w:rsidTr="00F57206">
        <w:trPr>
          <w:gridAfter w:val="2"/>
          <w:wAfter w:w="101" w:type="dxa"/>
          <w:cantSplit/>
        </w:trPr>
        <w:tc>
          <w:tcPr>
            <w:tcW w:w="4046" w:type="dxa"/>
            <w:gridSpan w:val="3"/>
          </w:tcPr>
          <w:p w14:paraId="39C5EA1B" w14:textId="77777777" w:rsidR="00C23466" w:rsidRPr="0047031C" w:rsidRDefault="00C23466" w:rsidP="00BC3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8B2EFE3" w14:textId="4F993B4D" w:rsidR="00C23466" w:rsidRPr="007F7BEE" w:rsidRDefault="00C23466" w:rsidP="00BC3FE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29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543</w:t>
            </w:r>
          </w:p>
        </w:tc>
        <w:tc>
          <w:tcPr>
            <w:tcW w:w="181" w:type="dxa"/>
            <w:gridSpan w:val="2"/>
          </w:tcPr>
          <w:p w14:paraId="03A9CEC1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46D7C2F" w14:textId="67F88FFE" w:rsidR="00C23466" w:rsidRPr="007F7BEE" w:rsidRDefault="00C23466" w:rsidP="00DD1DFB">
            <w:pPr>
              <w:pStyle w:val="acctfourfigures"/>
              <w:tabs>
                <w:tab w:val="decimal" w:pos="731"/>
                <w:tab w:val="left" w:pos="1090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F7BEE">
              <w:rPr>
                <w:rFonts w:ascii="Angsana New" w:hAnsi="Angsana New"/>
                <w:b/>
                <w:bCs/>
                <w:sz w:val="29"/>
                <w:szCs w:val="29"/>
              </w:rPr>
              <w:t>265,</w:t>
            </w:r>
            <w:r w:rsidR="001300E0">
              <w:rPr>
                <w:rFonts w:ascii="Angsana New" w:hAnsi="Angsana New"/>
                <w:b/>
                <w:bCs/>
                <w:sz w:val="29"/>
                <w:szCs w:val="29"/>
              </w:rPr>
              <w:t>879</w:t>
            </w:r>
          </w:p>
        </w:tc>
        <w:tc>
          <w:tcPr>
            <w:tcW w:w="178" w:type="dxa"/>
            <w:gridSpan w:val="2"/>
          </w:tcPr>
          <w:p w14:paraId="1741E826" w14:textId="77777777" w:rsidR="00C23466" w:rsidRPr="007F7BEE" w:rsidRDefault="00C23466" w:rsidP="00BC3FE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5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673C1CF" w14:textId="71CEE918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7F7BE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546,</w:t>
            </w:r>
            <w:r w:rsidR="00B1321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352</w:t>
            </w:r>
          </w:p>
        </w:tc>
        <w:tc>
          <w:tcPr>
            <w:tcW w:w="183" w:type="dxa"/>
            <w:gridSpan w:val="2"/>
          </w:tcPr>
          <w:p w14:paraId="31DF1165" w14:textId="77777777" w:rsidR="00C23466" w:rsidRPr="007F7BEE" w:rsidRDefault="00C23466" w:rsidP="00BC3FE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2" w:type="dxa"/>
            <w:gridSpan w:val="2"/>
            <w:tcBorders>
              <w:bottom w:val="double" w:sz="4" w:space="0" w:color="auto"/>
            </w:tcBorders>
          </w:tcPr>
          <w:p w14:paraId="55AB1872" w14:textId="588742FE" w:rsidR="00C23466" w:rsidRPr="007F7BEE" w:rsidRDefault="00C23466" w:rsidP="00BC3FE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7F7BE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519,37</w:t>
            </w:r>
            <w:r w:rsidR="00755B81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</w:t>
            </w:r>
          </w:p>
        </w:tc>
      </w:tr>
    </w:tbl>
    <w:p w14:paraId="0EB9DAC0" w14:textId="77777777" w:rsidR="00C23466" w:rsidRPr="0068735C" w:rsidRDefault="00C2346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4"/>
        <w:gridCol w:w="1258"/>
        <w:gridCol w:w="180"/>
        <w:gridCol w:w="1266"/>
        <w:gridCol w:w="178"/>
        <w:gridCol w:w="1173"/>
        <w:gridCol w:w="183"/>
        <w:gridCol w:w="1258"/>
      </w:tblGrid>
      <w:tr w:rsidR="00F30622" w:rsidRPr="00DD1DFB" w14:paraId="499F3D67" w14:textId="77777777" w:rsidTr="00C23466">
        <w:trPr>
          <w:cantSplit/>
        </w:trPr>
        <w:tc>
          <w:tcPr>
            <w:tcW w:w="4044" w:type="dxa"/>
            <w:vAlign w:val="bottom"/>
            <w:hideMark/>
          </w:tcPr>
          <w:p w14:paraId="59C1C5EE" w14:textId="28429168" w:rsidR="00F30622" w:rsidRPr="00DD1DFB" w:rsidRDefault="00F30622" w:rsidP="004D29B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  <w:r w:rsidRPr="00DD1DF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ผล</w:t>
            </w:r>
            <w:r w:rsidRPr="00DD1DFB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  <w:lang w:bidi="th-TH"/>
              </w:rPr>
              <w:t>ขาดทุนด้านเครดิตที่คาดว่าจะเกิดขึ้น</w:t>
            </w:r>
            <w:r w:rsidRPr="00DD1DFB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  <w:lang w:bidi="th-TH"/>
              </w:rPr>
              <w:t xml:space="preserve"> </w:t>
            </w:r>
          </w:p>
        </w:tc>
        <w:tc>
          <w:tcPr>
            <w:tcW w:w="2704" w:type="dxa"/>
            <w:gridSpan w:val="3"/>
            <w:vAlign w:val="bottom"/>
          </w:tcPr>
          <w:p w14:paraId="79D320E9" w14:textId="658031E0" w:rsidR="00F30622" w:rsidRPr="00DD1DFB" w:rsidRDefault="00F30622" w:rsidP="004D29B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bidi="th-TH"/>
              </w:rPr>
            </w:pPr>
            <w:r w:rsidRPr="00DD1DFB">
              <w:rPr>
                <w:rFonts w:asciiTheme="majorBidi" w:hAnsiTheme="majorBidi" w:cstheme="majorBidi" w:hint="cs"/>
                <w:b w:val="0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3A2889A" w14:textId="77777777" w:rsidR="00F30622" w:rsidRPr="00DD1DFB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7D5F3C75" w14:textId="136B693B" w:rsidR="00F30622" w:rsidRPr="00DD1DFB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DD1DFB"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F30622" w:rsidRPr="00DD1DFB" w14:paraId="19E14183" w14:textId="77777777" w:rsidTr="00C23466">
        <w:trPr>
          <w:cantSplit/>
        </w:trPr>
        <w:tc>
          <w:tcPr>
            <w:tcW w:w="4044" w:type="dxa"/>
            <w:vAlign w:val="bottom"/>
          </w:tcPr>
          <w:p w14:paraId="7D037DA5" w14:textId="5CF6DDD5" w:rsidR="00F30622" w:rsidRPr="00DD1DFB" w:rsidRDefault="00E8136F" w:rsidP="004D29B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9"/>
                <w:szCs w:val="29"/>
              </w:rPr>
            </w:pPr>
            <w:r w:rsidRPr="00DD1DF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DD1DF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DD1DF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DD1DF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258" w:type="dxa"/>
            <w:vAlign w:val="bottom"/>
          </w:tcPr>
          <w:p w14:paraId="09F80BFF" w14:textId="595950EE" w:rsidR="00F30622" w:rsidRPr="00DD1DFB" w:rsidRDefault="00777016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DD1DF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BF0DC3A" w14:textId="77777777" w:rsidR="00F30622" w:rsidRPr="00DD1DFB" w:rsidRDefault="00F30622" w:rsidP="004D29B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66" w:type="dxa"/>
            <w:vAlign w:val="bottom"/>
          </w:tcPr>
          <w:p w14:paraId="323D6574" w14:textId="7993BC35" w:rsidR="00F30622" w:rsidRPr="00DD1DFB" w:rsidRDefault="00777016" w:rsidP="004D29B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DD1DF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869D872" w14:textId="77777777" w:rsidR="00F30622" w:rsidRPr="00DD1DFB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173" w:type="dxa"/>
            <w:vAlign w:val="bottom"/>
          </w:tcPr>
          <w:p w14:paraId="0FA18E4B" w14:textId="55BB20BC" w:rsidR="00F30622" w:rsidRPr="00DD1DFB" w:rsidRDefault="00777016" w:rsidP="004D29B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29"/>
                <w:szCs w:val="29"/>
                <w:cs/>
              </w:rPr>
            </w:pPr>
            <w:r w:rsidRPr="00DD1DFB">
              <w:rPr>
                <w:rFonts w:asciiTheme="majorBidi" w:hAnsiTheme="majorBidi" w:cstheme="majorBidi"/>
                <w:bCs/>
                <w:sz w:val="29"/>
                <w:szCs w:val="29"/>
              </w:rPr>
              <w:t>2564</w:t>
            </w:r>
          </w:p>
        </w:tc>
        <w:tc>
          <w:tcPr>
            <w:tcW w:w="183" w:type="dxa"/>
            <w:vAlign w:val="bottom"/>
          </w:tcPr>
          <w:p w14:paraId="43DC96E8" w14:textId="77777777" w:rsidR="00F30622" w:rsidRPr="00DD1DFB" w:rsidRDefault="00F30622" w:rsidP="004D29B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258" w:type="dxa"/>
            <w:vAlign w:val="bottom"/>
          </w:tcPr>
          <w:p w14:paraId="00961CF3" w14:textId="6A37D28B" w:rsidR="00F30622" w:rsidRPr="00DD1DFB" w:rsidRDefault="00777016" w:rsidP="004D29B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  <w:cs/>
                <w:lang w:bidi="th-TH"/>
              </w:rPr>
            </w:pPr>
            <w:r w:rsidRPr="00DD1DFB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2563</w:t>
            </w:r>
          </w:p>
        </w:tc>
      </w:tr>
      <w:tr w:rsidR="00F30622" w:rsidRPr="00DD1DFB" w14:paraId="46343A54" w14:textId="77777777" w:rsidTr="00C23466">
        <w:trPr>
          <w:cantSplit/>
        </w:trPr>
        <w:tc>
          <w:tcPr>
            <w:tcW w:w="4044" w:type="dxa"/>
            <w:vAlign w:val="bottom"/>
            <w:hideMark/>
          </w:tcPr>
          <w:p w14:paraId="719B1102" w14:textId="055BA952" w:rsidR="00F30622" w:rsidRPr="00DD1DFB" w:rsidRDefault="00F30622" w:rsidP="004D29B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bidi="th-TH"/>
              </w:rPr>
            </w:pPr>
          </w:p>
        </w:tc>
        <w:tc>
          <w:tcPr>
            <w:tcW w:w="5496" w:type="dxa"/>
            <w:gridSpan w:val="7"/>
            <w:vAlign w:val="bottom"/>
            <w:hideMark/>
          </w:tcPr>
          <w:p w14:paraId="64E87DF0" w14:textId="6F4D58FC" w:rsidR="00F30622" w:rsidRPr="00DD1DFB" w:rsidRDefault="00F30622" w:rsidP="004D29B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DD1DF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="00E8136F" w:rsidRPr="00DD1DF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DD1DF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F30622" w:rsidRPr="00DD1DFB" w14:paraId="20A7A467" w14:textId="77777777" w:rsidTr="00C23466">
        <w:trPr>
          <w:cantSplit/>
        </w:trPr>
        <w:tc>
          <w:tcPr>
            <w:tcW w:w="4044" w:type="dxa"/>
          </w:tcPr>
          <w:p w14:paraId="5CAE6FB2" w14:textId="77777777" w:rsidR="00F30622" w:rsidRPr="00DD1DFB" w:rsidRDefault="00F30622" w:rsidP="00F30622">
            <w:pPr>
              <w:pStyle w:val="ListParagraph"/>
              <w:numPr>
                <w:ilvl w:val="0"/>
                <w:numId w:val="4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DD1DFB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258" w:type="dxa"/>
          </w:tcPr>
          <w:p w14:paraId="2AFFEEEF" w14:textId="35D68C78" w:rsidR="00F30622" w:rsidRPr="00DD1DFB" w:rsidRDefault="00062A87" w:rsidP="00DD1DF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D1DFB">
              <w:rPr>
                <w:rFonts w:asciiTheme="majorBidi" w:hAnsiTheme="majorBidi" w:cstheme="majorBidi"/>
                <w:sz w:val="29"/>
                <w:szCs w:val="29"/>
              </w:rPr>
              <w:t>5,</w:t>
            </w:r>
            <w:r w:rsidR="00D71E54" w:rsidRPr="00DD1DFB">
              <w:rPr>
                <w:rFonts w:asciiTheme="majorBidi" w:hAnsiTheme="majorBidi" w:cstheme="majorBidi"/>
                <w:sz w:val="29"/>
                <w:szCs w:val="29"/>
              </w:rPr>
              <w:t>747</w:t>
            </w:r>
          </w:p>
        </w:tc>
        <w:tc>
          <w:tcPr>
            <w:tcW w:w="180" w:type="dxa"/>
          </w:tcPr>
          <w:p w14:paraId="377E168C" w14:textId="77777777" w:rsidR="00F30622" w:rsidRPr="00DD1DFB" w:rsidRDefault="00F30622" w:rsidP="004D29B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6" w:type="dxa"/>
          </w:tcPr>
          <w:p w14:paraId="7B33DCE3" w14:textId="6C9DCBCD" w:rsidR="00F30622" w:rsidRPr="00DD1DFB" w:rsidRDefault="00DD1DFB" w:rsidP="00DD1DF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D1DFB">
              <w:rPr>
                <w:rFonts w:asciiTheme="majorBidi" w:hAnsiTheme="majorBidi" w:cstheme="majorBidi"/>
                <w:sz w:val="29"/>
                <w:szCs w:val="29"/>
              </w:rPr>
              <w:t>107</w:t>
            </w:r>
          </w:p>
        </w:tc>
        <w:tc>
          <w:tcPr>
            <w:tcW w:w="178" w:type="dxa"/>
          </w:tcPr>
          <w:p w14:paraId="0FADDD1D" w14:textId="77777777" w:rsidR="00F30622" w:rsidRPr="00DD1DFB" w:rsidRDefault="00F30622" w:rsidP="004D29B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3" w:type="dxa"/>
          </w:tcPr>
          <w:p w14:paraId="1C0863B3" w14:textId="678996C2" w:rsidR="00F30622" w:rsidRPr="00DD1DFB" w:rsidRDefault="00D71E54" w:rsidP="00DD1D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D1DFB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062A87" w:rsidRPr="00DD1DFB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DD1DFB">
              <w:rPr>
                <w:rFonts w:asciiTheme="majorBidi" w:hAnsiTheme="majorBidi" w:cstheme="majorBidi"/>
                <w:sz w:val="29"/>
                <w:szCs w:val="29"/>
              </w:rPr>
              <w:t>822</w:t>
            </w:r>
          </w:p>
        </w:tc>
        <w:tc>
          <w:tcPr>
            <w:tcW w:w="183" w:type="dxa"/>
          </w:tcPr>
          <w:p w14:paraId="08E58C6B" w14:textId="77777777" w:rsidR="00F30622" w:rsidRPr="00DD1DFB" w:rsidRDefault="00F30622" w:rsidP="004D29B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</w:tcPr>
          <w:p w14:paraId="694895CC" w14:textId="05C36CC4" w:rsidR="00F30622" w:rsidRPr="00DD1DFB" w:rsidRDefault="00DD1DFB" w:rsidP="00DD1DF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DD1DFB">
              <w:rPr>
                <w:rFonts w:ascii="Angsana New" w:hAnsi="Angsana New"/>
                <w:sz w:val="29"/>
                <w:szCs w:val="29"/>
              </w:rPr>
              <w:t>57</w:t>
            </w:r>
          </w:p>
        </w:tc>
      </w:tr>
    </w:tbl>
    <w:p w14:paraId="4E33297B" w14:textId="77777777" w:rsidR="001D0194" w:rsidRDefault="001D0194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1D0194" w:rsidSect="007D4F1A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2"/>
          <w:cols w:space="708"/>
          <w:docGrid w:linePitch="360"/>
        </w:sectPr>
      </w:pPr>
    </w:p>
    <w:p w14:paraId="563CFC00" w14:textId="77777777" w:rsidR="00E234D4" w:rsidRPr="00236F53" w:rsidRDefault="00E234D4" w:rsidP="00E234D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236F53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4F10E564" w14:textId="77777777" w:rsidR="00E234D4" w:rsidRPr="00E234D4" w:rsidRDefault="00E234D4" w:rsidP="00C05EE3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10"/>
          <w:szCs w:val="10"/>
          <w:lang w:bidi="th-TH"/>
        </w:rPr>
      </w:pPr>
    </w:p>
    <w:p w14:paraId="64401E4F" w14:textId="2537219A" w:rsidR="00C05EE3" w:rsidRPr="00E234D4" w:rsidRDefault="00C05EE3" w:rsidP="00C05EE3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9"/>
          <w:szCs w:val="29"/>
          <w:lang w:bidi="th-TH"/>
        </w:rPr>
      </w:pPr>
      <w:r w:rsidRPr="00E234D4">
        <w:rPr>
          <w:rFonts w:ascii="Angsana New" w:hAnsi="Angsana New"/>
          <w:sz w:val="29"/>
          <w:szCs w:val="29"/>
          <w:cs/>
          <w:lang w:bidi="th-TH"/>
        </w:rPr>
        <w:t>เงินลงทุน</w:t>
      </w:r>
      <w:r w:rsidRPr="00E234D4">
        <w:rPr>
          <w:rFonts w:ascii="Angsana New" w:hAnsi="Angsana New" w:hint="cs"/>
          <w:sz w:val="29"/>
          <w:szCs w:val="29"/>
          <w:cs/>
          <w:lang w:bidi="th-TH"/>
        </w:rPr>
        <w:t>ใน</w:t>
      </w:r>
      <w:r w:rsidRPr="00E234D4">
        <w:rPr>
          <w:rFonts w:ascii="Angsana New" w:hAnsi="Angsana New"/>
          <w:sz w:val="29"/>
          <w:szCs w:val="29"/>
          <w:cs/>
          <w:lang w:bidi="th-TH"/>
        </w:rPr>
        <w:t>บริษัทร่ว</w:t>
      </w:r>
      <w:r w:rsidR="00F74725" w:rsidRPr="00E234D4">
        <w:rPr>
          <w:rFonts w:ascii="Angsana New" w:hAnsi="Angsana New" w:hint="cs"/>
          <w:sz w:val="29"/>
          <w:szCs w:val="29"/>
          <w:cs/>
          <w:lang w:bidi="th-TH"/>
        </w:rPr>
        <w:t>มและการร่วมค้า</w:t>
      </w:r>
      <w:r w:rsidRPr="00E234D4">
        <w:rPr>
          <w:rFonts w:ascii="Angsana New" w:hAnsi="Angsana New"/>
          <w:sz w:val="29"/>
          <w:szCs w:val="29"/>
          <w:rtl/>
          <w:cs/>
        </w:rPr>
        <w:t xml:space="preserve"> </w:t>
      </w:r>
      <w:r w:rsidRPr="00E234D4">
        <w:rPr>
          <w:rFonts w:ascii="Angsana New" w:hAnsi="Angsana New"/>
          <w:sz w:val="29"/>
          <w:szCs w:val="29"/>
          <w:cs/>
          <w:lang w:bidi="th-TH"/>
        </w:rPr>
        <w:t>ณ</w:t>
      </w:r>
      <w:r w:rsidRPr="00E234D4">
        <w:rPr>
          <w:rFonts w:ascii="Angsana New" w:hAnsi="Angsana New"/>
          <w:sz w:val="29"/>
          <w:szCs w:val="29"/>
          <w:rtl/>
          <w:cs/>
        </w:rPr>
        <w:t xml:space="preserve"> </w:t>
      </w:r>
      <w:r w:rsidRPr="00E234D4">
        <w:rPr>
          <w:rFonts w:ascii="Angsana New" w:hAnsi="Angsana New"/>
          <w:sz w:val="29"/>
          <w:szCs w:val="29"/>
          <w:cs/>
          <w:lang w:bidi="th-TH"/>
        </w:rPr>
        <w:t>วันที่</w:t>
      </w:r>
      <w:r w:rsidRPr="00E234D4">
        <w:rPr>
          <w:rFonts w:ascii="Angsana New" w:hAnsi="Angsana New"/>
          <w:sz w:val="29"/>
          <w:szCs w:val="29"/>
          <w:rtl/>
          <w:cs/>
        </w:rPr>
        <w:t xml:space="preserve"> </w:t>
      </w:r>
      <w:r w:rsidRPr="00E234D4">
        <w:rPr>
          <w:rFonts w:ascii="Angsana New" w:hAnsi="Angsana New"/>
          <w:sz w:val="29"/>
          <w:szCs w:val="29"/>
        </w:rPr>
        <w:t>3</w:t>
      </w:r>
      <w:r w:rsidRPr="00E234D4">
        <w:rPr>
          <w:rFonts w:ascii="Angsana New" w:hAnsi="Angsana New"/>
          <w:sz w:val="29"/>
          <w:szCs w:val="29"/>
          <w:lang w:val="en-US" w:bidi="th-TH"/>
        </w:rPr>
        <w:t>1</w:t>
      </w:r>
      <w:r w:rsidR="00503B4C" w:rsidRPr="00E234D4">
        <w:rPr>
          <w:rFonts w:ascii="Angsana New" w:hAnsi="Angsana New"/>
          <w:sz w:val="29"/>
          <w:szCs w:val="29"/>
          <w:cs/>
          <w:lang w:val="en-US" w:bidi="th-TH"/>
        </w:rPr>
        <w:t xml:space="preserve"> </w:t>
      </w:r>
      <w:r w:rsidRPr="00E234D4">
        <w:rPr>
          <w:rFonts w:ascii="Angsana New" w:hAnsi="Angsana New" w:hint="cs"/>
          <w:sz w:val="29"/>
          <w:szCs w:val="29"/>
          <w:cs/>
          <w:lang w:val="en-US" w:bidi="th-TH"/>
        </w:rPr>
        <w:t>มีนาคม</w:t>
      </w:r>
      <w:r w:rsidRPr="00E234D4">
        <w:rPr>
          <w:rFonts w:ascii="Angsana New" w:hAnsi="Angsana New"/>
          <w:sz w:val="29"/>
          <w:szCs w:val="29"/>
        </w:rPr>
        <w:t xml:space="preserve"> </w:t>
      </w:r>
      <w:r w:rsidRPr="00E234D4">
        <w:rPr>
          <w:rFonts w:ascii="Angsana New" w:hAnsi="Angsana New"/>
          <w:sz w:val="29"/>
          <w:szCs w:val="29"/>
          <w:lang w:val="en-US" w:bidi="th-TH"/>
        </w:rPr>
        <w:t>256</w:t>
      </w:r>
      <w:r w:rsidR="00E44DE2" w:rsidRPr="00E234D4">
        <w:rPr>
          <w:rFonts w:ascii="Angsana New" w:hAnsi="Angsana New"/>
          <w:sz w:val="29"/>
          <w:szCs w:val="29"/>
          <w:lang w:val="en-US" w:bidi="th-TH"/>
        </w:rPr>
        <w:t>4</w:t>
      </w:r>
      <w:r w:rsidRPr="00E234D4">
        <w:rPr>
          <w:rFonts w:ascii="Angsana New" w:hAnsi="Angsana New"/>
          <w:sz w:val="29"/>
          <w:szCs w:val="29"/>
        </w:rPr>
        <w:t xml:space="preserve"> </w:t>
      </w:r>
      <w:r w:rsidRPr="00E234D4">
        <w:rPr>
          <w:rFonts w:ascii="Angsana New" w:hAnsi="Angsana New"/>
          <w:sz w:val="29"/>
          <w:szCs w:val="29"/>
          <w:cs/>
          <w:lang w:bidi="th-TH"/>
        </w:rPr>
        <w:t>แล</w:t>
      </w:r>
      <w:r w:rsidRPr="00E234D4">
        <w:rPr>
          <w:rFonts w:ascii="Angsana New" w:hAnsi="Angsana New" w:hint="cs"/>
          <w:sz w:val="29"/>
          <w:szCs w:val="29"/>
          <w:cs/>
          <w:lang w:val="en-US" w:bidi="th-TH"/>
        </w:rPr>
        <w:t>ะ</w:t>
      </w:r>
      <w:r w:rsidRPr="00E234D4">
        <w:rPr>
          <w:rFonts w:ascii="Angsana New" w:hAnsi="Angsana New" w:hint="cs"/>
          <w:sz w:val="29"/>
          <w:szCs w:val="29"/>
          <w:cs/>
          <w:lang w:bidi="th-TH"/>
        </w:rPr>
        <w:t xml:space="preserve"> </w:t>
      </w:r>
      <w:r w:rsidRPr="00E234D4">
        <w:rPr>
          <w:rFonts w:ascii="Angsana New" w:hAnsi="Angsana New"/>
          <w:sz w:val="29"/>
          <w:szCs w:val="29"/>
          <w:rtl/>
          <w:cs/>
        </w:rPr>
        <w:t>31</w:t>
      </w:r>
      <w:r w:rsidRPr="00E234D4">
        <w:rPr>
          <w:rFonts w:ascii="Angsana New" w:hAnsi="Angsana New" w:hint="cs"/>
          <w:sz w:val="29"/>
          <w:szCs w:val="29"/>
          <w:cs/>
          <w:lang w:bidi="th-TH"/>
        </w:rPr>
        <w:t xml:space="preserve"> </w:t>
      </w:r>
      <w:r w:rsidRPr="00E234D4">
        <w:rPr>
          <w:rFonts w:ascii="Angsana New" w:hAnsi="Angsana New"/>
          <w:sz w:val="29"/>
          <w:szCs w:val="29"/>
          <w:cs/>
          <w:lang w:bidi="th-TH"/>
        </w:rPr>
        <w:t xml:space="preserve">ธันวาคม </w:t>
      </w:r>
      <w:r w:rsidRPr="00E234D4">
        <w:rPr>
          <w:rFonts w:ascii="Angsana New" w:hAnsi="Angsana New"/>
          <w:sz w:val="29"/>
          <w:szCs w:val="29"/>
        </w:rPr>
        <w:t>256</w:t>
      </w:r>
      <w:r w:rsidR="00E44DE2" w:rsidRPr="00E234D4">
        <w:rPr>
          <w:rFonts w:ascii="Angsana New" w:hAnsi="Angsana New"/>
          <w:sz w:val="29"/>
          <w:szCs w:val="29"/>
        </w:rPr>
        <w:t>3</w:t>
      </w:r>
      <w:r w:rsidRPr="00E234D4">
        <w:rPr>
          <w:rFonts w:ascii="Angsana New" w:hAnsi="Angsana New"/>
          <w:sz w:val="29"/>
          <w:szCs w:val="29"/>
        </w:rPr>
        <w:t xml:space="preserve"> </w:t>
      </w:r>
      <w:r w:rsidRPr="00E234D4">
        <w:rPr>
          <w:rFonts w:ascii="Angsana New" w:hAnsi="Angsana New"/>
          <w:sz w:val="29"/>
          <w:szCs w:val="29"/>
          <w:cs/>
          <w:lang w:bidi="th-TH"/>
        </w:rPr>
        <w:t>และเงินปันผลรับสำหรับงวด</w:t>
      </w:r>
      <w:r w:rsidRPr="00E234D4">
        <w:rPr>
          <w:rFonts w:ascii="Angsana New" w:hAnsi="Angsana New" w:hint="cs"/>
          <w:sz w:val="29"/>
          <w:szCs w:val="29"/>
          <w:cs/>
          <w:lang w:bidi="th-TH"/>
        </w:rPr>
        <w:t>สาม</w:t>
      </w:r>
      <w:r w:rsidRPr="00E234D4">
        <w:rPr>
          <w:rFonts w:ascii="Angsana New" w:hAnsi="Angsana New"/>
          <w:sz w:val="29"/>
          <w:szCs w:val="29"/>
          <w:cs/>
          <w:lang w:bidi="th-TH"/>
        </w:rPr>
        <w:t>เดือนสิ้นสุดวันที่</w:t>
      </w:r>
      <w:r w:rsidRPr="00E234D4">
        <w:rPr>
          <w:rFonts w:ascii="Angsana New" w:hAnsi="Angsana New"/>
          <w:sz w:val="29"/>
          <w:szCs w:val="29"/>
          <w:rtl/>
          <w:cs/>
        </w:rPr>
        <w:t xml:space="preserve"> </w:t>
      </w:r>
      <w:r w:rsidRPr="00E234D4">
        <w:rPr>
          <w:rFonts w:ascii="Angsana New" w:hAnsi="Angsana New"/>
          <w:sz w:val="29"/>
          <w:szCs w:val="29"/>
        </w:rPr>
        <w:t>3</w:t>
      </w:r>
      <w:r w:rsidRPr="00E234D4">
        <w:rPr>
          <w:rFonts w:ascii="Angsana New" w:hAnsi="Angsana New"/>
          <w:sz w:val="29"/>
          <w:szCs w:val="29"/>
          <w:lang w:val="en-US"/>
        </w:rPr>
        <w:t>1</w:t>
      </w:r>
      <w:r w:rsidR="00503B4C" w:rsidRPr="00E234D4">
        <w:rPr>
          <w:rFonts w:ascii="Angsana New" w:hAnsi="Angsana New"/>
          <w:sz w:val="29"/>
          <w:szCs w:val="29"/>
          <w:cs/>
          <w:lang w:val="en-US" w:bidi="th-TH"/>
        </w:rPr>
        <w:t xml:space="preserve"> </w:t>
      </w:r>
      <w:r w:rsidRPr="00E234D4">
        <w:rPr>
          <w:rFonts w:ascii="Angsana New" w:hAnsi="Angsana New" w:hint="cs"/>
          <w:sz w:val="29"/>
          <w:szCs w:val="29"/>
          <w:cs/>
          <w:lang w:val="en-US" w:bidi="th-TH"/>
        </w:rPr>
        <w:t>มีนาคม</w:t>
      </w:r>
      <w:r w:rsidRPr="00E234D4">
        <w:rPr>
          <w:rFonts w:ascii="Angsana New" w:hAnsi="Angsana New"/>
          <w:sz w:val="29"/>
          <w:szCs w:val="29"/>
        </w:rPr>
        <w:t xml:space="preserve"> </w:t>
      </w:r>
      <w:r w:rsidRPr="00E234D4">
        <w:rPr>
          <w:rFonts w:ascii="Angsana New" w:hAnsi="Angsana New"/>
          <w:sz w:val="29"/>
          <w:szCs w:val="29"/>
          <w:cs/>
          <w:lang w:bidi="th-TH"/>
        </w:rPr>
        <w:t>มีดังนี้</w:t>
      </w:r>
      <w:r w:rsidRPr="00E234D4">
        <w:rPr>
          <w:rFonts w:ascii="Angsana New" w:hAnsi="Angsana New"/>
          <w:sz w:val="29"/>
          <w:szCs w:val="29"/>
          <w:lang w:bidi="th-TH"/>
        </w:rPr>
        <w:t xml:space="preserve"> </w:t>
      </w:r>
    </w:p>
    <w:p w14:paraId="0AD7B004" w14:textId="77777777" w:rsidR="00C05EE3" w:rsidRPr="00E234D4" w:rsidRDefault="00C05EE3" w:rsidP="00C05EE3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tbl>
      <w:tblPr>
        <w:tblW w:w="146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170"/>
        <w:gridCol w:w="990"/>
        <w:gridCol w:w="810"/>
        <w:gridCol w:w="180"/>
        <w:gridCol w:w="900"/>
        <w:gridCol w:w="215"/>
        <w:gridCol w:w="86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3"/>
        <w:gridCol w:w="807"/>
        <w:gridCol w:w="180"/>
        <w:gridCol w:w="829"/>
      </w:tblGrid>
      <w:tr w:rsidR="00C05EE3" w:rsidRPr="00E234D4" w14:paraId="6717813C" w14:textId="77777777" w:rsidTr="002F5F39">
        <w:trPr>
          <w:cantSplit/>
          <w:tblHeader/>
        </w:trPr>
        <w:tc>
          <w:tcPr>
            <w:tcW w:w="2160" w:type="dxa"/>
          </w:tcPr>
          <w:p w14:paraId="0F8851D6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29" w:type="dxa"/>
            <w:gridSpan w:val="21"/>
            <w:vAlign w:val="bottom"/>
          </w:tcPr>
          <w:p w14:paraId="7BB8440C" w14:textId="77777777" w:rsidR="00C05EE3" w:rsidRPr="00E234D4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C05EE3" w:rsidRPr="00E234D4" w14:paraId="2AE1E48C" w14:textId="77777777" w:rsidTr="00CD1D4D">
        <w:trPr>
          <w:cantSplit/>
          <w:tblHeader/>
        </w:trPr>
        <w:tc>
          <w:tcPr>
            <w:tcW w:w="2160" w:type="dxa"/>
          </w:tcPr>
          <w:p w14:paraId="0BC5C4D3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D1C86F4" w14:textId="77777777" w:rsidR="00C05EE3" w:rsidRPr="00E234D4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A72103E" w14:textId="77777777" w:rsidR="00C05EE3" w:rsidRPr="00E234D4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890" w:type="dxa"/>
            <w:gridSpan w:val="3"/>
          </w:tcPr>
          <w:p w14:paraId="54E5C695" w14:textId="77777777" w:rsidR="00C05EE3" w:rsidRPr="00E234D4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E00147A" w14:textId="77777777" w:rsidR="00C05EE3" w:rsidRPr="00E234D4" w:rsidRDefault="00C05EE3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41E57B3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45" w:type="dxa"/>
            <w:gridSpan w:val="3"/>
          </w:tcPr>
          <w:p w14:paraId="0B173D88" w14:textId="77777777" w:rsidR="00C05EE3" w:rsidRPr="00E234D4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 w:val="20"/>
                <w:highlight w:val="cyan"/>
                <w:lang w:bidi="th-TH"/>
              </w:rPr>
            </w:pPr>
          </w:p>
          <w:p w14:paraId="15A0332C" w14:textId="77777777" w:rsidR="00C05EE3" w:rsidRPr="00E234D4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E234D4">
              <w:rPr>
                <w:rFonts w:ascii="Angsana New" w:hAnsi="Angsana New"/>
                <w:b w:val="0"/>
                <w:bCs/>
                <w:sz w:val="20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3DD7CB44" w14:textId="77777777" w:rsidR="00C05EE3" w:rsidRPr="00E234D4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1A9DD6F5" w14:textId="77777777" w:rsidR="00C05EE3" w:rsidRPr="00E234D4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344C3405" w14:textId="77777777" w:rsidR="00C05EE3" w:rsidRPr="00E234D4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A747470" w14:textId="77777777" w:rsidR="00C05EE3" w:rsidRPr="00E234D4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0A3D79D" w14:textId="77777777" w:rsidR="00C05EE3" w:rsidRPr="00E234D4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78935D3A" w14:textId="77777777" w:rsidR="00C05EE3" w:rsidRPr="00E234D4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  <w:r w:rsidRPr="00E234D4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3" w:type="dxa"/>
          </w:tcPr>
          <w:p w14:paraId="486C66F1" w14:textId="77777777" w:rsidR="00C05EE3" w:rsidRPr="00E234D4" w:rsidRDefault="00C05EE3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16" w:type="dxa"/>
            <w:gridSpan w:val="3"/>
          </w:tcPr>
          <w:p w14:paraId="01B6028C" w14:textId="77777777" w:rsidR="00C05EE3" w:rsidRPr="00E234D4" w:rsidRDefault="00C05EE3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เงินปันผล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รับ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สำหรับ</w:t>
            </w:r>
          </w:p>
          <w:p w14:paraId="3E8C63EA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0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งวด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สาม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C05EE3" w:rsidRPr="00E234D4" w14:paraId="3A642C7F" w14:textId="77777777" w:rsidTr="00CD1D4D">
        <w:trPr>
          <w:cantSplit/>
          <w:tblHeader/>
        </w:trPr>
        <w:tc>
          <w:tcPr>
            <w:tcW w:w="2160" w:type="dxa"/>
          </w:tcPr>
          <w:p w14:paraId="3709A5DA" w14:textId="77777777" w:rsidR="00C05EE3" w:rsidRPr="00E234D4" w:rsidRDefault="00C05EE3" w:rsidP="00C05E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170" w:type="dxa"/>
          </w:tcPr>
          <w:p w14:paraId="082C719E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2C0F7093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5E7764" w14:textId="329622DF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  <w:r w:rsidRPr="00E234D4">
              <w:rPr>
                <w:rFonts w:ascii="Angsana New" w:hAnsi="Angsana New"/>
                <w:sz w:val="20"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</w:t>
            </w:r>
            <w:r w:rsidR="002A4DB0" w:rsidRPr="00E234D4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2E1715D0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6ACA846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>ธันวาคม</w:t>
            </w:r>
          </w:p>
          <w:p w14:paraId="68C06BDB" w14:textId="471FF695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</w:rPr>
              <w:t>256</w:t>
            </w:r>
            <w:r w:rsidR="002A4DB0" w:rsidRPr="00E234D4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215" w:type="dxa"/>
            <w:vAlign w:val="bottom"/>
          </w:tcPr>
          <w:p w14:paraId="38F69603" w14:textId="77777777" w:rsidR="00C05EE3" w:rsidRPr="00E234D4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65" w:type="dxa"/>
            <w:vAlign w:val="bottom"/>
          </w:tcPr>
          <w:p w14:paraId="3ED59D70" w14:textId="77777777" w:rsidR="00202EA2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</w:p>
          <w:p w14:paraId="66E5C8AE" w14:textId="291E691F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</w:t>
            </w:r>
            <w:r w:rsidR="002A4DB0" w:rsidRPr="00E234D4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1850A204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8642F05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>ธันวาคม</w:t>
            </w:r>
          </w:p>
          <w:p w14:paraId="666CBC2A" w14:textId="1C29F0F0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</w:rPr>
              <w:t>256</w:t>
            </w:r>
            <w:r w:rsidR="002A4DB0" w:rsidRPr="00E234D4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180" w:type="dxa"/>
            <w:vAlign w:val="bottom"/>
          </w:tcPr>
          <w:p w14:paraId="747B7FEE" w14:textId="77777777" w:rsidR="00C05EE3" w:rsidRPr="00E234D4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FC11740" w14:textId="77777777" w:rsidR="006D4D1A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</w:p>
          <w:p w14:paraId="40E7C426" w14:textId="2DA5F22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</w:t>
            </w:r>
            <w:r w:rsidR="002A4DB0" w:rsidRPr="00E234D4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165CB4DB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D93013C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>ธันวาคม</w:t>
            </w:r>
          </w:p>
          <w:p w14:paraId="0BA3462C" w14:textId="4FE03649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</w:rPr>
              <w:t>256</w:t>
            </w:r>
            <w:r w:rsidR="002A4DB0" w:rsidRPr="00E234D4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180" w:type="dxa"/>
            <w:vAlign w:val="bottom"/>
          </w:tcPr>
          <w:p w14:paraId="11C7C4B4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686C0F3" w14:textId="77777777" w:rsidR="006D4D1A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</w:p>
          <w:p w14:paraId="37D1E224" w14:textId="2094C643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</w:t>
            </w:r>
            <w:r w:rsidR="002A4DB0" w:rsidRPr="00E234D4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09DD5420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AF10953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>ธันวาคม</w:t>
            </w:r>
          </w:p>
          <w:p w14:paraId="5BFF6362" w14:textId="5D7F4DD4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</w:rPr>
              <w:t>256</w:t>
            </w:r>
            <w:r w:rsidR="002A4DB0" w:rsidRPr="00E234D4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183" w:type="dxa"/>
            <w:vAlign w:val="bottom"/>
          </w:tcPr>
          <w:p w14:paraId="6F948336" w14:textId="77777777" w:rsidR="00C05EE3" w:rsidRPr="00E234D4" w:rsidRDefault="00C05EE3" w:rsidP="00C05EE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07" w:type="dxa"/>
            <w:vAlign w:val="bottom"/>
          </w:tcPr>
          <w:p w14:paraId="2F7A9BF0" w14:textId="767A667D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  <w:r w:rsidR="00503B4C" w:rsidRPr="00E234D4">
              <w:rPr>
                <w:rFonts w:ascii="Angsana New" w:hAnsi="Angsana New"/>
                <w:sz w:val="20"/>
                <w:cs/>
                <w:lang w:val="en-US"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</w:t>
            </w:r>
            <w:r w:rsidR="002A4DB0" w:rsidRPr="00E234D4">
              <w:rPr>
                <w:rFonts w:ascii="Angsana New" w:hAnsi="Angsana New"/>
                <w:sz w:val="20"/>
              </w:rPr>
              <w:t>4</w:t>
            </w:r>
          </w:p>
        </w:tc>
        <w:tc>
          <w:tcPr>
            <w:tcW w:w="180" w:type="dxa"/>
            <w:vAlign w:val="bottom"/>
          </w:tcPr>
          <w:p w14:paraId="0DBD20A1" w14:textId="77777777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  <w:vAlign w:val="bottom"/>
          </w:tcPr>
          <w:p w14:paraId="2B997D2F" w14:textId="270F3238" w:rsidR="00C05EE3" w:rsidRPr="00E234D4" w:rsidRDefault="00C05EE3" w:rsidP="00C05E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  <w:r w:rsidR="00503B4C" w:rsidRPr="00E234D4">
              <w:rPr>
                <w:rFonts w:ascii="Angsana New" w:hAnsi="Angsana New"/>
                <w:sz w:val="20"/>
                <w:cs/>
                <w:lang w:val="en-US"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</w:t>
            </w:r>
            <w:r w:rsidR="002A4DB0" w:rsidRPr="00E234D4">
              <w:rPr>
                <w:rFonts w:ascii="Angsana New" w:hAnsi="Angsana New"/>
                <w:sz w:val="20"/>
              </w:rPr>
              <w:t>3</w:t>
            </w:r>
          </w:p>
        </w:tc>
      </w:tr>
      <w:tr w:rsidR="00C05EE3" w:rsidRPr="00E234D4" w14:paraId="41E683E6" w14:textId="77777777" w:rsidTr="00CD1D4D">
        <w:trPr>
          <w:cantSplit/>
          <w:trHeight w:val="270"/>
        </w:trPr>
        <w:tc>
          <w:tcPr>
            <w:tcW w:w="2160" w:type="dxa"/>
          </w:tcPr>
          <w:p w14:paraId="300BD55C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05005D" w14:textId="77777777" w:rsidR="00C05EE3" w:rsidRPr="00E234D4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7EBD6BD" w14:textId="77777777" w:rsidR="00C05EE3" w:rsidRPr="00E234D4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14:paraId="3D99DA2A" w14:textId="77777777" w:rsidR="00C05EE3" w:rsidRPr="00E234D4" w:rsidRDefault="00C05EE3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E234D4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215" w:type="dxa"/>
          </w:tcPr>
          <w:p w14:paraId="52535E5D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8264" w:type="dxa"/>
            <w:gridSpan w:val="15"/>
          </w:tcPr>
          <w:p w14:paraId="6357FF35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E234D4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</w:t>
            </w:r>
            <w:r w:rsidRPr="00E234D4">
              <w:rPr>
                <w:rFonts w:ascii="Angsana New" w:hAnsi="Angsana New" w:hint="cs"/>
                <w:i/>
                <w:iCs/>
                <w:sz w:val="20"/>
                <w:cs/>
                <w:lang w:bidi="th-TH"/>
              </w:rPr>
              <w:t>พัน</w:t>
            </w:r>
            <w:r w:rsidRPr="00E234D4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C05EE3" w:rsidRPr="00E234D4" w14:paraId="2BD64E12" w14:textId="77777777" w:rsidTr="00CD1D4D">
        <w:trPr>
          <w:cantSplit/>
          <w:trHeight w:val="270"/>
        </w:trPr>
        <w:tc>
          <w:tcPr>
            <w:tcW w:w="2160" w:type="dxa"/>
          </w:tcPr>
          <w:p w14:paraId="435EDAC2" w14:textId="2CD16AAE" w:rsidR="00C05EE3" w:rsidRPr="00E234D4" w:rsidRDefault="00C05EE3" w:rsidP="001A6E4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34D4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  <w:r w:rsidR="00F74725" w:rsidRPr="00E234D4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ทางตรง</w:t>
            </w:r>
          </w:p>
        </w:tc>
        <w:tc>
          <w:tcPr>
            <w:tcW w:w="1170" w:type="dxa"/>
          </w:tcPr>
          <w:p w14:paraId="28FB13E7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3374D13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B94A8AB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51178EFF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FD5B58A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15" w:type="dxa"/>
          </w:tcPr>
          <w:p w14:paraId="14A22E00" w14:textId="77777777" w:rsidR="00C05EE3" w:rsidRPr="00E234D4" w:rsidRDefault="00C05EE3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865" w:type="dxa"/>
          </w:tcPr>
          <w:p w14:paraId="2CCB78B0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4E1C4BE" w14:textId="77777777" w:rsidR="00C05EE3" w:rsidRPr="00E234D4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34456778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59F3424" w14:textId="77777777" w:rsidR="00C05EE3" w:rsidRPr="00E234D4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7A04935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B2540F5" w14:textId="77777777" w:rsidR="00C05EE3" w:rsidRPr="00E234D4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6F39D483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89A99CE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7E0B432E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11D49A1" w14:textId="77777777" w:rsidR="00C05EE3" w:rsidRPr="00E234D4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B9E5A2A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3" w:type="dxa"/>
          </w:tcPr>
          <w:p w14:paraId="74F5CB55" w14:textId="77777777" w:rsidR="00C05EE3" w:rsidRPr="00E234D4" w:rsidRDefault="00C05EE3" w:rsidP="001A6E46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807" w:type="dxa"/>
          </w:tcPr>
          <w:p w14:paraId="14866010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021FF3BF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9" w:type="dxa"/>
          </w:tcPr>
          <w:p w14:paraId="1ED6A721" w14:textId="77777777" w:rsidR="00C05EE3" w:rsidRPr="00E234D4" w:rsidRDefault="00C05EE3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D24420" w:rsidRPr="00E234D4" w14:paraId="5D2A877E" w14:textId="77777777" w:rsidTr="00CD1D4D">
        <w:trPr>
          <w:cantSplit/>
          <w:trHeight w:val="270"/>
        </w:trPr>
        <w:tc>
          <w:tcPr>
            <w:tcW w:w="2160" w:type="dxa"/>
          </w:tcPr>
          <w:p w14:paraId="3A011C6F" w14:textId="77777777" w:rsidR="00D31B65" w:rsidRPr="00E234D4" w:rsidRDefault="00D31B65" w:rsidP="00D31B65">
            <w:pPr>
              <w:spacing w:line="240" w:lineRule="auto"/>
              <w:ind w:left="191" w:hanging="180"/>
              <w:rPr>
                <w:rFonts w:ascii="Angsana New" w:hAnsi="Angsana New"/>
                <w:sz w:val="20"/>
                <w:szCs w:val="20"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</w:p>
          <w:p w14:paraId="577DD20B" w14:textId="60880091" w:rsidR="00D24420" w:rsidRPr="00E234D4" w:rsidRDefault="00D31B65" w:rsidP="00D31B65">
            <w:pPr>
              <w:spacing w:line="240" w:lineRule="auto"/>
              <w:ind w:left="191" w:hanging="180"/>
              <w:rPr>
                <w:rFonts w:ascii="Angsana New" w:hAnsi="Angsana New"/>
                <w:sz w:val="20"/>
                <w:szCs w:val="20"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 xml:space="preserve">    (ไทยแลนด์) จำกัด </w:t>
            </w:r>
          </w:p>
        </w:tc>
        <w:tc>
          <w:tcPr>
            <w:tcW w:w="1170" w:type="dxa"/>
            <w:vAlign w:val="bottom"/>
          </w:tcPr>
          <w:p w14:paraId="10EFD11B" w14:textId="77777777" w:rsidR="00D24420" w:rsidRPr="00E234D4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5B35BBDE" w14:textId="77777777" w:rsidR="00D24420" w:rsidRPr="00E234D4" w:rsidRDefault="00D24420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3775234B" w14:textId="6AFC92B3" w:rsidR="00D24420" w:rsidRPr="00E234D4" w:rsidRDefault="004B4E8A" w:rsidP="00F46E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23D7C073" w14:textId="77777777" w:rsidR="00D24420" w:rsidRPr="00E234D4" w:rsidRDefault="00D24420" w:rsidP="00D244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6FECB34" w14:textId="77777777" w:rsidR="00D24420" w:rsidRPr="00E234D4" w:rsidRDefault="006C3E8F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215" w:type="dxa"/>
            <w:vAlign w:val="bottom"/>
          </w:tcPr>
          <w:p w14:paraId="17C6520D" w14:textId="77777777" w:rsidR="00D24420" w:rsidRPr="00E234D4" w:rsidRDefault="00D24420" w:rsidP="00D244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E466D21" w14:textId="44E5C207" w:rsidR="00D24420" w:rsidRPr="00E234D4" w:rsidRDefault="004B4E8A" w:rsidP="00F86995">
            <w:pPr>
              <w:pStyle w:val="acctfourfigures"/>
              <w:tabs>
                <w:tab w:val="clear" w:pos="765"/>
              </w:tabs>
              <w:spacing w:line="240" w:lineRule="auto"/>
              <w:ind w:left="-294" w:right="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5ED54B80" w14:textId="77777777" w:rsidR="00D24420" w:rsidRPr="00E234D4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BE5667" w14:textId="62A814FD" w:rsidR="00D24420" w:rsidRPr="00E234D4" w:rsidRDefault="002F5F39" w:rsidP="00A92886">
            <w:pPr>
              <w:pStyle w:val="acctfourfigures"/>
              <w:tabs>
                <w:tab w:val="clear" w:pos="765"/>
                <w:tab w:val="left" w:pos="674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1C056C49" w14:textId="77777777" w:rsidR="00D24420" w:rsidRPr="00E234D4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717EF35" w14:textId="30DBF5DF" w:rsidR="00D24420" w:rsidRPr="00E234D4" w:rsidRDefault="004B4E8A" w:rsidP="00484F6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0C40910F" w14:textId="77777777" w:rsidR="00D24420" w:rsidRPr="00E234D4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409A6E5" w14:textId="7387A240" w:rsidR="00D24420" w:rsidRPr="00E234D4" w:rsidRDefault="002F5F39" w:rsidP="00FC6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21546CBF" w14:textId="77777777" w:rsidR="00D24420" w:rsidRPr="00E234D4" w:rsidRDefault="00D24420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DC8ECA" w14:textId="3CF1DCE9" w:rsidR="00D24420" w:rsidRPr="00E234D4" w:rsidRDefault="00911D2A" w:rsidP="00FC625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911D2A">
              <w:rPr>
                <w:rFonts w:ascii="Angsana New" w:hAnsi="Angsana New"/>
                <w:sz w:val="20"/>
                <w:lang w:bidi="th-TH"/>
              </w:rPr>
              <w:t>1,027,263</w:t>
            </w:r>
          </w:p>
        </w:tc>
        <w:tc>
          <w:tcPr>
            <w:tcW w:w="180" w:type="dxa"/>
            <w:vAlign w:val="bottom"/>
          </w:tcPr>
          <w:p w14:paraId="2E5EA616" w14:textId="77777777" w:rsidR="00D24420" w:rsidRPr="00E234D4" w:rsidRDefault="00D24420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0167782" w14:textId="5B977E72" w:rsidR="00D24420" w:rsidRPr="00E234D4" w:rsidRDefault="002F5F39" w:rsidP="00FC6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978,355</w:t>
            </w:r>
          </w:p>
        </w:tc>
        <w:tc>
          <w:tcPr>
            <w:tcW w:w="183" w:type="dxa"/>
            <w:vAlign w:val="bottom"/>
          </w:tcPr>
          <w:p w14:paraId="78F35DB6" w14:textId="77777777" w:rsidR="00D24420" w:rsidRPr="00E234D4" w:rsidRDefault="00D24420" w:rsidP="00D24420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B5F04C2" w14:textId="10B80331" w:rsidR="00D24420" w:rsidRPr="00E234D4" w:rsidRDefault="00090C1E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464E7B" w14:textId="77777777" w:rsidR="00D24420" w:rsidRPr="00E234D4" w:rsidRDefault="00D24420" w:rsidP="00D24420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5F3DB3E0" w14:textId="06B7E9A8" w:rsidR="00D24420" w:rsidRPr="00E234D4" w:rsidRDefault="002F5F39" w:rsidP="00FC625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22,</w:t>
            </w:r>
            <w:r w:rsidRPr="00E234D4">
              <w:rPr>
                <w:rFonts w:ascii="Angsana New" w:hAnsi="Angsana New"/>
                <w:sz w:val="20"/>
                <w:lang w:bidi="th-TH"/>
              </w:rPr>
              <w:t>788</w:t>
            </w:r>
          </w:p>
        </w:tc>
      </w:tr>
      <w:tr w:rsidR="00A3681A" w:rsidRPr="00E234D4" w14:paraId="08A920E4" w14:textId="77777777" w:rsidTr="00967ADF">
        <w:trPr>
          <w:cantSplit/>
          <w:trHeight w:val="135"/>
        </w:trPr>
        <w:tc>
          <w:tcPr>
            <w:tcW w:w="2160" w:type="dxa"/>
          </w:tcPr>
          <w:p w14:paraId="0C5ED8D2" w14:textId="77777777" w:rsidR="00A3681A" w:rsidRPr="00E234D4" w:rsidRDefault="00A3681A" w:rsidP="00A62727">
            <w:pPr>
              <w:spacing w:line="240" w:lineRule="auto"/>
              <w:ind w:left="191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2DB09BF9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B5C7553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50DD122" w14:textId="77777777" w:rsidR="00A3681A" w:rsidRPr="00E234D4" w:rsidRDefault="00A3681A" w:rsidP="00F46E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E1CF96B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8993F36" w14:textId="77777777" w:rsidR="00A3681A" w:rsidRPr="00E234D4" w:rsidRDefault="00A3681A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7A1ABD13" w14:textId="77777777" w:rsidR="00A3681A" w:rsidRPr="00E234D4" w:rsidRDefault="00A3681A" w:rsidP="00D24420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ED48686" w14:textId="77777777" w:rsidR="00A3681A" w:rsidRPr="00E234D4" w:rsidRDefault="00A3681A" w:rsidP="00D2442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39AFFF" w14:textId="77777777" w:rsidR="00A3681A" w:rsidRPr="00E234D4" w:rsidRDefault="00A3681A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221CA70" w14:textId="77777777" w:rsidR="00A3681A" w:rsidRPr="00E234D4" w:rsidRDefault="00A3681A" w:rsidP="00D24420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600DBF" w14:textId="77777777" w:rsidR="00A3681A" w:rsidRPr="00E234D4" w:rsidRDefault="00A3681A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0FC10CE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11DA66D" w14:textId="77777777" w:rsidR="00A3681A" w:rsidRPr="00E234D4" w:rsidRDefault="00A3681A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986532E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31CC4C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776F7B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FC7C80" w14:textId="77777777" w:rsidR="00A3681A" w:rsidRPr="00E234D4" w:rsidRDefault="00A3681A" w:rsidP="00D24420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F412AE4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0217585B" w14:textId="77777777" w:rsidR="00A3681A" w:rsidRPr="00E234D4" w:rsidRDefault="00A3681A" w:rsidP="00D24420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4A54159" w14:textId="77777777" w:rsidR="00A3681A" w:rsidRPr="00E234D4" w:rsidRDefault="00A3681A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C8C634" w14:textId="77777777" w:rsidR="00A3681A" w:rsidRPr="00E234D4" w:rsidRDefault="00A3681A" w:rsidP="00D24420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4B68A5B0" w14:textId="77777777" w:rsidR="00A3681A" w:rsidRPr="00E234D4" w:rsidRDefault="00A3681A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</w:tr>
      <w:tr w:rsidR="003862AA" w:rsidRPr="00E234D4" w14:paraId="606A22C8" w14:textId="77777777" w:rsidTr="00CD1D4D">
        <w:trPr>
          <w:cantSplit/>
        </w:trPr>
        <w:tc>
          <w:tcPr>
            <w:tcW w:w="2160" w:type="dxa"/>
          </w:tcPr>
          <w:p w14:paraId="72A14E01" w14:textId="035B80B5" w:rsidR="003862AA" w:rsidRPr="00E234D4" w:rsidRDefault="003862AA" w:rsidP="00B753B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E234D4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  <w:r w:rsidR="00F74725" w:rsidRPr="00E234D4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ทางอ้อม</w:t>
            </w:r>
          </w:p>
        </w:tc>
        <w:tc>
          <w:tcPr>
            <w:tcW w:w="1170" w:type="dxa"/>
            <w:vAlign w:val="bottom"/>
          </w:tcPr>
          <w:p w14:paraId="313A6843" w14:textId="77777777" w:rsidR="003862AA" w:rsidRPr="00E234D4" w:rsidRDefault="003862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8BE9B66" w14:textId="77777777" w:rsidR="003862AA" w:rsidRPr="00E234D4" w:rsidRDefault="003862AA" w:rsidP="00A21D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35C4F5A" w14:textId="77777777" w:rsidR="003862AA" w:rsidRPr="00E234D4" w:rsidRDefault="003862AA" w:rsidP="00A21D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75D0B7B" w14:textId="77777777" w:rsidR="003862AA" w:rsidRPr="00E234D4" w:rsidRDefault="003862AA" w:rsidP="00A21D9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78E5B14" w14:textId="77777777" w:rsidR="003862AA" w:rsidRPr="00E234D4" w:rsidRDefault="003862AA" w:rsidP="00A21D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3B48EF99" w14:textId="77777777" w:rsidR="003862AA" w:rsidRPr="00E234D4" w:rsidRDefault="003862AA" w:rsidP="00A21D96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dxa"/>
            <w:vAlign w:val="bottom"/>
          </w:tcPr>
          <w:p w14:paraId="781C988B" w14:textId="77777777" w:rsidR="003862AA" w:rsidRPr="00E234D4" w:rsidRDefault="003862AA" w:rsidP="00A21D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151623" w14:textId="77777777" w:rsidR="003862AA" w:rsidRPr="00E234D4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FFF307A" w14:textId="77777777" w:rsidR="003862AA" w:rsidRPr="00E234D4" w:rsidRDefault="003862AA" w:rsidP="00A21D9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F3AA97" w14:textId="77777777" w:rsidR="003862AA" w:rsidRPr="00E234D4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23C6C6C" w14:textId="4B9F4DA8" w:rsidR="00B753B9" w:rsidRPr="00E234D4" w:rsidRDefault="00B753B9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84080" w14:textId="77777777" w:rsidR="003862AA" w:rsidRPr="00E234D4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51A307A" w14:textId="08456879" w:rsidR="00B753B9" w:rsidRPr="00E234D4" w:rsidRDefault="00B753B9" w:rsidP="00B753B9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8C27098" w14:textId="77777777" w:rsidR="003862AA" w:rsidRPr="00E234D4" w:rsidRDefault="003862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663A81" w14:textId="43BA9EAC" w:rsidR="003862AA" w:rsidRPr="00E234D4" w:rsidRDefault="003862AA" w:rsidP="00A21D9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F450C" w14:textId="77777777" w:rsidR="003862AA" w:rsidRPr="00E234D4" w:rsidRDefault="003862AA" w:rsidP="00A21D96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268C390" w14:textId="28F7582D" w:rsidR="00B753B9" w:rsidRPr="00E234D4" w:rsidRDefault="00B753B9" w:rsidP="00B753B9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8233BDC" w14:textId="77777777" w:rsidR="003862AA" w:rsidRPr="00E234D4" w:rsidRDefault="003862AA" w:rsidP="00A21D96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0ABC4AE1" w14:textId="734FAC1F" w:rsidR="00B753B9" w:rsidRPr="00E234D4" w:rsidRDefault="00B753B9" w:rsidP="008D49AA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91590D" w14:textId="77777777" w:rsidR="003862AA" w:rsidRPr="00E234D4" w:rsidRDefault="003862AA" w:rsidP="00A21D96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07123439" w14:textId="0F7E1747" w:rsidR="00B753B9" w:rsidRPr="00E234D4" w:rsidRDefault="00B753B9" w:rsidP="00DC3303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</w:tr>
      <w:tr w:rsidR="002F5F39" w:rsidRPr="00E234D4" w14:paraId="4DEE36D5" w14:textId="77777777" w:rsidTr="00CD1D4D">
        <w:trPr>
          <w:cantSplit/>
        </w:trPr>
        <w:tc>
          <w:tcPr>
            <w:tcW w:w="2160" w:type="dxa"/>
          </w:tcPr>
          <w:p w14:paraId="62C535B6" w14:textId="77777777" w:rsidR="002F5F39" w:rsidRPr="00E234D4" w:rsidRDefault="002F5F39" w:rsidP="00D31B65">
            <w:pPr>
              <w:spacing w:line="240" w:lineRule="auto"/>
              <w:ind w:left="191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E234D4">
              <w:rPr>
                <w:rFonts w:ascii="Angsana New" w:hAnsi="Angsana New" w:hint="cs"/>
                <w:sz w:val="20"/>
                <w:szCs w:val="20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1170" w:type="dxa"/>
            <w:vAlign w:val="bottom"/>
          </w:tcPr>
          <w:p w14:paraId="42AA65E7" w14:textId="77777777" w:rsidR="002F5F39" w:rsidRPr="00E234D4" w:rsidRDefault="002F5F39" w:rsidP="00B578F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90" w:type="dxa"/>
            <w:vAlign w:val="bottom"/>
          </w:tcPr>
          <w:p w14:paraId="1E142025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0521DB06" w14:textId="5868726C" w:rsidR="002F5F39" w:rsidRPr="00E234D4" w:rsidRDefault="004B4E8A" w:rsidP="002F5F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53.47</w:t>
            </w:r>
          </w:p>
        </w:tc>
        <w:tc>
          <w:tcPr>
            <w:tcW w:w="180" w:type="dxa"/>
          </w:tcPr>
          <w:p w14:paraId="7EDC35C4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1079012" w14:textId="62F33A4F" w:rsidR="002F5F39" w:rsidRPr="00E234D4" w:rsidRDefault="002F5F39" w:rsidP="002F5F3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53.47</w:t>
            </w:r>
          </w:p>
        </w:tc>
        <w:tc>
          <w:tcPr>
            <w:tcW w:w="215" w:type="dxa"/>
            <w:vAlign w:val="bottom"/>
          </w:tcPr>
          <w:p w14:paraId="7A2EE3B8" w14:textId="77777777" w:rsidR="002F5F39" w:rsidRPr="00E234D4" w:rsidRDefault="002F5F39" w:rsidP="002F5F3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dxa"/>
            <w:vAlign w:val="bottom"/>
          </w:tcPr>
          <w:p w14:paraId="73E2FA3C" w14:textId="05B0FA41" w:rsidR="002F5F39" w:rsidRPr="00E234D4" w:rsidRDefault="004B4E8A" w:rsidP="00F86995">
            <w:pPr>
              <w:pStyle w:val="acctfourfigures"/>
              <w:tabs>
                <w:tab w:val="clear" w:pos="765"/>
              </w:tabs>
              <w:spacing w:line="240" w:lineRule="auto"/>
              <w:ind w:left="-294" w:right="15"/>
              <w:jc w:val="right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131,500</w:t>
            </w:r>
          </w:p>
        </w:tc>
        <w:tc>
          <w:tcPr>
            <w:tcW w:w="180" w:type="dxa"/>
            <w:vAlign w:val="bottom"/>
          </w:tcPr>
          <w:p w14:paraId="65A6BB51" w14:textId="77777777" w:rsidR="002F5F39" w:rsidRPr="00E234D4" w:rsidRDefault="002F5F39" w:rsidP="002F5F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86D0571" w14:textId="7E9B7061" w:rsidR="002F5F39" w:rsidRPr="00E234D4" w:rsidRDefault="001C77AA" w:rsidP="00A92886">
            <w:pPr>
              <w:pStyle w:val="acctfourfigures"/>
              <w:tabs>
                <w:tab w:val="clear" w:pos="765"/>
                <w:tab w:val="left" w:pos="730"/>
              </w:tabs>
              <w:spacing w:line="240" w:lineRule="auto"/>
              <w:ind w:right="-16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131,500</w:t>
            </w:r>
          </w:p>
        </w:tc>
        <w:tc>
          <w:tcPr>
            <w:tcW w:w="180" w:type="dxa"/>
            <w:vAlign w:val="bottom"/>
          </w:tcPr>
          <w:p w14:paraId="197692ED" w14:textId="77777777" w:rsidR="002F5F39" w:rsidRPr="00E234D4" w:rsidRDefault="002F5F39" w:rsidP="002F5F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EF3D86" w14:textId="54811A65" w:rsidR="002F5F39" w:rsidRPr="00E234D4" w:rsidRDefault="004B4E8A" w:rsidP="00A9288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72,</w:t>
            </w:r>
            <w:r w:rsidR="005C7019"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  <w:lang w:val="en-US" w:bidi="th-TH"/>
              </w:rPr>
              <w:t>65</w:t>
            </w:r>
          </w:p>
        </w:tc>
        <w:tc>
          <w:tcPr>
            <w:tcW w:w="180" w:type="dxa"/>
            <w:vAlign w:val="bottom"/>
          </w:tcPr>
          <w:p w14:paraId="19183D0F" w14:textId="77777777" w:rsidR="002F5F39" w:rsidRPr="00E234D4" w:rsidRDefault="002F5F39" w:rsidP="002F5F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EB3A32" w14:textId="14E7017F" w:rsidR="002F5F39" w:rsidRPr="00E234D4" w:rsidRDefault="001C77AA" w:rsidP="00FC6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bidi="th-TH"/>
              </w:rPr>
              <w:t>72,265</w:t>
            </w:r>
          </w:p>
        </w:tc>
        <w:tc>
          <w:tcPr>
            <w:tcW w:w="180" w:type="dxa"/>
            <w:vAlign w:val="bottom"/>
          </w:tcPr>
          <w:p w14:paraId="48247086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8FD8EC9" w14:textId="7B0EAF28" w:rsidR="002F5F39" w:rsidRPr="00E234D4" w:rsidRDefault="004B4E8A" w:rsidP="00A9288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bidi="th-TH"/>
              </w:rPr>
              <w:t>8</w:t>
            </w:r>
            <w:r w:rsidR="000023A2" w:rsidRPr="00E234D4">
              <w:rPr>
                <w:rFonts w:ascii="Angsana New" w:hAnsi="Angsana New"/>
                <w:sz w:val="20"/>
                <w:lang w:bidi="th-TH"/>
              </w:rPr>
              <w:t>1,388</w:t>
            </w:r>
          </w:p>
        </w:tc>
        <w:tc>
          <w:tcPr>
            <w:tcW w:w="180" w:type="dxa"/>
            <w:vAlign w:val="bottom"/>
          </w:tcPr>
          <w:p w14:paraId="725B8125" w14:textId="77777777" w:rsidR="002F5F39" w:rsidRPr="00E234D4" w:rsidRDefault="002F5F39" w:rsidP="002F5F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765743" w14:textId="7B502336" w:rsidR="002F5F39" w:rsidRPr="00E234D4" w:rsidRDefault="001C77AA" w:rsidP="00FC6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bidi="th-TH"/>
              </w:rPr>
              <w:t>79,174</w:t>
            </w:r>
          </w:p>
        </w:tc>
        <w:tc>
          <w:tcPr>
            <w:tcW w:w="183" w:type="dxa"/>
            <w:vAlign w:val="bottom"/>
          </w:tcPr>
          <w:p w14:paraId="45FE71B1" w14:textId="77777777" w:rsidR="002F5F39" w:rsidRPr="00E234D4" w:rsidRDefault="002F5F39" w:rsidP="002F5F39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D5C70A9" w14:textId="7E5F1875" w:rsidR="002F5F39" w:rsidRPr="00E234D4" w:rsidRDefault="00090C1E" w:rsidP="00A71C5F">
            <w:pPr>
              <w:pStyle w:val="acctfourfigures"/>
              <w:tabs>
                <w:tab w:val="decimal" w:pos="372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5AE9AB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30C34300" w14:textId="6E42C09F" w:rsidR="002F5F39" w:rsidRPr="00E234D4" w:rsidRDefault="002F5F39" w:rsidP="002F5F39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</w:tr>
      <w:tr w:rsidR="002F5F39" w:rsidRPr="00E234D4" w14:paraId="201A3146" w14:textId="77777777" w:rsidTr="00CD1D4D">
        <w:trPr>
          <w:cantSplit/>
        </w:trPr>
        <w:tc>
          <w:tcPr>
            <w:tcW w:w="2160" w:type="dxa"/>
          </w:tcPr>
          <w:p w14:paraId="46BA6F6E" w14:textId="77777777" w:rsidR="002F5F39" w:rsidRPr="00E234D4" w:rsidRDefault="002F5F39" w:rsidP="002F5F39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234D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951B7EF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F0A3805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613FCBE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7D3F890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9F38998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0EF291E5" w14:textId="77777777" w:rsidR="002F5F39" w:rsidRPr="00E234D4" w:rsidRDefault="002F5F39" w:rsidP="002F5F39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dxa"/>
            <w:vAlign w:val="bottom"/>
          </w:tcPr>
          <w:p w14:paraId="0AD3B378" w14:textId="77777777" w:rsidR="002F5F39" w:rsidRPr="00E234D4" w:rsidRDefault="002F5F39" w:rsidP="002F5F3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98BBB0" w14:textId="77777777" w:rsidR="002F5F39" w:rsidRPr="00E234D4" w:rsidRDefault="002F5F39" w:rsidP="002F5F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C653883" w14:textId="77777777" w:rsidR="002F5F39" w:rsidRPr="00E234D4" w:rsidRDefault="002F5F39" w:rsidP="002F5F3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35D0E2" w14:textId="77777777" w:rsidR="002F5F39" w:rsidRPr="00E234D4" w:rsidRDefault="002F5F39" w:rsidP="002F5F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B3907" w14:textId="52C5B204" w:rsidR="002F5F39" w:rsidRPr="00E234D4" w:rsidRDefault="004B4E8A" w:rsidP="002F5F3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val="en-US" w:bidi="th-TH"/>
              </w:rPr>
              <w:t>1,030</w:t>
            </w:r>
            <w:r w:rsidR="00090C1E" w:rsidRPr="00E234D4">
              <w:rPr>
                <w:rFonts w:ascii="Angsana New" w:hAnsi="Angsana New"/>
                <w:b/>
                <w:bCs/>
                <w:sz w:val="20"/>
                <w:lang w:val="en-US" w:bidi="th-TH"/>
              </w:rPr>
              <w:t>,</w:t>
            </w:r>
            <w:r w:rsidRPr="00E234D4">
              <w:rPr>
                <w:rFonts w:ascii="Angsana New" w:hAnsi="Angsana New"/>
                <w:b/>
                <w:bCs/>
                <w:sz w:val="20"/>
                <w:lang w:val="en-US" w:bidi="th-TH"/>
              </w:rPr>
              <w:t>944</w:t>
            </w:r>
          </w:p>
        </w:tc>
        <w:tc>
          <w:tcPr>
            <w:tcW w:w="180" w:type="dxa"/>
            <w:vAlign w:val="bottom"/>
          </w:tcPr>
          <w:p w14:paraId="3EE7B3F5" w14:textId="77777777" w:rsidR="002F5F39" w:rsidRPr="00E234D4" w:rsidRDefault="002F5F39" w:rsidP="001C7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FA5DA" w14:textId="567492CE" w:rsidR="002F5F39" w:rsidRPr="00E234D4" w:rsidRDefault="001C77AA" w:rsidP="00FC6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bidi="th-TH"/>
              </w:rPr>
              <w:t>1,030,944</w:t>
            </w:r>
          </w:p>
        </w:tc>
        <w:tc>
          <w:tcPr>
            <w:tcW w:w="180" w:type="dxa"/>
            <w:vAlign w:val="bottom"/>
          </w:tcPr>
          <w:p w14:paraId="59BA92F5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49705" w14:textId="305D03AA" w:rsidR="002F5F39" w:rsidRPr="00E234D4" w:rsidRDefault="004B4E8A" w:rsidP="002F5F3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bidi="th-TH"/>
              </w:rPr>
              <w:t>1,</w:t>
            </w:r>
            <w:r w:rsidR="000023A2" w:rsidRPr="00E234D4">
              <w:rPr>
                <w:rFonts w:ascii="Angsana New" w:hAnsi="Angsana New"/>
                <w:b/>
                <w:bCs/>
                <w:sz w:val="20"/>
                <w:lang w:bidi="th-TH"/>
              </w:rPr>
              <w:t>108,</w:t>
            </w:r>
            <w:r w:rsidR="00911D2A">
              <w:rPr>
                <w:rFonts w:ascii="Angsana New" w:hAnsi="Angsana New"/>
                <w:b/>
                <w:bCs/>
                <w:sz w:val="20"/>
                <w:lang w:bidi="th-TH"/>
              </w:rPr>
              <w:t>651</w:t>
            </w:r>
          </w:p>
        </w:tc>
        <w:tc>
          <w:tcPr>
            <w:tcW w:w="180" w:type="dxa"/>
            <w:vAlign w:val="bottom"/>
          </w:tcPr>
          <w:p w14:paraId="764288BC" w14:textId="77777777" w:rsidR="002F5F39" w:rsidRPr="00E234D4" w:rsidRDefault="002F5F39" w:rsidP="002F5F3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4800B" w14:textId="2AB5FBCA" w:rsidR="002F5F39" w:rsidRPr="00E234D4" w:rsidRDefault="001C77AA" w:rsidP="00FC6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bidi="th-TH"/>
              </w:rPr>
              <w:t>1,057,529</w:t>
            </w:r>
          </w:p>
        </w:tc>
        <w:tc>
          <w:tcPr>
            <w:tcW w:w="183" w:type="dxa"/>
            <w:vAlign w:val="bottom"/>
          </w:tcPr>
          <w:p w14:paraId="033107A2" w14:textId="77777777" w:rsidR="002F5F39" w:rsidRPr="00E234D4" w:rsidRDefault="002F5F39" w:rsidP="001C77AA">
            <w:pPr>
              <w:pStyle w:val="acctfourfigures"/>
              <w:tabs>
                <w:tab w:val="decimal" w:pos="371"/>
                <w:tab w:val="decimal" w:pos="426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E790B" w14:textId="213A4069" w:rsidR="002F5F39" w:rsidRPr="00E234D4" w:rsidRDefault="00090C1E" w:rsidP="002F5F39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764E66" w14:textId="77777777" w:rsidR="002F5F39" w:rsidRPr="00E234D4" w:rsidRDefault="002F5F39" w:rsidP="002F5F39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A80C0" w14:textId="49AB9BD6" w:rsidR="002F5F39" w:rsidRPr="00E234D4" w:rsidRDefault="001C77AA" w:rsidP="00FC625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bidi="th-TH"/>
              </w:rPr>
              <w:t>22,788</w:t>
            </w:r>
          </w:p>
        </w:tc>
      </w:tr>
    </w:tbl>
    <w:p w14:paraId="14DA8643" w14:textId="77777777" w:rsidR="00CA503B" w:rsidRPr="00E234D4" w:rsidRDefault="00CA503B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2"/>
          <w:szCs w:val="12"/>
        </w:rPr>
      </w:pPr>
    </w:p>
    <w:tbl>
      <w:tblPr>
        <w:tblW w:w="146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520"/>
        <w:gridCol w:w="1530"/>
        <w:gridCol w:w="234"/>
        <w:gridCol w:w="846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28"/>
      </w:tblGrid>
      <w:tr w:rsidR="00EE1922" w:rsidRPr="00E234D4" w14:paraId="03760CEB" w14:textId="77777777" w:rsidTr="00484F6C">
        <w:trPr>
          <w:cantSplit/>
          <w:tblHeader/>
        </w:trPr>
        <w:tc>
          <w:tcPr>
            <w:tcW w:w="2160" w:type="dxa"/>
          </w:tcPr>
          <w:p w14:paraId="038D651E" w14:textId="77777777" w:rsidR="00EE1922" w:rsidRPr="00E234D4" w:rsidRDefault="00EE1922" w:rsidP="001A6E46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</w:tcPr>
          <w:p w14:paraId="4AA37F7B" w14:textId="77777777" w:rsidR="00EE1922" w:rsidRPr="00E234D4" w:rsidRDefault="00EE1922" w:rsidP="00265D3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0008" w:type="dxa"/>
            <w:gridSpan w:val="17"/>
            <w:vAlign w:val="bottom"/>
          </w:tcPr>
          <w:p w14:paraId="626CD00A" w14:textId="3BBFDD8F" w:rsidR="00EE1922" w:rsidRPr="00E234D4" w:rsidRDefault="00EE1922" w:rsidP="00265D3C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</w:t>
            </w:r>
            <w:r w:rsidRPr="00E234D4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เฉพาะกิจการ</w:t>
            </w:r>
          </w:p>
        </w:tc>
      </w:tr>
      <w:tr w:rsidR="00EE1922" w:rsidRPr="00E234D4" w14:paraId="331E262C" w14:textId="77777777" w:rsidTr="00484F6C">
        <w:trPr>
          <w:cantSplit/>
          <w:tblHeader/>
        </w:trPr>
        <w:tc>
          <w:tcPr>
            <w:tcW w:w="2160" w:type="dxa"/>
          </w:tcPr>
          <w:p w14:paraId="62DA3B75" w14:textId="77777777" w:rsidR="00EE1922" w:rsidRPr="00E234D4" w:rsidRDefault="00EE1922" w:rsidP="001A6E46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0" w:type="dxa"/>
            <w:vAlign w:val="bottom"/>
          </w:tcPr>
          <w:p w14:paraId="6927D829" w14:textId="77777777" w:rsidR="00EE1922" w:rsidRPr="00E234D4" w:rsidRDefault="00EE1922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389C82DF" w14:textId="77777777" w:rsidR="00EE1922" w:rsidRPr="00E234D4" w:rsidRDefault="00EE1922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67558704" w14:textId="77777777" w:rsidR="00EE1922" w:rsidRPr="00E234D4" w:rsidRDefault="00EE1922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234" w:type="dxa"/>
          </w:tcPr>
          <w:p w14:paraId="2B7AB7E7" w14:textId="77777777" w:rsidR="00EE1922" w:rsidRPr="00E234D4" w:rsidRDefault="00EE1922" w:rsidP="00484F6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26" w:type="dxa"/>
            <w:gridSpan w:val="3"/>
          </w:tcPr>
          <w:p w14:paraId="572994C5" w14:textId="7D5E7350" w:rsidR="00EE1922" w:rsidRPr="00E234D4" w:rsidRDefault="00EE1922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13D2E1E" w14:textId="77777777" w:rsidR="00EE1922" w:rsidRPr="00E234D4" w:rsidRDefault="00EE1922" w:rsidP="001A6E46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31F2BF5" w14:textId="77777777" w:rsidR="00EE1922" w:rsidRPr="00E234D4" w:rsidRDefault="00EE1922" w:rsidP="00484F6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6DE647F8" w14:textId="77777777" w:rsidR="00EE1922" w:rsidRPr="00E234D4" w:rsidRDefault="00EE1922" w:rsidP="001A6E46">
            <w:pPr>
              <w:pStyle w:val="acctmergecolhdg"/>
              <w:spacing w:line="240" w:lineRule="auto"/>
              <w:rPr>
                <w:rFonts w:ascii="Angsana New" w:hAnsi="Angsana New"/>
                <w:sz w:val="20"/>
                <w:highlight w:val="cyan"/>
                <w:lang w:bidi="th-TH"/>
              </w:rPr>
            </w:pPr>
          </w:p>
          <w:p w14:paraId="3663D980" w14:textId="77777777" w:rsidR="00EE1922" w:rsidRPr="00E234D4" w:rsidRDefault="00EE1922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E234D4">
              <w:rPr>
                <w:rFonts w:ascii="Angsana New" w:hAnsi="Angsana New"/>
                <w:b w:val="0"/>
                <w:bCs/>
                <w:sz w:val="20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F9BC643" w14:textId="77777777" w:rsidR="00EE1922" w:rsidRPr="00E234D4" w:rsidRDefault="00EE1922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0611CC1D" w14:textId="77777777" w:rsidR="00EE1922" w:rsidRPr="00E234D4" w:rsidRDefault="00EE1922" w:rsidP="001A6E46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73D02ADB" w14:textId="77777777" w:rsidR="00EE1922" w:rsidRPr="00E234D4" w:rsidRDefault="00EE1922" w:rsidP="001A6E4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40907DA" w14:textId="77777777" w:rsidR="00EE1922" w:rsidRPr="00E234D4" w:rsidRDefault="00EE1922" w:rsidP="001A6E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397EE613" w14:textId="77777777" w:rsidR="00EE1922" w:rsidRPr="00E234D4" w:rsidRDefault="00EE1922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เงินปันผล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รับ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สำหรับ</w:t>
            </w:r>
          </w:p>
          <w:p w14:paraId="544D435D" w14:textId="77777777" w:rsidR="00EE1922" w:rsidRPr="00E234D4" w:rsidRDefault="00EE1922" w:rsidP="001A6E4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0"/>
              </w:rPr>
            </w:pPr>
            <w:r w:rsidRPr="00E234D4">
              <w:rPr>
                <w:rFonts w:ascii="Angsana New" w:hAnsi="Angsana New"/>
                <w:sz w:val="20"/>
                <w:cs/>
                <w:lang w:bidi="th-TH"/>
              </w:rPr>
              <w:t>งวด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สาม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EE1922" w:rsidRPr="00E234D4" w14:paraId="448E063E" w14:textId="77777777" w:rsidTr="00484F6C">
        <w:trPr>
          <w:cantSplit/>
          <w:tblHeader/>
        </w:trPr>
        <w:tc>
          <w:tcPr>
            <w:tcW w:w="2160" w:type="dxa"/>
          </w:tcPr>
          <w:p w14:paraId="26AB223B" w14:textId="77777777" w:rsidR="00EE1922" w:rsidRPr="00E234D4" w:rsidRDefault="00EE1922" w:rsidP="005125C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520" w:type="dxa"/>
          </w:tcPr>
          <w:p w14:paraId="0E4CE669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530" w:type="dxa"/>
          </w:tcPr>
          <w:p w14:paraId="37300DBB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34" w:type="dxa"/>
          </w:tcPr>
          <w:p w14:paraId="4B7E5A0C" w14:textId="77777777" w:rsidR="00EE1922" w:rsidRPr="00E234D4" w:rsidRDefault="00EE1922" w:rsidP="00484F6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498B92A1" w14:textId="1DEDEBDE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  <w:r w:rsidRPr="00E234D4">
              <w:rPr>
                <w:rFonts w:ascii="Angsana New" w:hAnsi="Angsana New"/>
                <w:sz w:val="20"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564</w:t>
            </w:r>
          </w:p>
        </w:tc>
        <w:tc>
          <w:tcPr>
            <w:tcW w:w="180" w:type="dxa"/>
            <w:vAlign w:val="bottom"/>
          </w:tcPr>
          <w:p w14:paraId="0A850036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B65C34D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>ธันวาคม</w:t>
            </w:r>
          </w:p>
          <w:p w14:paraId="7A0236D6" w14:textId="0BA3D8CA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180" w:type="dxa"/>
            <w:vAlign w:val="bottom"/>
          </w:tcPr>
          <w:p w14:paraId="41FEB617" w14:textId="77777777" w:rsidR="00EE1922" w:rsidRPr="00E234D4" w:rsidRDefault="00EE1922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639C5E0E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</w:p>
          <w:p w14:paraId="00D126CA" w14:textId="1EF55FBB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564</w:t>
            </w:r>
          </w:p>
        </w:tc>
        <w:tc>
          <w:tcPr>
            <w:tcW w:w="180" w:type="dxa"/>
            <w:vAlign w:val="bottom"/>
          </w:tcPr>
          <w:p w14:paraId="72C9D5D7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41D9DBB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>ธันวาคม</w:t>
            </w:r>
          </w:p>
          <w:p w14:paraId="3F38E148" w14:textId="5E0DF873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180" w:type="dxa"/>
            <w:vAlign w:val="bottom"/>
          </w:tcPr>
          <w:p w14:paraId="0427528A" w14:textId="77777777" w:rsidR="00EE1922" w:rsidRPr="00E234D4" w:rsidRDefault="00EE1922" w:rsidP="005125C3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E99BB4A" w14:textId="77777777" w:rsidR="00EE1922" w:rsidRPr="00E234D4" w:rsidRDefault="00EE1922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  <w:r w:rsidRPr="00E234D4">
              <w:rPr>
                <w:rFonts w:ascii="Angsana New" w:hAnsi="Angsana New"/>
                <w:sz w:val="20"/>
                <w:lang w:bidi="th-TH"/>
              </w:rPr>
              <w:t xml:space="preserve"> </w:t>
            </w:r>
          </w:p>
          <w:p w14:paraId="61872330" w14:textId="1ED245F8" w:rsidR="00EE1922" w:rsidRPr="00E234D4" w:rsidRDefault="00EE1922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564</w:t>
            </w:r>
          </w:p>
        </w:tc>
        <w:tc>
          <w:tcPr>
            <w:tcW w:w="180" w:type="dxa"/>
            <w:vAlign w:val="bottom"/>
          </w:tcPr>
          <w:p w14:paraId="185DE173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8459423" w14:textId="4DCC6C13" w:rsidR="00EE1922" w:rsidRPr="00E234D4" w:rsidRDefault="00EE1922" w:rsidP="00202E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>ธันวาคม</w:t>
            </w:r>
            <w:r w:rsidRPr="00E234D4">
              <w:rPr>
                <w:rFonts w:ascii="Angsana New" w:hAnsi="Angsana New"/>
                <w:sz w:val="20"/>
                <w:lang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180" w:type="dxa"/>
            <w:vAlign w:val="bottom"/>
          </w:tcPr>
          <w:p w14:paraId="6050D356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9C5173A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 xml:space="preserve"> </w:t>
            </w:r>
          </w:p>
          <w:p w14:paraId="17C8752B" w14:textId="5843CF2E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564</w:t>
            </w:r>
          </w:p>
        </w:tc>
        <w:tc>
          <w:tcPr>
            <w:tcW w:w="180" w:type="dxa"/>
            <w:vAlign w:val="bottom"/>
          </w:tcPr>
          <w:p w14:paraId="0043ADD2" w14:textId="77777777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3F6FF16F" w14:textId="2DAF3E9A" w:rsidR="00EE1922" w:rsidRPr="00E234D4" w:rsidRDefault="00EE1922" w:rsidP="005125C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Pr="00E234D4">
              <w:rPr>
                <w:rFonts w:ascii="Angsana New" w:hAnsi="Angsana New"/>
                <w:sz w:val="20"/>
                <w:cs/>
                <w:lang w:bidi="th-TH"/>
              </w:rPr>
              <w:t xml:space="preserve"> </w:t>
            </w: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มีนาคม</w:t>
            </w:r>
            <w:r w:rsidRPr="00E234D4">
              <w:rPr>
                <w:rFonts w:ascii="Angsana New" w:hAnsi="Angsana New"/>
                <w:sz w:val="20"/>
                <w:cs/>
                <w:lang w:val="en-US" w:bidi="th-TH"/>
              </w:rPr>
              <w:t xml:space="preserve"> </w:t>
            </w:r>
            <w:r w:rsidRPr="00E234D4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E234D4">
              <w:rPr>
                <w:rFonts w:ascii="Angsana New" w:hAnsi="Angsana New"/>
                <w:sz w:val="20"/>
              </w:rPr>
              <w:t>563</w:t>
            </w:r>
          </w:p>
        </w:tc>
      </w:tr>
      <w:tr w:rsidR="00EE1922" w:rsidRPr="00E234D4" w14:paraId="7D97A9A7" w14:textId="77777777" w:rsidTr="00484F6C">
        <w:trPr>
          <w:cantSplit/>
          <w:trHeight w:val="270"/>
        </w:trPr>
        <w:tc>
          <w:tcPr>
            <w:tcW w:w="2160" w:type="dxa"/>
          </w:tcPr>
          <w:p w14:paraId="1792555D" w14:textId="77777777" w:rsidR="00EE1922" w:rsidRPr="00E234D4" w:rsidRDefault="00EE1922" w:rsidP="001A6E46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</w:tcPr>
          <w:p w14:paraId="63E18648" w14:textId="77777777" w:rsidR="00EE1922" w:rsidRPr="00E234D4" w:rsidRDefault="00EE1922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5DE96C85" w14:textId="77777777" w:rsidR="00EE1922" w:rsidRPr="00E234D4" w:rsidRDefault="00EE1922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4" w:type="dxa"/>
          </w:tcPr>
          <w:p w14:paraId="4FF3B6BC" w14:textId="77777777" w:rsidR="00EE1922" w:rsidRPr="00E234D4" w:rsidRDefault="00EE1922" w:rsidP="00484F6C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26" w:type="dxa"/>
            <w:gridSpan w:val="3"/>
          </w:tcPr>
          <w:p w14:paraId="5EF50787" w14:textId="49515341" w:rsidR="00EE1922" w:rsidRPr="00E234D4" w:rsidRDefault="00EE1922" w:rsidP="001A6E4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E234D4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80" w:type="dxa"/>
          </w:tcPr>
          <w:p w14:paraId="792E9E61" w14:textId="77777777" w:rsidR="00EE1922" w:rsidRPr="00E234D4" w:rsidRDefault="00EE1922" w:rsidP="00484F6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</w:p>
        </w:tc>
        <w:tc>
          <w:tcPr>
            <w:tcW w:w="6138" w:type="dxa"/>
            <w:gridSpan w:val="11"/>
          </w:tcPr>
          <w:p w14:paraId="0C7EF55D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E234D4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</w:t>
            </w:r>
            <w:r w:rsidRPr="00E234D4">
              <w:rPr>
                <w:rFonts w:ascii="Angsana New" w:hAnsi="Angsana New" w:hint="cs"/>
                <w:i/>
                <w:iCs/>
                <w:sz w:val="20"/>
                <w:cs/>
                <w:lang w:bidi="th-TH"/>
              </w:rPr>
              <w:t>พัน</w:t>
            </w:r>
            <w:r w:rsidRPr="00E234D4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บาท)</w:t>
            </w:r>
          </w:p>
        </w:tc>
      </w:tr>
      <w:tr w:rsidR="00EE1922" w:rsidRPr="00E234D4" w14:paraId="7C80EC60" w14:textId="77777777" w:rsidTr="00484F6C">
        <w:trPr>
          <w:cantSplit/>
          <w:trHeight w:val="270"/>
        </w:trPr>
        <w:tc>
          <w:tcPr>
            <w:tcW w:w="2160" w:type="dxa"/>
          </w:tcPr>
          <w:p w14:paraId="3E5466B3" w14:textId="07CFD6BF" w:rsidR="00EE1922" w:rsidRPr="00E234D4" w:rsidRDefault="00EE1922" w:rsidP="001A6E46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34D4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  <w:r w:rsidR="00F74725" w:rsidRPr="00E234D4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ทางตรง</w:t>
            </w:r>
          </w:p>
        </w:tc>
        <w:tc>
          <w:tcPr>
            <w:tcW w:w="2520" w:type="dxa"/>
          </w:tcPr>
          <w:p w14:paraId="46F4C4C2" w14:textId="77777777" w:rsidR="00EE1922" w:rsidRPr="00E234D4" w:rsidRDefault="00EE1922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372D1740" w14:textId="77777777" w:rsidR="00EE1922" w:rsidRPr="00E234D4" w:rsidRDefault="00EE1922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34" w:type="dxa"/>
          </w:tcPr>
          <w:p w14:paraId="0E081F38" w14:textId="77777777" w:rsidR="00EE1922" w:rsidRPr="00E234D4" w:rsidRDefault="00EE1922" w:rsidP="001A6E46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57E1C4BF" w14:textId="53B62722" w:rsidR="00EE1922" w:rsidRPr="00E234D4" w:rsidRDefault="00EE1922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0B45ACB4" w14:textId="77777777" w:rsidR="00EE1922" w:rsidRPr="00E234D4" w:rsidRDefault="00EE1922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F3CA7" w14:textId="77777777" w:rsidR="00EE1922" w:rsidRPr="00E234D4" w:rsidRDefault="00EE1922" w:rsidP="001A6E46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7CC67C2D" w14:textId="77777777" w:rsidR="00EE1922" w:rsidRPr="00E234D4" w:rsidRDefault="00EE1922" w:rsidP="00484F6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</w:p>
        </w:tc>
        <w:tc>
          <w:tcPr>
            <w:tcW w:w="900" w:type="dxa"/>
          </w:tcPr>
          <w:p w14:paraId="6596BC50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2C32D8A" w14:textId="77777777" w:rsidR="00EE1922" w:rsidRPr="00E234D4" w:rsidRDefault="00EE1922" w:rsidP="001A6E46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74B6F739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A373BB9" w14:textId="77777777" w:rsidR="00EE1922" w:rsidRPr="00E234D4" w:rsidRDefault="00EE1922" w:rsidP="001A6E46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23FADEFB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A49148E" w14:textId="77777777" w:rsidR="00EE1922" w:rsidRPr="00E234D4" w:rsidRDefault="00EE1922" w:rsidP="001A6E46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</w:tcPr>
          <w:p w14:paraId="10A66F78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5C0F06F0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478A15CE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77359E7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828" w:type="dxa"/>
          </w:tcPr>
          <w:p w14:paraId="3F4CB322" w14:textId="77777777" w:rsidR="00EE1922" w:rsidRPr="00E234D4" w:rsidRDefault="00EE1922" w:rsidP="001A6E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EE1922" w:rsidRPr="00E234D4" w14:paraId="0547D07D" w14:textId="77777777" w:rsidTr="00484F6C">
        <w:trPr>
          <w:cantSplit/>
          <w:trHeight w:val="270"/>
        </w:trPr>
        <w:tc>
          <w:tcPr>
            <w:tcW w:w="2160" w:type="dxa"/>
          </w:tcPr>
          <w:p w14:paraId="7A3C27D1" w14:textId="77777777" w:rsidR="00EE1922" w:rsidRPr="00E234D4" w:rsidRDefault="00EE1922" w:rsidP="00D31B65">
            <w:pPr>
              <w:spacing w:line="240" w:lineRule="auto"/>
              <w:ind w:left="191" w:hanging="180"/>
              <w:rPr>
                <w:rFonts w:ascii="Angsana New" w:hAnsi="Angsana New"/>
                <w:sz w:val="20"/>
                <w:szCs w:val="20"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</w:p>
          <w:p w14:paraId="0697A61F" w14:textId="57C756A5" w:rsidR="00EE1922" w:rsidRPr="00E234D4" w:rsidRDefault="00EE1922" w:rsidP="00D31B65">
            <w:pPr>
              <w:tabs>
                <w:tab w:val="clear" w:pos="227"/>
                <w:tab w:val="left" w:pos="370"/>
              </w:tabs>
              <w:spacing w:line="240" w:lineRule="auto"/>
              <w:ind w:left="370" w:hanging="180"/>
              <w:rPr>
                <w:rFonts w:ascii="Angsana New" w:hAnsi="Angsana New"/>
                <w:sz w:val="20"/>
                <w:szCs w:val="20"/>
              </w:rPr>
            </w:pPr>
            <w:r w:rsidRPr="00E234D4">
              <w:rPr>
                <w:rFonts w:ascii="Angsana New" w:hAnsi="Angsana New"/>
                <w:sz w:val="20"/>
                <w:szCs w:val="20"/>
                <w:cs/>
              </w:rPr>
              <w:t xml:space="preserve">(ไทยแลนด์) จำกัด </w:t>
            </w:r>
          </w:p>
        </w:tc>
        <w:tc>
          <w:tcPr>
            <w:tcW w:w="2520" w:type="dxa"/>
            <w:vAlign w:val="bottom"/>
          </w:tcPr>
          <w:p w14:paraId="02CCAED5" w14:textId="77777777" w:rsidR="00EE1922" w:rsidRPr="00E234D4" w:rsidRDefault="00EE1922" w:rsidP="00D31B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530" w:type="dxa"/>
            <w:vAlign w:val="bottom"/>
          </w:tcPr>
          <w:p w14:paraId="015BE45E" w14:textId="77777777" w:rsidR="00EE1922" w:rsidRPr="00E234D4" w:rsidRDefault="00EE1922" w:rsidP="00D31B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E234D4">
              <w:rPr>
                <w:rFonts w:ascii="Angsana New" w:hAnsi="Angsana New" w:hint="cs"/>
                <w:sz w:val="20"/>
                <w:cs/>
                <w:lang w:bidi="th-TH"/>
              </w:rPr>
              <w:t>ไทย</w:t>
            </w:r>
          </w:p>
        </w:tc>
        <w:tc>
          <w:tcPr>
            <w:tcW w:w="234" w:type="dxa"/>
          </w:tcPr>
          <w:p w14:paraId="35BCD065" w14:textId="77777777" w:rsidR="00EE1922" w:rsidRPr="00E234D4" w:rsidRDefault="00EE1922" w:rsidP="00484F6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3D54AC76" w14:textId="68A24EFB" w:rsidR="00EE1922" w:rsidRPr="00E234D4" w:rsidRDefault="00EE1922" w:rsidP="00484F6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7469122F" w14:textId="77777777" w:rsidR="00EE1922" w:rsidRPr="00E234D4" w:rsidRDefault="00EE1922" w:rsidP="00D31B6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DEB94AC" w14:textId="77777777" w:rsidR="00EE1922" w:rsidRPr="00E234D4" w:rsidRDefault="00EE1922" w:rsidP="00484F6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51B39793" w14:textId="77777777" w:rsidR="00EE1922" w:rsidRPr="00E234D4" w:rsidRDefault="00EE1922" w:rsidP="00484F6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CABD70" w14:textId="3960DB9C" w:rsidR="00EE1922" w:rsidRPr="00E234D4" w:rsidRDefault="00EE1922" w:rsidP="00484F6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1,658,</w:t>
            </w:r>
            <w:r w:rsidRPr="00E234D4">
              <w:rPr>
                <w:rFonts w:ascii="Angsana New" w:hAnsi="Angsana New"/>
                <w:sz w:val="20"/>
                <w:lang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09D26621" w14:textId="77777777" w:rsidR="00EE1922" w:rsidRPr="00E234D4" w:rsidRDefault="00EE1922" w:rsidP="00D31B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7A4BDF4" w14:textId="04DBB339" w:rsidR="00EE1922" w:rsidRPr="00E234D4" w:rsidRDefault="00EE1922" w:rsidP="00FC625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1,658,</w:t>
            </w:r>
            <w:r w:rsidRPr="00E234D4">
              <w:rPr>
                <w:rFonts w:ascii="Angsana New" w:hAnsi="Angsana New"/>
                <w:sz w:val="20"/>
                <w:lang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36181BCC" w14:textId="77777777" w:rsidR="00EE1922" w:rsidRPr="00E234D4" w:rsidRDefault="00EE1922" w:rsidP="00D31B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5EF3900" w14:textId="622C11DC" w:rsidR="00EE1922" w:rsidRPr="00E234D4" w:rsidRDefault="00EE1922" w:rsidP="00D31B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556A9150" w14:textId="77777777" w:rsidR="00EE1922" w:rsidRPr="00E234D4" w:rsidRDefault="00EE1922" w:rsidP="00D31B6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4557B82" w14:textId="7DA32DAC" w:rsidR="00EE1922" w:rsidRPr="00E234D4" w:rsidRDefault="00EE1922" w:rsidP="00FC625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bidi="th-TH"/>
              </w:rPr>
            </w:pPr>
            <w:r w:rsidRPr="00E234D4">
              <w:rPr>
                <w:rFonts w:ascii="Angsana New" w:hAnsi="Angsana New"/>
                <w:sz w:val="20"/>
                <w:lang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0E701514" w14:textId="77777777" w:rsidR="00EE1922" w:rsidRPr="00E234D4" w:rsidRDefault="00EE1922" w:rsidP="00D31B6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E554A3" w14:textId="5F8306E7" w:rsidR="00EE1922" w:rsidRPr="00E234D4" w:rsidRDefault="00EE1922" w:rsidP="00484F6C">
            <w:pPr>
              <w:pStyle w:val="acctfourfigures"/>
              <w:tabs>
                <w:tab w:val="decimal" w:pos="372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ECF026" w14:textId="77777777" w:rsidR="00EE1922" w:rsidRPr="00E234D4" w:rsidRDefault="00EE1922" w:rsidP="00D31B65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828" w:type="dxa"/>
            <w:vAlign w:val="bottom"/>
          </w:tcPr>
          <w:p w14:paraId="10C589E5" w14:textId="559A233E" w:rsidR="00EE1922" w:rsidRPr="00E234D4" w:rsidRDefault="00EE1922" w:rsidP="00FC625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  <w:r w:rsidRPr="00E234D4">
              <w:rPr>
                <w:rFonts w:ascii="Angsana New" w:hAnsi="Angsana New"/>
                <w:sz w:val="20"/>
                <w:lang w:val="en-US" w:bidi="th-TH"/>
              </w:rPr>
              <w:t>22,</w:t>
            </w:r>
            <w:r w:rsidRPr="00E234D4">
              <w:rPr>
                <w:rFonts w:ascii="Angsana New" w:hAnsi="Angsana New"/>
                <w:sz w:val="20"/>
                <w:lang w:bidi="th-TH"/>
              </w:rPr>
              <w:t>788</w:t>
            </w:r>
          </w:p>
        </w:tc>
      </w:tr>
      <w:tr w:rsidR="00EE1922" w:rsidRPr="00E234D4" w14:paraId="74AEB674" w14:textId="77777777" w:rsidTr="00484F6C">
        <w:trPr>
          <w:cantSplit/>
        </w:trPr>
        <w:tc>
          <w:tcPr>
            <w:tcW w:w="2160" w:type="dxa"/>
          </w:tcPr>
          <w:p w14:paraId="2F160B07" w14:textId="77777777" w:rsidR="00EE1922" w:rsidRPr="00E234D4" w:rsidRDefault="00EE1922" w:rsidP="00A279A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20" w:type="dxa"/>
          </w:tcPr>
          <w:p w14:paraId="7BB1C72F" w14:textId="77777777" w:rsidR="00EE1922" w:rsidRPr="00E234D4" w:rsidRDefault="00EE1922" w:rsidP="00A279A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</w:tcPr>
          <w:p w14:paraId="6E334664" w14:textId="77777777" w:rsidR="00EE1922" w:rsidRPr="00E234D4" w:rsidRDefault="00EE1922" w:rsidP="00A279A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4" w:type="dxa"/>
          </w:tcPr>
          <w:p w14:paraId="624991AA" w14:textId="77777777" w:rsidR="00EE1922" w:rsidRPr="00E234D4" w:rsidRDefault="00EE1922" w:rsidP="00484F6C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14:paraId="40204EF5" w14:textId="27938B09" w:rsidR="00EE1922" w:rsidRPr="00E234D4" w:rsidRDefault="00EE1922" w:rsidP="00A279A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3281E4BF" w14:textId="77777777" w:rsidR="00EE1922" w:rsidRPr="00E234D4" w:rsidRDefault="00EE1922" w:rsidP="00A279A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C3141C3" w14:textId="77777777" w:rsidR="00EE1922" w:rsidRPr="00E234D4" w:rsidRDefault="00EE1922" w:rsidP="00A279A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8B4AF87" w14:textId="77777777" w:rsidR="00EE1922" w:rsidRPr="00E234D4" w:rsidRDefault="00EE1922" w:rsidP="00484F6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  <w:highlight w:val="cyan"/>
              </w:rPr>
            </w:pPr>
          </w:p>
        </w:tc>
        <w:tc>
          <w:tcPr>
            <w:tcW w:w="900" w:type="dxa"/>
          </w:tcPr>
          <w:p w14:paraId="56BEB824" w14:textId="77777777" w:rsidR="00EE1922" w:rsidRPr="00E234D4" w:rsidRDefault="00EE1922" w:rsidP="00A279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DAB1EB5" w14:textId="77777777" w:rsidR="00EE1922" w:rsidRPr="00E234D4" w:rsidRDefault="00EE1922" w:rsidP="00A279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00" w:type="dxa"/>
          </w:tcPr>
          <w:p w14:paraId="58C5F998" w14:textId="77777777" w:rsidR="00EE1922" w:rsidRPr="00E234D4" w:rsidRDefault="00EE1922" w:rsidP="00A279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E050F2A" w14:textId="77777777" w:rsidR="00EE1922" w:rsidRPr="00E234D4" w:rsidRDefault="00EE1922" w:rsidP="00A279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239B04" w14:textId="636E1B16" w:rsidR="00EE1922" w:rsidRPr="00E234D4" w:rsidRDefault="00EE1922" w:rsidP="00A279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bidi="th-TH"/>
              </w:rPr>
              <w:t>958,679</w:t>
            </w:r>
          </w:p>
        </w:tc>
        <w:tc>
          <w:tcPr>
            <w:tcW w:w="180" w:type="dxa"/>
          </w:tcPr>
          <w:p w14:paraId="67FEE3B5" w14:textId="77777777" w:rsidR="00EE1922" w:rsidRPr="00E234D4" w:rsidRDefault="00EE1922" w:rsidP="00A279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728F3D" w14:textId="68F2E060" w:rsidR="00EE1922" w:rsidRPr="00E234D4" w:rsidRDefault="00EE1922" w:rsidP="00FC625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highlight w:val="yellow"/>
                <w:lang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bidi="th-TH"/>
              </w:rPr>
              <w:t>958,679</w:t>
            </w:r>
          </w:p>
        </w:tc>
        <w:tc>
          <w:tcPr>
            <w:tcW w:w="180" w:type="dxa"/>
          </w:tcPr>
          <w:p w14:paraId="1DEDF400" w14:textId="77777777" w:rsidR="00EE1922" w:rsidRPr="00E234D4" w:rsidRDefault="00EE1922" w:rsidP="00A279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CB65980" w14:textId="40ACB1E5" w:rsidR="00EE1922" w:rsidRPr="00E234D4" w:rsidRDefault="00EE1922" w:rsidP="00484F6C">
            <w:pPr>
              <w:pStyle w:val="acctfourfigures"/>
              <w:tabs>
                <w:tab w:val="decimal" w:pos="372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945181" w14:textId="77777777" w:rsidR="00EE1922" w:rsidRPr="00E234D4" w:rsidRDefault="00EE1922" w:rsidP="00A279A8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770778B5" w14:textId="5D11F129" w:rsidR="00EE1922" w:rsidRPr="00E234D4" w:rsidRDefault="00EE1922" w:rsidP="00FC625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E234D4">
              <w:rPr>
                <w:rFonts w:ascii="Angsana New" w:hAnsi="Angsana New"/>
                <w:b/>
                <w:bCs/>
                <w:sz w:val="20"/>
                <w:lang w:val="en-US" w:bidi="th-TH"/>
              </w:rPr>
              <w:t>22,788</w:t>
            </w:r>
          </w:p>
        </w:tc>
      </w:tr>
    </w:tbl>
    <w:p w14:paraId="6D9A8656" w14:textId="77777777" w:rsidR="00C05EE3" w:rsidRPr="00496B99" w:rsidRDefault="00C05EE3" w:rsidP="0049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  <w:sectPr w:rsidR="00C05EE3" w:rsidRPr="00496B99" w:rsidSect="00FB4D3C">
          <w:headerReference w:type="default" r:id="rId10"/>
          <w:footerReference w:type="default" r:id="rId11"/>
          <w:pgSz w:w="16840" w:h="11907" w:orient="landscape"/>
          <w:pgMar w:top="1152" w:right="691" w:bottom="1152" w:left="1260" w:header="720" w:footer="720" w:gutter="0"/>
          <w:cols w:space="708"/>
          <w:docGrid w:linePitch="360"/>
        </w:sectPr>
      </w:pPr>
    </w:p>
    <w:p w14:paraId="5C20775E" w14:textId="77777777" w:rsidR="00AA58A1" w:rsidRPr="00860D59" w:rsidRDefault="00AA58A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60D59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6490412A" w14:textId="77777777" w:rsidR="00AA58A1" w:rsidRPr="00491362" w:rsidRDefault="00AA58A1" w:rsidP="00AA58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0198E98A" w14:textId="7345B18F" w:rsidR="000550A4" w:rsidRDefault="000550A4" w:rsidP="00055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1D85">
        <w:rPr>
          <w:rFonts w:ascii="Angsana New" w:hAnsi="Angsana New" w:hint="cs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AF6026">
        <w:rPr>
          <w:rFonts w:ascii="Angsana New" w:hAnsi="Angsana New"/>
          <w:sz w:val="30"/>
          <w:szCs w:val="30"/>
        </w:rPr>
        <w:t>31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AF602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F6026">
        <w:rPr>
          <w:rFonts w:ascii="Angsana New" w:hAnsi="Angsana New"/>
          <w:sz w:val="30"/>
          <w:szCs w:val="30"/>
        </w:rPr>
        <w:t>256</w:t>
      </w:r>
      <w:r w:rsidR="002A4DB0">
        <w:rPr>
          <w:rFonts w:ascii="Angsana New" w:hAnsi="Angsana New"/>
          <w:sz w:val="30"/>
          <w:szCs w:val="30"/>
        </w:rPr>
        <w:t>4</w:t>
      </w:r>
      <w:r w:rsidR="00503B4C" w:rsidRPr="00503B4C">
        <w:rPr>
          <w:rFonts w:ascii="Angsana New" w:hAnsi="Angsana New"/>
          <w:sz w:val="30"/>
          <w:szCs w:val="30"/>
          <w:cs/>
        </w:rPr>
        <w:t xml:space="preserve"> </w:t>
      </w:r>
      <w:r w:rsidR="00AF602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61D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60022">
        <w:rPr>
          <w:rFonts w:ascii="Angsana New" w:hAnsi="Angsana New"/>
          <w:sz w:val="30"/>
          <w:szCs w:val="30"/>
        </w:rPr>
        <w:t>256</w:t>
      </w:r>
      <w:r w:rsidR="002A4DB0">
        <w:rPr>
          <w:rFonts w:ascii="Angsana New" w:hAnsi="Angsana New"/>
          <w:sz w:val="30"/>
          <w:szCs w:val="30"/>
        </w:rPr>
        <w:t>3</w:t>
      </w:r>
      <w:r w:rsidR="00281CAD" w:rsidRPr="00281CA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สำหรับแต่ละ</w:t>
      </w:r>
      <w:r w:rsidR="00AF1146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43F8D2" w14:textId="77777777" w:rsidR="001D44E9" w:rsidRPr="00491362" w:rsidRDefault="001D44E9" w:rsidP="001D44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620"/>
      </w:tblGrid>
      <w:tr w:rsidR="00A349EE" w:rsidRPr="00860D59" w14:paraId="4C1D638D" w14:textId="77777777" w:rsidTr="000D225C">
        <w:tc>
          <w:tcPr>
            <w:tcW w:w="5850" w:type="dxa"/>
          </w:tcPr>
          <w:p w14:paraId="64AD7824" w14:textId="77777777" w:rsidR="00A349EE" w:rsidRPr="00860D59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6DE6D8F0" w14:textId="77777777" w:rsidR="00A349EE" w:rsidRPr="00860D59" w:rsidRDefault="00A349EE" w:rsidP="00A349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860D5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860D5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860D59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E61D85" w:rsidRPr="00860D59">
              <w:rPr>
                <w:rFonts w:ascii="Angsana New" w:hAnsi="Angsana New"/>
                <w:b/>
                <w:bCs/>
                <w:sz w:val="29"/>
                <w:szCs w:val="29"/>
              </w:rPr>
              <w:br/>
            </w:r>
            <w:r w:rsidRPr="00860D5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860D59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49EE" w:rsidRPr="00860D59" w14:paraId="63E510BB" w14:textId="77777777" w:rsidTr="000D225C">
        <w:tc>
          <w:tcPr>
            <w:tcW w:w="5850" w:type="dxa"/>
          </w:tcPr>
          <w:p w14:paraId="1E80F583" w14:textId="77777777" w:rsidR="00A349EE" w:rsidRPr="00860D59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</w:tcPr>
          <w:p w14:paraId="54575B89" w14:textId="24C64235" w:rsidR="00A349EE" w:rsidRPr="00860D59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60D59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60D5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60D59">
              <w:rPr>
                <w:rFonts w:ascii="Angsana New" w:hAnsi="Angsana New" w:hint="cs"/>
                <w:sz w:val="29"/>
                <w:szCs w:val="29"/>
                <w:cs/>
              </w:rPr>
              <w:t xml:space="preserve">มีนาคม </w:t>
            </w:r>
            <w:r w:rsidRPr="00860D59">
              <w:rPr>
                <w:rFonts w:ascii="Angsana New" w:hAnsi="Angsana New"/>
                <w:sz w:val="29"/>
                <w:szCs w:val="29"/>
              </w:rPr>
              <w:t>256</w:t>
            </w:r>
            <w:r w:rsidR="002A4DB0" w:rsidRPr="00860D59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365F7268" w14:textId="77777777" w:rsidR="00A349EE" w:rsidRPr="00860D59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06B4DF3E" w14:textId="06FF5A56" w:rsidR="00A349EE" w:rsidRPr="00860D59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60D59">
              <w:rPr>
                <w:rFonts w:ascii="Angsana New" w:hAnsi="Angsana New"/>
                <w:sz w:val="29"/>
                <w:szCs w:val="29"/>
              </w:rPr>
              <w:t>31</w:t>
            </w:r>
            <w:r w:rsidR="00503B4C" w:rsidRPr="00860D59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860D59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860D59">
              <w:rPr>
                <w:rFonts w:ascii="Angsana New" w:hAnsi="Angsana New"/>
                <w:sz w:val="29"/>
                <w:szCs w:val="29"/>
              </w:rPr>
              <w:t>256</w:t>
            </w:r>
            <w:r w:rsidR="002A4DB0" w:rsidRPr="00860D59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A349EE" w:rsidRPr="00860D59" w14:paraId="3A080B2F" w14:textId="77777777" w:rsidTr="000D225C">
        <w:tc>
          <w:tcPr>
            <w:tcW w:w="5850" w:type="dxa"/>
          </w:tcPr>
          <w:p w14:paraId="65BFD383" w14:textId="77777777" w:rsidR="00A349EE" w:rsidRPr="00860D59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0B2232EB" w14:textId="77777777" w:rsidR="00A349EE" w:rsidRPr="00860D59" w:rsidRDefault="00A349EE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860D59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50C66" w:rsidRPr="00860D59" w14:paraId="4F1CE71E" w14:textId="77777777" w:rsidTr="000D225C">
        <w:tc>
          <w:tcPr>
            <w:tcW w:w="5850" w:type="dxa"/>
          </w:tcPr>
          <w:p w14:paraId="61A1CB2F" w14:textId="77777777" w:rsidR="00C50C66" w:rsidRPr="00860D59" w:rsidRDefault="00C50C66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60D59">
              <w:rPr>
                <w:rFonts w:ascii="Angsana New" w:hAnsi="Angsana New" w:hint="cs"/>
                <w:sz w:val="29"/>
                <w:szCs w:val="29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16FCC45C" w14:textId="1748E292" w:rsidR="00C50C66" w:rsidRPr="00860D59" w:rsidRDefault="009A0847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860D59">
              <w:rPr>
                <w:rFonts w:ascii="Angsana New" w:hAnsi="Angsana New"/>
                <w:sz w:val="29"/>
                <w:szCs w:val="29"/>
              </w:rPr>
              <w:t>2</w:t>
            </w:r>
            <w:r w:rsidR="00A92886" w:rsidRPr="00860D59">
              <w:rPr>
                <w:rFonts w:ascii="Angsana New" w:hAnsi="Angsana New"/>
                <w:sz w:val="29"/>
                <w:szCs w:val="29"/>
              </w:rPr>
              <w:t>2</w:t>
            </w:r>
            <w:r w:rsidRPr="00860D59">
              <w:rPr>
                <w:rFonts w:ascii="Angsana New" w:hAnsi="Angsana New"/>
                <w:sz w:val="29"/>
                <w:szCs w:val="29"/>
              </w:rPr>
              <w:t>,</w:t>
            </w:r>
            <w:r w:rsidR="00A92886" w:rsidRPr="00860D59">
              <w:rPr>
                <w:rFonts w:ascii="Angsana New" w:hAnsi="Angsana New"/>
                <w:sz w:val="29"/>
                <w:szCs w:val="29"/>
              </w:rPr>
              <w:t>530</w:t>
            </w:r>
          </w:p>
        </w:tc>
        <w:tc>
          <w:tcPr>
            <w:tcW w:w="270" w:type="dxa"/>
          </w:tcPr>
          <w:p w14:paraId="7A05C1AE" w14:textId="77777777" w:rsidR="00C50C66" w:rsidRPr="00860D59" w:rsidRDefault="00C50C66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49E41C42" w14:textId="2FE407B0" w:rsidR="00C50C66" w:rsidRPr="00860D59" w:rsidRDefault="00C50C66" w:rsidP="00C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860D59">
              <w:rPr>
                <w:rFonts w:ascii="Angsana New" w:hAnsi="Angsana New"/>
                <w:sz w:val="29"/>
                <w:szCs w:val="29"/>
              </w:rPr>
              <w:t>25,020</w:t>
            </w:r>
          </w:p>
        </w:tc>
      </w:tr>
      <w:tr w:rsidR="00C50C66" w:rsidRPr="00860D59" w14:paraId="25827EDD" w14:textId="77777777" w:rsidTr="000D225C">
        <w:tc>
          <w:tcPr>
            <w:tcW w:w="5850" w:type="dxa"/>
          </w:tcPr>
          <w:p w14:paraId="22DB4D41" w14:textId="77777777" w:rsidR="00C50C66" w:rsidRPr="00860D59" w:rsidRDefault="00C50C66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0D59">
              <w:rPr>
                <w:rFonts w:ascii="Angsana New" w:hAnsi="Angsana New" w:hint="cs"/>
                <w:sz w:val="29"/>
                <w:szCs w:val="29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22F8AE8" w14:textId="47122534" w:rsidR="00C50C66" w:rsidRPr="00860D59" w:rsidRDefault="009A0847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860D59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  <w:tc>
          <w:tcPr>
            <w:tcW w:w="270" w:type="dxa"/>
          </w:tcPr>
          <w:p w14:paraId="04F0CD63" w14:textId="77777777" w:rsidR="00C50C66" w:rsidRPr="00860D59" w:rsidRDefault="00C50C66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2504000B" w14:textId="7770D3D3" w:rsidR="00C50C66" w:rsidRPr="00860D59" w:rsidRDefault="00C50C66" w:rsidP="00C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860D59">
              <w:rPr>
                <w:rFonts w:ascii="Angsana New" w:hAnsi="Angsana New"/>
                <w:sz w:val="29"/>
                <w:szCs w:val="29"/>
              </w:rPr>
              <w:t>213,042</w:t>
            </w:r>
          </w:p>
        </w:tc>
      </w:tr>
      <w:tr w:rsidR="00C50C66" w:rsidRPr="00860D59" w14:paraId="79501056" w14:textId="77777777" w:rsidTr="000D225C">
        <w:tc>
          <w:tcPr>
            <w:tcW w:w="5850" w:type="dxa"/>
          </w:tcPr>
          <w:p w14:paraId="1A49A819" w14:textId="77777777" w:rsidR="00C50C66" w:rsidRPr="00860D59" w:rsidRDefault="00C50C66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860D59">
              <w:rPr>
                <w:rFonts w:ascii="Angsana New" w:hAnsi="Angsana New" w:hint="cs"/>
                <w:sz w:val="29"/>
                <w:szCs w:val="29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C28952" w14:textId="608F599F" w:rsidR="00C50C66" w:rsidRPr="00860D59" w:rsidRDefault="00BF7460" w:rsidP="00C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6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860D59">
              <w:rPr>
                <w:rFonts w:ascii="Angsana New" w:hAnsi="Angsana New"/>
                <w:sz w:val="29"/>
                <w:szCs w:val="29"/>
              </w:rPr>
              <w:t>(1</w:t>
            </w:r>
            <w:r w:rsidR="00A92886" w:rsidRPr="00860D59">
              <w:rPr>
                <w:rFonts w:ascii="Angsana New" w:hAnsi="Angsana New"/>
                <w:sz w:val="29"/>
                <w:szCs w:val="29"/>
              </w:rPr>
              <w:t>1</w:t>
            </w:r>
            <w:r w:rsidRPr="00860D59">
              <w:rPr>
                <w:rFonts w:ascii="Angsana New" w:hAnsi="Angsana New"/>
                <w:sz w:val="29"/>
                <w:szCs w:val="29"/>
              </w:rPr>
              <w:t>,</w:t>
            </w:r>
            <w:r w:rsidR="00A92886" w:rsidRPr="00860D59">
              <w:rPr>
                <w:rFonts w:ascii="Angsana New" w:hAnsi="Angsana New"/>
                <w:sz w:val="29"/>
                <w:szCs w:val="29"/>
              </w:rPr>
              <w:t>266</w:t>
            </w:r>
            <w:r w:rsidRPr="00860D5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01AD825" w14:textId="77777777" w:rsidR="00C50C66" w:rsidRPr="00860D59" w:rsidRDefault="00C50C66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0E2D69C" w14:textId="179E920E" w:rsidR="00C50C66" w:rsidRPr="00860D59" w:rsidRDefault="00C50C66" w:rsidP="00C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860D59">
              <w:rPr>
                <w:rFonts w:ascii="Angsana New" w:hAnsi="Angsana New"/>
                <w:sz w:val="29"/>
                <w:szCs w:val="29"/>
              </w:rPr>
              <w:t>(13,552)</w:t>
            </w:r>
          </w:p>
        </w:tc>
      </w:tr>
      <w:tr w:rsidR="00C50C66" w:rsidRPr="00860D59" w14:paraId="01F65689" w14:textId="77777777" w:rsidTr="000D225C">
        <w:tc>
          <w:tcPr>
            <w:tcW w:w="5850" w:type="dxa"/>
          </w:tcPr>
          <w:p w14:paraId="0F8FA224" w14:textId="77777777" w:rsidR="00C50C66" w:rsidRPr="00860D59" w:rsidRDefault="00C50C66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860D5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44BEBF7" w14:textId="11829ECA" w:rsidR="00C50C66" w:rsidRPr="00860D59" w:rsidRDefault="00BF7460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60D59">
              <w:rPr>
                <w:rFonts w:ascii="Angsana New" w:hAnsi="Angsana New"/>
                <w:b/>
                <w:bCs/>
                <w:sz w:val="29"/>
                <w:szCs w:val="29"/>
              </w:rPr>
              <w:t>22</w:t>
            </w:r>
            <w:r w:rsidR="00A92886" w:rsidRPr="00860D59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 w:rsidRPr="00860D5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A92886" w:rsidRPr="00860D59">
              <w:rPr>
                <w:rFonts w:ascii="Angsana New" w:hAnsi="Angsana New"/>
                <w:b/>
                <w:bCs/>
                <w:sz w:val="29"/>
                <w:szCs w:val="29"/>
              </w:rPr>
              <w:t>306</w:t>
            </w:r>
          </w:p>
        </w:tc>
        <w:tc>
          <w:tcPr>
            <w:tcW w:w="270" w:type="dxa"/>
          </w:tcPr>
          <w:p w14:paraId="3FA80EA4" w14:textId="77777777" w:rsidR="00C50C66" w:rsidRPr="00860D59" w:rsidRDefault="00C50C66" w:rsidP="00C50C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D466DFD" w14:textId="2C600C22" w:rsidR="00C50C66" w:rsidRPr="00860D59" w:rsidRDefault="00C50C66" w:rsidP="00C5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  <w:highlight w:val="yellow"/>
              </w:rPr>
            </w:pPr>
            <w:r w:rsidRPr="00860D59">
              <w:rPr>
                <w:rFonts w:ascii="Angsana New" w:hAnsi="Angsana New"/>
                <w:b/>
                <w:bCs/>
                <w:sz w:val="29"/>
                <w:szCs w:val="29"/>
              </w:rPr>
              <w:t>224,510</w:t>
            </w:r>
          </w:p>
        </w:tc>
      </w:tr>
    </w:tbl>
    <w:p w14:paraId="62626E27" w14:textId="77777777" w:rsidR="001D44E9" w:rsidRPr="00491362" w:rsidRDefault="001D44E9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</w:p>
    <w:p w14:paraId="38F52186" w14:textId="77777777" w:rsidR="00AE4F16" w:rsidRDefault="00AE4F16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t>รายการ</w:t>
      </w:r>
      <w:r w:rsidR="00536E61" w:rsidRPr="00E61D85">
        <w:rPr>
          <w:rFonts w:ascii="Angsana New" w:hAnsi="Angsana New" w:hint="cs"/>
          <w:sz w:val="30"/>
          <w:szCs w:val="30"/>
          <w:cs/>
        </w:rPr>
        <w:t>รายได้และค่าใช้จ่าย</w:t>
      </w:r>
      <w:r w:rsidRPr="00E61D85">
        <w:rPr>
          <w:rFonts w:ascii="Angsana New" w:hAnsi="Angsana New" w:hint="cs"/>
          <w:sz w:val="30"/>
          <w:szCs w:val="30"/>
          <w:cs/>
        </w:rPr>
        <w:t>ของการดำเนินงานร่วมกัน</w:t>
      </w:r>
      <w:r w:rsidR="00037A0B" w:rsidRPr="00E61D85">
        <w:rPr>
          <w:rFonts w:ascii="Angsana New" w:hAnsi="Angsana New" w:hint="cs"/>
          <w:sz w:val="30"/>
          <w:szCs w:val="30"/>
          <w:cs/>
        </w:rPr>
        <w:t>ซึ่งรวมอยู่ในงบกำไรขาดทุนเบ็ดเสร็จสำหรับ</w:t>
      </w:r>
      <w:r w:rsidRPr="00E61D85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Pr="00E61D85">
        <w:rPr>
          <w:rFonts w:ascii="Angsana New" w:hAnsi="Angsana New"/>
          <w:sz w:val="30"/>
          <w:szCs w:val="30"/>
        </w:rPr>
        <w:t>31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มีนาคม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13EC1F" w14:textId="77777777" w:rsidR="000D225C" w:rsidRPr="00491362" w:rsidRDefault="000D225C" w:rsidP="00FB4D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620"/>
      </w:tblGrid>
      <w:tr w:rsidR="00C005A2" w:rsidRPr="00491362" w14:paraId="46923ED2" w14:textId="77777777" w:rsidTr="00280A48">
        <w:tc>
          <w:tcPr>
            <w:tcW w:w="5850" w:type="dxa"/>
          </w:tcPr>
          <w:p w14:paraId="2A561DF5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44C7F86D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E61D85" w:rsidRPr="00491362">
              <w:rPr>
                <w:rFonts w:ascii="Angsana New" w:hAnsi="Angsana New"/>
                <w:b/>
                <w:bCs/>
                <w:sz w:val="29"/>
                <w:szCs w:val="29"/>
              </w:rPr>
              <w:br/>
            </w: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005A2" w:rsidRPr="00491362" w14:paraId="73FB1D3B" w14:textId="77777777" w:rsidTr="00280A48">
        <w:tc>
          <w:tcPr>
            <w:tcW w:w="5850" w:type="dxa"/>
          </w:tcPr>
          <w:p w14:paraId="7380D43B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</w:tcPr>
          <w:p w14:paraId="305AC263" w14:textId="4360441C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A642A5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24E0199F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</w:tcPr>
          <w:p w14:paraId="4443B171" w14:textId="2DC739A4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256</w:t>
            </w:r>
            <w:r w:rsidR="00A642A5">
              <w:rPr>
                <w:rFonts w:ascii="Angsana New" w:hAnsi="Angsana New"/>
                <w:sz w:val="29"/>
                <w:szCs w:val="29"/>
              </w:rPr>
              <w:t>3</w:t>
            </w:r>
          </w:p>
        </w:tc>
      </w:tr>
      <w:tr w:rsidR="00C005A2" w:rsidRPr="00491362" w14:paraId="41517CED" w14:textId="77777777" w:rsidTr="00280A48">
        <w:tc>
          <w:tcPr>
            <w:tcW w:w="5850" w:type="dxa"/>
          </w:tcPr>
          <w:p w14:paraId="039D50D4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600" w:type="dxa"/>
            <w:gridSpan w:val="3"/>
          </w:tcPr>
          <w:p w14:paraId="45329A2D" w14:textId="77777777" w:rsidR="00C005A2" w:rsidRPr="00491362" w:rsidRDefault="00C005A2" w:rsidP="0077516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642A5" w:rsidRPr="00491362" w14:paraId="453FE101" w14:textId="77777777" w:rsidTr="00280A48">
        <w:tc>
          <w:tcPr>
            <w:tcW w:w="5850" w:type="dxa"/>
          </w:tcPr>
          <w:p w14:paraId="6E325BFF" w14:textId="77777777" w:rsidR="00A642A5" w:rsidRPr="00491362" w:rsidRDefault="00A642A5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1D0045EB" w14:textId="6DF8011F" w:rsidR="00A642A5" w:rsidRPr="00491362" w:rsidRDefault="00BE11C0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18,749</w:t>
            </w:r>
          </w:p>
        </w:tc>
        <w:tc>
          <w:tcPr>
            <w:tcW w:w="270" w:type="dxa"/>
          </w:tcPr>
          <w:p w14:paraId="2E86FAA6" w14:textId="77777777" w:rsidR="00A642A5" w:rsidRPr="00491362" w:rsidRDefault="00A642A5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shd w:val="clear" w:color="auto" w:fill="auto"/>
          </w:tcPr>
          <w:p w14:paraId="0B4A8794" w14:textId="6CC7A644" w:rsidR="00A642A5" w:rsidRPr="00491362" w:rsidRDefault="00A642A5" w:rsidP="0044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19,121</w:t>
            </w:r>
          </w:p>
        </w:tc>
      </w:tr>
      <w:tr w:rsidR="00A642A5" w:rsidRPr="00491362" w14:paraId="4F3FFE70" w14:textId="77777777" w:rsidTr="00280A48">
        <w:tc>
          <w:tcPr>
            <w:tcW w:w="5850" w:type="dxa"/>
          </w:tcPr>
          <w:p w14:paraId="3EA7AB98" w14:textId="77777777" w:rsidR="00A642A5" w:rsidRPr="00491362" w:rsidRDefault="00A642A5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16EC3F4" w14:textId="5C7FEDC8" w:rsidR="00A642A5" w:rsidRPr="00491362" w:rsidRDefault="00BE11C0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0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(15,597)</w:t>
            </w:r>
          </w:p>
        </w:tc>
        <w:tc>
          <w:tcPr>
            <w:tcW w:w="270" w:type="dxa"/>
          </w:tcPr>
          <w:p w14:paraId="51604A65" w14:textId="77777777" w:rsidR="00A642A5" w:rsidRPr="00491362" w:rsidRDefault="00A642A5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612EDF6" w14:textId="077C508A" w:rsidR="00A642A5" w:rsidRPr="00491362" w:rsidRDefault="00A642A5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491362">
              <w:rPr>
                <w:rFonts w:ascii="Angsana New" w:hAnsi="Angsana New"/>
                <w:sz w:val="29"/>
                <w:szCs w:val="29"/>
              </w:rPr>
              <w:t>(15,843)</w:t>
            </w:r>
          </w:p>
        </w:tc>
      </w:tr>
      <w:tr w:rsidR="00A642A5" w:rsidRPr="00491362" w14:paraId="0FD3E359" w14:textId="77777777" w:rsidTr="00280A48">
        <w:tc>
          <w:tcPr>
            <w:tcW w:w="5850" w:type="dxa"/>
          </w:tcPr>
          <w:p w14:paraId="6510E321" w14:textId="77777777" w:rsidR="00A642A5" w:rsidRPr="00491362" w:rsidRDefault="00A642A5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91362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กำไรสำหรับงวด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3E65E06" w14:textId="77DEF36A" w:rsidR="00A642A5" w:rsidRPr="00491362" w:rsidRDefault="00BE11C0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5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3,152</w:t>
            </w:r>
          </w:p>
        </w:tc>
        <w:tc>
          <w:tcPr>
            <w:tcW w:w="270" w:type="dxa"/>
          </w:tcPr>
          <w:p w14:paraId="47B201BE" w14:textId="77777777" w:rsidR="00A642A5" w:rsidRPr="00491362" w:rsidRDefault="00A642A5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9AFA4" w14:textId="41162DB3" w:rsidR="00A642A5" w:rsidRPr="00491362" w:rsidRDefault="00A642A5" w:rsidP="00A642A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180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91362">
              <w:rPr>
                <w:rFonts w:ascii="Angsana New" w:hAnsi="Angsana New"/>
                <w:b/>
                <w:bCs/>
                <w:sz w:val="29"/>
                <w:szCs w:val="29"/>
              </w:rPr>
              <w:t>3,278</w:t>
            </w:r>
          </w:p>
        </w:tc>
      </w:tr>
    </w:tbl>
    <w:p w14:paraId="0C9748C9" w14:textId="77777777" w:rsidR="00491362" w:rsidRPr="00491362" w:rsidRDefault="00491362" w:rsidP="004913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2"/>
        </w:rPr>
      </w:pPr>
    </w:p>
    <w:p w14:paraId="19F21C5C" w14:textId="77777777" w:rsidR="00457C4C" w:rsidRPr="00283B03" w:rsidRDefault="00457C4C" w:rsidP="00283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cs/>
        </w:rPr>
        <w:sectPr w:rsidR="00457C4C" w:rsidRPr="00283B03" w:rsidSect="00C05EE3">
          <w:headerReference w:type="default" r:id="rId12"/>
          <w:footerReference w:type="default" r:id="rId13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836C48B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3DF02F71" w14:textId="77777777" w:rsidR="00571348" w:rsidRPr="00571348" w:rsidRDefault="00571348" w:rsidP="0057134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71348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5F0D4214" w14:textId="77777777" w:rsidR="00571348" w:rsidRPr="00BB7D86" w:rsidRDefault="00571348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4"/>
          <w:szCs w:val="4"/>
        </w:rPr>
      </w:pPr>
    </w:p>
    <w:p w14:paraId="681F0181" w14:textId="41A12B77" w:rsidR="0065124E" w:rsidRPr="00BB7D86" w:rsidRDefault="0065124E" w:rsidP="00DD6E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8"/>
          <w:szCs w:val="8"/>
        </w:rPr>
      </w:pPr>
      <w:r w:rsidRPr="00BB7D86">
        <w:rPr>
          <w:rFonts w:ascii="Angsana New" w:hAnsi="Angsana New"/>
          <w:sz w:val="29"/>
          <w:szCs w:val="29"/>
          <w:cs/>
        </w:rPr>
        <w:t xml:space="preserve">เงินลงทุนในบริษัทย่อย ณ วันที่ </w:t>
      </w:r>
      <w:r w:rsidR="008620B8" w:rsidRPr="00BB7D86">
        <w:rPr>
          <w:rFonts w:ascii="Angsana New" w:hAnsi="Angsana New"/>
          <w:sz w:val="29"/>
          <w:szCs w:val="29"/>
        </w:rPr>
        <w:t>31</w:t>
      </w:r>
      <w:r w:rsidR="00503B4C" w:rsidRPr="00BB7D86">
        <w:rPr>
          <w:rFonts w:ascii="Angsana New" w:hAnsi="Angsana New"/>
          <w:sz w:val="29"/>
          <w:szCs w:val="29"/>
          <w:cs/>
        </w:rPr>
        <w:t xml:space="preserve"> </w:t>
      </w:r>
      <w:r w:rsidR="001C10FA" w:rsidRPr="00BB7D86">
        <w:rPr>
          <w:rFonts w:ascii="Angsana New" w:hAnsi="Angsana New" w:hint="cs"/>
          <w:sz w:val="29"/>
          <w:szCs w:val="29"/>
          <w:cs/>
        </w:rPr>
        <w:t>มีนาคม</w:t>
      </w:r>
      <w:r w:rsidRPr="00BB7D86">
        <w:rPr>
          <w:rFonts w:ascii="Angsana New" w:hAnsi="Angsana New"/>
          <w:sz w:val="29"/>
          <w:szCs w:val="29"/>
          <w:cs/>
        </w:rPr>
        <w:t xml:space="preserve"> </w:t>
      </w:r>
      <w:r w:rsidR="008620B8" w:rsidRPr="00BB7D86">
        <w:rPr>
          <w:rFonts w:ascii="Angsana New" w:hAnsi="Angsana New"/>
          <w:sz w:val="29"/>
          <w:szCs w:val="29"/>
        </w:rPr>
        <w:t>256</w:t>
      </w:r>
      <w:r w:rsidR="00C624CF" w:rsidRPr="00BB7D86">
        <w:rPr>
          <w:rFonts w:ascii="Angsana New" w:hAnsi="Angsana New"/>
          <w:sz w:val="29"/>
          <w:szCs w:val="29"/>
        </w:rPr>
        <w:t>4</w:t>
      </w:r>
      <w:r w:rsidR="00503B4C" w:rsidRPr="00BB7D86">
        <w:rPr>
          <w:rFonts w:ascii="Angsana New" w:hAnsi="Angsana New"/>
          <w:sz w:val="29"/>
          <w:szCs w:val="29"/>
          <w:cs/>
        </w:rPr>
        <w:t xml:space="preserve"> </w:t>
      </w:r>
      <w:r w:rsidRPr="00BB7D86">
        <w:rPr>
          <w:rFonts w:ascii="Angsana New" w:hAnsi="Angsana New"/>
          <w:sz w:val="29"/>
          <w:szCs w:val="29"/>
          <w:cs/>
        </w:rPr>
        <w:t>และ</w:t>
      </w:r>
      <w:r w:rsidR="00503B4C" w:rsidRPr="00BB7D86">
        <w:rPr>
          <w:rFonts w:ascii="Angsana New" w:hAnsi="Angsana New"/>
          <w:sz w:val="29"/>
          <w:szCs w:val="29"/>
          <w:cs/>
        </w:rPr>
        <w:t xml:space="preserve"> </w:t>
      </w:r>
      <w:r w:rsidR="000C037D" w:rsidRPr="00BB7D86">
        <w:rPr>
          <w:rFonts w:ascii="Angsana New" w:hAnsi="Angsana New"/>
          <w:sz w:val="29"/>
          <w:szCs w:val="29"/>
        </w:rPr>
        <w:t>31</w:t>
      </w:r>
      <w:r w:rsidR="00503B4C" w:rsidRPr="00BB7D86">
        <w:rPr>
          <w:rFonts w:ascii="Angsana New" w:hAnsi="Angsana New"/>
          <w:sz w:val="29"/>
          <w:szCs w:val="29"/>
          <w:cs/>
        </w:rPr>
        <w:t xml:space="preserve"> </w:t>
      </w:r>
      <w:r w:rsidR="000C037D" w:rsidRPr="00BB7D86">
        <w:rPr>
          <w:rFonts w:ascii="Angsana New" w:hAnsi="Angsana New" w:hint="cs"/>
          <w:sz w:val="29"/>
          <w:szCs w:val="29"/>
          <w:cs/>
        </w:rPr>
        <w:t>ธันวาคม</w:t>
      </w:r>
      <w:r w:rsidRPr="00BB7D86">
        <w:rPr>
          <w:rFonts w:ascii="Angsana New" w:hAnsi="Angsana New"/>
          <w:sz w:val="29"/>
          <w:szCs w:val="29"/>
          <w:cs/>
        </w:rPr>
        <w:t xml:space="preserve"> </w:t>
      </w:r>
      <w:r w:rsidR="008620B8" w:rsidRPr="00BB7D86">
        <w:rPr>
          <w:rFonts w:ascii="Angsana New" w:hAnsi="Angsana New"/>
          <w:sz w:val="29"/>
          <w:szCs w:val="29"/>
        </w:rPr>
        <w:t>25</w:t>
      </w:r>
      <w:r w:rsidR="008A50D5" w:rsidRPr="00BB7D86">
        <w:rPr>
          <w:rFonts w:ascii="Angsana New" w:hAnsi="Angsana New"/>
          <w:sz w:val="29"/>
          <w:szCs w:val="29"/>
        </w:rPr>
        <w:t>6</w:t>
      </w:r>
      <w:r w:rsidR="00C624CF" w:rsidRPr="00BB7D86">
        <w:rPr>
          <w:rFonts w:ascii="Angsana New" w:hAnsi="Angsana New"/>
          <w:sz w:val="29"/>
          <w:szCs w:val="29"/>
        </w:rPr>
        <w:t>3</w:t>
      </w:r>
      <w:r w:rsidR="00503B4C" w:rsidRPr="00BB7D86">
        <w:rPr>
          <w:rFonts w:ascii="Angsana New" w:hAnsi="Angsana New"/>
          <w:sz w:val="29"/>
          <w:szCs w:val="29"/>
          <w:cs/>
        </w:rPr>
        <w:t xml:space="preserve"> </w:t>
      </w:r>
      <w:r w:rsidRPr="00BB7D86">
        <w:rPr>
          <w:rFonts w:ascii="Angsana New" w:hAnsi="Angsana New"/>
          <w:sz w:val="29"/>
          <w:szCs w:val="29"/>
          <w:cs/>
        </w:rPr>
        <w:t>และเงินปันผลรับ</w:t>
      </w:r>
      <w:r w:rsidR="00D85EBF" w:rsidRPr="00BB7D86">
        <w:rPr>
          <w:rFonts w:ascii="Angsana New" w:hAnsi="Angsana New" w:hint="cs"/>
          <w:sz w:val="29"/>
          <w:szCs w:val="29"/>
          <w:cs/>
        </w:rPr>
        <w:t>จากเงินลงทุนสำหรับ</w:t>
      </w:r>
      <w:r w:rsidR="00361715" w:rsidRPr="00BB7D86">
        <w:rPr>
          <w:rFonts w:ascii="Angsana New" w:hAnsi="Angsana New" w:hint="cs"/>
          <w:sz w:val="29"/>
          <w:szCs w:val="29"/>
          <w:cs/>
        </w:rPr>
        <w:t>งวดสามเดือน</w:t>
      </w:r>
      <w:r w:rsidRPr="00BB7D86">
        <w:rPr>
          <w:rFonts w:ascii="Angsana New" w:hAnsi="Angsana New"/>
          <w:sz w:val="29"/>
          <w:szCs w:val="29"/>
          <w:cs/>
        </w:rPr>
        <w:t xml:space="preserve">สิ้นสุดวันที่ </w:t>
      </w:r>
      <w:r w:rsidR="008620B8" w:rsidRPr="00BB7D86">
        <w:rPr>
          <w:rFonts w:ascii="Angsana New" w:hAnsi="Angsana New"/>
          <w:sz w:val="29"/>
          <w:szCs w:val="29"/>
        </w:rPr>
        <w:t>31</w:t>
      </w:r>
      <w:r w:rsidR="001C10FA" w:rsidRPr="00BB7D86">
        <w:rPr>
          <w:rFonts w:ascii="Angsana New" w:hAnsi="Angsana New"/>
          <w:sz w:val="29"/>
          <w:szCs w:val="29"/>
          <w:cs/>
        </w:rPr>
        <w:t xml:space="preserve"> </w:t>
      </w:r>
      <w:r w:rsidR="001C10FA" w:rsidRPr="00BB7D86">
        <w:rPr>
          <w:rFonts w:ascii="Angsana New" w:hAnsi="Angsana New" w:hint="cs"/>
          <w:sz w:val="29"/>
          <w:szCs w:val="29"/>
          <w:cs/>
        </w:rPr>
        <w:t>มีนาคม</w:t>
      </w:r>
      <w:r w:rsidRPr="00BB7D86">
        <w:rPr>
          <w:rFonts w:ascii="Angsana New" w:hAnsi="Angsana New"/>
          <w:sz w:val="29"/>
          <w:szCs w:val="29"/>
          <w:cs/>
        </w:rPr>
        <w:t xml:space="preserve"> มีดังนี้</w:t>
      </w:r>
    </w:p>
    <w:p w14:paraId="08899931" w14:textId="6E910006" w:rsidR="00BF3DAB" w:rsidRPr="00BB7D86" w:rsidRDefault="00BF3DAB" w:rsidP="000C037D">
      <w:pPr>
        <w:pStyle w:val="BodyText"/>
        <w:spacing w:after="0"/>
        <w:jc w:val="thaiDistribute"/>
        <w:rPr>
          <w:rFonts w:ascii="Angsana New" w:hAnsi="Angsana New"/>
          <w:sz w:val="8"/>
          <w:szCs w:val="8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BB7D86" w14:paraId="5D05FA9D" w14:textId="77777777" w:rsidTr="008910A4">
        <w:trPr>
          <w:cantSplit/>
          <w:trHeight w:val="20"/>
          <w:tblHeader/>
        </w:trPr>
        <w:tc>
          <w:tcPr>
            <w:tcW w:w="4476" w:type="dxa"/>
          </w:tcPr>
          <w:p w14:paraId="21C6B2C9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9913" w:type="dxa"/>
            <w:gridSpan w:val="15"/>
            <w:vAlign w:val="center"/>
          </w:tcPr>
          <w:p w14:paraId="5EC59585" w14:textId="7DE94E28" w:rsidR="00BF3DAB" w:rsidRPr="00BB7D86" w:rsidRDefault="00BF3DAB" w:rsidP="008910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F3DAB" w:rsidRPr="00BB7D86" w14:paraId="0D82582F" w14:textId="77777777" w:rsidTr="006C4D90">
        <w:trPr>
          <w:cantSplit/>
          <w:tblHeader/>
        </w:trPr>
        <w:tc>
          <w:tcPr>
            <w:tcW w:w="4476" w:type="dxa"/>
          </w:tcPr>
          <w:p w14:paraId="496C3712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3"/>
          </w:tcPr>
          <w:p w14:paraId="578985CE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51DF08A0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342" w:type="dxa"/>
            <w:gridSpan w:val="3"/>
          </w:tcPr>
          <w:p w14:paraId="745AC554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5951143C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40" w:type="dxa"/>
            <w:gridSpan w:val="3"/>
          </w:tcPr>
          <w:p w14:paraId="16823138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6E8A5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51" w:type="dxa"/>
            <w:gridSpan w:val="3"/>
          </w:tcPr>
          <w:p w14:paraId="6D37B75D" w14:textId="72637F40" w:rsidR="00BF3DAB" w:rsidRPr="00BB7D86" w:rsidRDefault="00F74725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เงินปันผลรับสำหรับ</w:t>
            </w:r>
          </w:p>
        </w:tc>
      </w:tr>
      <w:tr w:rsidR="00BF3DAB" w:rsidRPr="00BB7D86" w14:paraId="39732EC1" w14:textId="77777777" w:rsidTr="006C4D90">
        <w:trPr>
          <w:cantSplit/>
          <w:tblHeader/>
        </w:trPr>
        <w:tc>
          <w:tcPr>
            <w:tcW w:w="4476" w:type="dxa"/>
          </w:tcPr>
          <w:p w14:paraId="5C7DBE0B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5EF083F6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โดยตรง</w:t>
            </w:r>
            <w:r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และโดย</w:t>
            </w:r>
            <w:r w:rsidRPr="00BB7D86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4C0357A6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374648A2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E5D33B7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2340" w:type="dxa"/>
            <w:gridSpan w:val="3"/>
          </w:tcPr>
          <w:p w14:paraId="7895A42E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FC87B77" w14:textId="77777777" w:rsidR="00BF3DAB" w:rsidRPr="00BB7D86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51" w:type="dxa"/>
            <w:gridSpan w:val="3"/>
          </w:tcPr>
          <w:p w14:paraId="6935365B" w14:textId="6E15A997" w:rsidR="00BF3DAB" w:rsidRPr="00BB7D86" w:rsidRDefault="00F74725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งวดสามเดือนสิ้นสุดวันที่</w:t>
            </w:r>
          </w:p>
        </w:tc>
      </w:tr>
      <w:tr w:rsidR="007433E4" w:rsidRPr="00BB7D86" w14:paraId="5C8DE1C7" w14:textId="77777777" w:rsidTr="006C4D90">
        <w:trPr>
          <w:cantSplit/>
          <w:tblHeader/>
        </w:trPr>
        <w:tc>
          <w:tcPr>
            <w:tcW w:w="4476" w:type="dxa"/>
          </w:tcPr>
          <w:p w14:paraId="12D578F5" w14:textId="777777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28E167D" w14:textId="260A49AC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503B4C"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 xml:space="preserve"> 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00177D3" w14:textId="777777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5EBF42" w14:textId="1D0E1E8A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503B4C"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 xml:space="preserve"> 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DC0624" w14:textId="777777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77E471A2" w14:textId="0A9AE9B1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503B4C"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 xml:space="preserve"> 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1E85CE6" w14:textId="777777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A409F93" w14:textId="519220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503B4C"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 xml:space="preserve"> 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C3690D6" w14:textId="777777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45F31B2" w14:textId="54728A34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503B4C"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 xml:space="preserve"> 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230225E0" w14:textId="777777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473BC4C" w14:textId="59519D41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503B4C"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 xml:space="preserve"> 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70B72C0" w14:textId="777777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D3DD9A2" w14:textId="5471F484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503B4C"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 xml:space="preserve"> 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28D30A4C" w14:textId="77777777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3" w:type="dxa"/>
          </w:tcPr>
          <w:p w14:paraId="433ED568" w14:textId="487CCEEF" w:rsidR="007433E4" w:rsidRPr="00BB7D86" w:rsidRDefault="007433E4" w:rsidP="007433E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</w:t>
            </w:r>
            <w:r w:rsidR="00503B4C" w:rsidRPr="00BB7D86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 xml:space="preserve"> 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มีนาคม</w:t>
            </w:r>
          </w:p>
        </w:tc>
      </w:tr>
      <w:tr w:rsidR="00F8558C" w:rsidRPr="00BB7D86" w14:paraId="2BF97738" w14:textId="77777777" w:rsidTr="006C4D90">
        <w:trPr>
          <w:cantSplit/>
          <w:tblHeader/>
        </w:trPr>
        <w:tc>
          <w:tcPr>
            <w:tcW w:w="4476" w:type="dxa"/>
          </w:tcPr>
          <w:p w14:paraId="4A1B77D1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AD075AE" w14:textId="134C44D0" w:rsidR="00F8558C" w:rsidRPr="00BB7D86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256</w:t>
            </w:r>
            <w:r w:rsidR="00673123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A3F4524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84C4101" w14:textId="5FB1F527" w:rsidR="00F8558C" w:rsidRPr="00BB7D86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256</w:t>
            </w:r>
            <w:r w:rsidR="0030756E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066B5C8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1F587B39" w14:textId="2E9DD343" w:rsidR="00F8558C" w:rsidRPr="00BB7D86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256</w:t>
            </w:r>
            <w:r w:rsidR="00673123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07BEAB6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CE81A03" w14:textId="0B956F16" w:rsidR="00F8558C" w:rsidRPr="00BB7D86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256</w:t>
            </w:r>
            <w:r w:rsidR="0030756E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F3AD361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ECC3ED5" w14:textId="62C90292" w:rsidR="00F8558C" w:rsidRPr="00BB7D86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256</w:t>
            </w:r>
            <w:r w:rsidR="00673123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C9317F7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20B4D7A" w14:textId="0B51DFCE" w:rsidR="00F8558C" w:rsidRPr="00BB7D86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256</w:t>
            </w:r>
            <w:r w:rsidR="0030756E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6A806A1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7132901" w14:textId="1823EED2" w:rsidR="00F8558C" w:rsidRPr="00BB7D86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256</w:t>
            </w:r>
            <w:r w:rsidR="00673123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7518CF05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93" w:type="dxa"/>
          </w:tcPr>
          <w:p w14:paraId="53CAF3D8" w14:textId="27F6EA90" w:rsidR="00F8558C" w:rsidRPr="00BB7D86" w:rsidRDefault="00503B4C" w:rsidP="00F8558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256</w:t>
            </w:r>
            <w:r w:rsidR="0030756E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</w:p>
        </w:tc>
      </w:tr>
      <w:tr w:rsidR="00F8558C" w:rsidRPr="00BB7D86" w14:paraId="58629B3F" w14:textId="77777777" w:rsidTr="006C4D90">
        <w:trPr>
          <w:cantSplit/>
        </w:trPr>
        <w:tc>
          <w:tcPr>
            <w:tcW w:w="4476" w:type="dxa"/>
          </w:tcPr>
          <w:p w14:paraId="1C5F5957" w14:textId="77777777" w:rsidR="00F8558C" w:rsidRPr="00BB7D86" w:rsidRDefault="003C1896" w:rsidP="00F8558C">
            <w:pPr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บริษัทย่อ</w:t>
            </w:r>
            <w:r w:rsidRPr="00BB7D8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ย</w:t>
            </w:r>
          </w:p>
        </w:tc>
        <w:tc>
          <w:tcPr>
            <w:tcW w:w="2340" w:type="dxa"/>
            <w:gridSpan w:val="3"/>
          </w:tcPr>
          <w:p w14:paraId="10F328B6" w14:textId="77777777" w:rsidR="00F8558C" w:rsidRPr="00BB7D86" w:rsidRDefault="00F8558C" w:rsidP="00F8558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B6D9A3E" w14:textId="77777777" w:rsidR="00F8558C" w:rsidRPr="00BB7D86" w:rsidRDefault="00F8558C" w:rsidP="00F8558C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16C32B58" w14:textId="77777777" w:rsidR="00F8558C" w:rsidRPr="00BB7D86" w:rsidRDefault="00F8558C" w:rsidP="00F8558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C624CF" w:rsidRPr="00BB7D86" w14:paraId="0CD5A2D3" w14:textId="77777777" w:rsidTr="006C4D90">
        <w:trPr>
          <w:cantSplit/>
        </w:trPr>
        <w:tc>
          <w:tcPr>
            <w:tcW w:w="4476" w:type="dxa"/>
          </w:tcPr>
          <w:p w14:paraId="59EA9647" w14:textId="50E23674" w:rsidR="00C624CF" w:rsidRPr="00BB7D86" w:rsidRDefault="00C624CF" w:rsidP="00C624C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17940C32" w14:textId="7FF1DDD1" w:rsidR="00C624CF" w:rsidRPr="00BB7D86" w:rsidRDefault="00384EE1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100</w:t>
            </w:r>
            <w:r w:rsidR="002D58AF" w:rsidRPr="00BB7D86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5A48AF2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347322E8" w14:textId="7CF39EA5" w:rsidR="00C624CF" w:rsidRPr="00BB7D86" w:rsidRDefault="00C624CF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100</w:t>
            </w:r>
            <w:r w:rsidRPr="00BB7D86">
              <w:rPr>
                <w:rFonts w:ascii="Angsana New" w:hAnsi="Angsana New"/>
                <w:sz w:val="27"/>
                <w:szCs w:val="27"/>
                <w:lang w:bidi="th-TH"/>
              </w:rPr>
              <w:t>.</w:t>
            </w: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00EF293" w14:textId="77777777" w:rsidR="00C624CF" w:rsidRPr="00BB7D86" w:rsidRDefault="00C624CF" w:rsidP="00C624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187CD882" w14:textId="28333398" w:rsidR="00C624CF" w:rsidRPr="00BB7D86" w:rsidRDefault="00384EE1" w:rsidP="0067759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200</w:t>
            </w:r>
            <w:r w:rsidR="00677592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088AA44F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9CE1D33" w14:textId="1EB0FAE3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034317B4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FF116A1" w14:textId="3444E61F" w:rsidR="00C624CF" w:rsidRPr="00BB7D86" w:rsidRDefault="00AF6D39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1EFDE7D9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080" w:type="dxa"/>
          </w:tcPr>
          <w:p w14:paraId="0DB433A5" w14:textId="781C9D32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552E032D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13CC510" w14:textId="0E5D0B67" w:rsidR="00C624CF" w:rsidRPr="00BB7D86" w:rsidRDefault="00AF6D39" w:rsidP="00C624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60F058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68F151A2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C624CF" w:rsidRPr="00BB7D86" w14:paraId="4E4DB616" w14:textId="77777777" w:rsidTr="006C4D90">
        <w:trPr>
          <w:cantSplit/>
        </w:trPr>
        <w:tc>
          <w:tcPr>
            <w:tcW w:w="4476" w:type="dxa"/>
          </w:tcPr>
          <w:p w14:paraId="7AD42C80" w14:textId="418C6B49" w:rsidR="00C624CF" w:rsidRPr="00BB7D86" w:rsidRDefault="00C624CF" w:rsidP="00C624C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38BC1F04" w14:textId="5795D2F8" w:rsidR="00C624CF" w:rsidRPr="00BB7D86" w:rsidRDefault="00384EE1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  <w:r w:rsidR="002D58AF"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3FEA150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7A7F5120" w14:textId="6B52B18C" w:rsidR="00C624CF" w:rsidRPr="00BB7D86" w:rsidRDefault="00C624CF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1583B61" w14:textId="77777777" w:rsidR="00C624CF" w:rsidRPr="00BB7D86" w:rsidRDefault="00C624CF" w:rsidP="00C624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30EAAA5E" w14:textId="1F151427" w:rsidR="00C624CF" w:rsidRPr="00BB7D86" w:rsidRDefault="00677592" w:rsidP="0067759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103,250</w:t>
            </w:r>
          </w:p>
        </w:tc>
        <w:tc>
          <w:tcPr>
            <w:tcW w:w="180" w:type="dxa"/>
          </w:tcPr>
          <w:p w14:paraId="35969F7B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E711406" w14:textId="3355232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103</w:t>
            </w:r>
            <w:r w:rsidRPr="00BB7D8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31A26B7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D4BE9C3" w14:textId="32D43CEA" w:rsidR="00C624CF" w:rsidRPr="00BB7D86" w:rsidRDefault="00AF6D39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0453A8ED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884305E" w14:textId="0B568D48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22403654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471067D" w14:textId="228B1B87" w:rsidR="00C624CF" w:rsidRPr="00BB7D86" w:rsidRDefault="00AF6D39" w:rsidP="00C624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F12B84F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1C3592CE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C624CF" w:rsidRPr="00BB7D86" w14:paraId="559E9AA5" w14:textId="77777777" w:rsidTr="006C4D90">
        <w:trPr>
          <w:cantSplit/>
        </w:trPr>
        <w:tc>
          <w:tcPr>
            <w:tcW w:w="4476" w:type="dxa"/>
          </w:tcPr>
          <w:p w14:paraId="54D02525" w14:textId="42FC992D" w:rsidR="00C624CF" w:rsidRPr="00BB7D86" w:rsidRDefault="00C624CF" w:rsidP="00C624C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502DE7F6" w14:textId="48296A62" w:rsidR="00C624CF" w:rsidRPr="00BB7D86" w:rsidRDefault="00384EE1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  <w:r w:rsidR="002D58AF"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C28BB50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11A6919B" w14:textId="5E7234F4" w:rsidR="00C624CF" w:rsidRPr="00BB7D86" w:rsidRDefault="00C624CF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E2C9ADC" w14:textId="77777777" w:rsidR="00C624CF" w:rsidRPr="00BB7D86" w:rsidRDefault="00C624CF" w:rsidP="00C624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503DC290" w14:textId="296038CC" w:rsidR="00C624CF" w:rsidRPr="00BB7D86" w:rsidRDefault="00677592" w:rsidP="0067759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65,000</w:t>
            </w:r>
          </w:p>
        </w:tc>
        <w:tc>
          <w:tcPr>
            <w:tcW w:w="180" w:type="dxa"/>
          </w:tcPr>
          <w:p w14:paraId="6C5DE394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8F099BA" w14:textId="643261AA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7146633D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459FFDD" w14:textId="76581F5A" w:rsidR="00C624CF" w:rsidRPr="00BB7D86" w:rsidRDefault="00AF6D39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BB99FEB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B38E406" w14:textId="1276B9EF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0907226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780FF1" w14:textId="4DABCADB" w:rsidR="00C624CF" w:rsidRPr="00BB7D86" w:rsidRDefault="00AF6D39" w:rsidP="00C624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087F5F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660B2BDD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C624CF" w:rsidRPr="00BB7D86" w14:paraId="3F002B37" w14:textId="77777777" w:rsidTr="006C4D90">
        <w:trPr>
          <w:cantSplit/>
        </w:trPr>
        <w:tc>
          <w:tcPr>
            <w:tcW w:w="4476" w:type="dxa"/>
          </w:tcPr>
          <w:p w14:paraId="164F4E40" w14:textId="137919BA" w:rsidR="00C624CF" w:rsidRPr="00BB7D86" w:rsidRDefault="00C624CF" w:rsidP="00C624C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7B79A212" w14:textId="5AC4D65A" w:rsidR="00C624CF" w:rsidRPr="00BB7D86" w:rsidRDefault="00384EE1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  <w:r w:rsidR="002D58AF"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44B8EEB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61B682F1" w14:textId="188F7752" w:rsidR="00C624CF" w:rsidRPr="00BB7D86" w:rsidRDefault="00C624CF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1CA52E2" w14:textId="77777777" w:rsidR="00C624CF" w:rsidRPr="00BB7D86" w:rsidRDefault="00C624CF" w:rsidP="00C624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2" w:type="dxa"/>
          </w:tcPr>
          <w:p w14:paraId="39DA8131" w14:textId="6E5CC09D" w:rsidR="00C624CF" w:rsidRPr="00BB7D86" w:rsidRDefault="00677592" w:rsidP="0067759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20,000</w:t>
            </w:r>
          </w:p>
        </w:tc>
        <w:tc>
          <w:tcPr>
            <w:tcW w:w="180" w:type="dxa"/>
          </w:tcPr>
          <w:p w14:paraId="0E9B0D85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6D625D30" w14:textId="6478F028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20</w:t>
            </w:r>
            <w:r w:rsidRPr="00BB7D8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19DEB47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5257F1E9" w14:textId="7AB7B31B" w:rsidR="00C624CF" w:rsidRPr="00BB7D86" w:rsidRDefault="00AF6D39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22,103</w:t>
            </w:r>
          </w:p>
        </w:tc>
        <w:tc>
          <w:tcPr>
            <w:tcW w:w="180" w:type="dxa"/>
          </w:tcPr>
          <w:p w14:paraId="12E85FDF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77B2BAE3" w14:textId="5AD7BF42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22</w:t>
            </w:r>
            <w:r w:rsidRPr="00BB7D8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1EB87E3E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26CFDA08" w14:textId="529211F8" w:rsidR="00C624CF" w:rsidRPr="00BB7D86" w:rsidRDefault="00AF6D39" w:rsidP="00C624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EEC1FA7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13870CBB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C624CF" w:rsidRPr="00BB7D86" w14:paraId="42B48D2E" w14:textId="77777777" w:rsidTr="00900841">
        <w:trPr>
          <w:cantSplit/>
        </w:trPr>
        <w:tc>
          <w:tcPr>
            <w:tcW w:w="4476" w:type="dxa"/>
          </w:tcPr>
          <w:p w14:paraId="0486A930" w14:textId="5A8BBEF9" w:rsidR="00C624CF" w:rsidRPr="00BB7D86" w:rsidRDefault="00C624CF" w:rsidP="00C624C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3D153F80" w14:textId="457E6756" w:rsidR="00C624CF" w:rsidRPr="00BB7D86" w:rsidRDefault="00384EE1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  <w:r w:rsidR="002D58AF"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7331D9A7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5A77D8CC" w14:textId="26690CAB" w:rsidR="00C624CF" w:rsidRPr="00BB7D86" w:rsidRDefault="00C624CF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2C4F123" w14:textId="77777777" w:rsidR="00C624CF" w:rsidRPr="00BB7D86" w:rsidRDefault="00C624CF" w:rsidP="00C624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18639C31" w14:textId="771C6E0F" w:rsidR="00C624CF" w:rsidRPr="00BB7D86" w:rsidRDefault="00677592" w:rsidP="0067759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13,750</w:t>
            </w:r>
          </w:p>
        </w:tc>
        <w:tc>
          <w:tcPr>
            <w:tcW w:w="180" w:type="dxa"/>
          </w:tcPr>
          <w:p w14:paraId="406BBA6C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FDBAB08" w14:textId="7D6C4509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Pr="00BB7D8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93D3E08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D817094" w14:textId="4E21EF38" w:rsidR="00C624CF" w:rsidRPr="00BB7D86" w:rsidRDefault="00AF6D39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13,750</w:t>
            </w:r>
          </w:p>
        </w:tc>
        <w:tc>
          <w:tcPr>
            <w:tcW w:w="180" w:type="dxa"/>
          </w:tcPr>
          <w:p w14:paraId="59C8B608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FC29B3" w14:textId="6FA27B0F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Pr="00BB7D8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7BD874DE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A08555F" w14:textId="48C82BD6" w:rsidR="00C624CF" w:rsidRPr="00BB7D86" w:rsidRDefault="00AF6D39" w:rsidP="00C624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BFE690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18FD2657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C624CF" w:rsidRPr="00BB7D86" w14:paraId="5D13D936" w14:textId="77777777" w:rsidTr="00900841">
        <w:trPr>
          <w:cantSplit/>
        </w:trPr>
        <w:tc>
          <w:tcPr>
            <w:tcW w:w="4476" w:type="dxa"/>
          </w:tcPr>
          <w:p w14:paraId="2398F2AF" w14:textId="73694085" w:rsidR="00C624CF" w:rsidRPr="00BB7D86" w:rsidRDefault="00C624CF" w:rsidP="00C624C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</w:rPr>
              <w:t>บริษัท สแกน เอิร์ธ พาวเวอร์ จำกัด</w:t>
            </w:r>
            <w:r w:rsidR="009F2E9F" w:rsidRPr="00BB7D86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080" w:type="dxa"/>
          </w:tcPr>
          <w:p w14:paraId="3DA2D64D" w14:textId="21560729" w:rsidR="00C624CF" w:rsidRPr="00BB7D86" w:rsidRDefault="00384EE1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  <w:r w:rsidR="002D58AF"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2B0420B0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5866DC2C" w14:textId="562DAA6C" w:rsidR="00C624CF" w:rsidRPr="00BB7D86" w:rsidRDefault="00C624CF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99.97</w:t>
            </w:r>
          </w:p>
        </w:tc>
        <w:tc>
          <w:tcPr>
            <w:tcW w:w="180" w:type="dxa"/>
          </w:tcPr>
          <w:p w14:paraId="7D1974D3" w14:textId="77777777" w:rsidR="00C624CF" w:rsidRPr="00BB7D86" w:rsidRDefault="00C624CF" w:rsidP="00C624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54A3B19F" w14:textId="70A0AF79" w:rsidR="00C624CF" w:rsidRPr="00BB7D86" w:rsidRDefault="00677592" w:rsidP="0067759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1,000</w:t>
            </w:r>
          </w:p>
        </w:tc>
        <w:tc>
          <w:tcPr>
            <w:tcW w:w="180" w:type="dxa"/>
          </w:tcPr>
          <w:p w14:paraId="26E1FB0D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668F6D7" w14:textId="7575AA94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BB7D8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D27D22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1751D2" w14:textId="5CB109BB" w:rsidR="00C624CF" w:rsidRPr="00BB7D86" w:rsidRDefault="00AF6D39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1,000</w:t>
            </w:r>
          </w:p>
        </w:tc>
        <w:tc>
          <w:tcPr>
            <w:tcW w:w="180" w:type="dxa"/>
          </w:tcPr>
          <w:p w14:paraId="02AAE8A4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AB9F16" w14:textId="12D5D525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BB7D86">
              <w:rPr>
                <w:rFonts w:ascii="Angsana New" w:hAnsi="Angsana New"/>
                <w:sz w:val="27"/>
                <w:szCs w:val="27"/>
                <w:lang w:bidi="th-TH"/>
              </w:rPr>
              <w:t>,</w:t>
            </w: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0030215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E73D08B" w14:textId="42469B4A" w:rsidR="00C624CF" w:rsidRPr="00BB7D86" w:rsidRDefault="00AF6D39" w:rsidP="00C624CF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C145A6E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63DE2A91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420EFC" w:rsidRPr="00BB7D86" w14:paraId="7522BA33" w14:textId="77777777" w:rsidTr="00E51269">
        <w:trPr>
          <w:cantSplit/>
          <w:trHeight w:val="344"/>
        </w:trPr>
        <w:tc>
          <w:tcPr>
            <w:tcW w:w="4476" w:type="dxa"/>
          </w:tcPr>
          <w:p w14:paraId="7DA52925" w14:textId="64651E36" w:rsidR="00420EFC" w:rsidRPr="00BB7D86" w:rsidRDefault="00420EFC" w:rsidP="00C624C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sz w:val="27"/>
                <w:szCs w:val="27"/>
                <w:cs/>
              </w:rPr>
              <w:t>บริษัท เก้าก้อง ปิโตรเลียม จำกั</w:t>
            </w:r>
            <w:r w:rsidRPr="00BB7D86">
              <w:rPr>
                <w:rFonts w:ascii="Angsana New" w:hAnsi="Angsana New" w:hint="cs"/>
                <w:sz w:val="27"/>
                <w:szCs w:val="27"/>
                <w:cs/>
              </w:rPr>
              <w:t>ด</w:t>
            </w:r>
          </w:p>
        </w:tc>
        <w:tc>
          <w:tcPr>
            <w:tcW w:w="1080" w:type="dxa"/>
          </w:tcPr>
          <w:p w14:paraId="44287E22" w14:textId="60B1A62A" w:rsidR="00420EFC" w:rsidRPr="00BB7D86" w:rsidRDefault="00384EE1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  <w:r w:rsidR="00420EFC"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607BA468" w14:textId="77777777" w:rsidR="00420EFC" w:rsidRPr="00BB7D86" w:rsidRDefault="00420EFC" w:rsidP="00C62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025F239E" w14:textId="467798A3" w:rsidR="00420EFC" w:rsidRPr="00BB7D86" w:rsidRDefault="00420EFC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16E62537" w14:textId="77777777" w:rsidR="00420EFC" w:rsidRPr="00BB7D86" w:rsidRDefault="00420EFC" w:rsidP="00C624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162E6708" w14:textId="44044A6F" w:rsidR="00420EFC" w:rsidRPr="00BB7D86" w:rsidRDefault="00420EFC" w:rsidP="00420EF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25,250</w:t>
            </w:r>
          </w:p>
        </w:tc>
        <w:tc>
          <w:tcPr>
            <w:tcW w:w="180" w:type="dxa"/>
          </w:tcPr>
          <w:p w14:paraId="0D33634B" w14:textId="77777777" w:rsidR="00420EFC" w:rsidRPr="00BB7D86" w:rsidRDefault="00420EFC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774EF5E" w14:textId="495B060F" w:rsidR="00420EFC" w:rsidRPr="00BB7D86" w:rsidRDefault="00420EFC" w:rsidP="00420EF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2C0FA8B0" w14:textId="77777777" w:rsidR="00420EFC" w:rsidRPr="00BB7D86" w:rsidRDefault="00420EFC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FC742F9" w14:textId="6CC7D59E" w:rsidR="00420EFC" w:rsidRPr="00BB7D86" w:rsidRDefault="00420EFC" w:rsidP="00420EF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276,651</w:t>
            </w:r>
          </w:p>
        </w:tc>
        <w:tc>
          <w:tcPr>
            <w:tcW w:w="180" w:type="dxa"/>
          </w:tcPr>
          <w:p w14:paraId="4A613EE5" w14:textId="77777777" w:rsidR="00420EFC" w:rsidRPr="00BB7D86" w:rsidRDefault="00420EFC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FB6BB86" w14:textId="1644E9BE" w:rsidR="00420EFC" w:rsidRPr="00BB7D86" w:rsidRDefault="00420EFC" w:rsidP="00420EF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7044BF78" w14:textId="77777777" w:rsidR="00420EFC" w:rsidRPr="00BB7D86" w:rsidRDefault="00420EFC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8725CDA" w14:textId="3C640FFC" w:rsidR="00420EFC" w:rsidRPr="00BB7D86" w:rsidRDefault="00420EFC" w:rsidP="00420EF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660CD37" w14:textId="77777777" w:rsidR="00420EFC" w:rsidRPr="00BB7D86" w:rsidRDefault="00420EFC" w:rsidP="00C624C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7AADB5C2" w14:textId="24BE8794" w:rsidR="00420EFC" w:rsidRPr="00BB7D86" w:rsidRDefault="00420EFC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C624CF" w:rsidRPr="00BB7D86" w14:paraId="60CE118B" w14:textId="77777777" w:rsidTr="00E51269">
        <w:trPr>
          <w:cantSplit/>
        </w:trPr>
        <w:tc>
          <w:tcPr>
            <w:tcW w:w="4476" w:type="dxa"/>
          </w:tcPr>
          <w:p w14:paraId="5D80D2F8" w14:textId="4629E8AE" w:rsidR="00AB790A" w:rsidRPr="00BB7D86" w:rsidRDefault="00677592" w:rsidP="00C624C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 w:hint="cs"/>
                <w:sz w:val="27"/>
                <w:szCs w:val="27"/>
                <w:cs/>
              </w:rPr>
              <w:t>บริษัท สแกน ไอซีที จำกัด</w:t>
            </w:r>
            <w:r w:rsidR="00CB10AE" w:rsidRPr="00BB7D86">
              <w:rPr>
                <w:rFonts w:ascii="Angsana New" w:hAnsi="Angsana New" w:hint="cs"/>
                <w:sz w:val="27"/>
                <w:szCs w:val="27"/>
                <w:cs/>
              </w:rPr>
              <w:t xml:space="preserve"> (</w:t>
            </w:r>
            <w:r w:rsidR="00CB10AE" w:rsidRPr="00BB7D86">
              <w:rPr>
                <w:rFonts w:ascii="Angsana New" w:hAnsi="Angsana New"/>
                <w:sz w:val="27"/>
                <w:szCs w:val="27"/>
              </w:rPr>
              <w:t>*</w:t>
            </w:r>
            <w:r w:rsidR="00CB10AE" w:rsidRPr="00BB7D86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</w:tcPr>
          <w:p w14:paraId="322A5294" w14:textId="7780F2AC" w:rsidR="00AB790A" w:rsidRPr="00BB7D86" w:rsidRDefault="00384EE1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51</w:t>
            </w:r>
            <w:r w:rsidR="002D58AF"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CAED37B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79F3D5BE" w14:textId="22D28547" w:rsidR="00AB790A" w:rsidRPr="00BB7D86" w:rsidRDefault="002D58AF" w:rsidP="00C624C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5BE5D8" w14:textId="77777777" w:rsidR="00C624CF" w:rsidRPr="00BB7D86" w:rsidRDefault="00C624CF" w:rsidP="00C624C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</w:tcPr>
          <w:p w14:paraId="528D40D8" w14:textId="0F2D3981" w:rsidR="00AB790A" w:rsidRPr="00BB7D86" w:rsidRDefault="00384EE1" w:rsidP="00420EF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63</w:t>
            </w:r>
            <w:r w:rsidR="00CB10AE"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FFD9336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E0531F2" w14:textId="4FAEA38B" w:rsidR="00AB790A" w:rsidRPr="00BB7D86" w:rsidRDefault="00777B8A" w:rsidP="0089761C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59D4A5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93FC5F0" w14:textId="6BFC34B5" w:rsidR="00AB790A" w:rsidRPr="00BB7D86" w:rsidRDefault="00AF6D39" w:rsidP="00420EFC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63</w:t>
            </w:r>
            <w:r w:rsidR="00CB10AE"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</w:t>
            </w:r>
          </w:p>
        </w:tc>
        <w:tc>
          <w:tcPr>
            <w:tcW w:w="180" w:type="dxa"/>
          </w:tcPr>
          <w:p w14:paraId="0E9955BE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B7B0D6D" w14:textId="1193666F" w:rsidR="00AB790A" w:rsidRPr="00BB7D86" w:rsidRDefault="00AB790A" w:rsidP="0089761C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BED94E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6A33C7B" w14:textId="5ECD73FC" w:rsidR="00AB790A" w:rsidRPr="00BB7D86" w:rsidRDefault="00AF6D39" w:rsidP="00420EF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542EE5" w14:textId="77777777" w:rsidR="00C624CF" w:rsidRPr="00BB7D86" w:rsidRDefault="00C624CF" w:rsidP="00C624C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0B97FCE8" w14:textId="0AE76537" w:rsidR="00AB790A" w:rsidRPr="00BB7D86" w:rsidRDefault="00AF6D39" w:rsidP="00C624C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7B3235" w:rsidRPr="00BB7D86" w14:paraId="07C75728" w14:textId="77777777" w:rsidTr="00E51269">
        <w:trPr>
          <w:cantSplit/>
        </w:trPr>
        <w:tc>
          <w:tcPr>
            <w:tcW w:w="4476" w:type="dxa"/>
          </w:tcPr>
          <w:p w14:paraId="25ABF72F" w14:textId="31ECE3A8" w:rsidR="007B3235" w:rsidRPr="00BB7D86" w:rsidRDefault="007B3235" w:rsidP="007B3235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BB7D86">
              <w:rPr>
                <w:rFonts w:ascii="Angsana New" w:hAnsi="Angsana New" w:hint="cs"/>
                <w:sz w:val="27"/>
                <w:szCs w:val="27"/>
                <w:cs/>
              </w:rPr>
              <w:t>บริษัท เครือข่ายก๊าซ ไทย-ญี่ปุ่น จำกัด (</w:t>
            </w:r>
            <w:r w:rsidRPr="00BB7D86">
              <w:rPr>
                <w:rFonts w:ascii="Angsana New" w:hAnsi="Angsana New"/>
                <w:sz w:val="27"/>
                <w:szCs w:val="27"/>
              </w:rPr>
              <w:t>*</w:t>
            </w:r>
            <w:r w:rsidRPr="00BB7D86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</w:tcPr>
          <w:p w14:paraId="51367FFE" w14:textId="67E67FE4" w:rsidR="007B3235" w:rsidRPr="00BB7D86" w:rsidRDefault="007B3235" w:rsidP="007B3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99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.</w:t>
            </w:r>
            <w:r w:rsidRPr="00BB7D86">
              <w:rPr>
                <w:rFonts w:asciiTheme="majorBidi" w:hAnsiTheme="majorBidi" w:cstheme="majorBidi" w:hint="cs"/>
                <w:sz w:val="27"/>
                <w:szCs w:val="27"/>
                <w:lang w:val="en-US" w:bidi="th-TH"/>
              </w:rPr>
              <w:t>9</w:t>
            </w: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2D91CC6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4E31A82D" w14:textId="10C54232" w:rsidR="007B3235" w:rsidRPr="00BB7D86" w:rsidRDefault="007B3235" w:rsidP="007B3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20DB4CA" w14:textId="77777777" w:rsidR="007B3235" w:rsidRPr="00BB7D86" w:rsidRDefault="007B3235" w:rsidP="007B323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2DD9F8B" w14:textId="7A892F02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4B3E827E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1044D" w14:textId="7BDD5E6D" w:rsidR="007B3235" w:rsidRPr="00BB7D86" w:rsidRDefault="007B3235" w:rsidP="007B3235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1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AEC05B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C1660B6" w14:textId="767C81CB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1,000</w:t>
            </w:r>
          </w:p>
        </w:tc>
        <w:tc>
          <w:tcPr>
            <w:tcW w:w="180" w:type="dxa"/>
          </w:tcPr>
          <w:p w14:paraId="0189176A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53E333" w14:textId="218C2EE0" w:rsidR="007B3235" w:rsidRPr="00BB7D86" w:rsidRDefault="007B3235" w:rsidP="007B3235">
            <w:pPr>
              <w:pStyle w:val="acctfourfigures"/>
              <w:tabs>
                <w:tab w:val="clear" w:pos="765"/>
                <w:tab w:val="decimal" w:pos="574"/>
              </w:tabs>
              <w:spacing w:line="240" w:lineRule="auto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B7D86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3FDD04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10EBE59" w14:textId="19EF1108" w:rsidR="007B3235" w:rsidRPr="00BB7D86" w:rsidRDefault="007B3235" w:rsidP="007B3235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A95066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</w:tcPr>
          <w:p w14:paraId="337E1A65" w14:textId="036D2897" w:rsidR="007B3235" w:rsidRPr="00BB7D86" w:rsidRDefault="007B3235" w:rsidP="007B323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</w:tr>
      <w:tr w:rsidR="007B3235" w:rsidRPr="00BB7D86" w14:paraId="6C2691B2" w14:textId="77777777" w:rsidTr="006C4D90">
        <w:trPr>
          <w:cantSplit/>
        </w:trPr>
        <w:tc>
          <w:tcPr>
            <w:tcW w:w="4476" w:type="dxa"/>
          </w:tcPr>
          <w:p w14:paraId="5C83E35A" w14:textId="23ACF301" w:rsidR="007B3235" w:rsidRPr="00BB7D86" w:rsidRDefault="007B3235" w:rsidP="007B3235">
            <w:pPr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BB7D8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</w:tcPr>
          <w:p w14:paraId="4AB5D613" w14:textId="36946680" w:rsidR="007B3235" w:rsidRPr="00BB7D86" w:rsidRDefault="007B3235" w:rsidP="007B32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3CE283B3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80" w:type="dxa"/>
          </w:tcPr>
          <w:p w14:paraId="58E339FA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</w:tcPr>
          <w:p w14:paraId="2033FE65" w14:textId="77777777" w:rsidR="007B3235" w:rsidRPr="00BB7D86" w:rsidRDefault="007B3235" w:rsidP="007B3235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5B3229D" w14:textId="595EDB15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7D8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429,887</w:t>
            </w:r>
          </w:p>
        </w:tc>
        <w:tc>
          <w:tcPr>
            <w:tcW w:w="180" w:type="dxa"/>
          </w:tcPr>
          <w:p w14:paraId="4443A42C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FDFC3B" w14:textId="6635B458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BB7D86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428,250</w:t>
            </w:r>
          </w:p>
        </w:tc>
        <w:tc>
          <w:tcPr>
            <w:tcW w:w="180" w:type="dxa"/>
          </w:tcPr>
          <w:p w14:paraId="37C251E1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CBF4B0" w14:textId="0DB8875C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 w:hint="cs"/>
                <w:b/>
                <w:bCs/>
                <w:sz w:val="27"/>
                <w:szCs w:val="27"/>
                <w:lang w:val="en-US" w:bidi="th-TH"/>
              </w:rPr>
              <w:t>68</w:t>
            </w:r>
            <w:r w:rsidRPr="00BB7D86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4,445</w:t>
            </w:r>
          </w:p>
        </w:tc>
        <w:tc>
          <w:tcPr>
            <w:tcW w:w="180" w:type="dxa"/>
          </w:tcPr>
          <w:p w14:paraId="0F76D683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101982" w14:textId="6B63C9D8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BB7D8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682</w:t>
            </w:r>
            <w:r w:rsidRPr="00BB7D86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,</w:t>
            </w:r>
            <w:r w:rsidRPr="00BB7D86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4DAF79BA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DA4D1" w14:textId="1DC9F516" w:rsidR="007B3235" w:rsidRPr="00BB7D86" w:rsidRDefault="007B3235" w:rsidP="007B3235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508D45E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4EC8104F" w14:textId="77777777" w:rsidR="007B3235" w:rsidRPr="00BB7D86" w:rsidRDefault="007B3235" w:rsidP="007B323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B7D8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-</w:t>
            </w:r>
          </w:p>
        </w:tc>
      </w:tr>
    </w:tbl>
    <w:p w14:paraId="515423BE" w14:textId="77777777" w:rsidR="00BB7D86" w:rsidRPr="00BB7D86" w:rsidRDefault="00BB7D86" w:rsidP="00433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8"/>
          <w:szCs w:val="8"/>
        </w:rPr>
      </w:pPr>
    </w:p>
    <w:p w14:paraId="645E2C99" w14:textId="3F3F7E37" w:rsidR="009F2E9F" w:rsidRPr="00BB7D86" w:rsidRDefault="009F2E9F" w:rsidP="00433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  <w:sectPr w:rsidR="009F2E9F" w:rsidRPr="00BB7D86" w:rsidSect="00A5139C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BB7D86">
        <w:rPr>
          <w:rFonts w:ascii="Angsana New" w:hAnsi="Angsana New"/>
          <w:sz w:val="28"/>
          <w:szCs w:val="28"/>
        </w:rPr>
        <w:t xml:space="preserve">(*) </w:t>
      </w:r>
      <w:r w:rsidR="007F69A8" w:rsidRPr="007F69A8">
        <w:rPr>
          <w:rFonts w:ascii="Angsana New" w:hAnsi="Angsana New"/>
          <w:sz w:val="28"/>
          <w:szCs w:val="28"/>
          <w:cs/>
        </w:rPr>
        <w:t>ในไตรมาส 4 ปี 2563 และไตรมาส 1 ปี 2564 ที่ประชุมคณะกรรมการของบริษัทมีมติให้ลงทุนในบริษัท สแกน ไอซีที จำกัด และบริษัท เครือข่ายก๊าซไทย-ญี่ปุ่นจำกัด โดยบริษัทถือหุ้นสามัญของแต่ละบริษัทเป็นจำนวน 25</w:t>
      </w:r>
      <w:r w:rsidR="007F69A8" w:rsidRPr="007F69A8">
        <w:rPr>
          <w:rFonts w:ascii="Angsana New" w:hAnsi="Angsana New"/>
          <w:sz w:val="28"/>
          <w:szCs w:val="28"/>
        </w:rPr>
        <w:t>,</w:t>
      </w:r>
      <w:r w:rsidR="007F69A8" w:rsidRPr="007F69A8">
        <w:rPr>
          <w:rFonts w:ascii="Angsana New" w:hAnsi="Angsana New"/>
          <w:sz w:val="28"/>
          <w:szCs w:val="28"/>
          <w:cs/>
        </w:rPr>
        <w:t>500 หุ้น มูลค่าหุ้นละ 100 บาท (เรียกชำระค่าหุ้นร้อยละ 25 ของทุนที่ออกจำหน่าย คิดเป็นจำนวนเงิน 637</w:t>
      </w:r>
      <w:r w:rsidR="007F69A8" w:rsidRPr="007F69A8">
        <w:rPr>
          <w:rFonts w:ascii="Angsana New" w:hAnsi="Angsana New"/>
          <w:sz w:val="28"/>
          <w:szCs w:val="28"/>
        </w:rPr>
        <w:t>,</w:t>
      </w:r>
      <w:r w:rsidR="007F69A8" w:rsidRPr="007F69A8">
        <w:rPr>
          <w:rFonts w:ascii="Angsana New" w:hAnsi="Angsana New"/>
          <w:sz w:val="28"/>
          <w:szCs w:val="28"/>
          <w:cs/>
        </w:rPr>
        <w:t>500 บาท) และจำนวน 9</w:t>
      </w:r>
      <w:r w:rsidR="007F69A8" w:rsidRPr="007F69A8">
        <w:rPr>
          <w:rFonts w:ascii="Angsana New" w:hAnsi="Angsana New"/>
          <w:sz w:val="28"/>
          <w:szCs w:val="28"/>
        </w:rPr>
        <w:t>,</w:t>
      </w:r>
      <w:r w:rsidR="007F69A8" w:rsidRPr="007F69A8">
        <w:rPr>
          <w:rFonts w:ascii="Angsana New" w:hAnsi="Angsana New"/>
          <w:sz w:val="28"/>
          <w:szCs w:val="28"/>
          <w:cs/>
        </w:rPr>
        <w:t>998 หุ้น มูลค่าหุ้นละ 100 บาท ตามลำดับ บริษัททั้งสองแห่งได้จดทะเบียนจัดตั้งกับกระทรวงพาณิชย์เมื่อ วันที่ 18 มกราคม 2564 และ 2 มีนาคม 2564 ตามลำดับ</w:t>
      </w:r>
    </w:p>
    <w:p w14:paraId="0BE1D6E8" w14:textId="62E33686" w:rsidR="00297A37" w:rsidRPr="008910A4" w:rsidRDefault="00297A3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1" w:name="OLE_LINK1"/>
      <w:r w:rsidRPr="008910A4">
        <w:rPr>
          <w:rFonts w:ascii="Angsana New" w:hAnsi="Angsana New"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1FE3647" w14:textId="77777777" w:rsidR="00C2043A" w:rsidRPr="00265B42" w:rsidRDefault="00C2043A" w:rsidP="00297A37">
      <w:pPr>
        <w:ind w:left="540"/>
        <w:rPr>
          <w:rFonts w:ascii="Angsana New" w:hAnsi="Angsana New"/>
          <w:bCs/>
          <w:sz w:val="24"/>
          <w:szCs w:val="24"/>
        </w:rPr>
      </w:pPr>
    </w:p>
    <w:p w14:paraId="4075443E" w14:textId="55B47DEF" w:rsidR="00297A37" w:rsidRDefault="00297A37" w:rsidP="008B574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/>
          <w:sz w:val="30"/>
          <w:szCs w:val="30"/>
          <w:cs/>
        </w:rPr>
        <w:t>ระหว่าง</w:t>
      </w:r>
      <w:r w:rsidR="00361715">
        <w:rPr>
          <w:rFonts w:ascii="Angsana New" w:hAnsi="Angsana New" w:hint="cs"/>
          <w:sz w:val="30"/>
          <w:szCs w:val="30"/>
          <w:cs/>
        </w:rPr>
        <w:t>งวดสามเดือน</w:t>
      </w:r>
      <w:r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ม</w:t>
      </w:r>
      <w:r>
        <w:rPr>
          <w:rFonts w:ascii="Angsana New" w:hAnsi="Angsana New" w:hint="cs"/>
          <w:sz w:val="30"/>
          <w:szCs w:val="30"/>
          <w:cs/>
        </w:rPr>
        <w:t>ีนาคม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FC7309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/>
          <w:sz w:val="30"/>
          <w:szCs w:val="30"/>
          <w:cs/>
        </w:rPr>
        <w:t>มีดังนี้</w:t>
      </w:r>
    </w:p>
    <w:p w14:paraId="6DC7E180" w14:textId="77777777" w:rsidR="00297A37" w:rsidRPr="00265B42" w:rsidRDefault="00297A37" w:rsidP="00297A37">
      <w:pPr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68"/>
        <w:gridCol w:w="270"/>
        <w:gridCol w:w="1176"/>
        <w:gridCol w:w="23"/>
        <w:gridCol w:w="248"/>
        <w:gridCol w:w="15"/>
        <w:gridCol w:w="1153"/>
        <w:gridCol w:w="242"/>
        <w:gridCol w:w="1197"/>
      </w:tblGrid>
      <w:tr w:rsidR="00FE266B" w:rsidRPr="00567AA0" w14:paraId="5F225627" w14:textId="77777777" w:rsidTr="00FA2F94">
        <w:trPr>
          <w:tblHeader/>
        </w:trPr>
        <w:tc>
          <w:tcPr>
            <w:tcW w:w="2095" w:type="pct"/>
          </w:tcPr>
          <w:p w14:paraId="2822E9AE" w14:textId="77777777" w:rsidR="00FE266B" w:rsidRPr="00567AA0" w:rsidRDefault="00FE266B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5" w:type="pct"/>
            <w:gridSpan w:val="4"/>
          </w:tcPr>
          <w:p w14:paraId="7AD4D4CE" w14:textId="77777777" w:rsidR="00FE266B" w:rsidRPr="00567AA0" w:rsidRDefault="00FE266B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1CE4AF36" w14:textId="2DFDC0A9" w:rsidR="00FE266B" w:rsidRPr="00567AA0" w:rsidRDefault="00FE266B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5E6B8D8D" w14:textId="79AB819C" w:rsidR="00FE266B" w:rsidRPr="00567AA0" w:rsidRDefault="00FE266B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3E5" w:rsidRPr="00567AA0" w14:paraId="39BDFDB6" w14:textId="77777777" w:rsidTr="00FE266B">
        <w:trPr>
          <w:trHeight w:val="1109"/>
          <w:tblHeader/>
        </w:trPr>
        <w:tc>
          <w:tcPr>
            <w:tcW w:w="2095" w:type="pct"/>
          </w:tcPr>
          <w:p w14:paraId="3CF1EDD9" w14:textId="77777777" w:rsidR="00297A37" w:rsidRPr="00567AA0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3E74D3" w14:textId="77777777" w:rsidR="00297A37" w:rsidRPr="00567AA0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149811" w14:textId="77777777" w:rsidR="00297A37" w:rsidRPr="00567AA0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541AC713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2540A55" w14:textId="0DD27451" w:rsidR="00D21A58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0D1D1DF9" w14:textId="77777777" w:rsidR="00297A37" w:rsidRPr="00567AA0" w:rsidRDefault="005F0E45" w:rsidP="005F0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297A37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31138AB0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BC4260" w14:textId="77777777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24B3ECF" w14:textId="0AFCEF39" w:rsidR="00D21A58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0BB54E30" w14:textId="77777777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1" w:type="pct"/>
            <w:gridSpan w:val="3"/>
          </w:tcPr>
          <w:p w14:paraId="458549C0" w14:textId="77777777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56B1B13" w14:textId="77777777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8FA76F4" w14:textId="4618949C" w:rsidR="004813E5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BB23A51" w14:textId="7286F87C" w:rsidR="00297A37" w:rsidRPr="00567AA0" w:rsidRDefault="00297A37" w:rsidP="004813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" w:type="pct"/>
          </w:tcPr>
          <w:p w14:paraId="5F7420CC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51B171E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B5287AD" w14:textId="763AC39C" w:rsidR="006B4AEC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03B4C"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282BF761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4813E5" w:rsidRPr="00567AA0" w14:paraId="28181A66" w14:textId="77777777" w:rsidTr="00FE266B">
        <w:trPr>
          <w:trHeight w:val="80"/>
          <w:tblHeader/>
        </w:trPr>
        <w:tc>
          <w:tcPr>
            <w:tcW w:w="2095" w:type="pct"/>
          </w:tcPr>
          <w:p w14:paraId="48BAEECE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5" w:type="pct"/>
            <w:gridSpan w:val="9"/>
          </w:tcPr>
          <w:p w14:paraId="46683DCF" w14:textId="77777777" w:rsidR="00297A37" w:rsidRPr="00567AA0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D50" w:rsidRPr="00567AA0" w14:paraId="4E75B5D1" w14:textId="77777777" w:rsidTr="00FE266B">
        <w:trPr>
          <w:trHeight w:val="80"/>
          <w:tblHeader/>
        </w:trPr>
        <w:tc>
          <w:tcPr>
            <w:tcW w:w="2095" w:type="pct"/>
            <w:vAlign w:val="bottom"/>
          </w:tcPr>
          <w:p w14:paraId="3FB9799F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18" w:type="pct"/>
          </w:tcPr>
          <w:p w14:paraId="497B95F0" w14:textId="44C957DB" w:rsidR="00D66D50" w:rsidRPr="00567AA0" w:rsidRDefault="00166FCB" w:rsidP="00D4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43" w:type="pct"/>
          </w:tcPr>
          <w:p w14:paraId="2533F57A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55D0244" w14:textId="56BC15F0" w:rsidR="00D66D50" w:rsidRPr="00567AA0" w:rsidRDefault="00833292" w:rsidP="00D4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3"/>
          </w:tcPr>
          <w:p w14:paraId="6C2CC657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CC1D711" w14:textId="4BDE0DEB" w:rsidR="00D66D50" w:rsidRPr="00D4767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476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646A8A" w14:textId="77777777" w:rsidR="00D66D50" w:rsidRPr="00567AA0" w:rsidRDefault="00D66D50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57EEEC" w14:textId="3B81B399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54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6D50" w:rsidRPr="00567AA0" w14:paraId="4F1600F8" w14:textId="77777777" w:rsidTr="00FE266B">
        <w:trPr>
          <w:tblHeader/>
        </w:trPr>
        <w:tc>
          <w:tcPr>
            <w:tcW w:w="2095" w:type="pct"/>
          </w:tcPr>
          <w:p w14:paraId="397E0052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  <w:r w:rsidRPr="00567AA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8" w:type="pct"/>
          </w:tcPr>
          <w:p w14:paraId="31DF1F22" w14:textId="05B90BB2" w:rsidR="00D66D50" w:rsidRPr="00567AA0" w:rsidRDefault="00833292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3" w:type="pct"/>
          </w:tcPr>
          <w:p w14:paraId="57BA30EB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F391D9" w14:textId="265FE286" w:rsidR="00D66D50" w:rsidRPr="00567AA0" w:rsidRDefault="00B63B01" w:rsidP="00D4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767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3"/>
          </w:tcPr>
          <w:p w14:paraId="472EE994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3B1FF" w14:textId="7BF15726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540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8" w:type="pct"/>
          </w:tcPr>
          <w:p w14:paraId="07907EAC" w14:textId="77777777" w:rsidR="00D66D50" w:rsidRPr="00567AA0" w:rsidRDefault="00D66D50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D5849DA" w14:textId="0D64152B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540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D66D50" w:rsidRPr="00567AA0" w14:paraId="6516048C" w14:textId="77777777" w:rsidTr="00FE266B">
        <w:trPr>
          <w:tblHeader/>
        </w:trPr>
        <w:tc>
          <w:tcPr>
            <w:tcW w:w="2095" w:type="pct"/>
          </w:tcPr>
          <w:p w14:paraId="1A2FFC98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8" w:type="pct"/>
          </w:tcPr>
          <w:p w14:paraId="3DFA062C" w14:textId="736220E6" w:rsidR="00D66D50" w:rsidRPr="00567AA0" w:rsidRDefault="00833292" w:rsidP="00D4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66F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3BCB8D3E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AF65367" w14:textId="5DA58081" w:rsidR="00D66D50" w:rsidRPr="00567AA0" w:rsidRDefault="00B63B01" w:rsidP="00D4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767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3"/>
          </w:tcPr>
          <w:p w14:paraId="26EA3BA9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2FF8070" w14:textId="6EE73736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4767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EEF0B73" w14:textId="77777777" w:rsidR="00D66D50" w:rsidRPr="00567AA0" w:rsidRDefault="00D66D50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3970E8C" w14:textId="5F93F9A7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540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D66D50" w:rsidRPr="00567AA0" w14:paraId="5753C618" w14:textId="77777777" w:rsidTr="00FE266B">
        <w:trPr>
          <w:tblHeader/>
        </w:trPr>
        <w:tc>
          <w:tcPr>
            <w:tcW w:w="2095" w:type="pct"/>
          </w:tcPr>
          <w:p w14:paraId="18B95A16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8" w:type="pct"/>
          </w:tcPr>
          <w:p w14:paraId="19C1AEB3" w14:textId="0E0BC87D" w:rsidR="00D66D50" w:rsidRPr="00567AA0" w:rsidRDefault="00833292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3657BF0D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F492E23" w14:textId="22868FB4" w:rsidR="00D66D50" w:rsidRPr="00567AA0" w:rsidRDefault="00B63B01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767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47678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151" w:type="pct"/>
            <w:gridSpan w:val="3"/>
          </w:tcPr>
          <w:p w14:paraId="157BDB72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B9E5903" w14:textId="373DF3E0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40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14C9B590" w14:textId="77777777" w:rsidR="00D66D50" w:rsidRPr="00567AA0" w:rsidRDefault="00D66D50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9471741" w14:textId="0C5EDD09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54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4DB2" w:rsidRPr="001E540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E5408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DC4DB2" w:rsidRPr="001E5408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1E54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6D50" w:rsidRPr="00567AA0" w14:paraId="53C3BDDF" w14:textId="77777777" w:rsidTr="00FE266B">
        <w:trPr>
          <w:trHeight w:val="137"/>
          <w:tblHeader/>
        </w:trPr>
        <w:tc>
          <w:tcPr>
            <w:tcW w:w="2095" w:type="pct"/>
          </w:tcPr>
          <w:p w14:paraId="43E36A60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674AEAF" w14:textId="14065AEC" w:rsidR="00D66D50" w:rsidRPr="00567AA0" w:rsidRDefault="00833292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3" w:type="pct"/>
          </w:tcPr>
          <w:p w14:paraId="455E1FD4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6F7E0F5" w14:textId="072C884D" w:rsidR="00D66D50" w:rsidRPr="00567AA0" w:rsidRDefault="00B63B01" w:rsidP="00A62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3"/>
          </w:tcPr>
          <w:p w14:paraId="2E7DE1C9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E4B9A23" w14:textId="469148A7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5408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8" w:type="pct"/>
          </w:tcPr>
          <w:p w14:paraId="2564FA72" w14:textId="77777777" w:rsidR="00D66D50" w:rsidRPr="00567AA0" w:rsidRDefault="00D66D50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DE8B710" w14:textId="6980B2C3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E54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6D50" w:rsidRPr="00567AA0" w14:paraId="02DBF8AA" w14:textId="77777777" w:rsidTr="00FE266B">
        <w:trPr>
          <w:trHeight w:val="370"/>
          <w:tblHeader/>
        </w:trPr>
        <w:tc>
          <w:tcPr>
            <w:tcW w:w="2095" w:type="pct"/>
          </w:tcPr>
          <w:p w14:paraId="175804C8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7A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6BC2E4C" w14:textId="220AC84C" w:rsidR="00D66D50" w:rsidRPr="00567AA0" w:rsidRDefault="00D47678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143" w:type="pct"/>
          </w:tcPr>
          <w:p w14:paraId="1C48D195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09D0EE8" w14:textId="47570C88" w:rsidR="00D66D50" w:rsidRPr="00567AA0" w:rsidRDefault="00B63B01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C4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C4D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151" w:type="pct"/>
            <w:gridSpan w:val="3"/>
          </w:tcPr>
          <w:p w14:paraId="1451A297" w14:textId="77777777" w:rsidR="00D66D50" w:rsidRPr="00567AA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AD73933" w14:textId="72B8EDA4" w:rsidR="00D66D50" w:rsidRPr="001E5408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54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28" w:type="pct"/>
          </w:tcPr>
          <w:p w14:paraId="4DBA11CC" w14:textId="77777777" w:rsidR="00D66D50" w:rsidRPr="00D66D50" w:rsidRDefault="00D66D50" w:rsidP="00D6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7649A8C1" w14:textId="627EC70D" w:rsidR="00D66D50" w:rsidRPr="00D66D50" w:rsidRDefault="00833292" w:rsidP="001E5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E54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C4DB2" w:rsidRPr="001E54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E54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DC4DB2" w:rsidRPr="001E54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1E54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BDF51AC" w14:textId="77777777" w:rsidR="00297A37" w:rsidRPr="00265B42" w:rsidRDefault="00297A37" w:rsidP="00297A37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59231B1" w14:textId="0920802E" w:rsidR="001E5AE2" w:rsidRPr="0001023B" w:rsidRDefault="001E5AE2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20B4A">
        <w:rPr>
          <w:rFonts w:ascii="Angsana New" w:hAnsi="Angsana New"/>
          <w:sz w:val="30"/>
          <w:szCs w:val="30"/>
          <w:cs/>
        </w:rPr>
        <w:t>กลุ่มบริษัทและบริษัทรับรู้ค่าเสื่อมราคาของ</w:t>
      </w:r>
      <w:r w:rsidRPr="00AC377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ไม่รวมสินทรัพย์สิทธิการใช้</w:t>
      </w:r>
      <w:r w:rsidRPr="00320B4A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/>
          <w:sz w:val="30"/>
          <w:szCs w:val="30"/>
        </w:rPr>
        <w:t xml:space="preserve">              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320B4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20B4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20B4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20B4A">
        <w:rPr>
          <w:rFonts w:ascii="Angsana New" w:hAnsi="Angsana New"/>
          <w:sz w:val="30"/>
          <w:szCs w:val="30"/>
          <w:cs/>
        </w:rPr>
        <w:t xml:space="preserve"> </w:t>
      </w:r>
      <w:r w:rsidRPr="00320B4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20B4A">
        <w:rPr>
          <w:rFonts w:ascii="Angsana New" w:hAnsi="Angsana New"/>
          <w:sz w:val="30"/>
          <w:szCs w:val="30"/>
          <w:cs/>
        </w:rPr>
        <w:t xml:space="preserve"> </w:t>
      </w:r>
      <w:r w:rsidRPr="00AA33A6">
        <w:rPr>
          <w:rFonts w:ascii="Angsana New" w:hAnsi="Angsana New"/>
          <w:sz w:val="30"/>
          <w:szCs w:val="30"/>
          <w:cs/>
        </w:rPr>
        <w:t xml:space="preserve">จำนวน </w:t>
      </w:r>
      <w:r w:rsidR="00F76DFD" w:rsidRPr="00AA33A6">
        <w:rPr>
          <w:rFonts w:ascii="Angsana New" w:hAnsi="Angsana New"/>
          <w:sz w:val="30"/>
          <w:szCs w:val="30"/>
        </w:rPr>
        <w:t>3</w:t>
      </w:r>
      <w:r w:rsidR="00DC2237" w:rsidRPr="00AA33A6">
        <w:rPr>
          <w:rFonts w:ascii="Angsana New" w:hAnsi="Angsana New"/>
          <w:sz w:val="30"/>
          <w:szCs w:val="30"/>
        </w:rPr>
        <w:t>6</w:t>
      </w:r>
      <w:r w:rsidR="00F76DFD" w:rsidRPr="00AA33A6">
        <w:rPr>
          <w:rFonts w:ascii="Angsana New" w:hAnsi="Angsana New"/>
          <w:sz w:val="30"/>
          <w:szCs w:val="30"/>
        </w:rPr>
        <w:t>.</w:t>
      </w:r>
      <w:r w:rsidR="00DC2237" w:rsidRPr="00AA33A6">
        <w:rPr>
          <w:rFonts w:ascii="Angsana New" w:hAnsi="Angsana New"/>
          <w:sz w:val="30"/>
          <w:szCs w:val="30"/>
        </w:rPr>
        <w:t>3</w:t>
      </w:r>
      <w:r w:rsidR="00AA7441" w:rsidRPr="00AA33A6">
        <w:rPr>
          <w:rFonts w:ascii="Angsana New" w:hAnsi="Angsana New"/>
          <w:sz w:val="30"/>
          <w:szCs w:val="30"/>
        </w:rPr>
        <w:t>1</w:t>
      </w:r>
      <w:r w:rsidRPr="00AA33A6">
        <w:rPr>
          <w:rFonts w:ascii="Angsana New" w:hAnsi="Angsana New"/>
          <w:sz w:val="30"/>
          <w:szCs w:val="30"/>
        </w:rPr>
        <w:t xml:space="preserve"> </w:t>
      </w:r>
      <w:r w:rsidRPr="00AA33A6">
        <w:rPr>
          <w:rFonts w:ascii="Angsana New" w:hAnsi="Angsana New"/>
          <w:sz w:val="30"/>
          <w:szCs w:val="30"/>
          <w:cs/>
        </w:rPr>
        <w:t>ล้านบาท</w:t>
      </w:r>
      <w:r w:rsidR="001E5408" w:rsidRPr="00AA33A6">
        <w:rPr>
          <w:rFonts w:ascii="Angsana New" w:hAnsi="Angsana New" w:hint="cs"/>
          <w:sz w:val="30"/>
          <w:szCs w:val="30"/>
          <w:cs/>
        </w:rPr>
        <w:t>และ</w:t>
      </w:r>
      <w:r w:rsidR="00FE7665" w:rsidRPr="00AA33A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774E0" w:rsidRPr="00AA33A6">
        <w:rPr>
          <w:rFonts w:ascii="Angsana New" w:hAnsi="Angsana New"/>
          <w:sz w:val="30"/>
          <w:szCs w:val="30"/>
        </w:rPr>
        <w:t>29.91</w:t>
      </w:r>
      <w:r w:rsidR="001E5408" w:rsidRPr="00AA33A6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14892C52" w14:textId="77777777" w:rsidR="001E5AE2" w:rsidRPr="00265B42" w:rsidRDefault="001E5AE2" w:rsidP="001E5A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9060C0A" w14:textId="1BA7C1DA" w:rsidR="002430EB" w:rsidRDefault="002430EB" w:rsidP="00243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ณ</w:t>
      </w:r>
      <w:r w:rsidRPr="00503B4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503B4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03861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503B4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103861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Pr="009458E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9C2312" w:rsidRPr="009458E8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9458E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ที่ดิน อาคารและอุปกรณ์ของกลุ่มบริษัทมูลค่าสุทธิตามบัญชีจำนวน </w:t>
      </w:r>
      <w:r w:rsidR="007070A9">
        <w:rPr>
          <w:rFonts w:asciiTheme="majorBidi" w:hAnsiTheme="majorBidi" w:cstheme="majorBidi"/>
          <w:spacing w:val="4"/>
          <w:sz w:val="30"/>
          <w:szCs w:val="30"/>
        </w:rPr>
        <w:t>708</w:t>
      </w:r>
      <w:r w:rsidRPr="009458E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9458E8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Pr="009458E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1CAD" w:rsidRPr="00281CAD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Pr="009458E8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9458E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458E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9458E8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9C2312" w:rsidRPr="009458E8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458E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81CAD" w:rsidRPr="00281CA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458E8" w:rsidRPr="009458E8">
        <w:rPr>
          <w:rFonts w:asciiTheme="majorBidi" w:hAnsiTheme="majorBidi" w:cstheme="majorBidi"/>
          <w:i/>
          <w:iCs/>
          <w:sz w:val="30"/>
          <w:szCs w:val="30"/>
        </w:rPr>
        <w:t>737</w:t>
      </w:r>
      <w:r w:rsidRPr="009458E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9458E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วงเงินเบิกเกินบัญชีและวงเงินกู้ยืมของกลุ่ม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บริษัทกับสถาบันการเงินใน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</w:p>
    <w:p w14:paraId="5ACBFF7B" w14:textId="4E50312D" w:rsidR="00365E58" w:rsidRPr="00265B42" w:rsidRDefault="00365E58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bookmarkEnd w:id="1"/>
    <w:p w14:paraId="0759DBBC" w14:textId="651DBB95" w:rsidR="00016D17" w:rsidRDefault="00016D17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16D17">
        <w:rPr>
          <w:rFonts w:ascii="Angsana New" w:hAnsi="Angsana New"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6AC19335" w14:textId="37FD6422" w:rsidR="00016D17" w:rsidRPr="00265B42" w:rsidRDefault="00016D17" w:rsidP="00016D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p w14:paraId="0EF74598" w14:textId="2C8CBCAF" w:rsidR="00016D17" w:rsidRPr="007B708F" w:rsidRDefault="00016D17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ณ วันที่ </w:t>
      </w:r>
      <w:r w:rsidR="00D5638C" w:rsidRPr="007B708F">
        <w:rPr>
          <w:rFonts w:asciiTheme="majorBidi" w:hAnsiTheme="majorBidi" w:cstheme="majorBidi"/>
          <w:spacing w:val="4"/>
          <w:sz w:val="30"/>
          <w:szCs w:val="30"/>
        </w:rPr>
        <w:t>31</w:t>
      </w:r>
      <w:r w:rsidR="00281CAD" w:rsidRPr="00281CA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D5638C" w:rsidRPr="007B708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AF5551">
        <w:rPr>
          <w:rFonts w:asciiTheme="majorBidi" w:hAnsiTheme="majorBidi" w:cstheme="majorBidi"/>
          <w:spacing w:val="4"/>
          <w:sz w:val="30"/>
          <w:szCs w:val="30"/>
        </w:rPr>
        <w:t>4</w:t>
      </w:r>
      <w:r w:rsidR="00281CAD" w:rsidRPr="00281CA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</w:t>
      </w:r>
      <w:r w:rsidR="001D25E4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สัญญากู้ยืม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เงิน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ระยะสั้นจากสถาบันการเงิน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ในประเทศหลายแห่งเป็น</w:t>
      </w:r>
      <w:r w:rsidR="00D5638C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จำนวน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รวม</w:t>
      </w:r>
      <w:r w:rsidR="001F290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1F290B">
        <w:rPr>
          <w:rFonts w:asciiTheme="majorBidi" w:hAnsiTheme="majorBidi" w:cstheme="majorBidi"/>
          <w:spacing w:val="4"/>
          <w:sz w:val="30"/>
          <w:szCs w:val="30"/>
        </w:rPr>
        <w:t>1,591.75</w:t>
      </w:r>
      <w:r w:rsidR="00281CAD" w:rsidRPr="00281CA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ล้านบาท</w:t>
      </w:r>
      <w:r w:rsidR="00281CAD" w:rsidRPr="00281CA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281CA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AF5551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281CAD" w:rsidRPr="00281CA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496CF0">
        <w:rPr>
          <w:rFonts w:asciiTheme="majorBidi" w:hAnsiTheme="majorBidi" w:cstheme="majorBidi"/>
          <w:i/>
          <w:iCs/>
          <w:spacing w:val="4"/>
          <w:sz w:val="30"/>
          <w:szCs w:val="30"/>
        </w:rPr>
        <w:t>1,587.86</w:t>
      </w:r>
      <w:r w:rsidR="00281CAD" w:rsidRPr="00281CA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เงินกู้ยืมดังกล่าวมีอัตราดอกเบี้ยร้อยละ</w:t>
      </w:r>
      <w:r w:rsidR="001F290B">
        <w:rPr>
          <w:rFonts w:asciiTheme="majorBidi" w:hAnsiTheme="majorBidi" w:cstheme="majorBidi"/>
          <w:spacing w:val="4"/>
          <w:sz w:val="30"/>
          <w:szCs w:val="30"/>
        </w:rPr>
        <w:t xml:space="preserve">           </w:t>
      </w:r>
      <w:r w:rsidR="00B859AF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939BB">
        <w:rPr>
          <w:rFonts w:asciiTheme="majorBidi" w:hAnsiTheme="majorBidi" w:cstheme="majorBidi"/>
          <w:spacing w:val="4"/>
          <w:sz w:val="30"/>
          <w:szCs w:val="30"/>
        </w:rPr>
        <w:t>2.</w:t>
      </w:r>
      <w:r w:rsidR="001F290B">
        <w:rPr>
          <w:rFonts w:asciiTheme="majorBidi" w:hAnsiTheme="majorBidi" w:cstheme="majorBidi"/>
          <w:spacing w:val="4"/>
          <w:sz w:val="30"/>
          <w:szCs w:val="30"/>
        </w:rPr>
        <w:t>0</w:t>
      </w:r>
      <w:r w:rsidR="00E939B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AA148D">
        <w:rPr>
          <w:rFonts w:asciiTheme="majorBidi" w:hAnsiTheme="majorBidi" w:cstheme="majorBidi"/>
          <w:spacing w:val="4"/>
          <w:sz w:val="30"/>
          <w:szCs w:val="30"/>
        </w:rPr>
        <w:t>-</w:t>
      </w:r>
      <w:r w:rsidR="00E939B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F290B">
        <w:rPr>
          <w:rFonts w:asciiTheme="majorBidi" w:hAnsiTheme="majorBidi" w:cstheme="majorBidi"/>
          <w:spacing w:val="4"/>
          <w:sz w:val="30"/>
          <w:szCs w:val="30"/>
        </w:rPr>
        <w:t>3</w:t>
      </w:r>
      <w:r w:rsidR="00E939BB">
        <w:rPr>
          <w:rFonts w:asciiTheme="majorBidi" w:hAnsiTheme="majorBidi" w:cstheme="majorBidi"/>
          <w:spacing w:val="4"/>
          <w:sz w:val="30"/>
          <w:szCs w:val="30"/>
        </w:rPr>
        <w:t>.</w:t>
      </w:r>
      <w:r w:rsidR="001F290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281CAD" w:rsidRPr="00281CA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ต่อปี</w:t>
      </w:r>
      <w:r w:rsidR="00281CAD" w:rsidRPr="00281CA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(31</w:t>
      </w:r>
      <w:r w:rsidR="00281CAD" w:rsidRPr="00281CA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ธันวาคม 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AF5551">
        <w:rPr>
          <w:rFonts w:asciiTheme="majorBidi" w:hAnsiTheme="majorBidi" w:cstheme="majorBidi"/>
          <w:i/>
          <w:iCs/>
          <w:spacing w:val="4"/>
          <w:sz w:val="30"/>
          <w:szCs w:val="30"/>
        </w:rPr>
        <w:t>3</w:t>
      </w:r>
      <w:r w:rsidR="0016581B" w:rsidRPr="007B708F">
        <w:rPr>
          <w:rFonts w:asciiTheme="majorBidi" w:hAnsiTheme="majorBidi" w:cstheme="majorBidi"/>
          <w:i/>
          <w:iCs/>
          <w:spacing w:val="4"/>
          <w:sz w:val="30"/>
          <w:szCs w:val="30"/>
        </w:rPr>
        <w:t>:</w:t>
      </w:r>
      <w:r w:rsidR="0016581B" w:rsidRPr="007B708F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16581B" w:rsidRPr="00496CF0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ร้อย</w:t>
      </w:r>
      <w:r w:rsidR="0016581B" w:rsidRPr="00C5179D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ละ </w:t>
      </w:r>
      <w:r w:rsidR="0016581B" w:rsidRPr="00C5179D">
        <w:rPr>
          <w:rFonts w:asciiTheme="majorBidi" w:hAnsiTheme="majorBidi" w:cstheme="majorBidi"/>
          <w:i/>
          <w:iCs/>
          <w:spacing w:val="4"/>
          <w:sz w:val="30"/>
          <w:szCs w:val="30"/>
        </w:rPr>
        <w:t>2.4</w:t>
      </w:r>
      <w:r w:rsidR="00281CAD" w:rsidRPr="00C5179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DB36C9" w:rsidRPr="00C5179D">
        <w:rPr>
          <w:rFonts w:asciiTheme="majorBidi" w:hAnsiTheme="majorBidi" w:cstheme="majorBidi"/>
          <w:spacing w:val="4"/>
          <w:sz w:val="30"/>
          <w:szCs w:val="30"/>
        </w:rPr>
        <w:t>-</w:t>
      </w:r>
      <w:r w:rsidR="00281CAD" w:rsidRPr="00C5179D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0E5E10" w:rsidRPr="00C5179D">
        <w:rPr>
          <w:rFonts w:asciiTheme="majorBidi" w:hAnsiTheme="majorBidi" w:cstheme="majorBidi"/>
          <w:i/>
          <w:iCs/>
          <w:spacing w:val="4"/>
          <w:sz w:val="30"/>
          <w:szCs w:val="30"/>
        </w:rPr>
        <w:t>3.2</w:t>
      </w:r>
      <w:r w:rsidR="0016581B" w:rsidRPr="00C5179D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="0016581B" w:rsidRPr="00C5179D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ต่อปี</w:t>
      </w:r>
      <w:r w:rsidR="0016581B" w:rsidRPr="00C5179D">
        <w:rPr>
          <w:rFonts w:asciiTheme="majorBidi" w:hAnsiTheme="majorBidi" w:cstheme="majorBidi"/>
          <w:i/>
          <w:iCs/>
          <w:spacing w:val="4"/>
          <w:sz w:val="30"/>
          <w:szCs w:val="30"/>
        </w:rPr>
        <w:t>)</w:t>
      </w:r>
      <w:r w:rsidR="0016581B" w:rsidRPr="00C5179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02A12" w:rsidRPr="00C5179D">
        <w:rPr>
          <w:rFonts w:asciiTheme="majorBidi" w:hAnsiTheme="majorBidi" w:cstheme="majorBidi" w:hint="cs"/>
          <w:spacing w:val="4"/>
          <w:sz w:val="30"/>
          <w:szCs w:val="30"/>
          <w:cs/>
        </w:rPr>
        <w:t>เงินกู้ยืมระยะสั้น</w:t>
      </w:r>
      <w:r w:rsidR="00D02A12" w:rsidRPr="007B708F">
        <w:rPr>
          <w:rFonts w:asciiTheme="majorBidi" w:hAnsiTheme="majorBidi" w:cstheme="majorBidi" w:hint="cs"/>
          <w:spacing w:val="4"/>
          <w:sz w:val="30"/>
          <w:szCs w:val="30"/>
          <w:cs/>
        </w:rPr>
        <w:t>นี้ไม่มีหลักประกัน</w:t>
      </w:r>
    </w:p>
    <w:p w14:paraId="12BAD94F" w14:textId="252F55A9" w:rsidR="0096075E" w:rsidRPr="00265B42" w:rsidRDefault="0096075E" w:rsidP="00D563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7DB075B9" w14:textId="530E5508" w:rsidR="00194BBC" w:rsidRDefault="0096075E" w:rsidP="0096075E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31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</w:t>
      </w:r>
      <w:r w:rsidR="00AF5551">
        <w:rPr>
          <w:rFonts w:ascii="Angsana New" w:hAnsi="Angsana New"/>
          <w:spacing w:val="-4"/>
          <w:sz w:val="30"/>
          <w:szCs w:val="30"/>
        </w:rPr>
        <w:t>4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</w:t>
      </w:r>
      <w:r w:rsidR="00D02A12">
        <w:rPr>
          <w:rFonts w:ascii="Angsana New" w:hAnsi="Angsana New" w:hint="cs"/>
          <w:spacing w:val="-4"/>
          <w:sz w:val="30"/>
          <w:szCs w:val="30"/>
          <w:cs/>
        </w:rPr>
        <w:t>ใช้จากสถาบันการเงินเป็น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5E6638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8350A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350A7">
        <w:rPr>
          <w:rFonts w:ascii="Angsana New" w:hAnsi="Angsana New"/>
          <w:spacing w:val="-4"/>
          <w:sz w:val="30"/>
          <w:szCs w:val="30"/>
        </w:rPr>
        <w:t>1,130.50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281CAD" w:rsidRPr="00281CAD">
        <w:rPr>
          <w:rFonts w:ascii="Angsana New" w:hAnsi="Angsana New"/>
          <w:spacing w:val="-4"/>
          <w:sz w:val="30"/>
          <w:szCs w:val="30"/>
          <w:cs/>
        </w:rPr>
        <w:t xml:space="preserve">          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>31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F5551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6673A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="00496CF0" w:rsidRPr="0046673A">
        <w:rPr>
          <w:rFonts w:ascii="Angsana New" w:hAnsi="Angsana New"/>
          <w:i/>
          <w:iCs/>
          <w:spacing w:val="-4"/>
          <w:sz w:val="30"/>
          <w:szCs w:val="30"/>
        </w:rPr>
        <w:t>1,147</w:t>
      </w:r>
      <w:r w:rsidRPr="0046673A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96CF0" w:rsidRPr="0046673A">
        <w:rPr>
          <w:rFonts w:ascii="Angsana New" w:hAnsi="Angsana New"/>
          <w:i/>
          <w:iCs/>
          <w:spacing w:val="-4"/>
          <w:sz w:val="30"/>
          <w:szCs w:val="30"/>
        </w:rPr>
        <w:t>55</w:t>
      </w:r>
      <w:r w:rsidR="00281CAD" w:rsidRPr="00281CA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6673A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บาท)</w:t>
      </w:r>
    </w:p>
    <w:p w14:paraId="67E10100" w14:textId="77777777" w:rsidR="00194BBC" w:rsidRDefault="00194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  <w:cs/>
        </w:rPr>
      </w:pPr>
      <w:r>
        <w:rPr>
          <w:rFonts w:ascii="Angsana New" w:hAnsi="Angsana New"/>
          <w:i/>
          <w:iCs/>
          <w:spacing w:val="-4"/>
          <w:sz w:val="30"/>
          <w:szCs w:val="30"/>
          <w:cs/>
        </w:rPr>
        <w:br w:type="page"/>
      </w:r>
    </w:p>
    <w:p w14:paraId="0A541CEC" w14:textId="04D02B8D" w:rsidR="00626AEE" w:rsidRPr="009306AD" w:rsidRDefault="002D4EF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  <w:r w:rsidR="002A559D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57E63F3B" w14:textId="7B930338" w:rsidR="00C70F92" w:rsidRPr="003A69CE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F3C2641" w14:textId="73C10EC1" w:rsidR="00064DED" w:rsidRPr="00064DED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4DED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</w:t>
      </w:r>
      <w:r w:rsidRPr="00344E41">
        <w:rPr>
          <w:rFonts w:ascii="Angsana New" w:hAnsi="Angsana New"/>
          <w:sz w:val="30"/>
          <w:szCs w:val="30"/>
          <w:cs/>
        </w:rPr>
        <w:t xml:space="preserve">มี </w:t>
      </w:r>
      <w:r w:rsidR="00344E41">
        <w:rPr>
          <w:rFonts w:ascii="Angsana New" w:hAnsi="Angsana New"/>
          <w:sz w:val="30"/>
          <w:szCs w:val="30"/>
        </w:rPr>
        <w:t>4</w:t>
      </w:r>
      <w:r w:rsidRPr="00344E41">
        <w:rPr>
          <w:rFonts w:ascii="Angsana New" w:hAnsi="Angsana New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</w:t>
      </w:r>
      <w:r w:rsidRPr="00064DED">
        <w:rPr>
          <w:rFonts w:ascii="Angsana New" w:hAnsi="Angsana New"/>
          <w:sz w:val="30"/>
          <w:szCs w:val="30"/>
          <w:cs/>
        </w:rPr>
        <w:t>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61943F63" w14:textId="17E87BBE" w:rsidR="00064DED" w:rsidRPr="003A69CE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EB6D08" w14:textId="52643DAF" w:rsidR="00265B42" w:rsidRPr="00AD1412" w:rsidRDefault="00265B42" w:rsidP="00265B4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</w:pPr>
      <w:r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ในระหว่าง</w:t>
      </w:r>
      <w:r w:rsidR="00A0139E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 xml:space="preserve">งวดสามเดือนสิ้นสุดวันที่ </w:t>
      </w:r>
      <w:r w:rsidR="00A0139E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31</w:t>
      </w:r>
      <w:r w:rsidR="00A0139E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 xml:space="preserve"> มีนาคม </w:t>
      </w:r>
      <w:r w:rsidR="00A0139E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 xml:space="preserve">2564 </w:t>
      </w:r>
      <w:r w:rsidRPr="00AD1412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กลุ่มบริษัทมีการเปลี่ยนแปลงโครงสร้างภายในองค์กร ซึ่งทำให้ส่วนงานที่รายงานเปลี่ยนแปลงไป ทั้งนี้ กลุ่มบริษัทได้มีการปรับย้อนหลังข้อมูลตามส่วนงานสำหรับงวดก่อน</w:t>
      </w:r>
      <w:r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 xml:space="preserve"> </w:t>
      </w:r>
      <w:r w:rsidRPr="00AD1412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ๆ</w:t>
      </w:r>
      <w:r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 xml:space="preserve"> </w:t>
      </w:r>
      <w:r w:rsidRPr="00AD1412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แล้ว</w:t>
      </w:r>
    </w:p>
    <w:p w14:paraId="32378B51" w14:textId="77777777" w:rsidR="00265B42" w:rsidRPr="003A69CE" w:rsidRDefault="00265B42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EF76AD" w14:textId="0F50A683" w:rsidR="00064DED" w:rsidRPr="00064DED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4DED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3A69CE" w:rsidRDefault="00064DED" w:rsidP="003A69C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lang w:val="en-GB" w:bidi="ar-SA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7740"/>
      </w:tblGrid>
      <w:tr w:rsidR="00064DED" w:rsidRPr="00EE1922" w14:paraId="49158658" w14:textId="77777777" w:rsidTr="00A45880">
        <w:trPr>
          <w:cantSplit/>
          <w:trHeight w:val="1352"/>
        </w:trPr>
        <w:tc>
          <w:tcPr>
            <w:tcW w:w="1530" w:type="dxa"/>
          </w:tcPr>
          <w:p w14:paraId="5B0A8DDD" w14:textId="77777777" w:rsidR="00064DED" w:rsidRPr="00EE1922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EE1922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EE1922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40" w:type="dxa"/>
          </w:tcPr>
          <w:p w14:paraId="3EF145F4" w14:textId="527E986C" w:rsidR="00064DED" w:rsidRPr="00EE1922" w:rsidRDefault="00064DED" w:rsidP="00A45880">
            <w:pPr>
              <w:pStyle w:val="BodyText"/>
              <w:ind w:right="-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922">
              <w:rPr>
                <w:rFonts w:ascii="Angsana New" w:hAnsi="Angsana New"/>
                <w:sz w:val="30"/>
                <w:szCs w:val="30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EE1922">
              <w:rPr>
                <w:rFonts w:ascii="Angsana New" w:hAnsi="Angsana New" w:hint="cs"/>
                <w:sz w:val="30"/>
                <w:szCs w:val="30"/>
                <w:cs/>
              </w:rPr>
              <w:t>และน้ำมัน</w:t>
            </w:r>
            <w:r w:rsidRPr="00EE1922">
              <w:rPr>
                <w:rFonts w:ascii="Angsana New" w:hAnsi="Angsana New"/>
                <w:sz w:val="30"/>
                <w:szCs w:val="30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EE1922">
              <w:rPr>
                <w:rFonts w:ascii="Angsana New" w:hAnsi="Angsana New"/>
                <w:sz w:val="30"/>
                <w:szCs w:val="30"/>
                <w:lang w:bidi="ar-SA"/>
              </w:rPr>
              <w:t>NGV)</w:t>
            </w:r>
            <w:r w:rsidRPr="00EE1922">
              <w:rPr>
                <w:rFonts w:ascii="Angsana New" w:hAnsi="Angsana New"/>
                <w:sz w:val="30"/>
                <w:szCs w:val="30"/>
                <w:cs/>
              </w:rPr>
              <w:t xml:space="preserve"> ธุรกิจก๊าซธรรมชาติอัดสำหรับอุตสาหกรรม (</w:t>
            </w:r>
            <w:proofErr w:type="spellStart"/>
            <w:r w:rsidRPr="00EE1922">
              <w:rPr>
                <w:rFonts w:ascii="Angsana New" w:hAnsi="Angsana New"/>
                <w:sz w:val="30"/>
                <w:szCs w:val="30"/>
                <w:lang w:bidi="ar-SA"/>
              </w:rPr>
              <w:t>iCNG</w:t>
            </w:r>
            <w:proofErr w:type="spellEnd"/>
            <w:r w:rsidRPr="00EE1922">
              <w:rPr>
                <w:rFonts w:ascii="Angsana New" w:hAnsi="Angsana New"/>
                <w:sz w:val="30"/>
                <w:szCs w:val="30"/>
                <w:lang w:bidi="ar-SA"/>
              </w:rPr>
              <w:t>)</w:t>
            </w:r>
            <w:r w:rsidRPr="00EE19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1922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EE1922">
              <w:rPr>
                <w:rFonts w:ascii="Angsana New" w:hAnsi="Angsana New"/>
                <w:sz w:val="30"/>
                <w:szCs w:val="30"/>
                <w:cs/>
              </w:rPr>
              <w:t>ธุรกิจบริการปรับปรุงคุณภาพก๊าซธรรมชาติ (</w:t>
            </w:r>
            <w:r w:rsidRPr="00EE1922">
              <w:rPr>
                <w:rFonts w:ascii="Angsana New" w:hAnsi="Angsana New"/>
                <w:sz w:val="30"/>
                <w:szCs w:val="30"/>
                <w:lang w:bidi="ar-SA"/>
              </w:rPr>
              <w:t>PMS)</w:t>
            </w:r>
            <w:r w:rsidRPr="00EE1922">
              <w:rPr>
                <w:rFonts w:ascii="Angsana New" w:hAnsi="Angsana New"/>
                <w:sz w:val="30"/>
                <w:szCs w:val="30"/>
                <w:cs/>
              </w:rPr>
              <w:t xml:space="preserve"> ธุรกิจ</w:t>
            </w:r>
            <w:r w:rsidR="00422C39" w:rsidRPr="00EE1922">
              <w:rPr>
                <w:rFonts w:ascii="Angsana New" w:hAnsi="Angsana New" w:hint="cs"/>
                <w:sz w:val="30"/>
                <w:szCs w:val="30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EE1922">
              <w:rPr>
                <w:rFonts w:ascii="Angsana New" w:hAnsi="Angsana New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EE1922" w14:paraId="74AB2A67" w14:textId="77777777" w:rsidTr="00422C39">
        <w:trPr>
          <w:cantSplit/>
          <w:trHeight w:val="884"/>
        </w:trPr>
        <w:tc>
          <w:tcPr>
            <w:tcW w:w="1530" w:type="dxa"/>
          </w:tcPr>
          <w:p w14:paraId="59CFBC9A" w14:textId="77777777" w:rsidR="00064DED" w:rsidRPr="00EE1922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EE1922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EE1922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40" w:type="dxa"/>
          </w:tcPr>
          <w:p w14:paraId="11834999" w14:textId="73895677" w:rsidR="00064DED" w:rsidRPr="00EE1922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EE1922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ธุรกิจที่เกี่ยวเนื่องกับ</w:t>
            </w:r>
            <w:r w:rsidR="0014423D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ยานพาหนะ</w:t>
            </w:r>
            <w:r w:rsidRPr="00EE1922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EE1922">
              <w:rPr>
                <w:rFonts w:ascii="Angsan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และอุปกรณ์</w:t>
            </w:r>
            <w:r w:rsidRPr="00EE1922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EE1922" w14:paraId="24E7DDA8" w14:textId="77777777" w:rsidTr="00A45880">
        <w:trPr>
          <w:cantSplit/>
          <w:trHeight w:val="371"/>
        </w:trPr>
        <w:tc>
          <w:tcPr>
            <w:tcW w:w="1530" w:type="dxa"/>
          </w:tcPr>
          <w:p w14:paraId="6586979E" w14:textId="77777777" w:rsidR="00064DED" w:rsidRPr="00EE1922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EE1922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EE1922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40" w:type="dxa"/>
          </w:tcPr>
          <w:p w14:paraId="77737F4E" w14:textId="179C044D" w:rsidR="00064DED" w:rsidRPr="00EE1922" w:rsidRDefault="00064DED" w:rsidP="00A45880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E1922">
              <w:rPr>
                <w:rFonts w:ascii="Angsana New" w:hAnsi="Angsana New"/>
                <w:sz w:val="30"/>
                <w:szCs w:val="30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EE1922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และธุรกิจค้าแผงโซลาร์เซลล์</w:t>
            </w:r>
          </w:p>
        </w:tc>
      </w:tr>
      <w:tr w:rsidR="00AB43AE" w:rsidRPr="00EE1922" w14:paraId="07A3EA98" w14:textId="77777777" w:rsidTr="00A45880">
        <w:trPr>
          <w:cantSplit/>
          <w:trHeight w:val="371"/>
        </w:trPr>
        <w:tc>
          <w:tcPr>
            <w:tcW w:w="1530" w:type="dxa"/>
          </w:tcPr>
          <w:p w14:paraId="53196725" w14:textId="2A852A6E" w:rsidR="00AB43AE" w:rsidRPr="00EE1922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EE1922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EE1922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40" w:type="dxa"/>
          </w:tcPr>
          <w:p w14:paraId="1096E38A" w14:textId="4DE936ED" w:rsidR="00AB43AE" w:rsidRPr="00EE1922" w:rsidRDefault="00326C0D" w:rsidP="00AB43AE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1922">
              <w:rPr>
                <w:rFonts w:ascii="Angsana New" w:hAnsi="Angsana New" w:hint="cs"/>
                <w:sz w:val="30"/>
                <w:szCs w:val="30"/>
                <w:cs/>
              </w:rPr>
              <w:t>ธุรกิจขนส่ง</w:t>
            </w:r>
          </w:p>
        </w:tc>
      </w:tr>
      <w:tr w:rsidR="00AB43AE" w:rsidRPr="00EE1922" w14:paraId="18814C9A" w14:textId="77777777" w:rsidTr="00A45880">
        <w:trPr>
          <w:cantSplit/>
          <w:trHeight w:val="340"/>
        </w:trPr>
        <w:tc>
          <w:tcPr>
            <w:tcW w:w="1530" w:type="dxa"/>
          </w:tcPr>
          <w:p w14:paraId="6E2F357E" w14:textId="77777777" w:rsidR="00AB43AE" w:rsidRPr="00EE1922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EE1922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40" w:type="dxa"/>
          </w:tcPr>
          <w:p w14:paraId="24241D35" w14:textId="6D031F8F" w:rsidR="00AB43AE" w:rsidRPr="00EE1922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E1922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/>
              </w:rPr>
              <w:t xml:space="preserve">ธุรกิจอื่น ๆ </w:t>
            </w:r>
          </w:p>
        </w:tc>
      </w:tr>
    </w:tbl>
    <w:p w14:paraId="72B9C013" w14:textId="77777777" w:rsidR="00064DED" w:rsidRPr="003A69CE" w:rsidRDefault="00064DED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37C8F2E2" w14:textId="34EED93D" w:rsidR="00162222" w:rsidRPr="002F1AE0" w:rsidRDefault="00162222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2F1AE0">
        <w:rPr>
          <w:rFonts w:ascii="Angsana New" w:hAnsi="Angsana New"/>
          <w:i w:val="0"/>
          <w:iCs w:val="0"/>
          <w:sz w:val="30"/>
          <w:szCs w:val="30"/>
          <w:cs/>
        </w:rPr>
        <w:t>ลูกค้ารายใหญ่</w:t>
      </w:r>
    </w:p>
    <w:p w14:paraId="331AA6F6" w14:textId="77777777" w:rsidR="00162222" w:rsidRPr="003A69CE" w:rsidRDefault="00162222" w:rsidP="00162222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</w:p>
    <w:p w14:paraId="7287A76D" w14:textId="2C67E6B8" w:rsidR="00162222" w:rsidRPr="00A42E55" w:rsidRDefault="00162222" w:rsidP="00162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74A44">
        <w:rPr>
          <w:rFonts w:ascii="Angsana New" w:hAnsi="Angsana New" w:hint="cs"/>
          <w:sz w:val="30"/>
          <w:szCs w:val="30"/>
          <w:cs/>
        </w:rPr>
        <w:t>รายได้จากลูกค้ารายใหญ่จากส่วนงาน</w:t>
      </w:r>
      <w:r w:rsidRPr="00F74A44">
        <w:rPr>
          <w:rFonts w:ascii="Angsana New" w:hAnsi="Angsana New"/>
          <w:sz w:val="30"/>
          <w:szCs w:val="30"/>
          <w:cs/>
        </w:rPr>
        <w:t xml:space="preserve">ที่ </w:t>
      </w:r>
      <w:r w:rsidRPr="00F74A44">
        <w:rPr>
          <w:rFonts w:ascii="Angsana New" w:hAnsi="Angsana New"/>
          <w:sz w:val="30"/>
          <w:szCs w:val="30"/>
        </w:rPr>
        <w:t>1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 w:rsidRPr="00F74A4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74A44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503B4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281CA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281CAD">
        <w:rPr>
          <w:rFonts w:ascii="Angsana New" w:hAnsi="Angsana New"/>
          <w:sz w:val="30"/>
          <w:szCs w:val="30"/>
          <w:cs/>
        </w:rPr>
        <w:t xml:space="preserve"> </w:t>
      </w:r>
      <w:r w:rsidRPr="00F74A44">
        <w:rPr>
          <w:rFonts w:ascii="Angsana New" w:hAnsi="Angsana New" w:hint="cs"/>
          <w:sz w:val="30"/>
          <w:szCs w:val="30"/>
          <w:cs/>
        </w:rPr>
        <w:t>เป็นจำนวน</w:t>
      </w:r>
      <w:r w:rsidRPr="00FE2157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84EE1" w:rsidRPr="00384EE1">
        <w:rPr>
          <w:rFonts w:ascii="Angsana New" w:hAnsi="Angsana New" w:hint="cs"/>
          <w:sz w:val="30"/>
          <w:szCs w:val="30"/>
        </w:rPr>
        <w:t>101</w:t>
      </w:r>
      <w:r w:rsidR="00E939BB" w:rsidRPr="00FE2157">
        <w:rPr>
          <w:rFonts w:ascii="Angsana New" w:hAnsi="Angsana New" w:hint="cs"/>
          <w:sz w:val="30"/>
          <w:szCs w:val="30"/>
          <w:cs/>
        </w:rPr>
        <w:t>.</w:t>
      </w:r>
      <w:r w:rsidR="00384EE1" w:rsidRPr="00384EE1">
        <w:rPr>
          <w:rFonts w:ascii="Angsana New" w:hAnsi="Angsana New" w:hint="cs"/>
          <w:sz w:val="30"/>
          <w:szCs w:val="30"/>
        </w:rPr>
        <w:t>05</w:t>
      </w:r>
      <w:r w:rsidR="005C7019">
        <w:rPr>
          <w:rFonts w:ascii="Angsana New" w:hAnsi="Angsana New"/>
          <w:sz w:val="30"/>
          <w:szCs w:val="30"/>
        </w:rPr>
        <w:t xml:space="preserve"> </w:t>
      </w:r>
      <w:r w:rsidRPr="00FE2157">
        <w:rPr>
          <w:rFonts w:ascii="Angsana New" w:hAnsi="Angsana New" w:hint="cs"/>
          <w:sz w:val="30"/>
          <w:szCs w:val="30"/>
          <w:cs/>
        </w:rPr>
        <w:t>ล้าน</w:t>
      </w:r>
      <w:r w:rsidRPr="00F74A44">
        <w:rPr>
          <w:rFonts w:ascii="Angsana New" w:hAnsi="Angsana New" w:hint="cs"/>
          <w:sz w:val="30"/>
          <w:szCs w:val="30"/>
          <w:cs/>
        </w:rPr>
        <w:t>บาท</w:t>
      </w:r>
      <w:r w:rsidRPr="00503B4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6</w:t>
      </w:r>
      <w:r>
        <w:rPr>
          <w:rFonts w:ascii="Angsana New" w:hAnsi="Angsana New"/>
          <w:i/>
          <w:iCs/>
          <w:spacing w:val="4"/>
          <w:sz w:val="30"/>
          <w:szCs w:val="30"/>
        </w:rPr>
        <w:t>3</w:t>
      </w:r>
      <w:r w:rsidRPr="00E367C3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Pr="00E367C3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E367C3">
        <w:rPr>
          <w:rFonts w:ascii="Angsana New" w:hAnsi="Angsana New"/>
          <w:i/>
          <w:iCs/>
          <w:spacing w:val="4"/>
          <w:sz w:val="30"/>
          <w:szCs w:val="30"/>
        </w:rPr>
        <w:t>116.70</w:t>
      </w:r>
      <w:r w:rsidRPr="00E367C3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E367C3">
        <w:rPr>
          <w:rFonts w:ascii="Angsana New" w:hAnsi="Angsana New" w:hint="cs"/>
          <w:i/>
          <w:iCs/>
          <w:spacing w:val="4"/>
          <w:sz w:val="30"/>
          <w:szCs w:val="30"/>
          <w:cs/>
        </w:rPr>
        <w:t>ล้านบาท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)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14:paraId="038956C6" w14:textId="77777777" w:rsidR="00162222" w:rsidRPr="003A69CE" w:rsidRDefault="00162222" w:rsidP="00162222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DAD4BAA" w14:textId="77777777" w:rsidR="00455EDE" w:rsidRPr="00491F71" w:rsidRDefault="00455EDE" w:rsidP="00455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1F71">
        <w:rPr>
          <w:rFonts w:ascii="Angsana New" w:hAnsi="Angsana New"/>
          <w:sz w:val="30"/>
          <w:szCs w:val="30"/>
          <w:cs/>
        </w:rPr>
        <w:t xml:space="preserve">ข้อมูลทางการเงินจำแนกตามกลุ่มธุรกิจสำหรับงวดสามเดือนสิ้นสุดวันที่ </w:t>
      </w:r>
      <w:r w:rsidRPr="00491F71">
        <w:rPr>
          <w:rFonts w:ascii="Angsana New" w:hAnsi="Angsana New"/>
          <w:sz w:val="30"/>
          <w:szCs w:val="30"/>
        </w:rPr>
        <w:t>31</w:t>
      </w:r>
      <w:r w:rsidRPr="00491F71">
        <w:rPr>
          <w:rFonts w:ascii="Angsana New" w:hAnsi="Angsana New"/>
          <w:sz w:val="30"/>
          <w:szCs w:val="30"/>
          <w:cs/>
        </w:rPr>
        <w:t xml:space="preserve"> </w:t>
      </w:r>
      <w:r w:rsidRPr="00491F71">
        <w:rPr>
          <w:rFonts w:ascii="Angsana New" w:hAnsi="Angsana New" w:hint="cs"/>
          <w:sz w:val="30"/>
          <w:szCs w:val="30"/>
          <w:cs/>
        </w:rPr>
        <w:t>มีนาคม</w:t>
      </w:r>
      <w:r w:rsidRPr="00491F7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272E5FF" w14:textId="6A9F3571" w:rsidR="00AE1CE7" w:rsidRDefault="00AE1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  <w:sectPr w:rsidR="00AE1CE7" w:rsidSect="00A62754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571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1530"/>
        <w:gridCol w:w="629"/>
        <w:gridCol w:w="250"/>
        <w:gridCol w:w="559"/>
        <w:gridCol w:w="270"/>
        <w:gridCol w:w="630"/>
        <w:gridCol w:w="273"/>
        <w:gridCol w:w="630"/>
        <w:gridCol w:w="270"/>
        <w:gridCol w:w="630"/>
        <w:gridCol w:w="242"/>
        <w:gridCol w:w="658"/>
        <w:gridCol w:w="236"/>
        <w:gridCol w:w="664"/>
        <w:gridCol w:w="236"/>
        <w:gridCol w:w="664"/>
        <w:gridCol w:w="236"/>
        <w:gridCol w:w="664"/>
        <w:gridCol w:w="270"/>
        <w:gridCol w:w="630"/>
        <w:gridCol w:w="236"/>
        <w:gridCol w:w="664"/>
        <w:gridCol w:w="276"/>
        <w:gridCol w:w="624"/>
        <w:gridCol w:w="236"/>
        <w:gridCol w:w="664"/>
        <w:gridCol w:w="236"/>
        <w:gridCol w:w="35"/>
        <w:gridCol w:w="629"/>
        <w:gridCol w:w="270"/>
        <w:gridCol w:w="630"/>
        <w:gridCol w:w="270"/>
        <w:gridCol w:w="630"/>
      </w:tblGrid>
      <w:tr w:rsidR="00AE1CE7" w:rsidRPr="0044787F" w14:paraId="25441EEB" w14:textId="1528F2C0" w:rsidTr="00DC4A47">
        <w:trPr>
          <w:trHeight w:val="225"/>
          <w:tblHeader/>
        </w:trPr>
        <w:tc>
          <w:tcPr>
            <w:tcW w:w="1530" w:type="dxa"/>
            <w:noWrap/>
          </w:tcPr>
          <w:p w14:paraId="1CEE4779" w14:textId="77777777" w:rsidR="00AE1CE7" w:rsidRPr="0044787F" w:rsidRDefault="00AE1CE7" w:rsidP="00AE1CE7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14041" w:type="dxa"/>
            <w:gridSpan w:val="32"/>
          </w:tcPr>
          <w:p w14:paraId="5EF572CF" w14:textId="6D22CF2A" w:rsidR="00AE1CE7" w:rsidRPr="0044787F" w:rsidRDefault="00A0139E" w:rsidP="00AE1CE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="00AE1CE7"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AE1CE7" w:rsidRPr="0044787F" w14:paraId="56ADC0FF" w14:textId="09425ED9" w:rsidTr="00DC4A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4A74E9B8" w14:textId="77777777" w:rsidR="00AE1CE7" w:rsidRPr="0044787F" w:rsidRDefault="00AE1CE7" w:rsidP="00AE1CE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438" w:type="dxa"/>
            <w:gridSpan w:val="3"/>
          </w:tcPr>
          <w:p w14:paraId="023713A3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15F8F4E3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3" w:type="dxa"/>
            <w:gridSpan w:val="3"/>
          </w:tcPr>
          <w:p w14:paraId="0AD76370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040E884C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3C8F7F76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6819A004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3A1CA49A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7E3780A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6C811E80" w14:textId="3C204058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307C12E8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3"/>
          </w:tcPr>
          <w:p w14:paraId="22EE123E" w14:textId="5976B92D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6" w:type="dxa"/>
          </w:tcPr>
          <w:p w14:paraId="223EA4B3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564" w:type="dxa"/>
            <w:gridSpan w:val="4"/>
          </w:tcPr>
          <w:p w14:paraId="58412824" w14:textId="42A31645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70" w:type="dxa"/>
          </w:tcPr>
          <w:p w14:paraId="72F39303" w14:textId="77777777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523D50AC" w14:textId="1EEFF86D" w:rsidR="00AE1CE7" w:rsidRPr="0044787F" w:rsidRDefault="00AE1CE7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D56C2E" w:rsidRPr="0044787F" w14:paraId="1415806F" w14:textId="154CA5E9" w:rsidTr="00DC4A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  <w:hideMark/>
          </w:tcPr>
          <w:p w14:paraId="62D1E142" w14:textId="77777777" w:rsidR="00D56C2E" w:rsidRPr="0044787F" w:rsidRDefault="00D56C2E" w:rsidP="00D56C2E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31</w:t>
            </w:r>
            <w:r w:rsidRPr="0044787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มีนาคม</w:t>
            </w:r>
          </w:p>
        </w:tc>
        <w:tc>
          <w:tcPr>
            <w:tcW w:w="629" w:type="dxa"/>
          </w:tcPr>
          <w:p w14:paraId="28BB8D06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E1DF62C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50" w:type="dxa"/>
          </w:tcPr>
          <w:p w14:paraId="1E79CB68" w14:textId="77777777" w:rsidR="00D56C2E" w:rsidRPr="0044787F" w:rsidRDefault="00D56C2E" w:rsidP="00D56C2E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17D0AF4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51A18FD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053DA6C3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333C44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D9BC3BD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4BB0E4A1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C3FCC74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693616C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2F0D3990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9660E2C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B3A850D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1F0F201D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224FAA97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5502338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E63F64E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BECFBCE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D84F622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70E3708F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06201AD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AE7410F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04B7B5EB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6CAA734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77D3D85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1AAE0A09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1C3B258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B9DA0D9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9309E98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940E723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9F01337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1A1DF53B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A55A085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1FBB7C1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00C52BC0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2C26EA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DDA165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4885827C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4EBA8A9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FB23E87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2B90D1EF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2A92F1D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00461BF" w14:textId="2F810A42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74A24CCA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4734B97" w14:textId="77777777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3885A3CD" w14:textId="5627A084" w:rsidR="00D56C2E" w:rsidRPr="0044787F" w:rsidRDefault="00D56C2E" w:rsidP="00D56C2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2563</w:t>
            </w:r>
          </w:p>
        </w:tc>
      </w:tr>
      <w:tr w:rsidR="00D56C2E" w:rsidRPr="0044787F" w14:paraId="7BE6F8E4" w14:textId="79E9C63D" w:rsidTr="00DC4A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530" w:type="dxa"/>
            <w:vAlign w:val="bottom"/>
          </w:tcPr>
          <w:p w14:paraId="5ED4EB98" w14:textId="77777777" w:rsidR="00D56C2E" w:rsidRPr="0044787F" w:rsidRDefault="00D56C2E" w:rsidP="00AE1CE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041" w:type="dxa"/>
            <w:gridSpan w:val="32"/>
          </w:tcPr>
          <w:p w14:paraId="1866F90A" w14:textId="3DB8C627" w:rsidR="00D56C2E" w:rsidRPr="0044787F" w:rsidRDefault="00D56C2E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5C1D99" w:rsidRPr="0044787F" w14:paraId="5A68710D" w14:textId="416CB73F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0BFB607" w14:textId="1C5EECDD" w:rsidR="005C1D99" w:rsidRPr="0044787F" w:rsidRDefault="005C1D99" w:rsidP="005C1D9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29" w:type="dxa"/>
            <w:vAlign w:val="bottom"/>
          </w:tcPr>
          <w:p w14:paraId="25B6EE21" w14:textId="2EB2EAED" w:rsidR="005C1D99" w:rsidRPr="0044787F" w:rsidRDefault="005C1D99" w:rsidP="00B37304">
            <w:pPr>
              <w:pStyle w:val="BodyText"/>
              <w:tabs>
                <w:tab w:val="clear" w:pos="454"/>
                <w:tab w:val="clear" w:pos="680"/>
                <w:tab w:val="left" w:pos="408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257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44787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024</w:t>
            </w:r>
          </w:p>
        </w:tc>
        <w:tc>
          <w:tcPr>
            <w:tcW w:w="250" w:type="dxa"/>
            <w:vAlign w:val="bottom"/>
          </w:tcPr>
          <w:p w14:paraId="75DA3BAE" w14:textId="77777777" w:rsidR="005C1D99" w:rsidRPr="0044787F" w:rsidRDefault="005C1D99" w:rsidP="005C1D9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0307E4B" w14:textId="577DFA37" w:rsidR="005C1D99" w:rsidRPr="0044787F" w:rsidRDefault="005C1D99" w:rsidP="00612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312,752</w:t>
            </w:r>
          </w:p>
        </w:tc>
        <w:tc>
          <w:tcPr>
            <w:tcW w:w="270" w:type="dxa"/>
            <w:vAlign w:val="bottom"/>
          </w:tcPr>
          <w:p w14:paraId="6F69D54A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A28741D" w14:textId="51BF675C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3" w:type="dxa"/>
            <w:vAlign w:val="bottom"/>
          </w:tcPr>
          <w:p w14:paraId="0CFB5CAC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21EE7B0" w14:textId="3B3FE602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19,129</w:t>
            </w:r>
          </w:p>
        </w:tc>
        <w:tc>
          <w:tcPr>
            <w:tcW w:w="270" w:type="dxa"/>
            <w:vAlign w:val="bottom"/>
          </w:tcPr>
          <w:p w14:paraId="16AAFD11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BB3C82" w14:textId="03FD5CD8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22,208</w:t>
            </w:r>
          </w:p>
        </w:tc>
        <w:tc>
          <w:tcPr>
            <w:tcW w:w="242" w:type="dxa"/>
            <w:vAlign w:val="bottom"/>
          </w:tcPr>
          <w:p w14:paraId="020D1E13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C476005" w14:textId="48B1E9CF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15,592</w:t>
            </w:r>
          </w:p>
        </w:tc>
        <w:tc>
          <w:tcPr>
            <w:tcW w:w="236" w:type="dxa"/>
            <w:vAlign w:val="bottom"/>
          </w:tcPr>
          <w:p w14:paraId="693B8498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B5AB7D3" w14:textId="082D9C69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36" w:type="dxa"/>
            <w:vAlign w:val="bottom"/>
          </w:tcPr>
          <w:p w14:paraId="524AF61D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0D095EC" w14:textId="7AD6074F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48,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658</w:t>
            </w:r>
          </w:p>
        </w:tc>
        <w:tc>
          <w:tcPr>
            <w:tcW w:w="236" w:type="dxa"/>
          </w:tcPr>
          <w:p w14:paraId="7D143AF9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C276429" w14:textId="5E00CA65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25,999</w:t>
            </w:r>
          </w:p>
        </w:tc>
        <w:tc>
          <w:tcPr>
            <w:tcW w:w="270" w:type="dxa"/>
          </w:tcPr>
          <w:p w14:paraId="5E3A3C8E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B31EE3F" w14:textId="4378115E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61,442</w:t>
            </w:r>
          </w:p>
        </w:tc>
        <w:tc>
          <w:tcPr>
            <w:tcW w:w="236" w:type="dxa"/>
            <w:vAlign w:val="bottom"/>
          </w:tcPr>
          <w:p w14:paraId="458DDED9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EAAFD53" w14:textId="21FFFDA8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377,293</w:t>
            </w:r>
          </w:p>
        </w:tc>
        <w:tc>
          <w:tcPr>
            <w:tcW w:w="276" w:type="dxa"/>
            <w:vAlign w:val="bottom"/>
          </w:tcPr>
          <w:p w14:paraId="30C558D5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DEDAAA3" w14:textId="6B148B4B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457,573</w:t>
            </w:r>
          </w:p>
        </w:tc>
        <w:tc>
          <w:tcPr>
            <w:tcW w:w="236" w:type="dxa"/>
            <w:vAlign w:val="bottom"/>
          </w:tcPr>
          <w:p w14:paraId="41B7FF17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AC1E0F5" w14:textId="1D25EB0C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0ADFFB69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DBCADE8" w14:textId="280A6CEF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270" w:type="dxa"/>
          </w:tcPr>
          <w:p w14:paraId="41595A37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BC7A561" w14:textId="40226801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377,293</w:t>
            </w:r>
          </w:p>
        </w:tc>
        <w:tc>
          <w:tcPr>
            <w:tcW w:w="270" w:type="dxa"/>
          </w:tcPr>
          <w:p w14:paraId="4C85032C" w14:textId="7777777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2BEB1B9" w14:textId="293489AF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457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,573</w:t>
            </w:r>
          </w:p>
        </w:tc>
      </w:tr>
      <w:tr w:rsidR="005C1D99" w:rsidRPr="0044787F" w14:paraId="5E58E032" w14:textId="68B4C4C5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3C5DC68" w14:textId="3727FD0C" w:rsidR="005C1D99" w:rsidRPr="0044787F" w:rsidRDefault="005C1D99" w:rsidP="005C1D9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08A57613" w14:textId="40FE2EF0" w:rsidR="005C1D99" w:rsidRPr="0044787F" w:rsidRDefault="005C1D99" w:rsidP="005C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5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44787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006</w:t>
            </w:r>
          </w:p>
        </w:tc>
        <w:tc>
          <w:tcPr>
            <w:tcW w:w="250" w:type="dxa"/>
            <w:vAlign w:val="bottom"/>
          </w:tcPr>
          <w:p w14:paraId="4EAF66C8" w14:textId="77777777" w:rsidR="005C1D99" w:rsidRPr="0044787F" w:rsidRDefault="005C1D99" w:rsidP="005C1D9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3A06E31E" w14:textId="16F4E9E6" w:rsidR="005C1D99" w:rsidRPr="0044787F" w:rsidRDefault="005C1D99" w:rsidP="00612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4,517</w:t>
            </w:r>
          </w:p>
        </w:tc>
        <w:tc>
          <w:tcPr>
            <w:tcW w:w="270" w:type="dxa"/>
            <w:vAlign w:val="bottom"/>
          </w:tcPr>
          <w:p w14:paraId="3543D54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65A0DC4" w14:textId="36ED159B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7CECD2D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3A2214B" w14:textId="1D679CBE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DE4344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6B76A0F" w14:textId="29DF7029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156C6D23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7BA38737" w14:textId="6C637666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B874F54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0FB1738" w14:textId="58D619E5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5,467</w:t>
            </w:r>
          </w:p>
        </w:tc>
        <w:tc>
          <w:tcPr>
            <w:tcW w:w="236" w:type="dxa"/>
            <w:vAlign w:val="bottom"/>
          </w:tcPr>
          <w:p w14:paraId="5BB680A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3737C0A" w14:textId="7FE35ADB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7,163</w:t>
            </w:r>
          </w:p>
        </w:tc>
        <w:tc>
          <w:tcPr>
            <w:tcW w:w="236" w:type="dxa"/>
          </w:tcPr>
          <w:p w14:paraId="006A4389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7AD7F38" w14:textId="5F616892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1,583</w:t>
            </w:r>
          </w:p>
        </w:tc>
        <w:tc>
          <w:tcPr>
            <w:tcW w:w="270" w:type="dxa"/>
          </w:tcPr>
          <w:p w14:paraId="25F62D69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038DE9C" w14:textId="703F2D05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1,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928</w:t>
            </w:r>
          </w:p>
        </w:tc>
        <w:tc>
          <w:tcPr>
            <w:tcW w:w="236" w:type="dxa"/>
            <w:vAlign w:val="bottom"/>
          </w:tcPr>
          <w:p w14:paraId="50C0F77A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5E2DBAA" w14:textId="74B2E946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12,056</w:t>
            </w:r>
          </w:p>
        </w:tc>
        <w:tc>
          <w:tcPr>
            <w:tcW w:w="276" w:type="dxa"/>
          </w:tcPr>
          <w:p w14:paraId="3B11C227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33523141" w14:textId="0E30B9C1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13,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608</w:t>
            </w:r>
          </w:p>
        </w:tc>
        <w:tc>
          <w:tcPr>
            <w:tcW w:w="236" w:type="dxa"/>
            <w:vAlign w:val="bottom"/>
          </w:tcPr>
          <w:p w14:paraId="7338515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29588CA" w14:textId="52B6E13B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(12,056)</w:t>
            </w:r>
          </w:p>
        </w:tc>
        <w:tc>
          <w:tcPr>
            <w:tcW w:w="271" w:type="dxa"/>
            <w:gridSpan w:val="2"/>
            <w:vAlign w:val="bottom"/>
          </w:tcPr>
          <w:p w14:paraId="4DAD95E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175CCE09" w14:textId="3301DBBA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,608)</w:t>
            </w:r>
          </w:p>
        </w:tc>
        <w:tc>
          <w:tcPr>
            <w:tcW w:w="270" w:type="dxa"/>
          </w:tcPr>
          <w:p w14:paraId="024BF2C6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5320A56" w14:textId="02FCB83F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B355AF7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9EDAD1B" w14:textId="5F92CF58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5C1D99" w:rsidRPr="0044787F" w14:paraId="00E62F8C" w14:textId="2E16D919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29DCF75" w14:textId="31060E03" w:rsidR="005C1D99" w:rsidRPr="0044787F" w:rsidRDefault="005C1D99" w:rsidP="005C1D9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6593A71" w14:textId="204FC1D8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262,030</w:t>
            </w:r>
          </w:p>
        </w:tc>
        <w:tc>
          <w:tcPr>
            <w:tcW w:w="250" w:type="dxa"/>
          </w:tcPr>
          <w:p w14:paraId="2823AB16" w14:textId="77777777" w:rsidR="005C1D99" w:rsidRPr="0044787F" w:rsidRDefault="005C1D99" w:rsidP="005C1D9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4335D7A6" w14:textId="4CBDCED5" w:rsidR="005C1D99" w:rsidRPr="0044787F" w:rsidRDefault="005C1D99" w:rsidP="00612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317,269</w:t>
            </w:r>
          </w:p>
        </w:tc>
        <w:tc>
          <w:tcPr>
            <w:tcW w:w="270" w:type="dxa"/>
          </w:tcPr>
          <w:p w14:paraId="039EC0C4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5B0B5AB" w14:textId="4062A557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3" w:type="dxa"/>
          </w:tcPr>
          <w:p w14:paraId="6736163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1B3C799" w14:textId="2AF4D97A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19,129</w:t>
            </w:r>
          </w:p>
        </w:tc>
        <w:tc>
          <w:tcPr>
            <w:tcW w:w="270" w:type="dxa"/>
          </w:tcPr>
          <w:p w14:paraId="08FD0F0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3552298" w14:textId="7BDE9661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22,208</w:t>
            </w:r>
          </w:p>
        </w:tc>
        <w:tc>
          <w:tcPr>
            <w:tcW w:w="242" w:type="dxa"/>
          </w:tcPr>
          <w:p w14:paraId="641CDE95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14:paraId="409B9033" w14:textId="3EC21CD8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15,592</w:t>
            </w:r>
          </w:p>
        </w:tc>
        <w:tc>
          <w:tcPr>
            <w:tcW w:w="236" w:type="dxa"/>
          </w:tcPr>
          <w:p w14:paraId="2AF7CDD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4FF61571" w14:textId="28AC5769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46,540</w:t>
            </w:r>
          </w:p>
        </w:tc>
        <w:tc>
          <w:tcPr>
            <w:tcW w:w="236" w:type="dxa"/>
          </w:tcPr>
          <w:p w14:paraId="2EA1822B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23F80977" w14:textId="502178D2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,821</w:t>
            </w:r>
          </w:p>
        </w:tc>
        <w:tc>
          <w:tcPr>
            <w:tcW w:w="236" w:type="dxa"/>
          </w:tcPr>
          <w:p w14:paraId="7D8FEEBF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0F31AD9" w14:textId="36F59EC1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27,582</w:t>
            </w:r>
          </w:p>
        </w:tc>
        <w:tc>
          <w:tcPr>
            <w:tcW w:w="270" w:type="dxa"/>
          </w:tcPr>
          <w:p w14:paraId="5959B16D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809E384" w14:textId="42AF0BE8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63,370</w:t>
            </w:r>
          </w:p>
        </w:tc>
        <w:tc>
          <w:tcPr>
            <w:tcW w:w="236" w:type="dxa"/>
          </w:tcPr>
          <w:p w14:paraId="6E6A0A67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D157868" w14:textId="0EAC1B11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389,349</w:t>
            </w:r>
          </w:p>
        </w:tc>
        <w:tc>
          <w:tcPr>
            <w:tcW w:w="276" w:type="dxa"/>
          </w:tcPr>
          <w:p w14:paraId="5BB8E873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</w:tcPr>
          <w:p w14:paraId="0CF0D934" w14:textId="7E52DE2D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471,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181</w:t>
            </w:r>
          </w:p>
        </w:tc>
        <w:tc>
          <w:tcPr>
            <w:tcW w:w="236" w:type="dxa"/>
          </w:tcPr>
          <w:p w14:paraId="0EC9455C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</w:tcPr>
          <w:p w14:paraId="10260E21" w14:textId="4CEB8546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(12,056)</w:t>
            </w:r>
          </w:p>
        </w:tc>
        <w:tc>
          <w:tcPr>
            <w:tcW w:w="271" w:type="dxa"/>
            <w:gridSpan w:val="2"/>
          </w:tcPr>
          <w:p w14:paraId="1EF8B685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</w:tcPr>
          <w:p w14:paraId="0C284B87" w14:textId="69572C4F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(13,608)</w:t>
            </w:r>
          </w:p>
        </w:tc>
        <w:tc>
          <w:tcPr>
            <w:tcW w:w="270" w:type="dxa"/>
          </w:tcPr>
          <w:p w14:paraId="2E6D88E9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C6C309E" w14:textId="3435001C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377,293</w:t>
            </w:r>
          </w:p>
        </w:tc>
        <w:tc>
          <w:tcPr>
            <w:tcW w:w="270" w:type="dxa"/>
          </w:tcPr>
          <w:p w14:paraId="0CDBDDC1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D936A53" w14:textId="1E295BD5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457,573</w:t>
            </w:r>
          </w:p>
        </w:tc>
      </w:tr>
      <w:tr w:rsidR="005C1D99" w:rsidRPr="0044787F" w14:paraId="52C0E697" w14:textId="5B62CE9D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19BAB580" w14:textId="4F6FC120" w:rsidR="005C1D99" w:rsidRPr="0044787F" w:rsidRDefault="005C1D99" w:rsidP="005C1D9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AD1A65A" w14:textId="2ECC45B9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(220,573)</w:t>
            </w:r>
          </w:p>
        </w:tc>
        <w:tc>
          <w:tcPr>
            <w:tcW w:w="250" w:type="dxa"/>
          </w:tcPr>
          <w:p w14:paraId="47E7882C" w14:textId="77777777" w:rsidR="005C1D99" w:rsidRPr="0044787F" w:rsidRDefault="005C1D99" w:rsidP="005C1D9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185FEE65" w14:textId="28B496A6" w:rsidR="005C1D99" w:rsidRPr="0044787F" w:rsidRDefault="005C1D99" w:rsidP="00612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(284,645)</w:t>
            </w:r>
          </w:p>
        </w:tc>
        <w:tc>
          <w:tcPr>
            <w:tcW w:w="270" w:type="dxa"/>
          </w:tcPr>
          <w:p w14:paraId="334951CA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ED37599" w14:textId="236DBFC4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(26,506)</w:t>
            </w:r>
          </w:p>
        </w:tc>
        <w:tc>
          <w:tcPr>
            <w:tcW w:w="273" w:type="dxa"/>
          </w:tcPr>
          <w:p w14:paraId="31531F70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CE9CFA5" w14:textId="0E47D67E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(16,328)</w:t>
            </w:r>
          </w:p>
        </w:tc>
        <w:tc>
          <w:tcPr>
            <w:tcW w:w="270" w:type="dxa"/>
          </w:tcPr>
          <w:p w14:paraId="10CFE37B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256A6CD" w14:textId="253BFE00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(9,999)</w:t>
            </w:r>
          </w:p>
        </w:tc>
        <w:tc>
          <w:tcPr>
            <w:tcW w:w="242" w:type="dxa"/>
          </w:tcPr>
          <w:p w14:paraId="2149B40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238C5B2B" w14:textId="37D952A0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(5,339)</w:t>
            </w:r>
          </w:p>
        </w:tc>
        <w:tc>
          <w:tcPr>
            <w:tcW w:w="236" w:type="dxa"/>
          </w:tcPr>
          <w:p w14:paraId="5A92464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89FF554" w14:textId="76A21C3A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(46,535)</w:t>
            </w:r>
          </w:p>
        </w:tc>
        <w:tc>
          <w:tcPr>
            <w:tcW w:w="236" w:type="dxa"/>
          </w:tcPr>
          <w:p w14:paraId="6B936CE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1C6E95D" w14:textId="2F24F478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(55,657)</w:t>
            </w:r>
          </w:p>
        </w:tc>
        <w:tc>
          <w:tcPr>
            <w:tcW w:w="236" w:type="dxa"/>
          </w:tcPr>
          <w:p w14:paraId="16F354DA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00AEE4A" w14:textId="07D8134E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(32,557)</w:t>
            </w:r>
          </w:p>
        </w:tc>
        <w:tc>
          <w:tcPr>
            <w:tcW w:w="270" w:type="dxa"/>
          </w:tcPr>
          <w:p w14:paraId="0E643E1D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6AF9EF9" w14:textId="50689D1F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(58,952)</w:t>
            </w:r>
          </w:p>
        </w:tc>
        <w:tc>
          <w:tcPr>
            <w:tcW w:w="236" w:type="dxa"/>
          </w:tcPr>
          <w:p w14:paraId="0A729864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94CF750" w14:textId="7B971FBB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(336,170)</w:t>
            </w:r>
          </w:p>
        </w:tc>
        <w:tc>
          <w:tcPr>
            <w:tcW w:w="276" w:type="dxa"/>
          </w:tcPr>
          <w:p w14:paraId="48B8A0BD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6DFB42FB" w14:textId="4C2265F9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(420,921)</w:t>
            </w:r>
          </w:p>
        </w:tc>
        <w:tc>
          <w:tcPr>
            <w:tcW w:w="236" w:type="dxa"/>
          </w:tcPr>
          <w:p w14:paraId="5B458C9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62F9556" w14:textId="0264BD67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11,265</w:t>
            </w:r>
          </w:p>
        </w:tc>
        <w:tc>
          <w:tcPr>
            <w:tcW w:w="271" w:type="dxa"/>
            <w:gridSpan w:val="2"/>
          </w:tcPr>
          <w:p w14:paraId="3A80D03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7AC0D539" w14:textId="504BC650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9,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295</w:t>
            </w:r>
          </w:p>
        </w:tc>
        <w:tc>
          <w:tcPr>
            <w:tcW w:w="270" w:type="dxa"/>
          </w:tcPr>
          <w:p w14:paraId="577E7652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467A998" w14:textId="705206FE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(324,905)</w:t>
            </w:r>
          </w:p>
        </w:tc>
        <w:tc>
          <w:tcPr>
            <w:tcW w:w="270" w:type="dxa"/>
          </w:tcPr>
          <w:p w14:paraId="7377E81B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89D3C6A" w14:textId="33B4AD55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(411,626)</w:t>
            </w:r>
          </w:p>
        </w:tc>
      </w:tr>
      <w:tr w:rsidR="00640DC9" w:rsidRPr="0044787F" w14:paraId="58A196F5" w14:textId="4323B77A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D5B047F" w14:textId="6EF07903" w:rsidR="005C1D99" w:rsidRPr="0044787F" w:rsidRDefault="005C1D99" w:rsidP="005C1D9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กำไรขั้นต้น</w:t>
            </w: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37C86D94" w14:textId="6D9BA445" w:rsidR="005C1D99" w:rsidRPr="0044787F" w:rsidRDefault="005C1D99" w:rsidP="00B37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41,457</w:t>
            </w:r>
          </w:p>
        </w:tc>
        <w:tc>
          <w:tcPr>
            <w:tcW w:w="250" w:type="dxa"/>
          </w:tcPr>
          <w:p w14:paraId="1F20A0C2" w14:textId="77777777" w:rsidR="005C1D99" w:rsidRPr="0044787F" w:rsidRDefault="005C1D99" w:rsidP="005C1D9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41C3EBB9" w14:textId="33042CE8" w:rsidR="005C1D99" w:rsidRPr="0044787F" w:rsidRDefault="005C1D99" w:rsidP="00612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32,624</w:t>
            </w:r>
          </w:p>
        </w:tc>
        <w:tc>
          <w:tcPr>
            <w:tcW w:w="270" w:type="dxa"/>
          </w:tcPr>
          <w:p w14:paraId="1436E95B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9A31709" w14:textId="44628EC8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4,483</w:t>
            </w:r>
          </w:p>
        </w:tc>
        <w:tc>
          <w:tcPr>
            <w:tcW w:w="273" w:type="dxa"/>
          </w:tcPr>
          <w:p w14:paraId="20B778FB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9A8FE50" w14:textId="74FC69F3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2,801</w:t>
            </w:r>
          </w:p>
        </w:tc>
        <w:tc>
          <w:tcPr>
            <w:tcW w:w="270" w:type="dxa"/>
          </w:tcPr>
          <w:p w14:paraId="233127B1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CC88F8" w14:textId="098C1C19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12,209</w:t>
            </w:r>
          </w:p>
        </w:tc>
        <w:tc>
          <w:tcPr>
            <w:tcW w:w="242" w:type="dxa"/>
          </w:tcPr>
          <w:p w14:paraId="54AF5980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6609614F" w14:textId="27439AE5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10,253</w:t>
            </w:r>
          </w:p>
        </w:tc>
        <w:tc>
          <w:tcPr>
            <w:tcW w:w="236" w:type="dxa"/>
          </w:tcPr>
          <w:p w14:paraId="10E6FD6D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894FD64" w14:textId="4421C90B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</w:p>
        </w:tc>
        <w:tc>
          <w:tcPr>
            <w:tcW w:w="236" w:type="dxa"/>
          </w:tcPr>
          <w:p w14:paraId="56C9A10B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0341A49" w14:textId="37C373D0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164</w:t>
            </w:r>
          </w:p>
        </w:tc>
        <w:tc>
          <w:tcPr>
            <w:tcW w:w="236" w:type="dxa"/>
          </w:tcPr>
          <w:p w14:paraId="39E11C97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0C129DEE" w14:textId="07694BDD" w:rsidR="005C1D99" w:rsidRPr="0044787F" w:rsidRDefault="005C1D99" w:rsidP="00450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(4,975)</w:t>
            </w:r>
          </w:p>
        </w:tc>
        <w:tc>
          <w:tcPr>
            <w:tcW w:w="270" w:type="dxa"/>
          </w:tcPr>
          <w:p w14:paraId="41417B7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82A736E" w14:textId="58607FEF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4,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418</w:t>
            </w:r>
          </w:p>
        </w:tc>
        <w:tc>
          <w:tcPr>
            <w:tcW w:w="236" w:type="dxa"/>
          </w:tcPr>
          <w:p w14:paraId="5F9AE55A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45D95D8" w14:textId="6FA950DA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,179</w:t>
            </w:r>
          </w:p>
        </w:tc>
        <w:tc>
          <w:tcPr>
            <w:tcW w:w="276" w:type="dxa"/>
          </w:tcPr>
          <w:p w14:paraId="254A6BB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33141D8F" w14:textId="5EAEE496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50,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260</w:t>
            </w:r>
          </w:p>
        </w:tc>
        <w:tc>
          <w:tcPr>
            <w:tcW w:w="236" w:type="dxa"/>
          </w:tcPr>
          <w:p w14:paraId="25BEC002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1D8C407" w14:textId="6DC2CC44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791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1" w:type="dxa"/>
            <w:gridSpan w:val="2"/>
          </w:tcPr>
          <w:p w14:paraId="13E4F5F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51BCF220" w14:textId="0603CF52" w:rsidR="005C1D99" w:rsidRPr="0044787F" w:rsidRDefault="005C1D99" w:rsidP="005C1D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(4,313)</w:t>
            </w:r>
          </w:p>
        </w:tc>
        <w:tc>
          <w:tcPr>
            <w:tcW w:w="270" w:type="dxa"/>
          </w:tcPr>
          <w:p w14:paraId="4703F91E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F274325" w14:textId="15E3206F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52,388</w:t>
            </w:r>
          </w:p>
        </w:tc>
        <w:tc>
          <w:tcPr>
            <w:tcW w:w="270" w:type="dxa"/>
          </w:tcPr>
          <w:p w14:paraId="3B3DD942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C429EA8" w14:textId="356A5D23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45,947</w:t>
            </w:r>
          </w:p>
        </w:tc>
      </w:tr>
      <w:tr w:rsidR="005C1D99" w:rsidRPr="0044787F" w14:paraId="59F768B0" w14:textId="32CD7CFB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A290CF8" w14:textId="55F21C71" w:rsidR="005C1D99" w:rsidRPr="0044787F" w:rsidRDefault="005C1D99" w:rsidP="005C1D9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23E36960" w14:textId="650F007E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664E5533" w14:textId="77777777" w:rsidR="005C1D99" w:rsidRPr="0044787F" w:rsidRDefault="005C1D99" w:rsidP="005C1D9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662770BF" w14:textId="21D2FC67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21D4CD2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918CA51" w14:textId="3861FA7A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716377B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4A5B2A0C" w14:textId="2CC90F70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668E953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1CBDC43" w14:textId="0C94352F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4CDB847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</w:tcPr>
          <w:p w14:paraId="03234FA4" w14:textId="1472A0EC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CB303D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AA84BD1" w14:textId="4062415F" w:rsidR="005C1D99" w:rsidRPr="0044787F" w:rsidRDefault="005C1D99" w:rsidP="005C1D9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5717E8C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0E1090D0" w14:textId="3A328D44" w:rsidR="005C1D99" w:rsidRPr="0044787F" w:rsidRDefault="005C1D99" w:rsidP="005C1D9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C9027C6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15290DA" w14:textId="61E21AFF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78BBE55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7119320" w14:textId="5FF1FF75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8462111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156F7F57" w14:textId="35D8F9C0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7174F13D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tcBorders>
              <w:top w:val="double" w:sz="4" w:space="0" w:color="auto"/>
            </w:tcBorders>
          </w:tcPr>
          <w:p w14:paraId="2E5799B0" w14:textId="3057DD7E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1AFB765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D1BA250" w14:textId="0BD2C839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82EC462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2530BE0B" w14:textId="4C52494C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CF7EC21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DE3473D" w14:textId="455FF400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,205</w:t>
            </w:r>
          </w:p>
        </w:tc>
        <w:tc>
          <w:tcPr>
            <w:tcW w:w="270" w:type="dxa"/>
          </w:tcPr>
          <w:p w14:paraId="67D0BB9F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</w:tcPr>
          <w:p w14:paraId="10407CE2" w14:textId="4C83D797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,951</w:t>
            </w:r>
          </w:p>
        </w:tc>
      </w:tr>
      <w:tr w:rsidR="005C1D99" w:rsidRPr="0044787F" w14:paraId="20662D80" w14:textId="15039976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037806BA" w14:textId="6FCB09BB" w:rsidR="005C1D99" w:rsidRPr="0044787F" w:rsidRDefault="00AC2C6D" w:rsidP="0044787F">
            <w:pPr>
              <w:pStyle w:val="NoSpacing"/>
              <w:tabs>
                <w:tab w:val="clear" w:pos="227"/>
                <w:tab w:val="clear" w:pos="1871"/>
                <w:tab w:val="left" w:pos="0"/>
                <w:tab w:val="left" w:pos="7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 (</w:t>
            </w:r>
            <w:r w:rsidR="005C1D99"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ขาดทุน</w:t>
            </w:r>
            <w:r w:rsidRPr="004478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) </w:t>
            </w:r>
            <w:r w:rsidR="005C1D99"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จากอัตรา</w:t>
            </w:r>
            <w:r w:rsidR="003631CE"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 w:rsidR="005C1D99"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แลกเปลี่ยนสุทธิ</w:t>
            </w:r>
          </w:p>
        </w:tc>
        <w:tc>
          <w:tcPr>
            <w:tcW w:w="629" w:type="dxa"/>
          </w:tcPr>
          <w:p w14:paraId="2EA6B86E" w14:textId="48E7BF7C" w:rsidR="005C1D99" w:rsidRPr="0044787F" w:rsidRDefault="005C1D99" w:rsidP="005C1D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4CFE29E7" w14:textId="77777777" w:rsidR="005C1D99" w:rsidRPr="0044787F" w:rsidRDefault="005C1D99" w:rsidP="005C1D9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D9A69DE" w14:textId="6AB1FA99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7DC5984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B62FE10" w14:textId="7093A1C5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FB96EE0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7DF50A8" w14:textId="6AA5AABA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D26093B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73D1239" w14:textId="73AA6305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CF0DCDE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5F55E10D" w14:textId="0F7E19A4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CA79699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449547B" w14:textId="29D946CE" w:rsidR="005C1D99" w:rsidRPr="0044787F" w:rsidRDefault="005C1D99" w:rsidP="005C1D9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3AD7E9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879EEB3" w14:textId="102656B6" w:rsidR="005C1D99" w:rsidRPr="0044787F" w:rsidRDefault="005C1D99" w:rsidP="005C1D9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C6EF77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2DD890A" w14:textId="266BC9B8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7DF122F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3C96ED7" w14:textId="24929506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1ADF8D0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A2EFAB7" w14:textId="11CA9A6A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4754E5F8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F07415D" w14:textId="6886ADE8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4635503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1C15831" w14:textId="62A17EB4" w:rsidR="005C1D99" w:rsidRPr="0044787F" w:rsidRDefault="005C1D99" w:rsidP="005C1D9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1610C45" w14:textId="77777777" w:rsidR="005C1D99" w:rsidRPr="0044787F" w:rsidRDefault="005C1D99" w:rsidP="005C1D9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53207CF2" w14:textId="7C910609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4B47334" w14:textId="77777777" w:rsidR="005C1D99" w:rsidRPr="0044787F" w:rsidRDefault="005C1D99" w:rsidP="005C1D9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943F4B4" w14:textId="77777777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1231C1B" w14:textId="4FE542E4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(87)</w:t>
            </w:r>
          </w:p>
        </w:tc>
        <w:tc>
          <w:tcPr>
            <w:tcW w:w="270" w:type="dxa"/>
          </w:tcPr>
          <w:p w14:paraId="0B69EDDF" w14:textId="77777777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E6E017B" w14:textId="77777777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622EF8D" w14:textId="4B5C491F" w:rsidR="005C1D99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</w:tr>
      <w:tr w:rsidR="00704673" w:rsidRPr="0044787F" w14:paraId="2D32A1D2" w14:textId="454CCA17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0AEC5C53" w14:textId="1810BD38" w:rsidR="00704673" w:rsidRPr="0044787F" w:rsidRDefault="00704673" w:rsidP="0070467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29" w:type="dxa"/>
          </w:tcPr>
          <w:p w14:paraId="289E80F2" w14:textId="587B481A" w:rsidR="00704673" w:rsidRPr="0044787F" w:rsidRDefault="00704673" w:rsidP="00704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63C57E82" w14:textId="77777777" w:rsidR="00704673" w:rsidRPr="0044787F" w:rsidRDefault="00704673" w:rsidP="0070467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2A931CB7" w14:textId="03BF2F03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8C16A00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F0C73D1" w14:textId="10A0CC02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7BC3EF64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6C3C0B2" w14:textId="2689D443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EC43FC3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9CEE02E" w14:textId="52F89C1D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607AEAFF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69631DE" w14:textId="6A9AE2B8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040DCE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59270DA" w14:textId="43107D12" w:rsidR="00704673" w:rsidRPr="0044787F" w:rsidRDefault="00704673" w:rsidP="0070467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E002CF1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7C8F9E9" w14:textId="4C5063C6" w:rsidR="00704673" w:rsidRPr="0044787F" w:rsidRDefault="00704673" w:rsidP="0070467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42829E7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3DC369E" w14:textId="6AF4CC59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22831FA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B1210D9" w14:textId="3D0E5C39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F1D242E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C01E043" w14:textId="7ED14343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F054560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8436851" w14:textId="4202C1CA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D05A965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D40437B" w14:textId="773EDF20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569C3F1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58EAA92" w14:textId="7DA9D435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C72B5A1" w14:textId="77777777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3A40016" w14:textId="34FDF675" w:rsidR="00704673" w:rsidRPr="0044787F" w:rsidRDefault="00704673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66,506</w:t>
            </w:r>
          </w:p>
        </w:tc>
        <w:tc>
          <w:tcPr>
            <w:tcW w:w="270" w:type="dxa"/>
          </w:tcPr>
          <w:p w14:paraId="4FBDB07D" w14:textId="77777777" w:rsidR="00704673" w:rsidRPr="0044787F" w:rsidRDefault="00704673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DF1B457" w14:textId="1B3F0CB1" w:rsidR="00704673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80,902</w:t>
            </w:r>
          </w:p>
        </w:tc>
      </w:tr>
      <w:tr w:rsidR="00704673" w:rsidRPr="0044787F" w14:paraId="2D3AB32F" w14:textId="2CA03B3C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0A76B5A8" w14:textId="75316B72" w:rsidR="00704673" w:rsidRPr="0044787F" w:rsidRDefault="00704673" w:rsidP="0070467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</w:t>
            </w:r>
            <w:r w:rsidR="003631CE"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629" w:type="dxa"/>
          </w:tcPr>
          <w:p w14:paraId="0723A2A2" w14:textId="36D22BF1" w:rsidR="00704673" w:rsidRPr="0044787F" w:rsidRDefault="00704673" w:rsidP="00704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7D22E7F5" w14:textId="77777777" w:rsidR="00704673" w:rsidRPr="0044787F" w:rsidRDefault="00704673" w:rsidP="0070467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3F298A4E" w14:textId="1EC641AC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7ABA62E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F13165D" w14:textId="0B217D08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2A4DDDF4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848B043" w14:textId="67B0F7DB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79EACEA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D5C7E26" w14:textId="28D3FD81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0605C48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3BC12640" w14:textId="28037CB5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E534E5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32B389E" w14:textId="14EB7566" w:rsidR="00704673" w:rsidRPr="0044787F" w:rsidRDefault="00704673" w:rsidP="0070467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27CFF4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E619337" w14:textId="0630B063" w:rsidR="00704673" w:rsidRPr="0044787F" w:rsidRDefault="00704673" w:rsidP="0070467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0597B12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D3566E" w14:textId="28B0155F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DA77B39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D2F1B91" w14:textId="14C37018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34145B3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A1B8418" w14:textId="099ADAAA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0CA78309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15AB37C" w14:textId="13E66AC6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FA44CE6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D26FDE1" w14:textId="21A00B83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BE670EA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286821E" w14:textId="0C89E843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30251F5" w14:textId="77777777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D3BBCAD" w14:textId="77777777" w:rsidR="00A7254A" w:rsidRPr="0044787F" w:rsidRDefault="00A7254A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25B0FF0" w14:textId="2F0F68FF" w:rsidR="00704673" w:rsidRPr="0044787F" w:rsidRDefault="00704673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(37,419)</w:t>
            </w:r>
          </w:p>
        </w:tc>
        <w:tc>
          <w:tcPr>
            <w:tcW w:w="270" w:type="dxa"/>
          </w:tcPr>
          <w:p w14:paraId="1C647BBC" w14:textId="77777777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8BB2199" w14:textId="77777777" w:rsidR="005C1D99" w:rsidRPr="0044787F" w:rsidRDefault="005C1D99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A0D272B" w14:textId="13B242D8" w:rsidR="00704673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(45,601)</w:t>
            </w:r>
          </w:p>
        </w:tc>
      </w:tr>
      <w:tr w:rsidR="00704673" w:rsidRPr="0044787F" w14:paraId="4BBB62AD" w14:textId="05A46335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3FF8D656" w14:textId="494DAE86" w:rsidR="00704673" w:rsidRPr="0044787F" w:rsidRDefault="00704673" w:rsidP="00704673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29" w:type="dxa"/>
          </w:tcPr>
          <w:p w14:paraId="484366ED" w14:textId="464E7851" w:rsidR="00704673" w:rsidRPr="0044787F" w:rsidRDefault="00704673" w:rsidP="00704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5CD06917" w14:textId="77777777" w:rsidR="00704673" w:rsidRPr="0044787F" w:rsidRDefault="00704673" w:rsidP="00704673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25C6CC6" w14:textId="66B8457B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EC5C477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40EEF95" w14:textId="1B4FFD61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3C0A05C4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78BF37D" w14:textId="6F7FF7BD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F08E097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29D0D6D" w14:textId="20D39175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E18B8C9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575B49D" w14:textId="63CF3FE8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9EAA5A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4FA04D4" w14:textId="16AC1C88" w:rsidR="00704673" w:rsidRPr="0044787F" w:rsidRDefault="00704673" w:rsidP="0070467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6981375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32F2C32" w14:textId="28671C0E" w:rsidR="00704673" w:rsidRPr="0044787F" w:rsidRDefault="00704673" w:rsidP="00704673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3BF58F3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EC4337F" w14:textId="4D7F5184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7F88B71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50A5514" w14:textId="27C50C8D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86EB0BE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97F1FA5" w14:textId="12C196DB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76" w:type="dxa"/>
          </w:tcPr>
          <w:p w14:paraId="4CEDE6BD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5DB9CCC8" w14:textId="1A71972F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F1F29E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BF568B2" w14:textId="084A0369" w:rsidR="00704673" w:rsidRPr="0044787F" w:rsidRDefault="00704673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0BE5194" w14:textId="77777777" w:rsidR="00704673" w:rsidRPr="0044787F" w:rsidRDefault="00704673" w:rsidP="00704673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04C573C" w14:textId="37EC88D4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A77AA6B" w14:textId="77777777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A654BA2" w14:textId="189D4535" w:rsidR="00704673" w:rsidRPr="0044787F" w:rsidRDefault="00704673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(19,705)</w:t>
            </w:r>
          </w:p>
        </w:tc>
        <w:tc>
          <w:tcPr>
            <w:tcW w:w="270" w:type="dxa"/>
          </w:tcPr>
          <w:p w14:paraId="4BA57303" w14:textId="77777777" w:rsidR="00704673" w:rsidRPr="0044787F" w:rsidRDefault="00704673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E7E9FC7" w14:textId="2BA3CCE0" w:rsidR="00704673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(18,618)</w:t>
            </w:r>
          </w:p>
        </w:tc>
      </w:tr>
      <w:tr w:rsidR="00AE1CE7" w:rsidRPr="0044787F" w14:paraId="63264690" w14:textId="2AC45FA0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EC5646E" w14:textId="6DBB3BD1" w:rsidR="00AE1CE7" w:rsidRPr="0044787F" w:rsidRDefault="00AE1CE7" w:rsidP="00547AF8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ผลขาดทุนจากการด้อยค่า</w:t>
            </w:r>
            <w:r w:rsidR="003631CE"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ซึ่งเป็นไปตาม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TFRS 9</w:t>
            </w:r>
          </w:p>
        </w:tc>
        <w:tc>
          <w:tcPr>
            <w:tcW w:w="629" w:type="dxa"/>
          </w:tcPr>
          <w:p w14:paraId="25AACB25" w14:textId="646DBE22" w:rsidR="00AE1CE7" w:rsidRPr="0044787F" w:rsidRDefault="00AE1CE7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24401599" w14:textId="77777777" w:rsidR="00AE1CE7" w:rsidRPr="0044787F" w:rsidRDefault="00AE1CE7" w:rsidP="00AE1CE7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4989492D" w14:textId="2F94397A" w:rsidR="00AE1CE7" w:rsidRPr="0044787F" w:rsidRDefault="00AE1CE7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2C91ED6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8B0C943" w14:textId="02847BF6" w:rsidR="00AE1CE7" w:rsidRPr="0044787F" w:rsidRDefault="00AE1CE7" w:rsidP="00704673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61260127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A073201" w14:textId="4EBEA31D" w:rsidR="00AE1CE7" w:rsidRPr="0044787F" w:rsidRDefault="00AE1CE7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115F501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264FA62" w14:textId="72C01A52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6E66556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4FCA3EA7" w14:textId="6CAAE27F" w:rsidR="00AE1CE7" w:rsidRPr="0044787F" w:rsidRDefault="00AE1CE7" w:rsidP="0070467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CD25F2B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D99A792" w14:textId="3795109B" w:rsidR="00AE1CE7" w:rsidRPr="0044787F" w:rsidRDefault="00AE1CE7" w:rsidP="0070467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ABE79A9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84E1845" w14:textId="07287ECC" w:rsidR="00AE1CE7" w:rsidRPr="0044787F" w:rsidRDefault="00AE1CE7" w:rsidP="00704673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705DAAC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06A2B687" w14:textId="172525D1" w:rsidR="00AE1CE7" w:rsidRPr="0044787F" w:rsidRDefault="00AE1CE7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B411BCE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7BD4819A" w14:textId="18E4A89C" w:rsidR="00AE1CE7" w:rsidRPr="0044787F" w:rsidRDefault="00AE1CE7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7CF3FF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EA94BA3" w14:textId="344A13C1" w:rsidR="00AE1CE7" w:rsidRPr="0044787F" w:rsidRDefault="00AE1CE7" w:rsidP="00704673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2FC7896D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4EFF2F1" w14:textId="489C6E8E" w:rsidR="00AE1CE7" w:rsidRPr="0044787F" w:rsidRDefault="00AE1CE7" w:rsidP="00704673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447C0F2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FC1E2FF" w14:textId="5576C625" w:rsidR="00AE1CE7" w:rsidRPr="0044787F" w:rsidRDefault="00AE1CE7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2C2E3DBC" w14:textId="77777777" w:rsidR="00AE1CE7" w:rsidRPr="0044787F" w:rsidRDefault="00AE1CE7" w:rsidP="00704673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5031AC2" w14:textId="4B6AA633" w:rsidR="00AE1CE7" w:rsidRPr="0044787F" w:rsidRDefault="00AE1CE7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4A5CBEB" w14:textId="77777777" w:rsidR="00AE1CE7" w:rsidRPr="0044787F" w:rsidRDefault="00AE1CE7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D9E214D" w14:textId="77777777" w:rsidR="00A7254A" w:rsidRPr="0044787F" w:rsidRDefault="00A7254A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58AE45F3" w14:textId="1544D635" w:rsidR="00AE1CE7" w:rsidRPr="0044787F" w:rsidRDefault="00071601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(5,</w:t>
            </w:r>
            <w:r w:rsidR="00B11362"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</w:t>
            </w:r>
            <w:r w:rsidR="00B11362"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3FA2A891" w14:textId="77777777" w:rsidR="00AE1CE7" w:rsidRPr="0044787F" w:rsidRDefault="00AE1CE7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F493AFD" w14:textId="77777777" w:rsidR="005C1D99" w:rsidRPr="0044787F" w:rsidRDefault="005C1D99" w:rsidP="00704673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A9537CB" w14:textId="78E15E2D" w:rsidR="00AE1CE7" w:rsidRPr="0044787F" w:rsidRDefault="005C1D99" w:rsidP="009E2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(1</w:t>
            </w:r>
            <w:r w:rsidR="00B11362"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,867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B11362" w:rsidRPr="0044787F" w14:paraId="48027093" w14:textId="598A4933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4E6DE418" w14:textId="7C5AD4CC" w:rsidR="00B11362" w:rsidRPr="0044787F" w:rsidRDefault="00B11362" w:rsidP="00B11362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ส่วนแบ่งกำไรจากเงินลงทุนในบริษัทร่วมและการ</w:t>
            </w:r>
            <w:r w:rsidR="004B6924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ร่วมค้าที่ใช้วิธีส่วนได้เสีย</w:t>
            </w:r>
          </w:p>
        </w:tc>
        <w:tc>
          <w:tcPr>
            <w:tcW w:w="629" w:type="dxa"/>
          </w:tcPr>
          <w:p w14:paraId="68D44821" w14:textId="3FD0551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</w:tcPr>
          <w:p w14:paraId="32E00AE8" w14:textId="77777777" w:rsidR="00B11362" w:rsidRPr="0044787F" w:rsidRDefault="00B11362" w:rsidP="00B11362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80F35DB" w14:textId="7E207FB6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A91E8A6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A971D32" w14:textId="147F9915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0247C86E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6E0DF75" w14:textId="65E16F81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BE94786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F69BD1D" w14:textId="1F0A36B5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688EEC8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6E3D420D" w14:textId="1FF898CA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F1BCCEE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91A8FE" w14:textId="31C9A62B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70CECA4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5DF3DA6" w14:textId="4D4A2DBE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04CDCB4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FBB9F3C" w14:textId="6B3AE403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BD8A355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0FEA1E2" w14:textId="25633D7E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395492C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124F04E" w14:textId="6FDDA72C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123B993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0293230F" w14:textId="5015D01C" w:rsidR="00B11362" w:rsidRPr="0044787F" w:rsidRDefault="00B11362" w:rsidP="00B11362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1B4A43B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A0D4499" w14:textId="401711E2" w:rsidR="00B11362" w:rsidRPr="0044787F" w:rsidRDefault="00B11362" w:rsidP="00B1136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A0D9845" w14:textId="77777777" w:rsidR="00B11362" w:rsidRPr="0044787F" w:rsidRDefault="00B11362" w:rsidP="00B11362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6975E1E" w14:textId="612413C3" w:rsidR="00B11362" w:rsidRPr="0044787F" w:rsidRDefault="00B11362" w:rsidP="00B1136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0AC32D4" w14:textId="77777777" w:rsidR="00B11362" w:rsidRPr="0044787F" w:rsidRDefault="00B11362" w:rsidP="00B1136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1BA4C3E" w14:textId="77777777" w:rsidR="00B11362" w:rsidRPr="0044787F" w:rsidRDefault="00B11362" w:rsidP="00B1136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F116452" w14:textId="77777777" w:rsidR="00B11362" w:rsidRPr="0044787F" w:rsidRDefault="00B11362" w:rsidP="00B1136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39FF15F" w14:textId="30A22157" w:rsidR="00B11362" w:rsidRPr="0044787F" w:rsidRDefault="004E6206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E6206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17,473</w:t>
            </w:r>
          </w:p>
        </w:tc>
        <w:tc>
          <w:tcPr>
            <w:tcW w:w="270" w:type="dxa"/>
          </w:tcPr>
          <w:p w14:paraId="7A8666BB" w14:textId="77777777" w:rsidR="00B11362" w:rsidRPr="0044787F" w:rsidRDefault="00B11362" w:rsidP="00B1136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18E1C1D" w14:textId="4203FD35" w:rsidR="00B11362" w:rsidRPr="0044787F" w:rsidRDefault="00B11362" w:rsidP="00B1136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E15AB8D" w14:textId="77777777" w:rsidR="00B11362" w:rsidRPr="0044787F" w:rsidRDefault="00B11362" w:rsidP="00B11362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9271D4B" w14:textId="03D94A4C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35,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546</w:t>
            </w:r>
          </w:p>
        </w:tc>
      </w:tr>
      <w:tr w:rsidR="00B11362" w:rsidRPr="0044787F" w14:paraId="330AA71A" w14:textId="745D2D82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68166A0E" w14:textId="5F262E1E" w:rsidR="00B11362" w:rsidRPr="0044787F" w:rsidRDefault="00B11362" w:rsidP="00B11362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629" w:type="dxa"/>
            <w:vAlign w:val="bottom"/>
          </w:tcPr>
          <w:p w14:paraId="3EEF78D2" w14:textId="03CE0705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03FAF30C" w14:textId="77777777" w:rsidR="00B11362" w:rsidRPr="0044787F" w:rsidRDefault="00B11362" w:rsidP="00B11362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  <w:vAlign w:val="bottom"/>
          </w:tcPr>
          <w:p w14:paraId="4D4AD645" w14:textId="5E29C742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B0AF6C6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EA9DE5F" w14:textId="3C9C95C0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55C4D78C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7B8E0B92" w14:textId="190053D3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35EC798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61BC6E5" w14:textId="425D8692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2AA0D44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  <w:vAlign w:val="bottom"/>
          </w:tcPr>
          <w:p w14:paraId="30CBCDE2" w14:textId="167FDD6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A62B53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2D8C8ED" w14:textId="4C027CF0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1A0E14B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43EFF91A" w14:textId="0587F65A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83421DA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038602" w14:textId="44DDA176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938BE17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0E13726" w14:textId="1127F48E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0D6885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C6FAD9B" w14:textId="1CC37338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5363D8D7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38829F86" w14:textId="01E72D59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62EB558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8EFA664" w14:textId="2E25F9A6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CCF37BA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2499958A" w14:textId="365D2374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05DFB80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391D9AF" w14:textId="4DE4C4F8" w:rsidR="00B11362" w:rsidRPr="0044787F" w:rsidRDefault="004E6206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E6206">
              <w:rPr>
                <w:rFonts w:asciiTheme="majorBidi" w:hAnsiTheme="majorBidi" w:cstheme="majorBidi"/>
                <w:sz w:val="19"/>
                <w:szCs w:val="19"/>
              </w:rPr>
              <w:t>21,577</w:t>
            </w:r>
          </w:p>
        </w:tc>
        <w:tc>
          <w:tcPr>
            <w:tcW w:w="270" w:type="dxa"/>
          </w:tcPr>
          <w:p w14:paraId="7D526793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5A7C897" w14:textId="61162E0E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50,362</w:t>
            </w:r>
          </w:p>
        </w:tc>
      </w:tr>
      <w:tr w:rsidR="00B11362" w:rsidRPr="0044787F" w14:paraId="7D41F219" w14:textId="00C72625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3AB94D5D" w14:textId="15110081" w:rsidR="00B11362" w:rsidRPr="0044787F" w:rsidRDefault="00B11362" w:rsidP="00B11362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</w:t>
            </w:r>
            <w:r w:rsidRPr="0044787F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(ค่าใช้จ่าย)</w:t>
            </w:r>
            <w:r w:rsidR="003631CE" w:rsidRP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  <w:r w:rsidR="0044787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</w:t>
            </w:r>
            <w:r w:rsidRPr="0044787F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29" w:type="dxa"/>
            <w:vAlign w:val="bottom"/>
          </w:tcPr>
          <w:p w14:paraId="71D9B61C" w14:textId="017FDEEF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482C3B65" w14:textId="77777777" w:rsidR="00B11362" w:rsidRPr="0044787F" w:rsidRDefault="00B11362" w:rsidP="00B11362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63EF68D5" w14:textId="440EA940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29596BB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6FC47E97" w14:textId="5342C865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0394E08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1736765" w14:textId="2F89C4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352430B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5E2BD0F" w14:textId="7817439D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67BCDE6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0696EE83" w14:textId="775AF934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748D81A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70974658" w14:textId="4104FC9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6728332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21FFE4A" w14:textId="16972F79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6B30BA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6B393339" w14:textId="08BEB0F4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C6F01E1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9A7C512" w14:textId="770B54BC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43FFD15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5DCFBA7" w14:textId="1CA16779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79AEF428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47D98F1A" w14:textId="21322AD1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53B9EE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7109F01" w14:textId="4170D899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43B09E0A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9ABC218" w14:textId="11F00EB4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6764841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4BF750FD" w14:textId="77777777" w:rsidR="00846DAA" w:rsidRDefault="00846DAA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5B0E97F" w14:textId="74D289A4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1,579</w:t>
            </w:r>
          </w:p>
        </w:tc>
        <w:tc>
          <w:tcPr>
            <w:tcW w:w="270" w:type="dxa"/>
          </w:tcPr>
          <w:p w14:paraId="3EE79328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034C525" w14:textId="77777777" w:rsidR="00846DAA" w:rsidRDefault="00846DAA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730F1262" w14:textId="69EACFDA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44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sz w:val="19"/>
                <w:szCs w:val="19"/>
              </w:rPr>
              <w:t>(4,</w:t>
            </w:r>
            <w:r w:rsidRPr="0044787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143</w:t>
            </w:r>
            <w:r w:rsidRPr="0044787F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B11362" w:rsidRPr="0044787F" w14:paraId="67FD1CDD" w14:textId="77777777" w:rsidTr="00DC4A47">
        <w:tblPrEx>
          <w:tblLook w:val="01E0" w:firstRow="1" w:lastRow="1" w:firstColumn="1" w:lastColumn="1" w:noHBand="0" w:noVBand="0"/>
        </w:tblPrEx>
        <w:tc>
          <w:tcPr>
            <w:tcW w:w="1530" w:type="dxa"/>
            <w:vAlign w:val="bottom"/>
          </w:tcPr>
          <w:p w14:paraId="7B8A17DD" w14:textId="6115C1EC" w:rsidR="00B11362" w:rsidRPr="0044787F" w:rsidRDefault="00B11362" w:rsidP="00B11362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4787F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629" w:type="dxa"/>
            <w:vAlign w:val="bottom"/>
          </w:tcPr>
          <w:p w14:paraId="7BC26A20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50" w:type="dxa"/>
            <w:vAlign w:val="bottom"/>
          </w:tcPr>
          <w:p w14:paraId="6C6E3CBE" w14:textId="77777777" w:rsidR="00B11362" w:rsidRPr="0044787F" w:rsidRDefault="00B11362" w:rsidP="00B11362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9" w:type="dxa"/>
          </w:tcPr>
          <w:p w14:paraId="5C1D2D3F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5DBD33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vAlign w:val="bottom"/>
          </w:tcPr>
          <w:p w14:paraId="35303C46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16850EBE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993432D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7184D901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1085FC65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F305A12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8" w:type="dxa"/>
          </w:tcPr>
          <w:p w14:paraId="7CFC6B42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ABB397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2815A85C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1E898AD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3361B16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DB9E698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1FD039A0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23F71E4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2700E53D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8670B7B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543061F9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5F2B63B3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4" w:type="dxa"/>
          </w:tcPr>
          <w:p w14:paraId="1E9CA67E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AABE8CA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</w:tcPr>
          <w:p w14:paraId="300E965A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3AAAD609" w14:textId="77777777" w:rsidR="00B11362" w:rsidRPr="0044787F" w:rsidRDefault="00B11362" w:rsidP="00B113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6E1DADB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195D740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C6FAE55" w14:textId="669D7BF0" w:rsidR="00B11362" w:rsidRPr="0044787F" w:rsidRDefault="004E6206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4E620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23,156</w:t>
            </w:r>
          </w:p>
        </w:tc>
        <w:tc>
          <w:tcPr>
            <w:tcW w:w="270" w:type="dxa"/>
          </w:tcPr>
          <w:p w14:paraId="737FC4EC" w14:textId="77777777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7B28DF8" w14:textId="1EDBDB9E" w:rsidR="00B11362" w:rsidRPr="0044787F" w:rsidRDefault="00B11362" w:rsidP="00B11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27" w:right="-17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4787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46,219</w:t>
            </w:r>
          </w:p>
        </w:tc>
      </w:tr>
    </w:tbl>
    <w:p w14:paraId="69D0D115" w14:textId="613CBD42" w:rsidR="00B37304" w:rsidRPr="00863337" w:rsidRDefault="00B37304">
      <w:pPr>
        <w:rPr>
          <w:rFonts w:asciiTheme="majorBidi" w:hAnsiTheme="majorBidi" w:cstheme="majorBidi"/>
          <w:sz w:val="30"/>
          <w:szCs w:val="30"/>
        </w:rPr>
      </w:pPr>
    </w:p>
    <w:p w14:paraId="5ADF0534" w14:textId="77777777" w:rsidR="00863337" w:rsidRPr="00863337" w:rsidRDefault="00863337" w:rsidP="00863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 w:rsidRPr="00863337">
        <w:rPr>
          <w:rFonts w:asciiTheme="majorBidi" w:hAnsiTheme="majorBidi" w:cstheme="majorBidi"/>
          <w:spacing w:val="4"/>
          <w:sz w:val="30"/>
          <w:szCs w:val="30"/>
          <w:cs/>
        </w:rPr>
        <w:t>การ</w:t>
      </w:r>
      <w:r w:rsidRPr="00863337">
        <w:rPr>
          <w:rFonts w:ascii="Angsana New" w:hAnsi="Angsana New"/>
          <w:spacing w:val="4"/>
          <w:sz w:val="30"/>
          <w:szCs w:val="30"/>
          <w:cs/>
        </w:rPr>
        <w:t>ดำเนินงานและรายได้หลักของกลุ่มบริษัทและบริษัทได้เปิดเผยไว้ในงบการเงินประจำปีล่าสุด รายได้หลักของกลุ่มบริษัทและบริษัทได้มาจากสัญญาที่ทำกับลูกค้า</w:t>
      </w:r>
    </w:p>
    <w:p w14:paraId="38D773EF" w14:textId="37D6F1CF" w:rsidR="00863337" w:rsidRDefault="00863337" w:rsidP="00863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22"/>
          <w:szCs w:val="22"/>
        </w:rPr>
      </w:pPr>
    </w:p>
    <w:p w14:paraId="4C075290" w14:textId="77777777" w:rsidR="00863337" w:rsidRPr="0082022B" w:rsidRDefault="00863337" w:rsidP="00863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22"/>
          <w:szCs w:val="22"/>
        </w:rPr>
      </w:pPr>
    </w:p>
    <w:p w14:paraId="3C875BB6" w14:textId="4FF73946" w:rsidR="00863337" w:rsidRDefault="00863337" w:rsidP="00863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30"/>
          <w:szCs w:val="30"/>
        </w:rPr>
      </w:pPr>
      <w:r w:rsidRPr="0082022B">
        <w:rPr>
          <w:rFonts w:ascii="Angsana New" w:hAnsi="Angsana New"/>
          <w:i/>
          <w:iCs/>
          <w:spacing w:val="4"/>
          <w:sz w:val="30"/>
          <w:szCs w:val="30"/>
          <w:cs/>
        </w:rPr>
        <w:lastRenderedPageBreak/>
        <w:t>การจำแนกรายได้</w:t>
      </w:r>
    </w:p>
    <w:p w14:paraId="5A5D1FE6" w14:textId="77777777" w:rsidR="00863337" w:rsidRPr="00EB1D82" w:rsidRDefault="00863337" w:rsidP="00863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pacing w:val="4"/>
          <w:sz w:val="22"/>
          <w:szCs w:val="22"/>
        </w:rPr>
      </w:pPr>
    </w:p>
    <w:p w14:paraId="2EA4040A" w14:textId="3D1FA8C6" w:rsidR="003C5CB8" w:rsidRPr="0082022B" w:rsidRDefault="006F26B4" w:rsidP="009B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>กลุ่มบริษัทและบริษัทมีเพียงส่วนงานภูมิศาสตร์ในประเทศไทยเท่านั้น</w:t>
      </w:r>
    </w:p>
    <w:p w14:paraId="41B992F7" w14:textId="77777777" w:rsidR="003C5CB8" w:rsidRPr="00EB1D82" w:rsidRDefault="003C5CB8" w:rsidP="009B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Theme="majorBidi" w:hAnsiTheme="majorBidi" w:cstheme="majorBidi"/>
          <w:spacing w:val="4"/>
          <w:sz w:val="22"/>
          <w:szCs w:val="22"/>
        </w:rPr>
      </w:pPr>
    </w:p>
    <w:p w14:paraId="17C6361D" w14:textId="37B74096" w:rsidR="009561CD" w:rsidRDefault="009561CD" w:rsidP="009B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z w:val="30"/>
          <w:szCs w:val="30"/>
        </w:rPr>
      </w:pPr>
      <w:r w:rsidRPr="0082022B">
        <w:rPr>
          <w:rFonts w:ascii="Angsana New" w:hAnsi="Angsana New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ตารางต่อไปนี้แสดงข้อมูลรายได้ที่ถูกจำแนกตามประเภทของผลิตภัณฑ์และบริการหลัก และจังหวะเวลาในการรับรู้รายได้</w:t>
      </w:r>
    </w:p>
    <w:p w14:paraId="6B398480" w14:textId="77777777" w:rsidR="0082022B" w:rsidRPr="00EB1D82" w:rsidRDefault="0082022B" w:rsidP="009B7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sz w:val="22"/>
          <w:szCs w:val="22"/>
        </w:rPr>
      </w:pPr>
    </w:p>
    <w:tbl>
      <w:tblPr>
        <w:tblW w:w="155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79"/>
        <w:gridCol w:w="719"/>
        <w:gridCol w:w="247"/>
        <w:gridCol w:w="743"/>
        <w:gridCol w:w="270"/>
        <w:gridCol w:w="723"/>
        <w:gridCol w:w="273"/>
        <w:gridCol w:w="717"/>
        <w:gridCol w:w="270"/>
        <w:gridCol w:w="720"/>
        <w:gridCol w:w="242"/>
        <w:gridCol w:w="748"/>
        <w:gridCol w:w="236"/>
        <w:gridCol w:w="754"/>
        <w:gridCol w:w="236"/>
        <w:gridCol w:w="754"/>
        <w:gridCol w:w="236"/>
        <w:gridCol w:w="754"/>
        <w:gridCol w:w="270"/>
        <w:gridCol w:w="754"/>
        <w:gridCol w:w="236"/>
        <w:gridCol w:w="754"/>
        <w:gridCol w:w="276"/>
        <w:gridCol w:w="713"/>
        <w:gridCol w:w="236"/>
        <w:gridCol w:w="719"/>
        <w:gridCol w:w="236"/>
        <w:gridCol w:w="35"/>
        <w:gridCol w:w="629"/>
        <w:gridCol w:w="91"/>
      </w:tblGrid>
      <w:tr w:rsidR="00072203" w:rsidRPr="0012456C" w14:paraId="0ABED528" w14:textId="77777777" w:rsidTr="004C514F">
        <w:trPr>
          <w:gridAfter w:val="1"/>
          <w:wAfter w:w="91" w:type="dxa"/>
        </w:trPr>
        <w:tc>
          <w:tcPr>
            <w:tcW w:w="1979" w:type="dxa"/>
            <w:vAlign w:val="bottom"/>
          </w:tcPr>
          <w:p w14:paraId="7FAFFB90" w14:textId="77777777" w:rsidR="00072203" w:rsidRPr="009561CD" w:rsidRDefault="00072203" w:rsidP="00AE1CE7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1D52C0E5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งบการเงินรวม</w:t>
            </w:r>
          </w:p>
        </w:tc>
      </w:tr>
      <w:tr w:rsidR="00072203" w:rsidRPr="0012456C" w14:paraId="0812978D" w14:textId="77777777" w:rsidTr="004C514F">
        <w:trPr>
          <w:gridAfter w:val="1"/>
          <w:wAfter w:w="91" w:type="dxa"/>
        </w:trPr>
        <w:tc>
          <w:tcPr>
            <w:tcW w:w="1979" w:type="dxa"/>
            <w:vAlign w:val="bottom"/>
          </w:tcPr>
          <w:p w14:paraId="56040957" w14:textId="77777777" w:rsidR="00072203" w:rsidRPr="00BF51F6" w:rsidRDefault="00072203" w:rsidP="00AE1CE7">
            <w:pPr>
              <w:spacing w:line="240" w:lineRule="auto"/>
              <w:rPr>
                <w:rFonts w:ascii="Angsana New" w:hAnsi="Angsana New"/>
                <w:b/>
                <w:bCs/>
                <w:lang w:eastAsia="en-GB"/>
              </w:rPr>
            </w:pPr>
          </w:p>
        </w:tc>
        <w:tc>
          <w:tcPr>
            <w:tcW w:w="13500" w:type="dxa"/>
            <w:gridSpan w:val="28"/>
          </w:tcPr>
          <w:p w14:paraId="73E73614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072203" w:rsidRPr="0012456C" w14:paraId="0A016A3B" w14:textId="77777777" w:rsidTr="004C514F">
        <w:trPr>
          <w:gridAfter w:val="1"/>
          <w:wAfter w:w="91" w:type="dxa"/>
        </w:trPr>
        <w:tc>
          <w:tcPr>
            <w:tcW w:w="1979" w:type="dxa"/>
            <w:vAlign w:val="bottom"/>
          </w:tcPr>
          <w:p w14:paraId="4C4CC07B" w14:textId="77777777" w:rsidR="00072203" w:rsidRPr="004C51CF" w:rsidRDefault="00072203" w:rsidP="00AE1CE7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9" w:type="dxa"/>
            <w:gridSpan w:val="3"/>
          </w:tcPr>
          <w:p w14:paraId="37811ABB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C51C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6EEB4EEC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543FAF84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C51C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2A3D377E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09869CC4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C51C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0C38C354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78AA22DD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C51C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32085EB7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062651A6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07170581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193AE22F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C51CF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0303E105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19" w:type="dxa"/>
            <w:gridSpan w:val="4"/>
          </w:tcPr>
          <w:p w14:paraId="46DC3C48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072203" w:rsidRPr="0012456C" w14:paraId="1191B44C" w14:textId="77777777" w:rsidTr="004C514F">
        <w:trPr>
          <w:gridAfter w:val="1"/>
          <w:wAfter w:w="91" w:type="dxa"/>
        </w:trPr>
        <w:tc>
          <w:tcPr>
            <w:tcW w:w="1979" w:type="dxa"/>
            <w:vAlign w:val="bottom"/>
            <w:hideMark/>
          </w:tcPr>
          <w:p w14:paraId="73551C44" w14:textId="77777777" w:rsidR="00072203" w:rsidRPr="004C51CF" w:rsidRDefault="00072203" w:rsidP="00AE1CE7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4C51C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งวดสามเดือน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31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4C51C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มีนา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คม</w:t>
            </w:r>
          </w:p>
        </w:tc>
        <w:tc>
          <w:tcPr>
            <w:tcW w:w="719" w:type="dxa"/>
          </w:tcPr>
          <w:p w14:paraId="232A5DCF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B5D807A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7" w:type="dxa"/>
          </w:tcPr>
          <w:p w14:paraId="3D169D97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7A87875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521E8BD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00EA5209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859DFAA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AE63FAB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1E25704B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D51B9C0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34FBFAF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05797A9D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0618AF1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91BF1FA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201EE707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C91BDE6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E2F0FE6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E81C13F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2DF6DCB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083F1C5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50DED10E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F06F2A9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897F871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922BFA0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1E15EB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E3BCC6F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671EA606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DD41D02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D698D9F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056AF9F0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4031253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4E2E573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7F894ACF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107E5D4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708CEF5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67F857C8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D4C7823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9A9A072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3B7D0510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3813E0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05F42C7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</w:tr>
      <w:tr w:rsidR="00072203" w:rsidRPr="0012456C" w14:paraId="6D2D4096" w14:textId="77777777" w:rsidTr="004C514F">
        <w:trPr>
          <w:gridAfter w:val="1"/>
          <w:wAfter w:w="91" w:type="dxa"/>
          <w:trHeight w:val="171"/>
        </w:trPr>
        <w:tc>
          <w:tcPr>
            <w:tcW w:w="1979" w:type="dxa"/>
            <w:vAlign w:val="bottom"/>
          </w:tcPr>
          <w:p w14:paraId="1DBE7F95" w14:textId="77777777" w:rsidR="00072203" w:rsidRPr="004C51CF" w:rsidRDefault="00072203" w:rsidP="00AE1CE7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500" w:type="dxa"/>
            <w:gridSpan w:val="28"/>
          </w:tcPr>
          <w:p w14:paraId="303144E8" w14:textId="77777777" w:rsidR="00072203" w:rsidRPr="004C51CF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 w:hint="cs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072203" w:rsidRPr="0012456C" w14:paraId="323A7748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7C139F31" w14:textId="77777777" w:rsidR="00072203" w:rsidRPr="004C51CF" w:rsidRDefault="00072203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719" w:type="dxa"/>
            <w:vAlign w:val="bottom"/>
          </w:tcPr>
          <w:p w14:paraId="17CF1FCD" w14:textId="77777777" w:rsidR="00072203" w:rsidRPr="0012456C" w:rsidRDefault="00072203" w:rsidP="00AE1CE7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0003BED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2ABCD689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97F017E" w14:textId="77777777" w:rsidR="00072203" w:rsidRPr="005A75BA" w:rsidRDefault="00072203" w:rsidP="00AE1CE7">
            <w:pPr>
              <w:pStyle w:val="NoSpacing"/>
              <w:ind w:left="-470" w:right="-209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0868F729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DDE9A7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1FD818F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427C2B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1A25F8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D388D92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5D9C02B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520F6CE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CA90BE3" w14:textId="77777777" w:rsidR="00072203" w:rsidRPr="0012456C" w:rsidRDefault="00072203" w:rsidP="00AE1CE7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C39CF25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0CC8373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0DBB7C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82647C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F9D5CB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FA98C5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2C39190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3B40C8A" w14:textId="77777777" w:rsidR="00072203" w:rsidRPr="0012456C" w:rsidRDefault="00072203" w:rsidP="00AE1CE7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6D51F20E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7BC000D0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FEC23FA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12CDD6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6136790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vAlign w:val="bottom"/>
          </w:tcPr>
          <w:p w14:paraId="01CD0B63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072203" w:rsidRPr="0012456C" w14:paraId="6032AFE2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07FEE658" w14:textId="77777777" w:rsidR="00072203" w:rsidRPr="004C51CF" w:rsidRDefault="00072203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719" w:type="dxa"/>
          </w:tcPr>
          <w:p w14:paraId="58D778A3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99,793</w:t>
            </w:r>
          </w:p>
        </w:tc>
        <w:tc>
          <w:tcPr>
            <w:tcW w:w="247" w:type="dxa"/>
            <w:vAlign w:val="bottom"/>
          </w:tcPr>
          <w:p w14:paraId="5D3BE7AB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E337EE2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129,260</w:t>
            </w:r>
          </w:p>
        </w:tc>
        <w:tc>
          <w:tcPr>
            <w:tcW w:w="270" w:type="dxa"/>
            <w:vAlign w:val="bottom"/>
          </w:tcPr>
          <w:p w14:paraId="7897964A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A6D8E31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7A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07F4CAA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50EAB1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77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EC5EC4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A05C9E9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87B9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B1FEE59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307AC2B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92BF3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864AD4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95998AC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D42EAC2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34DA02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59C6E2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D3A5F1A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99,793</w:t>
            </w:r>
          </w:p>
        </w:tc>
        <w:tc>
          <w:tcPr>
            <w:tcW w:w="270" w:type="dxa"/>
          </w:tcPr>
          <w:p w14:paraId="335F443C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8C978D4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129,260</w:t>
            </w:r>
          </w:p>
        </w:tc>
        <w:tc>
          <w:tcPr>
            <w:tcW w:w="236" w:type="dxa"/>
            <w:vAlign w:val="bottom"/>
          </w:tcPr>
          <w:p w14:paraId="142D3E5A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6BDB44D" w14:textId="77777777" w:rsidR="00072203" w:rsidRPr="0012456C" w:rsidRDefault="00072203" w:rsidP="00AE1CE7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F503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56BAAAE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23ABA2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960C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204556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B4CB464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99,793</w:t>
            </w:r>
          </w:p>
        </w:tc>
        <w:tc>
          <w:tcPr>
            <w:tcW w:w="271" w:type="dxa"/>
            <w:gridSpan w:val="2"/>
            <w:vAlign w:val="bottom"/>
          </w:tcPr>
          <w:p w14:paraId="78B1631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4832CEC1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129,260</w:t>
            </w:r>
          </w:p>
        </w:tc>
      </w:tr>
      <w:tr w:rsidR="00072203" w:rsidRPr="0012456C" w14:paraId="72DAFB9E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13924EEA" w14:textId="77777777" w:rsidR="00072203" w:rsidRPr="004C51CF" w:rsidRDefault="00072203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4C51CF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4C51C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อุตสาหก</w:t>
            </w:r>
            <w:r w:rsidRPr="004C51CF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  <w:r w:rsidRPr="004C51C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4C51C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proofErr w:type="spellStart"/>
            <w:r w:rsidRPr="004C51C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iCNG</w:t>
            </w:r>
            <w:proofErr w:type="spellEnd"/>
            <w:r w:rsidRPr="004C51C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719" w:type="dxa"/>
          </w:tcPr>
          <w:p w14:paraId="6EEA2A5E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8683D4E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73,488</w:t>
            </w:r>
          </w:p>
        </w:tc>
        <w:tc>
          <w:tcPr>
            <w:tcW w:w="247" w:type="dxa"/>
          </w:tcPr>
          <w:p w14:paraId="4204953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4DCCAC0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55AFFF0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91,230</w:t>
            </w:r>
          </w:p>
        </w:tc>
        <w:tc>
          <w:tcPr>
            <w:tcW w:w="270" w:type="dxa"/>
          </w:tcPr>
          <w:p w14:paraId="6F19925F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3112DD7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518572B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7A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11D4B9BB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8E5FBC0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9F7ACC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77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DACE2DA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C87AFBD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C6DF119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87B9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20C74DA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8FA1BF1" w14:textId="77777777" w:rsidR="00072203" w:rsidRDefault="00072203" w:rsidP="00AE1CE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E0EA918" w14:textId="77777777" w:rsidR="00072203" w:rsidRPr="0012456C" w:rsidRDefault="00072203" w:rsidP="00AE1CE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92BF3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379CE92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F66A25" w14:textId="77777777" w:rsidR="00072203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252BC46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B0D911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282DF2B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1B82B9F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16E32A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B9AEE5D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1B7459E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73,488</w:t>
            </w:r>
          </w:p>
        </w:tc>
        <w:tc>
          <w:tcPr>
            <w:tcW w:w="270" w:type="dxa"/>
          </w:tcPr>
          <w:p w14:paraId="4EF6A47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70FB8C0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12F89F2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91,230</w:t>
            </w:r>
          </w:p>
        </w:tc>
        <w:tc>
          <w:tcPr>
            <w:tcW w:w="236" w:type="dxa"/>
          </w:tcPr>
          <w:p w14:paraId="77CBEDD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57044A5" w14:textId="77777777" w:rsidR="00072203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F064B61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0F503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F868F1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82D6BA7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187EC3E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960C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67EC2B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7FFD4AC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C8E9DA9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73,488</w:t>
            </w:r>
          </w:p>
        </w:tc>
        <w:tc>
          <w:tcPr>
            <w:tcW w:w="271" w:type="dxa"/>
            <w:gridSpan w:val="2"/>
          </w:tcPr>
          <w:p w14:paraId="56430155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39708C5" w14:textId="77777777" w:rsidR="00072203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438672D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91,230</w:t>
            </w:r>
          </w:p>
        </w:tc>
      </w:tr>
      <w:tr w:rsidR="00072203" w:rsidRPr="0012456C" w14:paraId="1C39283F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55F3C72C" w14:textId="77777777" w:rsidR="00072203" w:rsidRPr="004C51CF" w:rsidRDefault="00072203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บริการอัด</w:t>
            </w: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ก๊าซธรรมชาติ</w:t>
            </w:r>
            <w:r w:rsidRPr="004C51CF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 </w:t>
            </w:r>
            <w:r w:rsidRPr="004C51CF">
              <w:rPr>
                <w:rFonts w:asciiTheme="majorBidi" w:hAnsiTheme="majorBidi"/>
                <w:sz w:val="19"/>
                <w:szCs w:val="19"/>
                <w:lang w:eastAsia="en-GB"/>
              </w:rPr>
              <w:t>(PMS)</w:t>
            </w:r>
          </w:p>
        </w:tc>
        <w:tc>
          <w:tcPr>
            <w:tcW w:w="719" w:type="dxa"/>
          </w:tcPr>
          <w:p w14:paraId="042CB6AF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47,01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47" w:type="dxa"/>
          </w:tcPr>
          <w:p w14:paraId="426906EE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23BAA82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57,402</w:t>
            </w:r>
          </w:p>
        </w:tc>
        <w:tc>
          <w:tcPr>
            <w:tcW w:w="270" w:type="dxa"/>
          </w:tcPr>
          <w:p w14:paraId="56091318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52E5FB4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7A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4F1A4A0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E965C30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77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95B640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218F1B4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87B9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1FD50B9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E0E83E0" w14:textId="77777777" w:rsidR="00072203" w:rsidRPr="006C7F65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92BF3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DE60AD5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D3A71DC" w14:textId="77777777" w:rsidR="00072203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62ECEA8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CBAAC51" w14:textId="77777777" w:rsidR="00072203" w:rsidRPr="006C7F65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0717C7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CC191D1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47,01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70" w:type="dxa"/>
          </w:tcPr>
          <w:p w14:paraId="7903C08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FFF32A6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57,402</w:t>
            </w:r>
          </w:p>
        </w:tc>
        <w:tc>
          <w:tcPr>
            <w:tcW w:w="236" w:type="dxa"/>
          </w:tcPr>
          <w:p w14:paraId="1C46D828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4DF45CE" w14:textId="77777777" w:rsidR="00072203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F503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6485D06B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C9977E0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960C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698D8DE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50C4864D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47,01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0</w:t>
            </w:r>
          </w:p>
        </w:tc>
        <w:tc>
          <w:tcPr>
            <w:tcW w:w="271" w:type="dxa"/>
            <w:gridSpan w:val="2"/>
          </w:tcPr>
          <w:p w14:paraId="1E612705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1022A5A3" w14:textId="77777777" w:rsidR="00072203" w:rsidRPr="006C7F65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57,402</w:t>
            </w:r>
          </w:p>
        </w:tc>
      </w:tr>
      <w:tr w:rsidR="00072203" w:rsidRPr="0012456C" w14:paraId="22D00125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57C9BE0B" w14:textId="77777777" w:rsidR="00072203" w:rsidRPr="004C51CF" w:rsidRDefault="00072203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719" w:type="dxa"/>
          </w:tcPr>
          <w:p w14:paraId="718C9EEF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3ABA291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2C73159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EBCDC93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E66EAEA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7A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D4EE20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6432521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77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8F42800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9AF46A4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287B9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435D5BA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054F35E" w14:textId="77777777" w:rsidR="00072203" w:rsidRPr="006C7F65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92BF3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609633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12F4D5B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36" w:type="dxa"/>
          </w:tcPr>
          <w:p w14:paraId="7EB76DE0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DFF3810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48,658</w:t>
            </w:r>
          </w:p>
        </w:tc>
        <w:tc>
          <w:tcPr>
            <w:tcW w:w="236" w:type="dxa"/>
          </w:tcPr>
          <w:p w14:paraId="2316AA3C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78D9345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70" w:type="dxa"/>
          </w:tcPr>
          <w:p w14:paraId="4D577EE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0AB5C26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48,658</w:t>
            </w:r>
          </w:p>
        </w:tc>
        <w:tc>
          <w:tcPr>
            <w:tcW w:w="236" w:type="dxa"/>
          </w:tcPr>
          <w:p w14:paraId="38FAF28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37CF69" w14:textId="77777777" w:rsidR="00072203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F503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E1CADD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D46AC08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960C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B42AA5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78C9F32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71" w:type="dxa"/>
            <w:gridSpan w:val="2"/>
          </w:tcPr>
          <w:p w14:paraId="18C41CBB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68EE410" w14:textId="77777777" w:rsidR="00072203" w:rsidRPr="006C7F65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48,658</w:t>
            </w:r>
          </w:p>
        </w:tc>
      </w:tr>
      <w:tr w:rsidR="00072203" w:rsidRPr="0012456C" w14:paraId="70E7EB2D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20C8BF49" w14:textId="77777777" w:rsidR="00072203" w:rsidRPr="004C51CF" w:rsidRDefault="00072203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719" w:type="dxa"/>
          </w:tcPr>
          <w:p w14:paraId="505F1B00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9,936</w:t>
            </w:r>
          </w:p>
        </w:tc>
        <w:tc>
          <w:tcPr>
            <w:tcW w:w="247" w:type="dxa"/>
            <w:vAlign w:val="bottom"/>
          </w:tcPr>
          <w:p w14:paraId="6B9BB3C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4F4CBEE5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7,441</w:t>
            </w:r>
          </w:p>
        </w:tc>
        <w:tc>
          <w:tcPr>
            <w:tcW w:w="270" w:type="dxa"/>
            <w:vAlign w:val="bottom"/>
          </w:tcPr>
          <w:p w14:paraId="4E443CB8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ADA3D68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12,330</w:t>
            </w:r>
          </w:p>
        </w:tc>
        <w:tc>
          <w:tcPr>
            <w:tcW w:w="273" w:type="dxa"/>
            <w:vAlign w:val="bottom"/>
          </w:tcPr>
          <w:p w14:paraId="11727B1A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FE95063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77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4BDCBCA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03FFEE4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9,390</w:t>
            </w:r>
          </w:p>
        </w:tc>
        <w:tc>
          <w:tcPr>
            <w:tcW w:w="242" w:type="dxa"/>
            <w:vAlign w:val="bottom"/>
          </w:tcPr>
          <w:p w14:paraId="122249F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487D74F5" w14:textId="77777777" w:rsidR="00072203" w:rsidRPr="006C7F65" w:rsidRDefault="00072203" w:rsidP="00AE1CE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92BF3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FFCB31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C70771D" w14:textId="77777777" w:rsidR="00072203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E47DD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1967EFC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5924F4D" w14:textId="77777777" w:rsidR="00072203" w:rsidRPr="006C7F65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8F9414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D4AD20E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31,656</w:t>
            </w:r>
          </w:p>
        </w:tc>
        <w:tc>
          <w:tcPr>
            <w:tcW w:w="270" w:type="dxa"/>
          </w:tcPr>
          <w:p w14:paraId="1A694DF0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4DFA469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7,441</w:t>
            </w:r>
          </w:p>
        </w:tc>
        <w:tc>
          <w:tcPr>
            <w:tcW w:w="236" w:type="dxa"/>
            <w:vAlign w:val="bottom"/>
          </w:tcPr>
          <w:p w14:paraId="22B3412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1D6B242" w14:textId="77777777" w:rsidR="00072203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F503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34815FF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24ABC2D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960C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21EE7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8C5A563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31,656</w:t>
            </w:r>
          </w:p>
        </w:tc>
        <w:tc>
          <w:tcPr>
            <w:tcW w:w="271" w:type="dxa"/>
            <w:gridSpan w:val="2"/>
            <w:vAlign w:val="bottom"/>
          </w:tcPr>
          <w:p w14:paraId="5166D195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0831C77" w14:textId="77777777" w:rsidR="00072203" w:rsidRPr="006C7F65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7,441</w:t>
            </w:r>
          </w:p>
        </w:tc>
      </w:tr>
      <w:tr w:rsidR="00072203" w:rsidRPr="0012456C" w14:paraId="67F5FC76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0C36178F" w14:textId="77777777" w:rsidR="00072203" w:rsidRPr="004C51CF" w:rsidRDefault="00072203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719" w:type="dxa"/>
          </w:tcPr>
          <w:p w14:paraId="12328652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26,589</w:t>
            </w:r>
          </w:p>
        </w:tc>
        <w:tc>
          <w:tcPr>
            <w:tcW w:w="247" w:type="dxa"/>
          </w:tcPr>
          <w:p w14:paraId="3757A23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7F65106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25,583</w:t>
            </w:r>
          </w:p>
        </w:tc>
        <w:tc>
          <w:tcPr>
            <w:tcW w:w="270" w:type="dxa"/>
          </w:tcPr>
          <w:p w14:paraId="7F8F2C7E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2AACB65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7A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D49B1A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F30B326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91777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A55991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0DECA92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21D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E0DF3E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8525C26" w14:textId="77777777" w:rsidR="00072203" w:rsidRPr="006C7F65" w:rsidRDefault="00072203" w:rsidP="00AE1CE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92BF3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AA61FF5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224C11D" w14:textId="77777777" w:rsidR="00072203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E47DD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7113778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A89F0CD" w14:textId="77777777" w:rsidR="00072203" w:rsidRPr="006C7F65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8E7CC3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F91B7A9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26,589</w:t>
            </w:r>
          </w:p>
        </w:tc>
        <w:tc>
          <w:tcPr>
            <w:tcW w:w="270" w:type="dxa"/>
          </w:tcPr>
          <w:p w14:paraId="143FC742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DCBE200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25,583</w:t>
            </w:r>
          </w:p>
        </w:tc>
        <w:tc>
          <w:tcPr>
            <w:tcW w:w="236" w:type="dxa"/>
          </w:tcPr>
          <w:p w14:paraId="41AA0E97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3FE829C" w14:textId="77777777" w:rsidR="00072203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F503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5E566A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C9FCF31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960C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9DC38F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081E4A6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26,589</w:t>
            </w:r>
          </w:p>
        </w:tc>
        <w:tc>
          <w:tcPr>
            <w:tcW w:w="271" w:type="dxa"/>
            <w:gridSpan w:val="2"/>
          </w:tcPr>
          <w:p w14:paraId="522D7F62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67CAC97" w14:textId="77777777" w:rsidR="00072203" w:rsidRPr="006C7F65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25,583</w:t>
            </w:r>
          </w:p>
        </w:tc>
      </w:tr>
      <w:tr w:rsidR="00072203" w:rsidRPr="0012456C" w14:paraId="3C0822E7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62E33260" w14:textId="48A2F609" w:rsidR="00072203" w:rsidRPr="004C51CF" w:rsidRDefault="004A13B4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lang w:eastAsia="en-GB"/>
              </w:rPr>
            </w:pPr>
            <w:r w:rsidRPr="004A13B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 w:rsidR="00FF6C0E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 w:rsidR="00FF6C0E"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719" w:type="dxa"/>
          </w:tcPr>
          <w:p w14:paraId="41108237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5832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31603CB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4051B6E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7A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2FA2F96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3008B86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3" w:type="dxa"/>
          </w:tcPr>
          <w:p w14:paraId="36F55B1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DB438CD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19,108</w:t>
            </w:r>
          </w:p>
        </w:tc>
        <w:tc>
          <w:tcPr>
            <w:tcW w:w="270" w:type="dxa"/>
          </w:tcPr>
          <w:p w14:paraId="05F3FA3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7BD23564" w14:textId="77777777" w:rsidR="00072203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21D0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4A57266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C682431" w14:textId="77777777" w:rsidR="00072203" w:rsidRPr="006C7F65" w:rsidRDefault="00072203" w:rsidP="00AE1CE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92BF3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241342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A7BB461" w14:textId="77777777" w:rsidR="00072203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E47DD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6C3EE1E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592B88F" w14:textId="77777777" w:rsidR="00072203" w:rsidRPr="006C7F65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8BF209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752F8A2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0" w:type="dxa"/>
          </w:tcPr>
          <w:p w14:paraId="5519314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2841CC7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19,108</w:t>
            </w:r>
          </w:p>
        </w:tc>
        <w:tc>
          <w:tcPr>
            <w:tcW w:w="236" w:type="dxa"/>
          </w:tcPr>
          <w:p w14:paraId="6150C9AB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559AFB" w14:textId="77777777" w:rsidR="00072203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F503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362784AC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5198D22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960C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048123D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7F0938A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1" w:type="dxa"/>
            <w:gridSpan w:val="2"/>
          </w:tcPr>
          <w:p w14:paraId="7358E5C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4730809" w14:textId="77777777" w:rsidR="00072203" w:rsidRPr="006C7F65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19,108</w:t>
            </w:r>
          </w:p>
        </w:tc>
      </w:tr>
      <w:tr w:rsidR="00072203" w:rsidRPr="0012456C" w14:paraId="2FE72541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1F2FC565" w14:textId="77777777" w:rsidR="00072203" w:rsidRPr="004C51CF" w:rsidRDefault="00072203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719" w:type="dxa"/>
          </w:tcPr>
          <w:p w14:paraId="06B4867E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5832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698383C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8B232EF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7A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758CC32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49E7E0C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87E1C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4F564AB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3C7CCC02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25BC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AAB42CB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72E25F6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12,818</w:t>
            </w:r>
          </w:p>
        </w:tc>
        <w:tc>
          <w:tcPr>
            <w:tcW w:w="242" w:type="dxa"/>
          </w:tcPr>
          <w:p w14:paraId="00731B6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AEEC10A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15,592</w:t>
            </w:r>
          </w:p>
        </w:tc>
        <w:tc>
          <w:tcPr>
            <w:tcW w:w="236" w:type="dxa"/>
          </w:tcPr>
          <w:p w14:paraId="14708430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B8BE56D" w14:textId="77777777" w:rsidR="00072203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E47DD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0ED6516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E4BB258" w14:textId="77777777" w:rsidR="00072203" w:rsidRPr="006C7F65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9059A09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6F315DC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12,818</w:t>
            </w:r>
          </w:p>
        </w:tc>
        <w:tc>
          <w:tcPr>
            <w:tcW w:w="270" w:type="dxa"/>
          </w:tcPr>
          <w:p w14:paraId="469A7F29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00D2F26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15,592</w:t>
            </w:r>
          </w:p>
        </w:tc>
        <w:tc>
          <w:tcPr>
            <w:tcW w:w="236" w:type="dxa"/>
          </w:tcPr>
          <w:p w14:paraId="04D683D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48BDFEA" w14:textId="77777777" w:rsidR="00072203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F503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7519D890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B96143B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960C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7930874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EB82F11" w14:textId="77777777" w:rsidR="00072203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12,818</w:t>
            </w:r>
          </w:p>
        </w:tc>
        <w:tc>
          <w:tcPr>
            <w:tcW w:w="271" w:type="dxa"/>
            <w:gridSpan w:val="2"/>
          </w:tcPr>
          <w:p w14:paraId="2AF292B8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36F353EB" w14:textId="77777777" w:rsidR="00072203" w:rsidRPr="006C7F65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15,592</w:t>
            </w:r>
          </w:p>
        </w:tc>
      </w:tr>
      <w:tr w:rsidR="00072203" w:rsidRPr="0012456C" w14:paraId="736D53F4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518D0202" w14:textId="2847CC06" w:rsidR="00072203" w:rsidRPr="004C51CF" w:rsidRDefault="00DF2C8E" w:rsidP="00AE1CE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719" w:type="dxa"/>
          </w:tcPr>
          <w:p w14:paraId="2992E6F0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C65832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03B2415C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882146D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7A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15687AA" w14:textId="77777777" w:rsidR="00072203" w:rsidRPr="006C7F65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4F9F7E71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87E1C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4C28E4B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26D99389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25BC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03FDC2C5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925A46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66EAC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421F7E2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62F96D5" w14:textId="77777777" w:rsidR="00072203" w:rsidRPr="0012456C" w:rsidRDefault="00072203" w:rsidP="00AE1CE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E7978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ABA3B6C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5869A77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E47DD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7E0A75E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0817658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1A60CD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A46C20F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374"/>
                <w:tab w:val="left" w:pos="538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78F9743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AAAA8B2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9" w:right="197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016C02F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3D786F2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9,372</w:t>
            </w:r>
          </w:p>
        </w:tc>
        <w:tc>
          <w:tcPr>
            <w:tcW w:w="276" w:type="dxa"/>
          </w:tcPr>
          <w:p w14:paraId="7E60AA68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D7663FD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42,86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8</w:t>
            </w:r>
          </w:p>
        </w:tc>
        <w:tc>
          <w:tcPr>
            <w:tcW w:w="236" w:type="dxa"/>
          </w:tcPr>
          <w:p w14:paraId="21E6D3A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F517E7D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9,372</w:t>
            </w:r>
          </w:p>
        </w:tc>
        <w:tc>
          <w:tcPr>
            <w:tcW w:w="271" w:type="dxa"/>
            <w:gridSpan w:val="2"/>
          </w:tcPr>
          <w:p w14:paraId="646E4152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74CCE4AA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42,86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8</w:t>
            </w:r>
          </w:p>
        </w:tc>
      </w:tr>
      <w:tr w:rsidR="00072203" w:rsidRPr="0012456C" w14:paraId="5FC0C03F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443A9DC5" w14:textId="77777777" w:rsidR="00072203" w:rsidRPr="004C51CF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4C51C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4C51CF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7C35839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208</w:t>
            </w:r>
          </w:p>
        </w:tc>
        <w:tc>
          <w:tcPr>
            <w:tcW w:w="247" w:type="dxa"/>
          </w:tcPr>
          <w:p w14:paraId="3C1C4B63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2484F626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1,836</w:t>
            </w:r>
          </w:p>
        </w:tc>
        <w:tc>
          <w:tcPr>
            <w:tcW w:w="270" w:type="dxa"/>
          </w:tcPr>
          <w:p w14:paraId="1BE3D9D6" w14:textId="77777777" w:rsidR="00072203" w:rsidRPr="006C7F65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F28ABE8" w14:textId="77777777" w:rsidR="00072203" w:rsidRPr="006C7F65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87E1C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2657897F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742990B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</w:tcPr>
          <w:p w14:paraId="20F5EE8D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5CD4981" w14:textId="77777777" w:rsidR="00072203" w:rsidRPr="0012456C" w:rsidRDefault="00072203" w:rsidP="00AE1CE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66EAC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F8988C4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A50BC2A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E7978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64F85ED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3D1B9CE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E47DD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FD1CC1B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E901175" w14:textId="77777777" w:rsidR="00072203" w:rsidRPr="0012456C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163F1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7FA93D6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3066CE2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208</w:t>
            </w:r>
          </w:p>
        </w:tc>
        <w:tc>
          <w:tcPr>
            <w:tcW w:w="270" w:type="dxa"/>
          </w:tcPr>
          <w:p w14:paraId="688BE268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979947C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1,857</w:t>
            </w:r>
          </w:p>
        </w:tc>
        <w:tc>
          <w:tcPr>
            <w:tcW w:w="236" w:type="dxa"/>
          </w:tcPr>
          <w:p w14:paraId="284237AF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F5EF7DD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16,627</w:t>
            </w:r>
          </w:p>
        </w:tc>
        <w:tc>
          <w:tcPr>
            <w:tcW w:w="276" w:type="dxa"/>
          </w:tcPr>
          <w:p w14:paraId="4957911B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F669F03" w14:textId="77777777" w:rsidR="00072203" w:rsidRPr="0012456C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18,574</w:t>
            </w:r>
          </w:p>
        </w:tc>
        <w:tc>
          <w:tcPr>
            <w:tcW w:w="236" w:type="dxa"/>
          </w:tcPr>
          <w:p w14:paraId="5EEF06A3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2DE7F2C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16,835</w:t>
            </w:r>
          </w:p>
        </w:tc>
        <w:tc>
          <w:tcPr>
            <w:tcW w:w="271" w:type="dxa"/>
            <w:gridSpan w:val="2"/>
          </w:tcPr>
          <w:p w14:paraId="7CC17A4C" w14:textId="77777777" w:rsidR="00072203" w:rsidRPr="0012456C" w:rsidRDefault="00072203" w:rsidP="00AE1CE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257DA21C" w14:textId="77777777" w:rsidR="00072203" w:rsidRPr="0012456C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C7F65">
              <w:rPr>
                <w:rFonts w:ascii="Angsana New" w:hAnsi="Angsana New"/>
                <w:sz w:val="19"/>
                <w:szCs w:val="19"/>
                <w:lang w:eastAsia="en-GB"/>
              </w:rPr>
              <w:t>20,431</w:t>
            </w:r>
          </w:p>
        </w:tc>
      </w:tr>
      <w:tr w:rsidR="00072203" w:rsidRPr="0012456C" w14:paraId="3118F857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009C13F2" w14:textId="77777777" w:rsidR="00072203" w:rsidRPr="004C51CF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EB5E355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257,02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7" w:type="dxa"/>
          </w:tcPr>
          <w:p w14:paraId="22DF2B78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669355B6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312,752</w:t>
            </w:r>
          </w:p>
        </w:tc>
        <w:tc>
          <w:tcPr>
            <w:tcW w:w="270" w:type="dxa"/>
          </w:tcPr>
          <w:p w14:paraId="3D4C0D05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299C53DB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3" w:type="dxa"/>
          </w:tcPr>
          <w:p w14:paraId="6D49C6A2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42561908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19,129</w:t>
            </w:r>
          </w:p>
        </w:tc>
        <w:tc>
          <w:tcPr>
            <w:tcW w:w="270" w:type="dxa"/>
          </w:tcPr>
          <w:p w14:paraId="7C0B1C32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145B7A1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22,208</w:t>
            </w:r>
          </w:p>
        </w:tc>
        <w:tc>
          <w:tcPr>
            <w:tcW w:w="242" w:type="dxa"/>
          </w:tcPr>
          <w:p w14:paraId="7AA272ED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451FED53" w14:textId="77777777" w:rsidR="00072203" w:rsidRPr="00A87516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A87516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15,592</w:t>
            </w:r>
          </w:p>
        </w:tc>
        <w:tc>
          <w:tcPr>
            <w:tcW w:w="236" w:type="dxa"/>
          </w:tcPr>
          <w:p w14:paraId="74E07379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1BADF7E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36" w:type="dxa"/>
          </w:tcPr>
          <w:p w14:paraId="591CCC66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0DA46E9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48,658</w:t>
            </w:r>
          </w:p>
        </w:tc>
        <w:tc>
          <w:tcPr>
            <w:tcW w:w="236" w:type="dxa"/>
          </w:tcPr>
          <w:p w14:paraId="10DF3B07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EE841F9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351,29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70" w:type="dxa"/>
          </w:tcPr>
          <w:p w14:paraId="0F37E3C6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E29CF23" w14:textId="77777777" w:rsidR="00072203" w:rsidRPr="00167956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167956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396,131</w:t>
            </w:r>
          </w:p>
        </w:tc>
        <w:tc>
          <w:tcPr>
            <w:tcW w:w="236" w:type="dxa"/>
          </w:tcPr>
          <w:p w14:paraId="54FC51FF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EE28D35" w14:textId="77777777" w:rsidR="00072203" w:rsidRPr="00167956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167956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25,999</w:t>
            </w:r>
          </w:p>
        </w:tc>
        <w:tc>
          <w:tcPr>
            <w:tcW w:w="276" w:type="dxa"/>
          </w:tcPr>
          <w:p w14:paraId="045027D6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121500B5" w14:textId="77777777" w:rsidR="00072203" w:rsidRPr="00E071FD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E071FD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61,44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</w:tcPr>
          <w:p w14:paraId="4AC8C990" w14:textId="77777777" w:rsidR="00072203" w:rsidRPr="00E071FD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3E980CB" w14:textId="77777777" w:rsidR="00072203" w:rsidRPr="0019414B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19414B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377,293</w:t>
            </w:r>
          </w:p>
        </w:tc>
        <w:tc>
          <w:tcPr>
            <w:tcW w:w="271" w:type="dxa"/>
            <w:gridSpan w:val="2"/>
          </w:tcPr>
          <w:p w14:paraId="7FFE994D" w14:textId="77777777" w:rsidR="00072203" w:rsidRPr="0019414B" w:rsidRDefault="00072203" w:rsidP="00AE1CE7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654C0998" w14:textId="77777777" w:rsidR="00072203" w:rsidRPr="0019414B" w:rsidRDefault="00072203" w:rsidP="00AE1C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19414B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457,57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</w:tr>
      <w:tr w:rsidR="00072203" w:rsidRPr="0012456C" w14:paraId="1B07BC29" w14:textId="77777777" w:rsidTr="004C514F">
        <w:trPr>
          <w:gridAfter w:val="1"/>
          <w:wAfter w:w="91" w:type="dxa"/>
        </w:trPr>
        <w:tc>
          <w:tcPr>
            <w:tcW w:w="1979" w:type="dxa"/>
          </w:tcPr>
          <w:p w14:paraId="3CE56FFB" w14:textId="77777777" w:rsidR="00072203" w:rsidRPr="004C51CF" w:rsidRDefault="00072203" w:rsidP="00AE1CE7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9" w:type="dxa"/>
          </w:tcPr>
          <w:p w14:paraId="4905BA10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</w:tcPr>
          <w:p w14:paraId="7BBFD565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096A7EE1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5922287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2437600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</w:tcPr>
          <w:p w14:paraId="5112B97D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662C1EE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5B6B947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DEEAF42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8C66857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6E9DCB10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6840F96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356C131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23E2428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4FDE495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B36D7A2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1FB41D6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F197C72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FC7E2C0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252C894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CE58DAA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</w:tcPr>
          <w:p w14:paraId="5D787990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1DC7C1A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291D5C7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1FC2EF2A" w14:textId="77777777" w:rsidR="00072203" w:rsidRPr="0019414B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145DD6C2" w14:textId="77777777" w:rsidR="00072203" w:rsidRPr="0019414B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6F04824D" w14:textId="77777777" w:rsidR="00072203" w:rsidRPr="0019414B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072203" w:rsidRPr="0012456C" w14:paraId="2A19AEDD" w14:textId="77777777" w:rsidTr="004C514F">
        <w:trPr>
          <w:gridAfter w:val="1"/>
          <w:wAfter w:w="91" w:type="dxa"/>
        </w:trPr>
        <w:tc>
          <w:tcPr>
            <w:tcW w:w="1979" w:type="dxa"/>
            <w:vAlign w:val="bottom"/>
          </w:tcPr>
          <w:p w14:paraId="12CA31DC" w14:textId="77777777" w:rsidR="00072203" w:rsidRPr="004C51CF" w:rsidRDefault="00072203" w:rsidP="00AE1CE7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9" w:type="dxa"/>
            <w:vAlign w:val="bottom"/>
          </w:tcPr>
          <w:p w14:paraId="71E78AE7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181,778</w:t>
            </w:r>
          </w:p>
        </w:tc>
        <w:tc>
          <w:tcPr>
            <w:tcW w:w="247" w:type="dxa"/>
            <w:vAlign w:val="bottom"/>
          </w:tcPr>
          <w:p w14:paraId="5AC8B2C8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607F8E07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227,634</w:t>
            </w:r>
          </w:p>
        </w:tc>
        <w:tc>
          <w:tcPr>
            <w:tcW w:w="270" w:type="dxa"/>
            <w:vAlign w:val="bottom"/>
          </w:tcPr>
          <w:p w14:paraId="1878878D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62F4DA01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12,330</w:t>
            </w:r>
          </w:p>
        </w:tc>
        <w:tc>
          <w:tcPr>
            <w:tcW w:w="273" w:type="dxa"/>
            <w:vAlign w:val="bottom"/>
          </w:tcPr>
          <w:p w14:paraId="665C3187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79E4E7B9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A75B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5D9AA2AF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06004CB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A75BA">
              <w:rPr>
                <w:rFonts w:ascii="Angsana New" w:hAnsi="Angsana New"/>
                <w:sz w:val="19"/>
                <w:szCs w:val="19"/>
                <w:lang w:eastAsia="en-GB"/>
              </w:rPr>
              <w:t>9,390</w:t>
            </w:r>
          </w:p>
        </w:tc>
        <w:tc>
          <w:tcPr>
            <w:tcW w:w="242" w:type="dxa"/>
            <w:vAlign w:val="bottom"/>
          </w:tcPr>
          <w:p w14:paraId="4EA4A4D4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1D5444FD" w14:textId="77777777" w:rsidR="00072203" w:rsidRPr="005A75BA" w:rsidRDefault="00072203" w:rsidP="00AE1CE7">
            <w:pPr>
              <w:pStyle w:val="NoSpacing"/>
              <w:tabs>
                <w:tab w:val="clear" w:pos="680"/>
                <w:tab w:val="left" w:pos="37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A75B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4E76DEF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7D71435C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29,844</w:t>
            </w:r>
          </w:p>
        </w:tc>
        <w:tc>
          <w:tcPr>
            <w:tcW w:w="236" w:type="dxa"/>
            <w:vAlign w:val="bottom"/>
          </w:tcPr>
          <w:p w14:paraId="7D3222F2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77387F1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35,633</w:t>
            </w:r>
          </w:p>
        </w:tc>
        <w:tc>
          <w:tcPr>
            <w:tcW w:w="236" w:type="dxa"/>
          </w:tcPr>
          <w:p w14:paraId="7632DCEC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5248AA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233,342</w:t>
            </w:r>
          </w:p>
        </w:tc>
        <w:tc>
          <w:tcPr>
            <w:tcW w:w="270" w:type="dxa"/>
          </w:tcPr>
          <w:p w14:paraId="27BA7036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66F81EA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263,288</w:t>
            </w:r>
          </w:p>
        </w:tc>
        <w:tc>
          <w:tcPr>
            <w:tcW w:w="236" w:type="dxa"/>
            <w:vAlign w:val="bottom"/>
          </w:tcPr>
          <w:p w14:paraId="6ED7AD9F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32C8EC4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15,518</w:t>
            </w:r>
          </w:p>
        </w:tc>
        <w:tc>
          <w:tcPr>
            <w:tcW w:w="276" w:type="dxa"/>
            <w:vAlign w:val="bottom"/>
          </w:tcPr>
          <w:p w14:paraId="3F6DE585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760B03DE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17,143</w:t>
            </w:r>
          </w:p>
        </w:tc>
        <w:tc>
          <w:tcPr>
            <w:tcW w:w="236" w:type="dxa"/>
            <w:vAlign w:val="bottom"/>
          </w:tcPr>
          <w:p w14:paraId="1FA052B6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6491DBB8" w14:textId="77777777" w:rsidR="00072203" w:rsidRPr="0019414B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9414B">
              <w:rPr>
                <w:rFonts w:ascii="Angsana New" w:hAnsi="Angsana New"/>
                <w:sz w:val="19"/>
                <w:szCs w:val="19"/>
                <w:lang w:eastAsia="en-GB"/>
              </w:rPr>
              <w:t>248,860</w:t>
            </w:r>
          </w:p>
        </w:tc>
        <w:tc>
          <w:tcPr>
            <w:tcW w:w="271" w:type="dxa"/>
            <w:gridSpan w:val="2"/>
            <w:vAlign w:val="bottom"/>
          </w:tcPr>
          <w:p w14:paraId="4AA7063F" w14:textId="77777777" w:rsidR="00072203" w:rsidRPr="0019414B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</w:tcPr>
          <w:p w14:paraId="04A78804" w14:textId="77777777" w:rsidR="00072203" w:rsidRPr="0019414B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9414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280,431</w:t>
            </w:r>
          </w:p>
        </w:tc>
      </w:tr>
      <w:tr w:rsidR="00072203" w:rsidRPr="0012456C" w14:paraId="4DC014AA" w14:textId="77777777" w:rsidTr="004C514F">
        <w:trPr>
          <w:gridAfter w:val="1"/>
          <w:wAfter w:w="91" w:type="dxa"/>
        </w:trPr>
        <w:tc>
          <w:tcPr>
            <w:tcW w:w="1979" w:type="dxa"/>
            <w:vAlign w:val="bottom"/>
          </w:tcPr>
          <w:p w14:paraId="36560A9C" w14:textId="77777777" w:rsidR="00072203" w:rsidRPr="004C51CF" w:rsidRDefault="00072203" w:rsidP="00AE1CE7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DE1D09A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75,24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6</w:t>
            </w:r>
          </w:p>
        </w:tc>
        <w:tc>
          <w:tcPr>
            <w:tcW w:w="247" w:type="dxa"/>
            <w:vAlign w:val="bottom"/>
          </w:tcPr>
          <w:p w14:paraId="7B0C53D2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22F8A21E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85,118</w:t>
            </w:r>
          </w:p>
        </w:tc>
        <w:tc>
          <w:tcPr>
            <w:tcW w:w="270" w:type="dxa"/>
            <w:vAlign w:val="bottom"/>
          </w:tcPr>
          <w:p w14:paraId="37701212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617206B7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A75BA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3" w:type="dxa"/>
            <w:vAlign w:val="bottom"/>
          </w:tcPr>
          <w:p w14:paraId="6E7893F0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22D048E3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A75B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19,108</w:t>
            </w:r>
          </w:p>
        </w:tc>
        <w:tc>
          <w:tcPr>
            <w:tcW w:w="270" w:type="dxa"/>
            <w:vAlign w:val="bottom"/>
          </w:tcPr>
          <w:p w14:paraId="2B88F91E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0C9C6C5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A75BA">
              <w:rPr>
                <w:rFonts w:ascii="Angsana New" w:hAnsi="Angsana New"/>
                <w:sz w:val="19"/>
                <w:szCs w:val="19"/>
                <w:lang w:eastAsia="en-GB"/>
              </w:rPr>
              <w:t>12,818</w:t>
            </w:r>
          </w:p>
        </w:tc>
        <w:tc>
          <w:tcPr>
            <w:tcW w:w="242" w:type="dxa"/>
            <w:vAlign w:val="bottom"/>
          </w:tcPr>
          <w:p w14:paraId="17DB495D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529A2770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A75B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15,592</w:t>
            </w:r>
          </w:p>
        </w:tc>
        <w:tc>
          <w:tcPr>
            <w:tcW w:w="236" w:type="dxa"/>
            <w:vAlign w:val="bottom"/>
          </w:tcPr>
          <w:p w14:paraId="7EE7C56E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C8E13AF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11,229</w:t>
            </w:r>
          </w:p>
        </w:tc>
        <w:tc>
          <w:tcPr>
            <w:tcW w:w="236" w:type="dxa"/>
            <w:vAlign w:val="bottom"/>
          </w:tcPr>
          <w:p w14:paraId="1195EAD5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F5EA114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13,025</w:t>
            </w:r>
          </w:p>
        </w:tc>
        <w:tc>
          <w:tcPr>
            <w:tcW w:w="236" w:type="dxa"/>
          </w:tcPr>
          <w:p w14:paraId="2C5662D8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91AC580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117,95</w:t>
            </w:r>
            <w:r>
              <w:rPr>
                <w:rFonts w:ascii="Angsana New" w:hAnsi="Angsana New"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6317687C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410449A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132,843</w:t>
            </w:r>
          </w:p>
        </w:tc>
        <w:tc>
          <w:tcPr>
            <w:tcW w:w="236" w:type="dxa"/>
            <w:vAlign w:val="bottom"/>
          </w:tcPr>
          <w:p w14:paraId="4F247C78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5C7EE18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sz w:val="19"/>
                <w:szCs w:val="19"/>
                <w:lang w:eastAsia="en-GB"/>
              </w:rPr>
              <w:t>10,481</w:t>
            </w:r>
          </w:p>
        </w:tc>
        <w:tc>
          <w:tcPr>
            <w:tcW w:w="276" w:type="dxa"/>
            <w:vAlign w:val="bottom"/>
          </w:tcPr>
          <w:p w14:paraId="2205FB24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5A80678C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44,29</w:t>
            </w: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0B114D0A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C530AE" w14:textId="77777777" w:rsidR="00072203" w:rsidRPr="0019414B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9414B">
              <w:rPr>
                <w:rFonts w:ascii="Angsana New" w:hAnsi="Angsana New"/>
                <w:sz w:val="19"/>
                <w:szCs w:val="19"/>
                <w:lang w:eastAsia="en-GB"/>
              </w:rPr>
              <w:t>128,433</w:t>
            </w:r>
          </w:p>
        </w:tc>
        <w:tc>
          <w:tcPr>
            <w:tcW w:w="271" w:type="dxa"/>
            <w:gridSpan w:val="2"/>
            <w:vAlign w:val="bottom"/>
          </w:tcPr>
          <w:p w14:paraId="74E957F4" w14:textId="77777777" w:rsidR="00072203" w:rsidRPr="0019414B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</w:tcPr>
          <w:p w14:paraId="36E01631" w14:textId="77777777" w:rsidR="00072203" w:rsidRPr="0019414B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9414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177,142</w:t>
            </w:r>
          </w:p>
        </w:tc>
      </w:tr>
      <w:tr w:rsidR="00072203" w:rsidRPr="0012456C" w14:paraId="059979DE" w14:textId="77777777" w:rsidTr="004C514F">
        <w:trPr>
          <w:gridAfter w:val="1"/>
          <w:wAfter w:w="91" w:type="dxa"/>
        </w:trPr>
        <w:tc>
          <w:tcPr>
            <w:tcW w:w="1979" w:type="dxa"/>
            <w:vAlign w:val="bottom"/>
          </w:tcPr>
          <w:p w14:paraId="5CE5A6CE" w14:textId="77777777" w:rsidR="00072203" w:rsidRPr="004C51CF" w:rsidRDefault="00072203" w:rsidP="00AE1CE7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D1FFF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257,02</w:t>
            </w: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47" w:type="dxa"/>
            <w:vAlign w:val="bottom"/>
          </w:tcPr>
          <w:p w14:paraId="510180CE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41B752C0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312,752</w:t>
            </w:r>
          </w:p>
        </w:tc>
        <w:tc>
          <w:tcPr>
            <w:tcW w:w="270" w:type="dxa"/>
            <w:vAlign w:val="bottom"/>
          </w:tcPr>
          <w:p w14:paraId="30EE6984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2B7A8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A75BA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3" w:type="dxa"/>
            <w:vAlign w:val="bottom"/>
          </w:tcPr>
          <w:p w14:paraId="115C858C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257BF359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A75BA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19,129</w:t>
            </w:r>
          </w:p>
        </w:tc>
        <w:tc>
          <w:tcPr>
            <w:tcW w:w="270" w:type="dxa"/>
          </w:tcPr>
          <w:p w14:paraId="1F336C9C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2DA56E5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A75BA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22,208</w:t>
            </w:r>
          </w:p>
        </w:tc>
        <w:tc>
          <w:tcPr>
            <w:tcW w:w="242" w:type="dxa"/>
          </w:tcPr>
          <w:p w14:paraId="5D4447D6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1F84C2DF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5A75BA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15,592</w:t>
            </w:r>
          </w:p>
        </w:tc>
        <w:tc>
          <w:tcPr>
            <w:tcW w:w="236" w:type="dxa"/>
          </w:tcPr>
          <w:p w14:paraId="4334AE97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71ABEEE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41,073</w:t>
            </w:r>
          </w:p>
        </w:tc>
        <w:tc>
          <w:tcPr>
            <w:tcW w:w="236" w:type="dxa"/>
          </w:tcPr>
          <w:p w14:paraId="381B95C4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54D49DC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48,658</w:t>
            </w:r>
          </w:p>
        </w:tc>
        <w:tc>
          <w:tcPr>
            <w:tcW w:w="236" w:type="dxa"/>
          </w:tcPr>
          <w:p w14:paraId="5117459A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4D60622" w14:textId="77777777" w:rsidR="00072203" w:rsidRPr="00B51AF0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51AF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351,294</w:t>
            </w:r>
          </w:p>
        </w:tc>
        <w:tc>
          <w:tcPr>
            <w:tcW w:w="270" w:type="dxa"/>
          </w:tcPr>
          <w:p w14:paraId="21B5EA05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5ADF86F9" w14:textId="77777777" w:rsidR="00072203" w:rsidRPr="00B51AF0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51AF0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396,131</w:t>
            </w:r>
          </w:p>
        </w:tc>
        <w:tc>
          <w:tcPr>
            <w:tcW w:w="236" w:type="dxa"/>
          </w:tcPr>
          <w:p w14:paraId="4C49F166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BBEA1F5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663E7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25,999</w:t>
            </w:r>
          </w:p>
        </w:tc>
        <w:tc>
          <w:tcPr>
            <w:tcW w:w="276" w:type="dxa"/>
          </w:tcPr>
          <w:p w14:paraId="6B580DEA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2C1AC903" w14:textId="77777777" w:rsidR="00072203" w:rsidRPr="005A75BA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663E7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61,44</w:t>
            </w: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36" w:type="dxa"/>
          </w:tcPr>
          <w:p w14:paraId="1A9E4D70" w14:textId="77777777" w:rsidR="00072203" w:rsidRPr="005A75BA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460D70E4" w14:textId="77777777" w:rsidR="00072203" w:rsidRPr="0019414B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19414B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377,293</w:t>
            </w:r>
          </w:p>
        </w:tc>
        <w:tc>
          <w:tcPr>
            <w:tcW w:w="271" w:type="dxa"/>
            <w:gridSpan w:val="2"/>
          </w:tcPr>
          <w:p w14:paraId="0CB0C54E" w14:textId="77777777" w:rsidR="00072203" w:rsidRPr="0019414B" w:rsidRDefault="00072203" w:rsidP="00AE1CE7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748DF914" w14:textId="77777777" w:rsidR="00072203" w:rsidRPr="0019414B" w:rsidRDefault="00072203" w:rsidP="00AE1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19414B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457,573</w:t>
            </w:r>
          </w:p>
        </w:tc>
      </w:tr>
      <w:tr w:rsidR="00D21194" w:rsidRPr="0012456C" w14:paraId="4E4DF0A5" w14:textId="77777777" w:rsidTr="004C514F">
        <w:tc>
          <w:tcPr>
            <w:tcW w:w="1979" w:type="dxa"/>
            <w:vAlign w:val="bottom"/>
          </w:tcPr>
          <w:p w14:paraId="4021A43F" w14:textId="77777777" w:rsidR="00D21194" w:rsidRPr="004C51CF" w:rsidRDefault="00D21194" w:rsidP="00BA07E6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91" w:type="dxa"/>
            <w:gridSpan w:val="29"/>
          </w:tcPr>
          <w:p w14:paraId="65A6E28C" w14:textId="132C736B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งบการเ</w:t>
            </w:r>
            <w:r w:rsidRPr="004C51CF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ฉพาะกิจการ</w:t>
            </w:r>
          </w:p>
        </w:tc>
      </w:tr>
      <w:tr w:rsidR="00D21194" w:rsidRPr="0012456C" w14:paraId="3777E25E" w14:textId="77777777" w:rsidTr="004C514F">
        <w:tc>
          <w:tcPr>
            <w:tcW w:w="1979" w:type="dxa"/>
            <w:vAlign w:val="bottom"/>
          </w:tcPr>
          <w:p w14:paraId="1F15D757" w14:textId="77777777" w:rsidR="00D21194" w:rsidRPr="004C51CF" w:rsidRDefault="00D21194" w:rsidP="00BA07E6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91" w:type="dxa"/>
            <w:gridSpan w:val="29"/>
          </w:tcPr>
          <w:p w14:paraId="23F2DF93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ส่วนงานที่รายงาน</w:t>
            </w:r>
          </w:p>
        </w:tc>
      </w:tr>
      <w:tr w:rsidR="00D21194" w:rsidRPr="0012456C" w14:paraId="27D40AC6" w14:textId="77777777" w:rsidTr="004C514F">
        <w:tc>
          <w:tcPr>
            <w:tcW w:w="1979" w:type="dxa"/>
            <w:vAlign w:val="bottom"/>
          </w:tcPr>
          <w:p w14:paraId="0D34136F" w14:textId="77777777" w:rsidR="00D21194" w:rsidRPr="004C51CF" w:rsidRDefault="00D21194" w:rsidP="00BA07E6">
            <w:pPr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09" w:type="dxa"/>
            <w:gridSpan w:val="3"/>
          </w:tcPr>
          <w:p w14:paraId="21DA304A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C51C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70" w:type="dxa"/>
          </w:tcPr>
          <w:p w14:paraId="4A7B4BBE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3" w:type="dxa"/>
            <w:gridSpan w:val="3"/>
          </w:tcPr>
          <w:p w14:paraId="77158F16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C51C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70" w:type="dxa"/>
          </w:tcPr>
          <w:p w14:paraId="111F41BF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3"/>
          </w:tcPr>
          <w:p w14:paraId="7729EE83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C51C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1EB0054A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61C7985C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Pr="004C51C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412CEF44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78" w:type="dxa"/>
            <w:gridSpan w:val="3"/>
          </w:tcPr>
          <w:p w14:paraId="73E3E87B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095A9C4A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43" w:type="dxa"/>
            <w:gridSpan w:val="3"/>
          </w:tcPr>
          <w:p w14:paraId="742A820B" w14:textId="30F10592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="002A3778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4C51CF">
              <w:rPr>
                <w:rFonts w:ascii="Angsana New" w:hAnsi="Angsana New" w:hint="cs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36" w:type="dxa"/>
          </w:tcPr>
          <w:p w14:paraId="1DCBE4EC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710" w:type="dxa"/>
            <w:gridSpan w:val="5"/>
          </w:tcPr>
          <w:p w14:paraId="3219EE34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</w:tr>
      <w:tr w:rsidR="00D21194" w:rsidRPr="0012456C" w14:paraId="357F9B06" w14:textId="77777777" w:rsidTr="004C514F">
        <w:tc>
          <w:tcPr>
            <w:tcW w:w="1979" w:type="dxa"/>
            <w:vAlign w:val="bottom"/>
            <w:hideMark/>
          </w:tcPr>
          <w:p w14:paraId="0CAE0528" w14:textId="62B766D6" w:rsidR="00D21194" w:rsidRPr="004C51CF" w:rsidRDefault="00D21194" w:rsidP="00BA07E6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</w:t>
            </w:r>
            <w:r w:rsidRPr="004C51C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งวดสามเดือน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สิ้นสุด</w:t>
            </w:r>
            <w:r w:rsidR="002A377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>31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4C51C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มีนา</w:t>
            </w:r>
            <w:r w:rsidRPr="004C51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คม</w:t>
            </w:r>
          </w:p>
        </w:tc>
        <w:tc>
          <w:tcPr>
            <w:tcW w:w="719" w:type="dxa"/>
          </w:tcPr>
          <w:p w14:paraId="0B087DFE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FD61E10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7" w:type="dxa"/>
          </w:tcPr>
          <w:p w14:paraId="344C2CC5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695E5D0D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424B39B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6F0B331F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BB52918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FF648E0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3" w:type="dxa"/>
          </w:tcPr>
          <w:p w14:paraId="765673F7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6DABCC94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2D441B9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70" w:type="dxa"/>
          </w:tcPr>
          <w:p w14:paraId="53EA4F11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EE81890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90340E8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42" w:type="dxa"/>
          </w:tcPr>
          <w:p w14:paraId="5CDDA9AB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EC2F776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89C4AC0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EEC7C44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16838B5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6546946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36" w:type="dxa"/>
          </w:tcPr>
          <w:p w14:paraId="0F575D07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5988AAB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80C93A4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4588EC65" w14:textId="77777777" w:rsidR="00D21194" w:rsidRPr="004C51CF" w:rsidRDefault="00D21194" w:rsidP="00BC3FEC">
            <w:pPr>
              <w:pStyle w:val="BodyText"/>
              <w:spacing w:after="0" w:line="240" w:lineRule="auto"/>
              <w:ind w:left="-86" w:right="-5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0E1B529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DEFB0E5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0" w:type="dxa"/>
          </w:tcPr>
          <w:p w14:paraId="4F623A93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66DFD23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4494D220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C4DE820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3CEC693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EA4E305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6" w:type="dxa"/>
          </w:tcPr>
          <w:p w14:paraId="76A62D20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01E1D8F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E60D761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  <w:tc>
          <w:tcPr>
            <w:tcW w:w="236" w:type="dxa"/>
          </w:tcPr>
          <w:p w14:paraId="64339BAC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AE80401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1EE7122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2564</w:t>
            </w:r>
          </w:p>
        </w:tc>
        <w:tc>
          <w:tcPr>
            <w:tcW w:w="271" w:type="dxa"/>
            <w:gridSpan w:val="2"/>
          </w:tcPr>
          <w:p w14:paraId="5376E5DD" w14:textId="77777777" w:rsidR="00D21194" w:rsidRPr="004C51CF" w:rsidRDefault="00D21194" w:rsidP="000D3082">
            <w:pPr>
              <w:pStyle w:val="BodyText"/>
              <w:spacing w:after="0" w:line="240" w:lineRule="auto"/>
              <w:ind w:left="-2090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135D3830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A41484D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lang w:eastAsia="en-GB"/>
              </w:rPr>
              <w:t>2563</w:t>
            </w:r>
          </w:p>
        </w:tc>
      </w:tr>
      <w:tr w:rsidR="00D21194" w:rsidRPr="0012456C" w14:paraId="7D65E3C1" w14:textId="77777777" w:rsidTr="004C514F">
        <w:trPr>
          <w:trHeight w:val="216"/>
        </w:trPr>
        <w:tc>
          <w:tcPr>
            <w:tcW w:w="1979" w:type="dxa"/>
            <w:vAlign w:val="bottom"/>
          </w:tcPr>
          <w:p w14:paraId="7B6B0221" w14:textId="77777777" w:rsidR="00D21194" w:rsidRPr="004C51CF" w:rsidRDefault="00D21194" w:rsidP="00BA07E6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591" w:type="dxa"/>
            <w:gridSpan w:val="29"/>
          </w:tcPr>
          <w:p w14:paraId="533D9ABB" w14:textId="77777777" w:rsidR="00D21194" w:rsidRPr="004C51CF" w:rsidRDefault="00D21194" w:rsidP="00BA07E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i/>
                <w:iCs/>
                <w:sz w:val="19"/>
                <w:szCs w:val="19"/>
                <w:lang w:eastAsia="en-GB"/>
              </w:rPr>
            </w:pPr>
            <w:r w:rsidRPr="004C51CF">
              <w:rPr>
                <w:rFonts w:ascii="Angsana New" w:hAnsi="Angsana New" w:hint="cs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D21194" w:rsidRPr="0012456C" w14:paraId="3FE8CB0B" w14:textId="77777777" w:rsidTr="004C514F">
        <w:tc>
          <w:tcPr>
            <w:tcW w:w="1979" w:type="dxa"/>
          </w:tcPr>
          <w:p w14:paraId="26A79A52" w14:textId="77777777" w:rsidR="00D21194" w:rsidRPr="004C51CF" w:rsidRDefault="00D21194" w:rsidP="00BA07E6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719" w:type="dxa"/>
            <w:vAlign w:val="bottom"/>
          </w:tcPr>
          <w:p w14:paraId="06D7FBDB" w14:textId="77777777" w:rsidR="00D21194" w:rsidRPr="0012456C" w:rsidRDefault="00D21194" w:rsidP="00BA07E6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26E5BFA6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56F61AE5" w14:textId="77777777" w:rsidR="00D21194" w:rsidRPr="0012456C" w:rsidRDefault="00D21194" w:rsidP="00BA07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A72A9FE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5BF05734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2E4E4F3E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0D42BFD7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4C64510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55546C39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2C8B8C0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096462C3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2D917A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E32EFD4" w14:textId="77777777" w:rsidR="00D21194" w:rsidRPr="0012456C" w:rsidRDefault="00D21194" w:rsidP="00BA07E6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3277142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B30B143" w14:textId="77777777" w:rsidR="00D21194" w:rsidRPr="0012456C" w:rsidRDefault="00D21194" w:rsidP="00BA07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60D51B3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8040B56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E338469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6B8364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C9C6599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6F2895B" w14:textId="77777777" w:rsidR="00D21194" w:rsidRPr="0012456C" w:rsidRDefault="00D21194" w:rsidP="00BA07E6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618C3BC0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5BDD30D4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FA72D6D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5B868477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294A936" w14:textId="77777777" w:rsidR="00D21194" w:rsidRPr="0012456C" w:rsidRDefault="00D21194" w:rsidP="00BA07E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C2C709C" w14:textId="77777777" w:rsidR="00D21194" w:rsidRPr="0012456C" w:rsidRDefault="00D21194" w:rsidP="00BA07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</w:tr>
      <w:tr w:rsidR="009A3467" w:rsidRPr="0012456C" w14:paraId="79D411D5" w14:textId="77777777" w:rsidTr="004C514F">
        <w:tc>
          <w:tcPr>
            <w:tcW w:w="1979" w:type="dxa"/>
          </w:tcPr>
          <w:p w14:paraId="33C73E67" w14:textId="50CC5CDD" w:rsidR="009A3467" w:rsidRPr="004C51CF" w:rsidRDefault="009A3467" w:rsidP="009A346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สถานีบริการน้ำมันและก๊าซธรรมชาติ</w:t>
            </w:r>
          </w:p>
        </w:tc>
        <w:tc>
          <w:tcPr>
            <w:tcW w:w="719" w:type="dxa"/>
            <w:vAlign w:val="bottom"/>
          </w:tcPr>
          <w:p w14:paraId="7DB1D76C" w14:textId="352C9C7B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B379E">
              <w:rPr>
                <w:rFonts w:ascii="Angsana New" w:hAnsi="Angsana New"/>
                <w:sz w:val="19"/>
                <w:szCs w:val="19"/>
                <w:lang w:eastAsia="en-GB"/>
              </w:rPr>
              <w:t>27,777</w:t>
            </w:r>
          </w:p>
        </w:tc>
        <w:tc>
          <w:tcPr>
            <w:tcW w:w="247" w:type="dxa"/>
            <w:vAlign w:val="bottom"/>
          </w:tcPr>
          <w:p w14:paraId="2AA23A8E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2CAD17DA" w14:textId="729CD176" w:rsidR="009A3467" w:rsidRPr="0012456C" w:rsidRDefault="00384EE1" w:rsidP="00AA6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 w:rsidR="009A3467" w:rsidRPr="00894702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783</w:t>
            </w:r>
          </w:p>
        </w:tc>
        <w:tc>
          <w:tcPr>
            <w:tcW w:w="270" w:type="dxa"/>
            <w:vAlign w:val="bottom"/>
          </w:tcPr>
          <w:p w14:paraId="0778DDDD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42E42EB1" w14:textId="433E7355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6E01A1C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1E568DE6" w14:textId="009977E0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98E6F57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852650C" w14:textId="6D75FAF0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BFB74B9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38B99E3F" w14:textId="18C6D55F" w:rsidR="009A3467" w:rsidRPr="0012456C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3F8A3D7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4B2377D" w14:textId="5ED47CDB" w:rsidR="009A3467" w:rsidRPr="0012456C" w:rsidRDefault="009A3467" w:rsidP="009A346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4077BB8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E221C5C" w14:textId="27A15A5A" w:rsidR="009A3467" w:rsidRPr="0012456C" w:rsidRDefault="009A3467" w:rsidP="009A346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DA6B916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017354B" w14:textId="59DAF761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27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777</w:t>
            </w:r>
          </w:p>
        </w:tc>
        <w:tc>
          <w:tcPr>
            <w:tcW w:w="270" w:type="dxa"/>
          </w:tcPr>
          <w:p w14:paraId="35644FD8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457E3E3" w14:textId="364008D7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783</w:t>
            </w:r>
          </w:p>
        </w:tc>
        <w:tc>
          <w:tcPr>
            <w:tcW w:w="236" w:type="dxa"/>
            <w:vAlign w:val="bottom"/>
          </w:tcPr>
          <w:p w14:paraId="1ACE742D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D4BADB9" w14:textId="62645945" w:rsidR="009A3467" w:rsidRPr="0012456C" w:rsidRDefault="009A3467" w:rsidP="009A3467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5B548811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54F4E9BD" w14:textId="693CF19E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2B7D146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0E44D8F" w14:textId="2DB48DB9" w:rsidR="009A3467" w:rsidRPr="0012456C" w:rsidRDefault="00384EE1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27</w:t>
            </w:r>
            <w:r w:rsidR="009A3467" w:rsidRPr="009A3467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777</w:t>
            </w:r>
          </w:p>
        </w:tc>
        <w:tc>
          <w:tcPr>
            <w:tcW w:w="271" w:type="dxa"/>
            <w:gridSpan w:val="2"/>
            <w:vAlign w:val="bottom"/>
          </w:tcPr>
          <w:p w14:paraId="01804CB5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20B62A5" w14:textId="007E3383" w:rsidR="009A3467" w:rsidRPr="0012456C" w:rsidRDefault="00384EE1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 w:rsidR="000D3082" w:rsidRPr="000D3082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783</w:t>
            </w:r>
          </w:p>
        </w:tc>
      </w:tr>
      <w:tr w:rsidR="009A3467" w:rsidRPr="0012456C" w14:paraId="00A9DEF3" w14:textId="77777777" w:rsidTr="004C514F">
        <w:tc>
          <w:tcPr>
            <w:tcW w:w="1979" w:type="dxa"/>
          </w:tcPr>
          <w:p w14:paraId="60C22B94" w14:textId="77777777" w:rsidR="009A3467" w:rsidRPr="004C51CF" w:rsidRDefault="009A3467" w:rsidP="009A346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ก๊าซธรรมชาติอัดสำหรั</w:t>
            </w:r>
            <w:r w:rsidRPr="004C51CF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บ</w:t>
            </w:r>
            <w:r w:rsidRPr="004C51C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>อุตสาหก</w:t>
            </w:r>
            <w:r w:rsidRPr="004C51CF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รรม</w:t>
            </w:r>
            <w:r w:rsidRPr="004C51C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4C51C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proofErr w:type="spellStart"/>
            <w:r w:rsidRPr="004C51C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iCNG</w:t>
            </w:r>
            <w:proofErr w:type="spellEnd"/>
            <w:r w:rsidRPr="004C51CF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719" w:type="dxa"/>
          </w:tcPr>
          <w:p w14:paraId="6CF2027B" w14:textId="77777777" w:rsidR="00F0416D" w:rsidRDefault="00F0416D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11B59300" w14:textId="72060B72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6B379E">
              <w:rPr>
                <w:rFonts w:ascii="Angsana New" w:hAnsi="Angsana New"/>
                <w:sz w:val="19"/>
                <w:szCs w:val="19"/>
                <w:lang w:eastAsia="en-GB"/>
              </w:rPr>
              <w:t>73,488</w:t>
            </w:r>
          </w:p>
        </w:tc>
        <w:tc>
          <w:tcPr>
            <w:tcW w:w="247" w:type="dxa"/>
          </w:tcPr>
          <w:p w14:paraId="7DD521AA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2742955" w14:textId="77777777" w:rsidR="00F0416D" w:rsidRDefault="00F0416D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4201E50" w14:textId="1B562272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470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91,230</w:t>
            </w:r>
          </w:p>
        </w:tc>
        <w:tc>
          <w:tcPr>
            <w:tcW w:w="270" w:type="dxa"/>
          </w:tcPr>
          <w:p w14:paraId="0F37E345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6E167973" w14:textId="77777777" w:rsidR="009A3467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6F3E1122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B2435F8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737453B" w14:textId="77777777" w:rsidR="009A3467" w:rsidRPr="0012456C" w:rsidRDefault="009A3467" w:rsidP="009A3467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E67D5FB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1088C73E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6A504CD1" w14:textId="77777777" w:rsidR="009A3467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259FF014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03C9F64D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75FAA2F0" w14:textId="77777777" w:rsidR="009A3467" w:rsidRPr="0012456C" w:rsidRDefault="009A3467" w:rsidP="009A3467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B49CF85" w14:textId="77777777" w:rsidR="009A3467" w:rsidRPr="0012456C" w:rsidRDefault="009A3467" w:rsidP="009A346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9AADE62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2B1AF29" w14:textId="77777777" w:rsidR="009A3467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29B97144" w14:textId="71DFD315" w:rsidR="009A3467" w:rsidRPr="0012456C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A3B1585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413F31A" w14:textId="77777777" w:rsidR="009A3467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4E37CF6" w14:textId="3C62266E" w:rsidR="009A3467" w:rsidRPr="0012456C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063DD3D8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1ED635D" w14:textId="77777777" w:rsidR="009A3467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0CF4BD38" w14:textId="3CA917AE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73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488</w:t>
            </w:r>
          </w:p>
        </w:tc>
        <w:tc>
          <w:tcPr>
            <w:tcW w:w="270" w:type="dxa"/>
          </w:tcPr>
          <w:p w14:paraId="240BC637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10BCB28" w14:textId="77777777" w:rsidR="009A3467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72C000A6" w14:textId="32ACE266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91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230</w:t>
            </w:r>
          </w:p>
        </w:tc>
        <w:tc>
          <w:tcPr>
            <w:tcW w:w="236" w:type="dxa"/>
          </w:tcPr>
          <w:p w14:paraId="4AE5C3E2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6B989E60" w14:textId="77777777" w:rsidR="009A3467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900AA95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099CEA94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3DFD813" w14:textId="77777777" w:rsidR="009A3467" w:rsidRPr="0012456C" w:rsidRDefault="009A3467" w:rsidP="009A3467">
            <w:pPr>
              <w:tabs>
                <w:tab w:val="clear" w:pos="454"/>
                <w:tab w:val="decimal" w:pos="436"/>
              </w:tabs>
              <w:ind w:left="-115" w:right="-7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D714678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DA91CD9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23A8E22F" w14:textId="77777777" w:rsidR="000D3082" w:rsidRDefault="000D3082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39AD6C56" w14:textId="6D279C6D" w:rsidR="009A3467" w:rsidRPr="0012456C" w:rsidRDefault="000D3082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73,488</w:t>
            </w:r>
          </w:p>
        </w:tc>
        <w:tc>
          <w:tcPr>
            <w:tcW w:w="271" w:type="dxa"/>
            <w:gridSpan w:val="2"/>
          </w:tcPr>
          <w:p w14:paraId="4D21EC7E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2CBEA1D8" w14:textId="77777777" w:rsidR="000D3082" w:rsidRPr="000D3082" w:rsidRDefault="000D3082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  <w:p w14:paraId="5BDB21BB" w14:textId="20F9DDCC" w:rsidR="009A3467" w:rsidRPr="0012456C" w:rsidRDefault="000D3082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91,230</w:t>
            </w:r>
          </w:p>
        </w:tc>
      </w:tr>
      <w:tr w:rsidR="009A3467" w:rsidRPr="0012456C" w14:paraId="6AA9A8C0" w14:textId="77777777" w:rsidTr="004C514F">
        <w:tc>
          <w:tcPr>
            <w:tcW w:w="1979" w:type="dxa"/>
          </w:tcPr>
          <w:p w14:paraId="0FDAC5DB" w14:textId="3E9D8DEB" w:rsidR="009A3467" w:rsidRPr="004C51CF" w:rsidRDefault="009A3467" w:rsidP="009A3467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บริการอัดก๊าซธรรมชาติ (</w:t>
            </w:r>
            <w:r w:rsidRPr="004C51CF">
              <w:rPr>
                <w:rFonts w:asciiTheme="majorBidi" w:hAnsiTheme="majorBidi"/>
                <w:sz w:val="19"/>
                <w:szCs w:val="19"/>
                <w:lang w:eastAsia="en-GB"/>
              </w:rPr>
              <w:t>PMS)</w:t>
            </w:r>
          </w:p>
        </w:tc>
        <w:tc>
          <w:tcPr>
            <w:tcW w:w="719" w:type="dxa"/>
            <w:vAlign w:val="bottom"/>
          </w:tcPr>
          <w:p w14:paraId="56E5112A" w14:textId="3A9C23D8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E380F">
              <w:rPr>
                <w:rFonts w:ascii="Angsana New" w:hAnsi="Angsana New"/>
                <w:sz w:val="19"/>
                <w:szCs w:val="19"/>
                <w:lang w:eastAsia="en-GB"/>
              </w:rPr>
              <w:t>47,010</w:t>
            </w:r>
          </w:p>
        </w:tc>
        <w:tc>
          <w:tcPr>
            <w:tcW w:w="247" w:type="dxa"/>
            <w:vAlign w:val="bottom"/>
          </w:tcPr>
          <w:p w14:paraId="2CD05CDA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5086D83B" w14:textId="4E88FE0E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470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57,402</w:t>
            </w:r>
          </w:p>
        </w:tc>
        <w:tc>
          <w:tcPr>
            <w:tcW w:w="270" w:type="dxa"/>
            <w:vAlign w:val="bottom"/>
          </w:tcPr>
          <w:p w14:paraId="602242BF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1D678822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27DE45A9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5233EE9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431344F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6EB06EFF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019F249A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514BD414" w14:textId="77777777" w:rsidR="009A3467" w:rsidRPr="0012456C" w:rsidRDefault="009A3467" w:rsidP="009A346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513DC94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60212DA" w14:textId="1D568AC5" w:rsidR="009A3467" w:rsidRPr="0012456C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899FD0D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68DBCFB" w14:textId="1C6918B7" w:rsidR="009A3467" w:rsidRPr="0012456C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697BA2F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5CE5E1D" w14:textId="6148A812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47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010</w:t>
            </w:r>
          </w:p>
        </w:tc>
        <w:tc>
          <w:tcPr>
            <w:tcW w:w="270" w:type="dxa"/>
          </w:tcPr>
          <w:p w14:paraId="78FD4B7C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45C2CB" w14:textId="1DB6D23D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57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402</w:t>
            </w:r>
          </w:p>
        </w:tc>
        <w:tc>
          <w:tcPr>
            <w:tcW w:w="236" w:type="dxa"/>
            <w:vAlign w:val="bottom"/>
          </w:tcPr>
          <w:p w14:paraId="174EAB35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400AD257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7A343562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3FF0F261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98F3DCB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27426452" w14:textId="3B6E4A4F" w:rsidR="009A3467" w:rsidRPr="0012456C" w:rsidRDefault="000D3082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47,010</w:t>
            </w:r>
          </w:p>
        </w:tc>
        <w:tc>
          <w:tcPr>
            <w:tcW w:w="271" w:type="dxa"/>
            <w:gridSpan w:val="2"/>
            <w:vAlign w:val="bottom"/>
          </w:tcPr>
          <w:p w14:paraId="390F73E2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20DD73A1" w14:textId="7A4E8FF0" w:rsidR="009A3467" w:rsidRPr="0012456C" w:rsidRDefault="000D3082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57,402</w:t>
            </w:r>
          </w:p>
        </w:tc>
      </w:tr>
      <w:tr w:rsidR="009A3467" w:rsidRPr="0012456C" w14:paraId="469244F0" w14:textId="77777777" w:rsidTr="004C514F">
        <w:tc>
          <w:tcPr>
            <w:tcW w:w="1979" w:type="dxa"/>
          </w:tcPr>
          <w:p w14:paraId="09BBAF9C" w14:textId="204E5D75" w:rsidR="009A3467" w:rsidRPr="004C51CF" w:rsidRDefault="009A3467" w:rsidP="00DE41C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ขนส่ง</w:t>
            </w:r>
          </w:p>
        </w:tc>
        <w:tc>
          <w:tcPr>
            <w:tcW w:w="719" w:type="dxa"/>
          </w:tcPr>
          <w:p w14:paraId="004CAFB2" w14:textId="2CDE1A0C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18FCDFBC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81FFF3F" w14:textId="17FAF805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E8FF4D3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33B02602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7AEEF06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D1479EB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759603CF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171D1B6E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52B20EEC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13F343E9" w14:textId="77777777" w:rsidR="009A3467" w:rsidRPr="0012456C" w:rsidRDefault="009A3467" w:rsidP="009A346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68102C1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E53A065" w14:textId="5E7B13C4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  <w:r w:rsidR="009A3467" w:rsidRPr="006F62F2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528</w:t>
            </w:r>
          </w:p>
        </w:tc>
        <w:tc>
          <w:tcPr>
            <w:tcW w:w="236" w:type="dxa"/>
          </w:tcPr>
          <w:p w14:paraId="793D2D50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B00421C" w14:textId="7727F04B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26</w:t>
            </w:r>
            <w:r w:rsidR="009A3467" w:rsidRPr="006F62F2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658</w:t>
            </w:r>
          </w:p>
        </w:tc>
        <w:tc>
          <w:tcPr>
            <w:tcW w:w="236" w:type="dxa"/>
          </w:tcPr>
          <w:p w14:paraId="13F50351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8CF76B" w14:textId="25BF4F86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21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528</w:t>
            </w:r>
          </w:p>
        </w:tc>
        <w:tc>
          <w:tcPr>
            <w:tcW w:w="270" w:type="dxa"/>
          </w:tcPr>
          <w:p w14:paraId="6FFC982A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8666A5C" w14:textId="29976CA3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26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658</w:t>
            </w:r>
          </w:p>
        </w:tc>
        <w:tc>
          <w:tcPr>
            <w:tcW w:w="236" w:type="dxa"/>
          </w:tcPr>
          <w:p w14:paraId="1C0B22DE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2455126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684708FA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8304780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F33A376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3B12B4EB" w14:textId="756A15EE" w:rsidR="009A3467" w:rsidRPr="0012456C" w:rsidRDefault="000D3082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21,528</w:t>
            </w:r>
          </w:p>
        </w:tc>
        <w:tc>
          <w:tcPr>
            <w:tcW w:w="271" w:type="dxa"/>
            <w:gridSpan w:val="2"/>
          </w:tcPr>
          <w:p w14:paraId="57B3670C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188522BC" w14:textId="5333F88D" w:rsidR="009A3467" w:rsidRPr="0012456C" w:rsidRDefault="000D3082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26,658</w:t>
            </w:r>
          </w:p>
        </w:tc>
      </w:tr>
      <w:tr w:rsidR="009A3467" w:rsidRPr="0012456C" w14:paraId="216ACC18" w14:textId="77777777" w:rsidTr="004C514F">
        <w:tc>
          <w:tcPr>
            <w:tcW w:w="1979" w:type="dxa"/>
          </w:tcPr>
          <w:p w14:paraId="746B7F54" w14:textId="2D214EA4" w:rsidR="009A3467" w:rsidRPr="004C51CF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อะไหล่และอุปกรณ์</w:t>
            </w:r>
          </w:p>
        </w:tc>
        <w:tc>
          <w:tcPr>
            <w:tcW w:w="719" w:type="dxa"/>
          </w:tcPr>
          <w:p w14:paraId="5B00B90B" w14:textId="5082D36A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E380F">
              <w:rPr>
                <w:rFonts w:ascii="Angsana New" w:hAnsi="Angsana New"/>
                <w:sz w:val="19"/>
                <w:szCs w:val="19"/>
                <w:lang w:eastAsia="en-GB"/>
              </w:rPr>
              <w:t>9,936</w:t>
            </w:r>
          </w:p>
        </w:tc>
        <w:tc>
          <w:tcPr>
            <w:tcW w:w="247" w:type="dxa"/>
          </w:tcPr>
          <w:p w14:paraId="45C7BAD4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A573D12" w14:textId="3C9C35FB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470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7,519</w:t>
            </w:r>
          </w:p>
        </w:tc>
        <w:tc>
          <w:tcPr>
            <w:tcW w:w="270" w:type="dxa"/>
          </w:tcPr>
          <w:p w14:paraId="1FCE9E27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54960400" w14:textId="4A4786AA" w:rsidR="009A3467" w:rsidRPr="0012456C" w:rsidRDefault="009A3467" w:rsidP="009A3467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4702">
              <w:rPr>
                <w:rFonts w:ascii="Angsana New" w:hAnsi="Angsana New"/>
                <w:sz w:val="19"/>
                <w:szCs w:val="19"/>
                <w:lang w:eastAsia="en-GB"/>
              </w:rPr>
              <w:t>12,330</w:t>
            </w:r>
          </w:p>
        </w:tc>
        <w:tc>
          <w:tcPr>
            <w:tcW w:w="273" w:type="dxa"/>
          </w:tcPr>
          <w:p w14:paraId="1A2458EE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7F746FA2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0EB9D80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5A0616E2" w14:textId="4466D7EC" w:rsidR="009A3467" w:rsidRPr="0012456C" w:rsidRDefault="009A3467" w:rsidP="009A3467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4712A8">
              <w:rPr>
                <w:rFonts w:ascii="Angsana New" w:hAnsi="Angsana New"/>
                <w:sz w:val="19"/>
                <w:szCs w:val="19"/>
                <w:lang w:eastAsia="en-GB"/>
              </w:rPr>
              <w:t>9,390</w:t>
            </w:r>
          </w:p>
        </w:tc>
        <w:tc>
          <w:tcPr>
            <w:tcW w:w="242" w:type="dxa"/>
          </w:tcPr>
          <w:p w14:paraId="36A8BEB5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2A90118" w14:textId="77777777" w:rsidR="009A3467" w:rsidRPr="0012456C" w:rsidRDefault="009A3467" w:rsidP="009A346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89BB94E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920B908" w14:textId="4DA6917D" w:rsidR="009A3467" w:rsidRPr="006F62F2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76754A0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2266D8B" w14:textId="1BDAC9C7" w:rsidR="009A3467" w:rsidRPr="006F62F2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7454B3C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863F931" w14:textId="73282084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31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656</w:t>
            </w:r>
          </w:p>
        </w:tc>
        <w:tc>
          <w:tcPr>
            <w:tcW w:w="270" w:type="dxa"/>
          </w:tcPr>
          <w:p w14:paraId="1E5B8FB7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39A51AD3" w14:textId="2B24F936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519</w:t>
            </w:r>
          </w:p>
        </w:tc>
        <w:tc>
          <w:tcPr>
            <w:tcW w:w="236" w:type="dxa"/>
          </w:tcPr>
          <w:p w14:paraId="0E02E51A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01BBEC2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6371E7AD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23D1B177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E91DEFF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7D24C263" w14:textId="7EDC7F8F" w:rsidR="009A3467" w:rsidRPr="0012456C" w:rsidRDefault="000D3082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31,656</w:t>
            </w:r>
          </w:p>
        </w:tc>
        <w:tc>
          <w:tcPr>
            <w:tcW w:w="271" w:type="dxa"/>
            <w:gridSpan w:val="2"/>
          </w:tcPr>
          <w:p w14:paraId="0642436F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3721A95B" w14:textId="7EB3FCF2" w:rsidR="009A3467" w:rsidRPr="0012456C" w:rsidRDefault="000D3082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7,519</w:t>
            </w:r>
          </w:p>
        </w:tc>
      </w:tr>
      <w:tr w:rsidR="009A3467" w:rsidRPr="0012456C" w14:paraId="487C1577" w14:textId="77777777" w:rsidTr="004C514F">
        <w:tc>
          <w:tcPr>
            <w:tcW w:w="1979" w:type="dxa"/>
          </w:tcPr>
          <w:p w14:paraId="19248BDD" w14:textId="49F5684C" w:rsidR="009A3467" w:rsidRPr="004C51CF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719" w:type="dxa"/>
          </w:tcPr>
          <w:p w14:paraId="2A165A47" w14:textId="79BAA91F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E380F">
              <w:rPr>
                <w:rFonts w:ascii="Angsana New" w:hAnsi="Angsana New"/>
                <w:sz w:val="19"/>
                <w:szCs w:val="19"/>
                <w:lang w:eastAsia="en-GB"/>
              </w:rPr>
              <w:t>27,001</w:t>
            </w:r>
          </w:p>
        </w:tc>
        <w:tc>
          <w:tcPr>
            <w:tcW w:w="247" w:type="dxa"/>
          </w:tcPr>
          <w:p w14:paraId="36922A17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20657519" w14:textId="4CD5A3D5" w:rsidR="009A3467" w:rsidRPr="0012456C" w:rsidRDefault="009A3467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470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26,051</w:t>
            </w:r>
          </w:p>
        </w:tc>
        <w:tc>
          <w:tcPr>
            <w:tcW w:w="270" w:type="dxa"/>
          </w:tcPr>
          <w:p w14:paraId="6F49F128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02B58AC3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9991ECE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523F6EA6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684AE69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0B23D414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788BC640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25416DED" w14:textId="77777777" w:rsidR="009A3467" w:rsidRPr="0012456C" w:rsidRDefault="009A3467" w:rsidP="009A346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A22ED7F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8FDF728" w14:textId="0A283BCF" w:rsidR="009A3467" w:rsidRPr="006F62F2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1FF8117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20814BE" w14:textId="337B94CF" w:rsidR="009A3467" w:rsidRPr="006F62F2" w:rsidRDefault="009A3467" w:rsidP="009A346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B107824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1DDE2FC" w14:textId="68842BA2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27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001</w:t>
            </w:r>
          </w:p>
        </w:tc>
        <w:tc>
          <w:tcPr>
            <w:tcW w:w="270" w:type="dxa"/>
          </w:tcPr>
          <w:p w14:paraId="58599238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F4B62C7" w14:textId="3C768798" w:rsidR="009A3467" w:rsidRPr="0012456C" w:rsidRDefault="00384EE1" w:rsidP="009A34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26</w:t>
            </w:r>
            <w:r w:rsidR="009A3467"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051</w:t>
            </w:r>
          </w:p>
        </w:tc>
        <w:tc>
          <w:tcPr>
            <w:tcW w:w="236" w:type="dxa"/>
          </w:tcPr>
          <w:p w14:paraId="0A1976D7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DF0C40A" w14:textId="77777777" w:rsidR="009A3467" w:rsidRPr="0012456C" w:rsidRDefault="009A3467" w:rsidP="009A3467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689D745E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7B8637F3" w14:textId="77777777" w:rsidR="009A3467" w:rsidRPr="0012456C" w:rsidRDefault="009A3467" w:rsidP="009A3467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71D6481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6DA5932F" w14:textId="336605E9" w:rsidR="009A3467" w:rsidRPr="0012456C" w:rsidRDefault="000D3082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27,001</w:t>
            </w:r>
          </w:p>
        </w:tc>
        <w:tc>
          <w:tcPr>
            <w:tcW w:w="271" w:type="dxa"/>
            <w:gridSpan w:val="2"/>
          </w:tcPr>
          <w:p w14:paraId="040C689D" w14:textId="77777777" w:rsidR="009A3467" w:rsidRPr="0012456C" w:rsidRDefault="009A3467" w:rsidP="009A3467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6B16104C" w14:textId="17EF7AA5" w:rsidR="009A3467" w:rsidRPr="0012456C" w:rsidRDefault="000D3082" w:rsidP="000D3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26,051</w:t>
            </w:r>
          </w:p>
        </w:tc>
      </w:tr>
      <w:tr w:rsidR="001C0319" w:rsidRPr="0012456C" w14:paraId="3E176166" w14:textId="77777777" w:rsidTr="004C514F">
        <w:tc>
          <w:tcPr>
            <w:tcW w:w="1979" w:type="dxa"/>
            <w:shd w:val="clear" w:color="auto" w:fill="auto"/>
          </w:tcPr>
          <w:p w14:paraId="2D705E1B" w14:textId="1648232B" w:rsidR="001C0319" w:rsidRPr="00A223AB" w:rsidRDefault="001C0319" w:rsidP="001C0319">
            <w:pPr>
              <w:pStyle w:val="NoSpacing"/>
              <w:ind w:right="-1097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4A13B4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ซ่อมแซมและบำรุงรักษารถ</w:t>
            </w:r>
            <w:r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 xml:space="preserve">เมล์ </w:t>
            </w:r>
            <w:r>
              <w:rPr>
                <w:rFonts w:asciiTheme="majorBidi" w:hAnsiTheme="majorBidi"/>
                <w:sz w:val="19"/>
                <w:szCs w:val="19"/>
                <w:lang w:eastAsia="en-GB"/>
              </w:rPr>
              <w:t>NGV</w:t>
            </w:r>
          </w:p>
        </w:tc>
        <w:tc>
          <w:tcPr>
            <w:tcW w:w="719" w:type="dxa"/>
            <w:shd w:val="clear" w:color="auto" w:fill="auto"/>
          </w:tcPr>
          <w:p w14:paraId="4AD6EB34" w14:textId="0D899B15" w:rsidR="001C0319" w:rsidRPr="00A223AB" w:rsidRDefault="001C0319" w:rsidP="001C03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320A08FA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shd w:val="clear" w:color="auto" w:fill="auto"/>
          </w:tcPr>
          <w:p w14:paraId="4607258D" w14:textId="3A9985EE" w:rsidR="001C0319" w:rsidRPr="00A223AB" w:rsidRDefault="001C0319" w:rsidP="001C031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387E0C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shd w:val="clear" w:color="auto" w:fill="auto"/>
          </w:tcPr>
          <w:p w14:paraId="61485472" w14:textId="4AA915DC" w:rsidR="001C0319" w:rsidRPr="00A223AB" w:rsidRDefault="001C0319" w:rsidP="001C0319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3" w:type="dxa"/>
            <w:shd w:val="clear" w:color="auto" w:fill="auto"/>
          </w:tcPr>
          <w:p w14:paraId="2EDC7B32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shd w:val="clear" w:color="auto" w:fill="auto"/>
          </w:tcPr>
          <w:p w14:paraId="5B6F0893" w14:textId="77CC9092" w:rsidR="001C0319" w:rsidRPr="00A223AB" w:rsidRDefault="001C0319" w:rsidP="001C0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223A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19,108</w:t>
            </w:r>
          </w:p>
        </w:tc>
        <w:tc>
          <w:tcPr>
            <w:tcW w:w="270" w:type="dxa"/>
            <w:shd w:val="clear" w:color="auto" w:fill="auto"/>
          </w:tcPr>
          <w:p w14:paraId="4DA8E052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shd w:val="clear" w:color="auto" w:fill="auto"/>
          </w:tcPr>
          <w:p w14:paraId="62B2795C" w14:textId="7DD31B0F" w:rsidR="001C0319" w:rsidRPr="00A223AB" w:rsidRDefault="001C0319" w:rsidP="001C0319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3E6BAE0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shd w:val="clear" w:color="auto" w:fill="auto"/>
          </w:tcPr>
          <w:p w14:paraId="759C1843" w14:textId="26C20F8D" w:rsidR="001C0319" w:rsidRPr="00A223AB" w:rsidRDefault="001C0319" w:rsidP="001C0319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5BA9F8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57944AA9" w14:textId="7DDB6CDC" w:rsidR="001C0319" w:rsidRPr="00A223AB" w:rsidRDefault="001C0319" w:rsidP="001C031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011EBE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19055616" w14:textId="65EC2F8D" w:rsidR="001C0319" w:rsidRPr="00A223AB" w:rsidRDefault="001C0319" w:rsidP="001C0319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C45597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13148CA0" w14:textId="49FF45A7" w:rsidR="001C0319" w:rsidRPr="00A223AB" w:rsidRDefault="001C0319" w:rsidP="001C0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0" w:type="dxa"/>
            <w:shd w:val="clear" w:color="auto" w:fill="auto"/>
          </w:tcPr>
          <w:p w14:paraId="166398E4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05ED103D" w14:textId="16DB90F3" w:rsidR="001C0319" w:rsidRPr="00A223AB" w:rsidRDefault="001C0319" w:rsidP="001C0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19,108</w:t>
            </w:r>
          </w:p>
        </w:tc>
        <w:tc>
          <w:tcPr>
            <w:tcW w:w="236" w:type="dxa"/>
            <w:shd w:val="clear" w:color="auto" w:fill="auto"/>
          </w:tcPr>
          <w:p w14:paraId="7294AA7B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4C5D24F9" w14:textId="00547B65" w:rsidR="001C0319" w:rsidRPr="00A223AB" w:rsidRDefault="001C0319" w:rsidP="001C0319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2C603AB3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shd w:val="clear" w:color="auto" w:fill="auto"/>
          </w:tcPr>
          <w:p w14:paraId="02B8C17E" w14:textId="440E7F3F" w:rsidR="001C0319" w:rsidRPr="00A223AB" w:rsidRDefault="001C0319" w:rsidP="001C0319">
            <w:pPr>
              <w:pStyle w:val="NoSpacing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A223AB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3B7CC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shd w:val="clear" w:color="auto" w:fill="auto"/>
          </w:tcPr>
          <w:p w14:paraId="2F0EC95B" w14:textId="149AD493" w:rsidR="001C0319" w:rsidRPr="00A223AB" w:rsidRDefault="001C0319" w:rsidP="001C0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54F7406" w14:textId="77777777" w:rsidR="001C0319" w:rsidRPr="00A223AB" w:rsidRDefault="001C0319" w:rsidP="001C0319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423022E" w14:textId="597F4767" w:rsidR="001C0319" w:rsidRPr="00A223AB" w:rsidRDefault="001C0319" w:rsidP="001C0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A223AB">
              <w:rPr>
                <w:rFonts w:ascii="Angsana New" w:hAnsi="Angsana New"/>
                <w:sz w:val="19"/>
                <w:szCs w:val="19"/>
                <w:lang w:eastAsia="en-GB"/>
              </w:rPr>
              <w:t>19,108</w:t>
            </w:r>
          </w:p>
        </w:tc>
      </w:tr>
      <w:tr w:rsidR="009418C6" w:rsidRPr="0012456C" w14:paraId="0E16427D" w14:textId="77777777" w:rsidTr="004C514F">
        <w:tc>
          <w:tcPr>
            <w:tcW w:w="1979" w:type="dxa"/>
          </w:tcPr>
          <w:p w14:paraId="5B5058C3" w14:textId="0F85321F" w:rsidR="009418C6" w:rsidRPr="004C51CF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/>
                <w:sz w:val="19"/>
                <w:szCs w:val="19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719" w:type="dxa"/>
          </w:tcPr>
          <w:p w14:paraId="346A0536" w14:textId="40809EE5" w:rsidR="009418C6" w:rsidRPr="0012456C" w:rsidRDefault="009418C6" w:rsidP="009418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4B0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6256B052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32B73379" w14:textId="51589B4B" w:rsidR="009418C6" w:rsidRPr="0012456C" w:rsidRDefault="009418C6" w:rsidP="009418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E29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93E8233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2E159ED1" w14:textId="3D3E8A5E" w:rsidR="009418C6" w:rsidRPr="0012456C" w:rsidRDefault="009418C6" w:rsidP="009418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0E7A8BEC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0E56A7F7" w14:textId="77777777" w:rsidR="009418C6" w:rsidRPr="0012456C" w:rsidRDefault="009418C6" w:rsidP="009418C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2D76704B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33BEC49D" w14:textId="67E82AA5" w:rsidR="009418C6" w:rsidRPr="0012456C" w:rsidRDefault="009418C6" w:rsidP="009418C6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A1B3A">
              <w:rPr>
                <w:rFonts w:ascii="Angsana New" w:hAnsi="Angsana New"/>
                <w:sz w:val="19"/>
                <w:szCs w:val="19"/>
                <w:lang w:eastAsia="en-GB"/>
              </w:rPr>
              <w:t>10,846</w:t>
            </w:r>
          </w:p>
        </w:tc>
        <w:tc>
          <w:tcPr>
            <w:tcW w:w="242" w:type="dxa"/>
          </w:tcPr>
          <w:p w14:paraId="38898CEF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0FF074C2" w14:textId="0DDE1484" w:rsidR="009418C6" w:rsidRPr="0012456C" w:rsidRDefault="009418C6" w:rsidP="009418C6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A1B3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11,204</w:t>
            </w:r>
          </w:p>
        </w:tc>
        <w:tc>
          <w:tcPr>
            <w:tcW w:w="236" w:type="dxa"/>
          </w:tcPr>
          <w:p w14:paraId="16BBF857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432EE7B" w14:textId="448B2E0B" w:rsidR="009418C6" w:rsidRPr="006F62F2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0F3CC75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3F7944C" w14:textId="2708A7E9" w:rsidR="009418C6" w:rsidRPr="006F62F2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C0101BF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2DACE9EF" w14:textId="06AF62AB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10</w:t>
            </w:r>
            <w:r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846</w:t>
            </w:r>
          </w:p>
        </w:tc>
        <w:tc>
          <w:tcPr>
            <w:tcW w:w="270" w:type="dxa"/>
          </w:tcPr>
          <w:p w14:paraId="5D973EBA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E4E5BA9" w14:textId="3021F0E7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11</w:t>
            </w:r>
            <w:r w:rsidRPr="001D2C14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204</w:t>
            </w:r>
          </w:p>
        </w:tc>
        <w:tc>
          <w:tcPr>
            <w:tcW w:w="236" w:type="dxa"/>
          </w:tcPr>
          <w:p w14:paraId="6F1F200F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81DCC19" w14:textId="77777777" w:rsidR="009418C6" w:rsidRPr="0012456C" w:rsidRDefault="009418C6" w:rsidP="009418C6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6" w:type="dxa"/>
          </w:tcPr>
          <w:p w14:paraId="4A2B9D3E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063C3C47" w14:textId="77777777" w:rsidR="009418C6" w:rsidRPr="0012456C" w:rsidRDefault="009418C6" w:rsidP="009418C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4FE120B8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0AB12424" w14:textId="47301B4F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10,846</w:t>
            </w:r>
          </w:p>
        </w:tc>
        <w:tc>
          <w:tcPr>
            <w:tcW w:w="271" w:type="dxa"/>
            <w:gridSpan w:val="2"/>
          </w:tcPr>
          <w:p w14:paraId="48C41EC4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26DD2D0E" w14:textId="29510E9F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11,204</w:t>
            </w:r>
          </w:p>
        </w:tc>
      </w:tr>
      <w:tr w:rsidR="009418C6" w:rsidRPr="0012456C" w14:paraId="5B1E7886" w14:textId="77777777" w:rsidTr="004C514F">
        <w:tc>
          <w:tcPr>
            <w:tcW w:w="1979" w:type="dxa"/>
          </w:tcPr>
          <w:p w14:paraId="263A6BF7" w14:textId="3263699A" w:rsidR="009418C6" w:rsidRPr="004C51CF" w:rsidRDefault="009418C6" w:rsidP="009418C6">
            <w:pPr>
              <w:pStyle w:val="NoSpacing"/>
              <w:rPr>
                <w:rFonts w:asciiTheme="majorBidi" w:hAnsiTheme="majorBidi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hint="cs"/>
                <w:sz w:val="19"/>
                <w:szCs w:val="19"/>
                <w:cs/>
                <w:lang w:eastAsia="en-GB"/>
              </w:rPr>
              <w:t>รับเหมาก่อสร้าง</w:t>
            </w:r>
          </w:p>
        </w:tc>
        <w:tc>
          <w:tcPr>
            <w:tcW w:w="719" w:type="dxa"/>
          </w:tcPr>
          <w:p w14:paraId="2A4C9CCD" w14:textId="215C9AA0" w:rsidR="009418C6" w:rsidRPr="006B379E" w:rsidRDefault="009418C6" w:rsidP="009418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D74B0D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7" w:type="dxa"/>
          </w:tcPr>
          <w:p w14:paraId="5828358B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</w:tcPr>
          <w:p w14:paraId="199B03DE" w14:textId="4F4A76A5" w:rsidR="009418C6" w:rsidRPr="00894702" w:rsidRDefault="009418C6" w:rsidP="009418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5E29BE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6AF0247A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</w:tcPr>
          <w:p w14:paraId="19B44B71" w14:textId="234F0540" w:rsidR="009418C6" w:rsidRDefault="009418C6" w:rsidP="009418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34BEEFEA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</w:tcPr>
          <w:p w14:paraId="1C06B0E3" w14:textId="2943C7ED" w:rsidR="009418C6" w:rsidRPr="0012456C" w:rsidRDefault="009418C6" w:rsidP="009418C6">
            <w:pPr>
              <w:pStyle w:val="NoSpacing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47BCB5E1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</w:tcPr>
          <w:p w14:paraId="2D9A422B" w14:textId="28598D11" w:rsidR="009418C6" w:rsidRDefault="009418C6" w:rsidP="009418C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1E945C3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</w:tcPr>
          <w:p w14:paraId="3D261106" w14:textId="0E8580F9" w:rsidR="009418C6" w:rsidRPr="0012456C" w:rsidRDefault="009418C6" w:rsidP="009418C6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867DC15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437307B7" w14:textId="2A723E87" w:rsidR="009418C6" w:rsidRPr="006F62F2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EFBDB83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F20F6E0" w14:textId="121E5FE7" w:rsidR="009418C6" w:rsidRPr="0012456C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7EABB162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BC0FDC8" w14:textId="57483AFD" w:rsidR="009418C6" w:rsidRPr="0012456C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D2C1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55D49AD3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8448132" w14:textId="3C015776" w:rsidR="009418C6" w:rsidRPr="0012456C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D2C14"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71D2E42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158484AD" w14:textId="7DF543D9" w:rsidR="009418C6" w:rsidRPr="004B4209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384EE1">
              <w:rPr>
                <w:rFonts w:ascii="Angsana New" w:hAnsi="Angsana New"/>
                <w:lang w:eastAsia="en-GB"/>
              </w:rPr>
              <w:t>9</w:t>
            </w:r>
            <w:r w:rsidRPr="004B4209">
              <w:rPr>
                <w:rFonts w:ascii="Angsana New" w:hAnsi="Angsana New"/>
                <w:lang w:eastAsia="en-GB"/>
              </w:rPr>
              <w:t>,</w:t>
            </w:r>
            <w:r w:rsidRPr="00384EE1">
              <w:rPr>
                <w:rFonts w:ascii="Angsana New" w:hAnsi="Angsana New"/>
                <w:lang w:eastAsia="en-GB"/>
              </w:rPr>
              <w:t>372</w:t>
            </w:r>
          </w:p>
        </w:tc>
        <w:tc>
          <w:tcPr>
            <w:tcW w:w="276" w:type="dxa"/>
          </w:tcPr>
          <w:p w14:paraId="17E2AD81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</w:tcPr>
          <w:p w14:paraId="6E26DA5E" w14:textId="313B9892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384EE1">
              <w:rPr>
                <w:rFonts w:asciiTheme="majorBidi" w:hAnsiTheme="majorBidi"/>
                <w:sz w:val="19"/>
                <w:szCs w:val="19"/>
                <w:lang w:eastAsia="en-GB"/>
              </w:rPr>
              <w:t>39</w:t>
            </w:r>
            <w:r w:rsidRPr="00F761D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Theme="majorBidi" w:hAnsiTheme="majorBidi"/>
                <w:sz w:val="19"/>
                <w:szCs w:val="19"/>
                <w:lang w:eastAsia="en-GB"/>
              </w:rPr>
              <w:t>314</w:t>
            </w:r>
          </w:p>
        </w:tc>
        <w:tc>
          <w:tcPr>
            <w:tcW w:w="236" w:type="dxa"/>
          </w:tcPr>
          <w:p w14:paraId="6394444E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</w:tcPr>
          <w:p w14:paraId="4A0D3D6D" w14:textId="2A4E373C" w:rsidR="009418C6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9</w:t>
            </w: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372</w:t>
            </w:r>
          </w:p>
        </w:tc>
        <w:tc>
          <w:tcPr>
            <w:tcW w:w="271" w:type="dxa"/>
            <w:gridSpan w:val="2"/>
          </w:tcPr>
          <w:p w14:paraId="78FA574F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36F4744D" w14:textId="2D89F9D4" w:rsidR="009418C6" w:rsidRPr="000D3082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39</w:t>
            </w:r>
            <w:r w:rsidRPr="000D3082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314</w:t>
            </w:r>
          </w:p>
        </w:tc>
      </w:tr>
      <w:tr w:rsidR="009418C6" w:rsidRPr="0012456C" w14:paraId="0295C4A3" w14:textId="77777777" w:rsidTr="004C514F">
        <w:tc>
          <w:tcPr>
            <w:tcW w:w="1979" w:type="dxa"/>
          </w:tcPr>
          <w:p w14:paraId="3E36E4CE" w14:textId="77777777" w:rsidR="009418C6" w:rsidRPr="004C51CF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อื่น</w:t>
            </w:r>
            <w:r w:rsidRPr="004C51CF"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  <w:t xml:space="preserve"> </w:t>
            </w:r>
            <w:r w:rsidRPr="004C51CF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5AF47A77" w14:textId="4F8E32A4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0E380F">
              <w:rPr>
                <w:rFonts w:ascii="Angsana New" w:hAnsi="Angsana New"/>
                <w:sz w:val="19"/>
                <w:szCs w:val="19"/>
                <w:lang w:eastAsia="en-GB"/>
              </w:rPr>
              <w:t>614</w:t>
            </w:r>
          </w:p>
        </w:tc>
        <w:tc>
          <w:tcPr>
            <w:tcW w:w="247" w:type="dxa"/>
          </w:tcPr>
          <w:p w14:paraId="700B19F1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4EF3646" w14:textId="5905031E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894702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2,345</w:t>
            </w:r>
          </w:p>
        </w:tc>
        <w:tc>
          <w:tcPr>
            <w:tcW w:w="270" w:type="dxa"/>
          </w:tcPr>
          <w:p w14:paraId="180201DC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200E1417" w14:textId="20EC2B67" w:rsidR="009418C6" w:rsidRPr="0012456C" w:rsidRDefault="009418C6" w:rsidP="009418C6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3" w:type="dxa"/>
          </w:tcPr>
          <w:p w14:paraId="57256E8D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20EF9E7" w14:textId="302AED31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</w:tcPr>
          <w:p w14:paraId="2395F53A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AED7189" w14:textId="77777777" w:rsidR="009418C6" w:rsidRPr="0012456C" w:rsidRDefault="009418C6" w:rsidP="009418C6">
            <w:pPr>
              <w:pStyle w:val="NoSpacing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2" w:type="dxa"/>
          </w:tcPr>
          <w:p w14:paraId="122968D8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59A7D24D" w14:textId="77777777" w:rsidR="009418C6" w:rsidRPr="0012456C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163BB7C8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C06250A" w14:textId="7BD59569" w:rsidR="009418C6" w:rsidRPr="006F62F2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62C798A5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E37CBA2" w14:textId="3251D49F" w:rsidR="009418C6" w:rsidRPr="006F62F2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336C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5D8BC996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6C1611F" w14:textId="59FFB340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614</w:t>
            </w:r>
          </w:p>
        </w:tc>
        <w:tc>
          <w:tcPr>
            <w:tcW w:w="270" w:type="dxa"/>
          </w:tcPr>
          <w:p w14:paraId="53B7D61A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4E9D763E" w14:textId="56B6BFAD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2,366</w:t>
            </w:r>
          </w:p>
        </w:tc>
        <w:tc>
          <w:tcPr>
            <w:tcW w:w="236" w:type="dxa"/>
          </w:tcPr>
          <w:p w14:paraId="09CDF75A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D96EE78" w14:textId="71554E96" w:rsidR="009418C6" w:rsidRPr="004B4209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lang w:eastAsia="en-GB"/>
              </w:rPr>
            </w:pPr>
            <w:r w:rsidRPr="004B4209">
              <w:rPr>
                <w:rFonts w:ascii="Angsana New" w:hAnsi="Angsana New"/>
                <w:lang w:eastAsia="en-GB"/>
              </w:rPr>
              <w:t>1,984</w:t>
            </w:r>
          </w:p>
        </w:tc>
        <w:tc>
          <w:tcPr>
            <w:tcW w:w="276" w:type="dxa"/>
          </w:tcPr>
          <w:p w14:paraId="624742F7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62E0E19C" w14:textId="3EF805B0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761DA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2,780</w:t>
            </w:r>
          </w:p>
        </w:tc>
        <w:tc>
          <w:tcPr>
            <w:tcW w:w="236" w:type="dxa"/>
          </w:tcPr>
          <w:p w14:paraId="683BFC61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04E05DB" w14:textId="5C0CD73D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2,598</w:t>
            </w:r>
          </w:p>
        </w:tc>
        <w:tc>
          <w:tcPr>
            <w:tcW w:w="271" w:type="dxa"/>
            <w:gridSpan w:val="2"/>
          </w:tcPr>
          <w:p w14:paraId="2C437CA0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3410C657" w14:textId="01BE3DDB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sz w:val="19"/>
                <w:szCs w:val="19"/>
                <w:lang w:eastAsia="en-GB"/>
              </w:rPr>
              <w:t>5,146</w:t>
            </w:r>
          </w:p>
        </w:tc>
      </w:tr>
      <w:tr w:rsidR="009418C6" w:rsidRPr="0012456C" w14:paraId="1D9AE8DB" w14:textId="77777777" w:rsidTr="004C514F">
        <w:tc>
          <w:tcPr>
            <w:tcW w:w="1979" w:type="dxa"/>
          </w:tcPr>
          <w:p w14:paraId="46A54A33" w14:textId="77777777" w:rsidR="009418C6" w:rsidRPr="004C51CF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4E1C6E14" w14:textId="2F763220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E380F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185,826</w:t>
            </w:r>
          </w:p>
        </w:tc>
        <w:tc>
          <w:tcPr>
            <w:tcW w:w="247" w:type="dxa"/>
          </w:tcPr>
          <w:p w14:paraId="33B7E728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312BC6F8" w14:textId="014FF027" w:rsidR="009418C6" w:rsidRPr="0012456C" w:rsidRDefault="009418C6" w:rsidP="009418C6">
            <w:pPr>
              <w:pStyle w:val="BodyText"/>
              <w:tabs>
                <w:tab w:val="clear" w:pos="680"/>
                <w:tab w:val="left" w:pos="9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894702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232,330</w:t>
            </w:r>
          </w:p>
        </w:tc>
        <w:tc>
          <w:tcPr>
            <w:tcW w:w="270" w:type="dxa"/>
          </w:tcPr>
          <w:p w14:paraId="777CDEF9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C82F038" w14:textId="77777777" w:rsidR="009418C6" w:rsidRPr="0012456C" w:rsidRDefault="009418C6" w:rsidP="009418C6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3" w:type="dxa"/>
          </w:tcPr>
          <w:p w14:paraId="16464E44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223549D7" w14:textId="77777777" w:rsidR="009418C6" w:rsidRPr="0012456C" w:rsidRDefault="009418C6" w:rsidP="009418C6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12456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19,129</w:t>
            </w:r>
          </w:p>
        </w:tc>
        <w:tc>
          <w:tcPr>
            <w:tcW w:w="270" w:type="dxa"/>
          </w:tcPr>
          <w:p w14:paraId="715E8D5A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361A424" w14:textId="0895FC01" w:rsidR="009418C6" w:rsidRPr="00A232EB" w:rsidRDefault="009418C6" w:rsidP="009418C6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highlight w:val="yellow"/>
                <w:lang w:eastAsia="en-GB"/>
              </w:rPr>
            </w:pPr>
            <w:r w:rsidRPr="00316E5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20,236</w:t>
            </w:r>
          </w:p>
        </w:tc>
        <w:tc>
          <w:tcPr>
            <w:tcW w:w="242" w:type="dxa"/>
          </w:tcPr>
          <w:p w14:paraId="63E2C906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0E46E41E" w14:textId="67F1FBEB" w:rsidR="009418C6" w:rsidRPr="0012456C" w:rsidRDefault="009418C6" w:rsidP="009418C6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DA1B3A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11,204</w:t>
            </w:r>
          </w:p>
        </w:tc>
        <w:tc>
          <w:tcPr>
            <w:tcW w:w="236" w:type="dxa"/>
          </w:tcPr>
          <w:p w14:paraId="50AA0CD1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6BA976D" w14:textId="7FF18973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21</w:t>
            </w:r>
            <w:r w:rsidRPr="006F62F2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528</w:t>
            </w:r>
          </w:p>
        </w:tc>
        <w:tc>
          <w:tcPr>
            <w:tcW w:w="236" w:type="dxa"/>
          </w:tcPr>
          <w:p w14:paraId="5F5000D8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3D4CEA" w14:textId="714EBC9E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26</w:t>
            </w:r>
            <w:r w:rsidRPr="006F62F2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658</w:t>
            </w:r>
          </w:p>
        </w:tc>
        <w:tc>
          <w:tcPr>
            <w:tcW w:w="236" w:type="dxa"/>
          </w:tcPr>
          <w:p w14:paraId="19BC7CCF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F0CD5D5" w14:textId="23B96D2A" w:rsidR="009418C6" w:rsidRPr="001D2C14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258</w:t>
            </w:r>
            <w:r w:rsidRPr="001D2C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579</w:t>
            </w:r>
          </w:p>
        </w:tc>
        <w:tc>
          <w:tcPr>
            <w:tcW w:w="270" w:type="dxa"/>
          </w:tcPr>
          <w:p w14:paraId="5A7434E7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1E6ABE" w14:textId="0C5944DB" w:rsidR="009418C6" w:rsidRPr="001D2C14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289</w:t>
            </w:r>
            <w:r w:rsidRPr="001D2C14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321</w:t>
            </w:r>
          </w:p>
        </w:tc>
        <w:tc>
          <w:tcPr>
            <w:tcW w:w="236" w:type="dxa"/>
          </w:tcPr>
          <w:p w14:paraId="24F1D949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D298C53" w14:textId="317B5DC7" w:rsidR="009418C6" w:rsidRPr="004B4209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lang w:eastAsia="en-GB"/>
              </w:rPr>
            </w:pPr>
            <w:r w:rsidRPr="004B4209">
              <w:rPr>
                <w:rFonts w:ascii="Angsana New" w:hAnsi="Angsana New"/>
                <w:b/>
                <w:bCs/>
                <w:lang w:eastAsia="en-GB"/>
              </w:rPr>
              <w:t>11,356</w:t>
            </w:r>
          </w:p>
        </w:tc>
        <w:tc>
          <w:tcPr>
            <w:tcW w:w="276" w:type="dxa"/>
          </w:tcPr>
          <w:p w14:paraId="6DF93EF1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0DF087E2" w14:textId="04445A9B" w:rsidR="009418C6" w:rsidRPr="00BE06D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BE06D5">
              <w:rPr>
                <w:rFonts w:asciiTheme="majorBidi" w:hAnsiTheme="majorBidi" w:cstheme="majorBidi"/>
                <w:b/>
                <w:bCs/>
                <w:lang w:eastAsia="en-GB"/>
              </w:rPr>
              <w:t>42,094</w:t>
            </w:r>
          </w:p>
        </w:tc>
        <w:tc>
          <w:tcPr>
            <w:tcW w:w="236" w:type="dxa"/>
          </w:tcPr>
          <w:p w14:paraId="5F99A4F8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245A9CF4" w14:textId="37FF9156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D3082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269,935</w:t>
            </w:r>
          </w:p>
        </w:tc>
        <w:tc>
          <w:tcPr>
            <w:tcW w:w="271" w:type="dxa"/>
            <w:gridSpan w:val="2"/>
          </w:tcPr>
          <w:p w14:paraId="434414D5" w14:textId="77777777" w:rsidR="009418C6" w:rsidRPr="0012456C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00134" w14:textId="2B080153" w:rsidR="009418C6" w:rsidRPr="0012456C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0D3082">
              <w:rPr>
                <w:rFonts w:asciiTheme="majorBidi" w:hAnsiTheme="majorBidi" w:cstheme="majorBidi"/>
                <w:b/>
                <w:bCs/>
                <w:lang w:eastAsia="en-GB"/>
              </w:rPr>
              <w:t>331</w:t>
            </w:r>
            <w:r w:rsidRPr="000D3082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,415</w:t>
            </w:r>
          </w:p>
        </w:tc>
      </w:tr>
      <w:tr w:rsidR="009418C6" w:rsidRPr="00B310DA" w14:paraId="76218E66" w14:textId="77777777" w:rsidTr="004C514F">
        <w:tc>
          <w:tcPr>
            <w:tcW w:w="1979" w:type="dxa"/>
          </w:tcPr>
          <w:p w14:paraId="0B8F124D" w14:textId="77777777" w:rsidR="009418C6" w:rsidRPr="004C51CF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ABDD8C3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47" w:type="dxa"/>
          </w:tcPr>
          <w:p w14:paraId="30315A94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706C99E8" w14:textId="77777777" w:rsidR="009418C6" w:rsidRPr="00B310DA" w:rsidRDefault="009418C6" w:rsidP="009418C6">
            <w:pPr>
              <w:pStyle w:val="BodyText"/>
              <w:tabs>
                <w:tab w:val="clear" w:pos="680"/>
                <w:tab w:val="left" w:pos="9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70" w:type="dxa"/>
          </w:tcPr>
          <w:p w14:paraId="115957B0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2B85BEE6" w14:textId="77777777" w:rsidR="009418C6" w:rsidRPr="00B310DA" w:rsidRDefault="009418C6" w:rsidP="009418C6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73" w:type="dxa"/>
          </w:tcPr>
          <w:p w14:paraId="44F94DBA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</w:tcPr>
          <w:p w14:paraId="2B27C00C" w14:textId="77777777" w:rsidR="009418C6" w:rsidRPr="00B310DA" w:rsidRDefault="009418C6" w:rsidP="009418C6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70" w:type="dxa"/>
          </w:tcPr>
          <w:p w14:paraId="2EFF6048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61D6E6B" w14:textId="77777777" w:rsidR="009418C6" w:rsidRPr="00B310DA" w:rsidRDefault="009418C6" w:rsidP="009418C6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42" w:type="dxa"/>
          </w:tcPr>
          <w:p w14:paraId="0221C48F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647E5293" w14:textId="77777777" w:rsidR="009418C6" w:rsidRPr="00B310DA" w:rsidRDefault="009418C6" w:rsidP="009418C6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36" w:type="dxa"/>
          </w:tcPr>
          <w:p w14:paraId="5D32CD2F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0F6779E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4"/>
                <w:szCs w:val="4"/>
                <w:cs/>
                <w:lang w:eastAsia="en-GB"/>
              </w:rPr>
            </w:pPr>
          </w:p>
        </w:tc>
        <w:tc>
          <w:tcPr>
            <w:tcW w:w="236" w:type="dxa"/>
          </w:tcPr>
          <w:p w14:paraId="0A579F53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5E87EC19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4"/>
                <w:szCs w:val="4"/>
                <w:cs/>
                <w:lang w:eastAsia="en-GB"/>
              </w:rPr>
            </w:pPr>
          </w:p>
        </w:tc>
        <w:tc>
          <w:tcPr>
            <w:tcW w:w="236" w:type="dxa"/>
          </w:tcPr>
          <w:p w14:paraId="1F796239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EB9EC7E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4"/>
                <w:szCs w:val="4"/>
                <w:cs/>
                <w:lang w:eastAsia="en-GB"/>
              </w:rPr>
            </w:pPr>
          </w:p>
        </w:tc>
        <w:tc>
          <w:tcPr>
            <w:tcW w:w="270" w:type="dxa"/>
          </w:tcPr>
          <w:p w14:paraId="0DB251B4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CF51526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4"/>
                <w:szCs w:val="4"/>
                <w:cs/>
                <w:lang w:eastAsia="en-GB"/>
              </w:rPr>
            </w:pPr>
          </w:p>
        </w:tc>
        <w:tc>
          <w:tcPr>
            <w:tcW w:w="236" w:type="dxa"/>
          </w:tcPr>
          <w:p w14:paraId="31391378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75ACB310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76" w:type="dxa"/>
          </w:tcPr>
          <w:p w14:paraId="7D5E7029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2B01BEC5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36" w:type="dxa"/>
          </w:tcPr>
          <w:p w14:paraId="7D00585D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114AEEF5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02BDFA8F" w14:textId="77777777" w:rsidR="009418C6" w:rsidRPr="00B310DA" w:rsidRDefault="009418C6" w:rsidP="009418C6">
            <w:pPr>
              <w:pStyle w:val="NoSpacing"/>
              <w:rPr>
                <w:rFonts w:ascii="Angsana New" w:hAnsi="Angsana New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14:paraId="4D41F359" w14:textId="77777777" w:rsidR="009418C6" w:rsidRPr="00B310DA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lang w:eastAsia="en-GB"/>
              </w:rPr>
            </w:pPr>
          </w:p>
        </w:tc>
      </w:tr>
      <w:tr w:rsidR="009418C6" w:rsidRPr="0012456C" w14:paraId="63D41601" w14:textId="77777777" w:rsidTr="004C514F">
        <w:tc>
          <w:tcPr>
            <w:tcW w:w="1979" w:type="dxa"/>
          </w:tcPr>
          <w:p w14:paraId="7FD1EE5A" w14:textId="77777777" w:rsidR="009418C6" w:rsidRPr="004C51CF" w:rsidRDefault="009418C6" w:rsidP="009418C6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19" w:type="dxa"/>
          </w:tcPr>
          <w:p w14:paraId="33B1DE85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7" w:type="dxa"/>
          </w:tcPr>
          <w:p w14:paraId="49B2567A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3" w:type="dxa"/>
          </w:tcPr>
          <w:p w14:paraId="59AC6F12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472DDCD5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3" w:type="dxa"/>
          </w:tcPr>
          <w:p w14:paraId="457DA24F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3" w:type="dxa"/>
          </w:tcPr>
          <w:p w14:paraId="7FC87CBF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7" w:type="dxa"/>
          </w:tcPr>
          <w:p w14:paraId="4966B99A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04EB197F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</w:tcPr>
          <w:p w14:paraId="4A3DDABA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42" w:type="dxa"/>
          </w:tcPr>
          <w:p w14:paraId="41FCF740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48" w:type="dxa"/>
          </w:tcPr>
          <w:p w14:paraId="20A61863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1F02420B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34AC5CB0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536CAAB9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0ADE4C6F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0D26EDE8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29819DDF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0" w:type="dxa"/>
          </w:tcPr>
          <w:p w14:paraId="6C923D84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414ED20F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07DD72E1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54" w:type="dxa"/>
          </w:tcPr>
          <w:p w14:paraId="558CC4A7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6" w:type="dxa"/>
          </w:tcPr>
          <w:p w14:paraId="14612D3C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3" w:type="dxa"/>
          </w:tcPr>
          <w:p w14:paraId="6F112638" w14:textId="77777777" w:rsidR="009418C6" w:rsidRPr="0052254E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lang w:eastAsia="en-GB"/>
              </w:rPr>
            </w:pPr>
          </w:p>
        </w:tc>
        <w:tc>
          <w:tcPr>
            <w:tcW w:w="236" w:type="dxa"/>
          </w:tcPr>
          <w:p w14:paraId="7FF420DC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19" w:type="dxa"/>
          </w:tcPr>
          <w:p w14:paraId="539D9520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5F6EDA8B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3AC2F23E" w14:textId="77777777" w:rsidR="009418C6" w:rsidRPr="0052254E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lang w:eastAsia="en-GB"/>
              </w:rPr>
            </w:pPr>
          </w:p>
        </w:tc>
      </w:tr>
      <w:tr w:rsidR="009418C6" w:rsidRPr="0012456C" w14:paraId="7D2279F0" w14:textId="77777777" w:rsidTr="004C514F">
        <w:tc>
          <w:tcPr>
            <w:tcW w:w="1979" w:type="dxa"/>
            <w:vAlign w:val="bottom"/>
          </w:tcPr>
          <w:p w14:paraId="5A5D0A44" w14:textId="77777777" w:rsidR="009418C6" w:rsidRPr="004C51CF" w:rsidRDefault="009418C6" w:rsidP="009418C6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19" w:type="dxa"/>
            <w:vAlign w:val="bottom"/>
          </w:tcPr>
          <w:p w14:paraId="3E5FADBE" w14:textId="3735B72E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111,815</w:t>
            </w:r>
          </w:p>
        </w:tc>
        <w:tc>
          <w:tcPr>
            <w:tcW w:w="247" w:type="dxa"/>
            <w:vAlign w:val="bottom"/>
          </w:tcPr>
          <w:p w14:paraId="77992018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vAlign w:val="bottom"/>
          </w:tcPr>
          <w:p w14:paraId="48714343" w14:textId="553B6CE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148,877</w:t>
            </w:r>
          </w:p>
        </w:tc>
        <w:tc>
          <w:tcPr>
            <w:tcW w:w="270" w:type="dxa"/>
            <w:vAlign w:val="bottom"/>
          </w:tcPr>
          <w:p w14:paraId="3C2E35A2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vAlign w:val="bottom"/>
          </w:tcPr>
          <w:p w14:paraId="53CC6EF4" w14:textId="34A62974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12,330</w:t>
            </w:r>
          </w:p>
        </w:tc>
        <w:tc>
          <w:tcPr>
            <w:tcW w:w="273" w:type="dxa"/>
            <w:vAlign w:val="bottom"/>
          </w:tcPr>
          <w:p w14:paraId="64C95E14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vAlign w:val="bottom"/>
          </w:tcPr>
          <w:p w14:paraId="1C2B247F" w14:textId="0C2CAD5E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</w:t>
            </w:r>
          </w:p>
        </w:tc>
        <w:tc>
          <w:tcPr>
            <w:tcW w:w="270" w:type="dxa"/>
            <w:vAlign w:val="bottom"/>
          </w:tcPr>
          <w:p w14:paraId="3E23DFF2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1532F85" w14:textId="7777777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9,390</w:t>
            </w:r>
          </w:p>
        </w:tc>
        <w:tc>
          <w:tcPr>
            <w:tcW w:w="242" w:type="dxa"/>
            <w:vAlign w:val="bottom"/>
          </w:tcPr>
          <w:p w14:paraId="6F52A44E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50763DDF" w14:textId="7777777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51" w:right="162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3306ADA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3801B0A" w14:textId="0CA8632B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10,299</w:t>
            </w:r>
          </w:p>
        </w:tc>
        <w:tc>
          <w:tcPr>
            <w:tcW w:w="236" w:type="dxa"/>
            <w:vAlign w:val="bottom"/>
          </w:tcPr>
          <w:p w14:paraId="749A3369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AB328BF" w14:textId="3DB9C4E9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13,633</w:t>
            </w:r>
          </w:p>
        </w:tc>
        <w:tc>
          <w:tcPr>
            <w:tcW w:w="236" w:type="dxa"/>
          </w:tcPr>
          <w:p w14:paraId="262F0CEB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760F4B90" w14:textId="25E81F60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143</w:t>
            </w: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834</w:t>
            </w:r>
          </w:p>
        </w:tc>
        <w:tc>
          <w:tcPr>
            <w:tcW w:w="270" w:type="dxa"/>
          </w:tcPr>
          <w:p w14:paraId="43D2DC5B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0B5C7171" w14:textId="2A5BC381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162</w:t>
            </w: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531</w:t>
            </w:r>
          </w:p>
        </w:tc>
        <w:tc>
          <w:tcPr>
            <w:tcW w:w="236" w:type="dxa"/>
            <w:vAlign w:val="bottom"/>
          </w:tcPr>
          <w:p w14:paraId="7478C27B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</w:tcPr>
          <w:p w14:paraId="57C9DEFF" w14:textId="6159611F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167</w:t>
            </w:r>
          </w:p>
        </w:tc>
        <w:tc>
          <w:tcPr>
            <w:tcW w:w="276" w:type="dxa"/>
            <w:vAlign w:val="bottom"/>
          </w:tcPr>
          <w:p w14:paraId="767CAF48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vAlign w:val="bottom"/>
          </w:tcPr>
          <w:p w14:paraId="285D4469" w14:textId="46DE44F9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1D162F50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vAlign w:val="bottom"/>
          </w:tcPr>
          <w:p w14:paraId="7721C841" w14:textId="3987B5DA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144,001</w:t>
            </w:r>
          </w:p>
        </w:tc>
        <w:tc>
          <w:tcPr>
            <w:tcW w:w="271" w:type="dxa"/>
            <w:gridSpan w:val="2"/>
            <w:vAlign w:val="bottom"/>
          </w:tcPr>
          <w:p w14:paraId="660C6EA8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</w:tcPr>
          <w:p w14:paraId="05FE056A" w14:textId="3EA0C98B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162,596</w:t>
            </w:r>
          </w:p>
        </w:tc>
      </w:tr>
      <w:tr w:rsidR="009418C6" w:rsidRPr="0012456C" w14:paraId="6360CF27" w14:textId="77777777" w:rsidTr="004C514F">
        <w:tc>
          <w:tcPr>
            <w:tcW w:w="1979" w:type="dxa"/>
            <w:vAlign w:val="bottom"/>
          </w:tcPr>
          <w:p w14:paraId="2EACE280" w14:textId="77777777" w:rsidR="009418C6" w:rsidRPr="004C51CF" w:rsidRDefault="009418C6" w:rsidP="009418C6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sz w:val="19"/>
                <w:szCs w:val="19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97A1B26" w14:textId="21124765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74,011</w:t>
            </w:r>
          </w:p>
        </w:tc>
        <w:tc>
          <w:tcPr>
            <w:tcW w:w="247" w:type="dxa"/>
            <w:vAlign w:val="bottom"/>
          </w:tcPr>
          <w:p w14:paraId="1C7041B2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  <w:vAlign w:val="bottom"/>
          </w:tcPr>
          <w:p w14:paraId="199508AE" w14:textId="2EE7958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83,453</w:t>
            </w:r>
          </w:p>
        </w:tc>
        <w:tc>
          <w:tcPr>
            <w:tcW w:w="270" w:type="dxa"/>
            <w:vAlign w:val="bottom"/>
          </w:tcPr>
          <w:p w14:paraId="057ACBD6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14:paraId="52EA954D" w14:textId="31783C03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18,659</w:t>
            </w:r>
          </w:p>
        </w:tc>
        <w:tc>
          <w:tcPr>
            <w:tcW w:w="273" w:type="dxa"/>
            <w:vAlign w:val="bottom"/>
          </w:tcPr>
          <w:p w14:paraId="0C6E8C88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081203EB" w14:textId="7777777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19,108</w:t>
            </w:r>
          </w:p>
        </w:tc>
        <w:tc>
          <w:tcPr>
            <w:tcW w:w="270" w:type="dxa"/>
            <w:vAlign w:val="bottom"/>
          </w:tcPr>
          <w:p w14:paraId="362CFEED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73C988B" w14:textId="46D7C79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10,846</w:t>
            </w:r>
          </w:p>
        </w:tc>
        <w:tc>
          <w:tcPr>
            <w:tcW w:w="242" w:type="dxa"/>
            <w:vAlign w:val="bottom"/>
          </w:tcPr>
          <w:p w14:paraId="6AB51384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3FBA9515" w14:textId="3B5BDE5A" w:rsidR="009418C6" w:rsidRPr="00FA6EF5" w:rsidRDefault="009418C6" w:rsidP="009418C6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11,204</w:t>
            </w:r>
          </w:p>
        </w:tc>
        <w:tc>
          <w:tcPr>
            <w:tcW w:w="236" w:type="dxa"/>
            <w:vAlign w:val="bottom"/>
          </w:tcPr>
          <w:p w14:paraId="73F61035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41D8A954" w14:textId="19CCAE1D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11,229</w:t>
            </w:r>
          </w:p>
        </w:tc>
        <w:tc>
          <w:tcPr>
            <w:tcW w:w="236" w:type="dxa"/>
            <w:vAlign w:val="bottom"/>
          </w:tcPr>
          <w:p w14:paraId="2FE4E0E5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A9481D0" w14:textId="6B59EFD0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13,025</w:t>
            </w:r>
          </w:p>
        </w:tc>
        <w:tc>
          <w:tcPr>
            <w:tcW w:w="236" w:type="dxa"/>
          </w:tcPr>
          <w:p w14:paraId="2E44F37D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263DBDAE" w14:textId="0528E80B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114</w:t>
            </w: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745</w:t>
            </w:r>
          </w:p>
        </w:tc>
        <w:tc>
          <w:tcPr>
            <w:tcW w:w="270" w:type="dxa"/>
          </w:tcPr>
          <w:p w14:paraId="29A289B0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B88F7BB" w14:textId="0FE253FD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126</w:t>
            </w: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sz w:val="19"/>
                <w:szCs w:val="19"/>
                <w:lang w:eastAsia="en-GB"/>
              </w:rPr>
              <w:t>790</w:t>
            </w:r>
          </w:p>
        </w:tc>
        <w:tc>
          <w:tcPr>
            <w:tcW w:w="236" w:type="dxa"/>
            <w:vAlign w:val="bottom"/>
          </w:tcPr>
          <w:p w14:paraId="3094B61F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41BA066" w14:textId="2AAA14A4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11,189</w:t>
            </w:r>
          </w:p>
        </w:tc>
        <w:tc>
          <w:tcPr>
            <w:tcW w:w="276" w:type="dxa"/>
            <w:vAlign w:val="bottom"/>
          </w:tcPr>
          <w:p w14:paraId="42E53A6D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EFF4B79" w14:textId="58A4AD03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42,029</w:t>
            </w:r>
          </w:p>
        </w:tc>
        <w:tc>
          <w:tcPr>
            <w:tcW w:w="236" w:type="dxa"/>
            <w:vAlign w:val="bottom"/>
          </w:tcPr>
          <w:p w14:paraId="52FF6607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AFA0B29" w14:textId="7DC5947F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sz w:val="19"/>
                <w:szCs w:val="19"/>
                <w:lang w:eastAsia="en-GB"/>
              </w:rPr>
              <w:t>125,934</w:t>
            </w:r>
          </w:p>
        </w:tc>
        <w:tc>
          <w:tcPr>
            <w:tcW w:w="271" w:type="dxa"/>
            <w:gridSpan w:val="2"/>
            <w:vAlign w:val="bottom"/>
          </w:tcPr>
          <w:p w14:paraId="558AFDF5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503D8694" w14:textId="05BB45D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168,819</w:t>
            </w:r>
          </w:p>
        </w:tc>
      </w:tr>
      <w:tr w:rsidR="009418C6" w:rsidRPr="0012456C" w14:paraId="1A15D972" w14:textId="77777777" w:rsidTr="004C514F">
        <w:tc>
          <w:tcPr>
            <w:tcW w:w="1979" w:type="dxa"/>
            <w:vAlign w:val="bottom"/>
          </w:tcPr>
          <w:p w14:paraId="13F800E2" w14:textId="77777777" w:rsidR="009418C6" w:rsidRPr="004C51CF" w:rsidRDefault="009418C6" w:rsidP="009418C6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</w:pPr>
            <w:r w:rsidRPr="004C51CF">
              <w:rPr>
                <w:rFonts w:ascii="Angsana New" w:hAnsi="Angsana New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69F4A" w14:textId="19C27B6D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185,826</w:t>
            </w:r>
          </w:p>
        </w:tc>
        <w:tc>
          <w:tcPr>
            <w:tcW w:w="247" w:type="dxa"/>
            <w:vAlign w:val="bottom"/>
          </w:tcPr>
          <w:p w14:paraId="2C59B4C6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0878D012" w14:textId="2BBBF2DD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232,330</w:t>
            </w:r>
          </w:p>
        </w:tc>
        <w:tc>
          <w:tcPr>
            <w:tcW w:w="270" w:type="dxa"/>
            <w:vAlign w:val="bottom"/>
          </w:tcPr>
          <w:p w14:paraId="1DD30899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DA90D" w14:textId="7777777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30,989</w:t>
            </w:r>
          </w:p>
        </w:tc>
        <w:tc>
          <w:tcPr>
            <w:tcW w:w="273" w:type="dxa"/>
            <w:vAlign w:val="bottom"/>
          </w:tcPr>
          <w:p w14:paraId="754B3EE5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62B8DBF6" w14:textId="77777777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19,129</w:t>
            </w:r>
          </w:p>
        </w:tc>
        <w:tc>
          <w:tcPr>
            <w:tcW w:w="270" w:type="dxa"/>
          </w:tcPr>
          <w:p w14:paraId="68DB6779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41D7781" w14:textId="529E28C9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20,236</w:t>
            </w:r>
          </w:p>
        </w:tc>
        <w:tc>
          <w:tcPr>
            <w:tcW w:w="242" w:type="dxa"/>
          </w:tcPr>
          <w:p w14:paraId="397E74F1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43591CAA" w14:textId="12AF7E37" w:rsidR="009418C6" w:rsidRPr="00FA6EF5" w:rsidRDefault="009418C6" w:rsidP="009418C6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11,204</w:t>
            </w:r>
          </w:p>
        </w:tc>
        <w:tc>
          <w:tcPr>
            <w:tcW w:w="236" w:type="dxa"/>
          </w:tcPr>
          <w:p w14:paraId="4CAD7ACD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64CEA88" w14:textId="610F0D13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21,528</w:t>
            </w:r>
          </w:p>
        </w:tc>
        <w:tc>
          <w:tcPr>
            <w:tcW w:w="236" w:type="dxa"/>
          </w:tcPr>
          <w:p w14:paraId="3FCE3800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6547349C" w14:textId="4FAEB058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26,658</w:t>
            </w:r>
          </w:p>
        </w:tc>
        <w:tc>
          <w:tcPr>
            <w:tcW w:w="236" w:type="dxa"/>
          </w:tcPr>
          <w:p w14:paraId="77BA31FD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D1CB7A3" w14:textId="0072D15A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258</w:t>
            </w:r>
            <w:r w:rsidRPr="00FA6EF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579</w:t>
            </w:r>
          </w:p>
        </w:tc>
        <w:tc>
          <w:tcPr>
            <w:tcW w:w="270" w:type="dxa"/>
          </w:tcPr>
          <w:p w14:paraId="11BDC474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826609F" w14:textId="6360BBB5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289</w:t>
            </w:r>
            <w:r w:rsidRPr="00FA6EF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,</w:t>
            </w:r>
            <w:r w:rsidRPr="00384EE1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321</w:t>
            </w:r>
          </w:p>
        </w:tc>
        <w:tc>
          <w:tcPr>
            <w:tcW w:w="236" w:type="dxa"/>
          </w:tcPr>
          <w:p w14:paraId="33557C5E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190FC5C" w14:textId="522E74E2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11,356</w:t>
            </w:r>
          </w:p>
        </w:tc>
        <w:tc>
          <w:tcPr>
            <w:tcW w:w="276" w:type="dxa"/>
          </w:tcPr>
          <w:p w14:paraId="622E49EF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</w:tcPr>
          <w:p w14:paraId="24D7410C" w14:textId="75F2B833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42,094</w:t>
            </w:r>
          </w:p>
        </w:tc>
        <w:tc>
          <w:tcPr>
            <w:tcW w:w="236" w:type="dxa"/>
          </w:tcPr>
          <w:p w14:paraId="70E7406C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729F71FB" w14:textId="1BC3D7CA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  <w:t>269,935</w:t>
            </w:r>
          </w:p>
        </w:tc>
        <w:tc>
          <w:tcPr>
            <w:tcW w:w="271" w:type="dxa"/>
            <w:gridSpan w:val="2"/>
          </w:tcPr>
          <w:p w14:paraId="69E4A909" w14:textId="77777777" w:rsidR="009418C6" w:rsidRPr="00FA6EF5" w:rsidRDefault="009418C6" w:rsidP="009418C6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35AC0B" w14:textId="6C31F943" w:rsidR="009418C6" w:rsidRPr="00FA6EF5" w:rsidRDefault="009418C6" w:rsidP="00941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19"/>
                <w:szCs w:val="19"/>
                <w:lang w:eastAsia="en-GB"/>
              </w:rPr>
            </w:pPr>
            <w:r w:rsidRPr="00FA6EF5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331,415</w:t>
            </w:r>
          </w:p>
        </w:tc>
      </w:tr>
    </w:tbl>
    <w:p w14:paraId="7951DAC6" w14:textId="5442CBB3" w:rsidR="009E35AD" w:rsidRDefault="009E35AD"/>
    <w:p w14:paraId="59F59493" w14:textId="77777777" w:rsidR="00165BFC" w:rsidRDefault="00165BFC" w:rsidP="00193B07">
      <w:pPr>
        <w:pStyle w:val="ListParagraph"/>
        <w:framePr w:w="14850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  <w:sectPr w:rsidR="00165BFC" w:rsidSect="00165BFC">
          <w:headerReference w:type="default" r:id="rId19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54AB6F3D" w14:textId="77777777" w:rsidR="00ED097D" w:rsidRDefault="00ED097D" w:rsidP="0079541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OLE_LINK4"/>
      <w:r>
        <w:rPr>
          <w:rFonts w:ascii="Angsana New" w:hAnsi="Angsana New" w:hint="cs"/>
          <w:bCs/>
          <w:sz w:val="30"/>
          <w:szCs w:val="30"/>
          <w:cs/>
        </w:rPr>
        <w:lastRenderedPageBreak/>
        <w:t>เครื่องมือทางการเงิน</w:t>
      </w:r>
    </w:p>
    <w:p w14:paraId="55427B36" w14:textId="727DA0FA" w:rsidR="00ED097D" w:rsidRPr="00F01FC6" w:rsidRDefault="00ED097D" w:rsidP="00F0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="Angsana New" w:hAnsi="Angsana New"/>
          <w:sz w:val="12"/>
          <w:szCs w:val="12"/>
        </w:rPr>
      </w:pPr>
    </w:p>
    <w:p w14:paraId="50168660" w14:textId="77777777" w:rsidR="00ED097D" w:rsidRPr="00DA1F7C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A1F7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B2DE70C" w14:textId="77777777" w:rsidR="00ED097D" w:rsidRPr="00F01FC6" w:rsidRDefault="00ED097D" w:rsidP="00F0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="Angsana New" w:hAnsi="Angsana New"/>
          <w:sz w:val="12"/>
          <w:szCs w:val="12"/>
        </w:rPr>
      </w:pPr>
    </w:p>
    <w:p w14:paraId="7B05667C" w14:textId="77777777" w:rsidR="00ED097D" w:rsidRPr="00F92AFD" w:rsidRDefault="00ED097D" w:rsidP="00F92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30"/>
          <w:szCs w:val="30"/>
        </w:rPr>
      </w:pPr>
      <w:r w:rsidRPr="00F92AFD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92AFD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F92AFD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F92AFD">
        <w:rPr>
          <w:rFonts w:ascii="Times New Roman" w:hAnsi="Times New Roman" w:cs="Times New Roman"/>
          <w:sz w:val="30"/>
          <w:szCs w:val="30"/>
          <w:cs/>
        </w:rPr>
        <w:t xml:space="preserve"> </w:t>
      </w:r>
      <w:r w:rsidRPr="00F92AFD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84D72E" w14:textId="77777777" w:rsidR="00ED097D" w:rsidRPr="00F01FC6" w:rsidRDefault="00ED097D" w:rsidP="00F0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rPr>
          <w:rFonts w:ascii="Angsana New" w:hAnsi="Angsana New"/>
          <w:sz w:val="12"/>
          <w:szCs w:val="12"/>
        </w:rPr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0"/>
        <w:gridCol w:w="1800"/>
        <w:gridCol w:w="236"/>
        <w:gridCol w:w="1564"/>
        <w:gridCol w:w="236"/>
        <w:gridCol w:w="1197"/>
        <w:gridCol w:w="7"/>
        <w:gridCol w:w="229"/>
        <w:gridCol w:w="7"/>
        <w:gridCol w:w="1114"/>
        <w:gridCol w:w="236"/>
        <w:gridCol w:w="1114"/>
        <w:gridCol w:w="236"/>
        <w:gridCol w:w="1114"/>
        <w:gridCol w:w="236"/>
        <w:gridCol w:w="1114"/>
        <w:gridCol w:w="180"/>
      </w:tblGrid>
      <w:tr w:rsidR="00111F09" w:rsidRPr="001F65E7" w14:paraId="4A9E6CE8" w14:textId="77777777" w:rsidTr="001F65E7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65340DEE" w14:textId="77777777" w:rsidR="00111F09" w:rsidRPr="001F65E7" w:rsidRDefault="00111F09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620" w:type="dxa"/>
            <w:gridSpan w:val="16"/>
            <w:vAlign w:val="bottom"/>
          </w:tcPr>
          <w:p w14:paraId="19075D99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11F09" w:rsidRPr="001F65E7" w14:paraId="6C471755" w14:textId="77777777" w:rsidTr="001F65E7">
        <w:trPr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3AC4CE35" w14:textId="77777777" w:rsidR="00111F09" w:rsidRPr="001F65E7" w:rsidRDefault="00111F09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33" w:type="dxa"/>
            <w:gridSpan w:val="5"/>
            <w:vAlign w:val="bottom"/>
          </w:tcPr>
          <w:p w14:paraId="2B279D7F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9D1ED9A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51" w:type="dxa"/>
            <w:gridSpan w:val="9"/>
            <w:vAlign w:val="bottom"/>
          </w:tcPr>
          <w:p w14:paraId="7594E5F6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11F09" w:rsidRPr="001F65E7" w14:paraId="601141B0" w14:textId="77777777" w:rsidTr="001F65E7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E571994" w14:textId="3A2F2C28" w:rsidR="00111F09" w:rsidRPr="001F65E7" w:rsidRDefault="00111F09" w:rsidP="0018527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F65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D2CC9" w14:textId="77777777" w:rsidR="00111F09" w:rsidRPr="001F65E7" w:rsidRDefault="00111F09" w:rsidP="00185277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2C1C1F" w14:textId="77777777" w:rsidR="00111F09" w:rsidRPr="001F65E7" w:rsidRDefault="00111F09" w:rsidP="0018527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F65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5E3FA9E6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65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B65D830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D23780A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F65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F65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0DFDC" w14:textId="77777777" w:rsidR="00111F09" w:rsidRPr="001F65E7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658FF06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F3C45A6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648BB30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65E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65E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2F41D7A9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BFB4338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65E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65E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14E6022" w14:textId="77777777" w:rsidR="00111F09" w:rsidRPr="001F65E7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76CAD94E" w14:textId="77777777" w:rsidR="00111F09" w:rsidRPr="001F65E7" w:rsidRDefault="00111F09" w:rsidP="0018527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1F65E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EFF872F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94" w:type="dxa"/>
            <w:gridSpan w:val="2"/>
            <w:shd w:val="clear" w:color="auto" w:fill="auto"/>
            <w:vAlign w:val="bottom"/>
          </w:tcPr>
          <w:p w14:paraId="0BF20E0A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11F09" w:rsidRPr="001F65E7" w14:paraId="4427F91A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1111F5A6" w14:textId="77777777" w:rsidR="00111F09" w:rsidRPr="001F65E7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909ACAE" w14:textId="77777777" w:rsidR="00111F09" w:rsidRPr="001F65E7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620" w:type="dxa"/>
            <w:gridSpan w:val="16"/>
          </w:tcPr>
          <w:p w14:paraId="03328514" w14:textId="77777777" w:rsidR="00111F09" w:rsidRPr="001F65E7" w:rsidRDefault="00111F09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11F09" w:rsidRPr="001F65E7" w14:paraId="2AAE9970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4C8C3410" w14:textId="77777777" w:rsidR="00111F09" w:rsidRPr="001F65E7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</w:tcPr>
          <w:p w14:paraId="39B61D95" w14:textId="77777777" w:rsidR="00111F09" w:rsidRPr="001F65E7" w:rsidRDefault="00111F09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1A99B9D1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7A54DB" w14:textId="77777777" w:rsidR="00111F09" w:rsidRPr="001F65E7" w:rsidRDefault="00111F09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6E16056F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DB7626" w14:textId="77777777" w:rsidR="00111F09" w:rsidRPr="001F65E7" w:rsidRDefault="00111F09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7506F57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CC26C8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F8C01D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EF034F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A5EC165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2E156A" w14:textId="77777777" w:rsidR="00111F09" w:rsidRPr="001F65E7" w:rsidRDefault="00111F09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F82F31" w14:textId="77777777" w:rsidR="00111F09" w:rsidRPr="001F65E7" w:rsidRDefault="00111F09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740AC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0B8C01A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1F09" w:rsidRPr="001F65E7" w14:paraId="3D8F6C46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0741180F" w14:textId="77777777" w:rsidR="00111F09" w:rsidRPr="001F65E7" w:rsidRDefault="00111F09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เงินให้กู้ยืมระยะยาวแก่กิจการร่วมค้า</w:t>
            </w:r>
          </w:p>
        </w:tc>
        <w:tc>
          <w:tcPr>
            <w:tcW w:w="270" w:type="dxa"/>
            <w:shd w:val="clear" w:color="auto" w:fill="auto"/>
          </w:tcPr>
          <w:p w14:paraId="6744BE08" w14:textId="77777777" w:rsidR="00111F09" w:rsidRPr="001F65E7" w:rsidRDefault="00111F09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533B16CA" w14:textId="5CAB9E1F" w:rsidR="00111F09" w:rsidRPr="001F65E7" w:rsidRDefault="00452E79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E63414" w14:textId="77777777" w:rsidR="00111F09" w:rsidRPr="001F65E7" w:rsidRDefault="00111F09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6689DEF" w14:textId="5EF4846A" w:rsidR="00111F09" w:rsidRPr="001F65E7" w:rsidRDefault="003F3F2B" w:rsidP="00A90ED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  <w:lang w:val="en-US" w:bidi="th-TH"/>
              </w:rPr>
              <w:t>50,139</w:t>
            </w:r>
          </w:p>
        </w:tc>
        <w:tc>
          <w:tcPr>
            <w:tcW w:w="236" w:type="dxa"/>
            <w:shd w:val="clear" w:color="auto" w:fill="auto"/>
          </w:tcPr>
          <w:p w14:paraId="367FBC48" w14:textId="77777777" w:rsidR="00111F09" w:rsidRPr="001F65E7" w:rsidRDefault="00111F09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D66E38E" w14:textId="39DA9CAD" w:rsidR="00111F09" w:rsidRPr="001F65E7" w:rsidRDefault="003F3F2B" w:rsidP="00A90ED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50,139</w:t>
            </w:r>
          </w:p>
        </w:tc>
        <w:tc>
          <w:tcPr>
            <w:tcW w:w="236" w:type="dxa"/>
            <w:gridSpan w:val="2"/>
          </w:tcPr>
          <w:p w14:paraId="4F34B0C7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36E953D" w14:textId="1F83F44B" w:rsidR="00111F09" w:rsidRPr="001F65E7" w:rsidRDefault="00F9128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6021EC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022FA0" w14:textId="160170DF" w:rsidR="00111F09" w:rsidRPr="001F65E7" w:rsidRDefault="00F9128A" w:rsidP="00F9128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53,786</w:t>
            </w:r>
          </w:p>
        </w:tc>
        <w:tc>
          <w:tcPr>
            <w:tcW w:w="236" w:type="dxa"/>
            <w:shd w:val="clear" w:color="auto" w:fill="auto"/>
          </w:tcPr>
          <w:p w14:paraId="59EA059C" w14:textId="77777777" w:rsidR="00111F09" w:rsidRPr="001F65E7" w:rsidRDefault="00111F09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1E60E83" w14:textId="5053D083" w:rsidR="00111F09" w:rsidRPr="001F65E7" w:rsidRDefault="00F9128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C76D16" w14:textId="77777777" w:rsidR="00111F09" w:rsidRPr="001F65E7" w:rsidRDefault="00111F09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0AB0D95D" w14:textId="291816AF" w:rsidR="00111F09" w:rsidRPr="001F65E7" w:rsidRDefault="00F9128A" w:rsidP="00F9128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53,786</w:t>
            </w:r>
          </w:p>
        </w:tc>
      </w:tr>
      <w:tr w:rsidR="004D0469" w:rsidRPr="001F65E7" w14:paraId="1C9EC1F9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423988B4" w14:textId="77777777" w:rsidR="004D0469" w:rsidRPr="001F65E7" w:rsidRDefault="004D0469" w:rsidP="004D0469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270" w:type="dxa"/>
            <w:shd w:val="clear" w:color="auto" w:fill="auto"/>
          </w:tcPr>
          <w:p w14:paraId="343E41F9" w14:textId="77777777" w:rsidR="004D0469" w:rsidRPr="001F65E7" w:rsidRDefault="004D0469" w:rsidP="004D0469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5375CC77" w14:textId="3EDDE64D" w:rsidR="004D0469" w:rsidRPr="001F65E7" w:rsidRDefault="004D0469" w:rsidP="004D046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1D75B" w14:textId="77777777" w:rsidR="004D0469" w:rsidRPr="001F65E7" w:rsidRDefault="004D0469" w:rsidP="004D046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81FAE01" w14:textId="1A3FFD3E" w:rsidR="004D0469" w:rsidRPr="001F65E7" w:rsidRDefault="004D0469" w:rsidP="004D046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8,455</w:t>
            </w:r>
          </w:p>
        </w:tc>
        <w:tc>
          <w:tcPr>
            <w:tcW w:w="236" w:type="dxa"/>
            <w:shd w:val="clear" w:color="auto" w:fill="auto"/>
          </w:tcPr>
          <w:p w14:paraId="32631E14" w14:textId="77777777" w:rsidR="004D0469" w:rsidRPr="001F65E7" w:rsidRDefault="004D0469" w:rsidP="004D046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F85A435" w14:textId="1D000306" w:rsidR="004D0469" w:rsidRPr="001F65E7" w:rsidRDefault="004D0469" w:rsidP="004D046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8,455</w:t>
            </w:r>
          </w:p>
        </w:tc>
        <w:tc>
          <w:tcPr>
            <w:tcW w:w="236" w:type="dxa"/>
            <w:gridSpan w:val="2"/>
          </w:tcPr>
          <w:p w14:paraId="64F94EE8" w14:textId="77777777" w:rsidR="004D0469" w:rsidRPr="001F65E7" w:rsidRDefault="004D0469" w:rsidP="004D04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B550953" w14:textId="7EBEE338" w:rsidR="004D0469" w:rsidRPr="001F65E7" w:rsidRDefault="004D0469" w:rsidP="004D04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539656" w14:textId="77777777" w:rsidR="004D0469" w:rsidRPr="001F65E7" w:rsidRDefault="004D0469" w:rsidP="004D04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59BB2B45" w14:textId="041DD315" w:rsidR="004D0469" w:rsidRPr="001F65E7" w:rsidRDefault="004D0469" w:rsidP="004D046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8,854</w:t>
            </w:r>
          </w:p>
        </w:tc>
        <w:tc>
          <w:tcPr>
            <w:tcW w:w="236" w:type="dxa"/>
            <w:shd w:val="clear" w:color="auto" w:fill="auto"/>
          </w:tcPr>
          <w:p w14:paraId="7C77E196" w14:textId="77777777" w:rsidR="004D0469" w:rsidRPr="001F65E7" w:rsidRDefault="004D0469" w:rsidP="004D046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E162A6F" w14:textId="2D4588BD" w:rsidR="004D0469" w:rsidRPr="001F65E7" w:rsidRDefault="004D0469" w:rsidP="004D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66B060" w14:textId="77777777" w:rsidR="004D0469" w:rsidRPr="001F65E7" w:rsidRDefault="004D0469" w:rsidP="004D04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5893ABA" w14:textId="468E9041" w:rsidR="004D0469" w:rsidRPr="001F65E7" w:rsidRDefault="004D0469" w:rsidP="004D046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8,854</w:t>
            </w:r>
          </w:p>
        </w:tc>
      </w:tr>
      <w:tr w:rsidR="00745E70" w:rsidRPr="001F65E7" w14:paraId="3D452B1A" w14:textId="77777777" w:rsidTr="001F65E7">
        <w:trPr>
          <w:trHeight w:val="215"/>
        </w:trPr>
        <w:tc>
          <w:tcPr>
            <w:tcW w:w="3690" w:type="dxa"/>
            <w:shd w:val="clear" w:color="auto" w:fill="auto"/>
          </w:tcPr>
          <w:p w14:paraId="11841D1D" w14:textId="77777777" w:rsidR="00745E70" w:rsidRPr="001F65E7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45DA918" w14:textId="77777777" w:rsidR="00745E70" w:rsidRPr="001F65E7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CC31A" w14:textId="61D8E60C" w:rsidR="00745E70" w:rsidRPr="001F65E7" w:rsidRDefault="00745E70" w:rsidP="00745E7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459DEE" w14:textId="77777777" w:rsidR="00745E70" w:rsidRPr="001F65E7" w:rsidRDefault="00745E70" w:rsidP="00745E7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87300" w14:textId="0D4FC959" w:rsidR="00745E70" w:rsidRPr="001F65E7" w:rsidRDefault="00EF60B6" w:rsidP="00B77BF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58,594</w:t>
            </w:r>
          </w:p>
        </w:tc>
        <w:tc>
          <w:tcPr>
            <w:tcW w:w="236" w:type="dxa"/>
            <w:shd w:val="clear" w:color="auto" w:fill="auto"/>
          </w:tcPr>
          <w:p w14:paraId="41F0A20A" w14:textId="77777777" w:rsidR="00745E70" w:rsidRPr="001F65E7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527B5" w14:textId="1876EA51" w:rsidR="00745E70" w:rsidRPr="001F65E7" w:rsidRDefault="00EF60B6" w:rsidP="00745E70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58,594</w:t>
            </w:r>
          </w:p>
        </w:tc>
        <w:tc>
          <w:tcPr>
            <w:tcW w:w="236" w:type="dxa"/>
            <w:gridSpan w:val="2"/>
          </w:tcPr>
          <w:p w14:paraId="5A512EEF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7825B0A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EEB9521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C4EEA1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034F96" w14:textId="77777777" w:rsidR="00745E70" w:rsidRPr="001F65E7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10F0B3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EF009B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6DF724A1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5E70" w:rsidRPr="00F01FC6" w14:paraId="29EC9C06" w14:textId="77777777" w:rsidTr="001F65E7">
        <w:trPr>
          <w:trHeight w:val="186"/>
        </w:trPr>
        <w:tc>
          <w:tcPr>
            <w:tcW w:w="3690" w:type="dxa"/>
            <w:shd w:val="clear" w:color="auto" w:fill="auto"/>
          </w:tcPr>
          <w:p w14:paraId="21934C9A" w14:textId="77777777" w:rsidR="00745E70" w:rsidRPr="00F01FC6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EE86B7" w14:textId="77777777" w:rsidR="00745E70" w:rsidRPr="00F01FC6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1BB2DAFF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37882B2D" w14:textId="77777777" w:rsidR="00745E70" w:rsidRPr="00F01FC6" w:rsidRDefault="00745E70" w:rsidP="00745E7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DED1C36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0C602CAC" w14:textId="77777777" w:rsidR="00745E70" w:rsidRPr="00F01FC6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09E6912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gridSpan w:val="2"/>
          </w:tcPr>
          <w:p w14:paraId="3831C649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6890A3D3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0FE9D688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18D7E312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2D2EDDD7" w14:textId="77777777" w:rsidR="00745E70" w:rsidRPr="00F01FC6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</w:tcPr>
          <w:p w14:paraId="7A0152B3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14:paraId="1FCE95D0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3561EE8" w14:textId="77777777" w:rsidR="00745E70" w:rsidRPr="00F01FC6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45E70" w:rsidRPr="001F65E7" w14:paraId="792D8CC8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752A61AD" w14:textId="77777777" w:rsidR="00745E70" w:rsidRPr="001F65E7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75F21F55" w14:textId="77777777" w:rsidR="00745E70" w:rsidRPr="001F65E7" w:rsidRDefault="00745E70" w:rsidP="00745E70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A8F8E3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16103CB" w14:textId="77777777" w:rsidR="00745E70" w:rsidRPr="001F65E7" w:rsidRDefault="00745E70" w:rsidP="00745E7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1DB48BB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81FA70" w14:textId="77777777" w:rsidR="00745E70" w:rsidRPr="001F65E7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9715F9F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D6E34CB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EC4E60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F8791D0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F1C9B5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CD3E304" w14:textId="77777777" w:rsidR="00745E70" w:rsidRPr="001F65E7" w:rsidRDefault="00745E70" w:rsidP="00745E7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7B90E7C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6D729B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ED269B1" w14:textId="77777777" w:rsidR="00745E70" w:rsidRPr="001F65E7" w:rsidRDefault="00745E70" w:rsidP="00745E7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1FC6" w:rsidRPr="001F65E7" w14:paraId="7F7636F6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39871DD8" w14:textId="3F255C6B" w:rsidR="00F01FC6" w:rsidRPr="001F65E7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F90ABCE" w14:textId="77777777" w:rsidR="00F01FC6" w:rsidRPr="001F65E7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C1BCA7D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33F049" w14:textId="77777777" w:rsidR="00F01FC6" w:rsidRPr="001F65E7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095CFF4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57764A" w14:textId="77777777" w:rsidR="00F01FC6" w:rsidRPr="001F65E7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C61ECFE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3CDACA2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648CF4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0805F21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CE63CE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3D7C879" w14:textId="77777777" w:rsidR="00F01FC6" w:rsidRPr="001F65E7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32C6B7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FE1E98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45E864F7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1FC6" w:rsidRPr="001F65E7" w14:paraId="50F21009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637EBA8F" w14:textId="0C36E500" w:rsidR="00F01FC6" w:rsidRPr="001F65E7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7D4F1A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เฉพาะส่วนที่มี</w:t>
            </w:r>
            <w:r w:rsidRPr="007D4F1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อัตราดอกเบี้ยคงที่)</w:t>
            </w:r>
          </w:p>
        </w:tc>
        <w:tc>
          <w:tcPr>
            <w:tcW w:w="270" w:type="dxa"/>
            <w:shd w:val="clear" w:color="auto" w:fill="auto"/>
          </w:tcPr>
          <w:p w14:paraId="0FC7DAFE" w14:textId="77777777" w:rsidR="00F01FC6" w:rsidRPr="001F65E7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28E9FD" w14:textId="1DB6D733" w:rsidR="00F01FC6" w:rsidRPr="001F65E7" w:rsidRDefault="00F01FC6" w:rsidP="00F01FC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A54CBB" w14:textId="77777777" w:rsidR="00F01FC6" w:rsidRPr="001F65E7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57D4FCA" w14:textId="0A6A8A16" w:rsidR="00F01FC6" w:rsidRPr="001F65E7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(62,500)</w:t>
            </w:r>
          </w:p>
        </w:tc>
        <w:tc>
          <w:tcPr>
            <w:tcW w:w="236" w:type="dxa"/>
            <w:shd w:val="clear" w:color="auto" w:fill="auto"/>
          </w:tcPr>
          <w:p w14:paraId="636AE404" w14:textId="77777777" w:rsidR="00F01FC6" w:rsidRPr="001F65E7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6BA57C7" w14:textId="34401734" w:rsidR="00F01FC6" w:rsidRPr="001F65E7" w:rsidRDefault="00F01FC6" w:rsidP="00F01FC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(62,500)</w:t>
            </w:r>
          </w:p>
        </w:tc>
        <w:tc>
          <w:tcPr>
            <w:tcW w:w="236" w:type="dxa"/>
            <w:gridSpan w:val="2"/>
          </w:tcPr>
          <w:p w14:paraId="05C63D78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30E5B5" w14:textId="19C6FBFC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E924AC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A30C51B" w14:textId="01BDC113" w:rsidR="00F01FC6" w:rsidRPr="001F65E7" w:rsidRDefault="00F01FC6" w:rsidP="00F01FC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(61,777)</w:t>
            </w:r>
          </w:p>
        </w:tc>
        <w:tc>
          <w:tcPr>
            <w:tcW w:w="236" w:type="dxa"/>
          </w:tcPr>
          <w:p w14:paraId="6C0688EE" w14:textId="77777777" w:rsidR="00F01FC6" w:rsidRPr="001F65E7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BFF06C" w14:textId="67A4B72A" w:rsidR="00F01FC6" w:rsidRPr="001F65E7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7730AE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6936E0F" w14:textId="3513A81E" w:rsidR="00F01FC6" w:rsidRPr="001F65E7" w:rsidRDefault="00F01FC6" w:rsidP="00F01FC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(61,777)</w:t>
            </w:r>
          </w:p>
        </w:tc>
      </w:tr>
      <w:tr w:rsidR="001F65E7" w:rsidRPr="001F65E7" w14:paraId="10F4702E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715E1A42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  <w:shd w:val="clear" w:color="auto" w:fill="auto"/>
          </w:tcPr>
          <w:p w14:paraId="422252E2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9D27A26" w14:textId="339BF796" w:rsidR="001F65E7" w:rsidRPr="001F65E7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5AA4D9AC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13F7B79" w14:textId="150BBEE6" w:rsidR="001F65E7" w:rsidRPr="001F65E7" w:rsidRDefault="001F65E7" w:rsidP="001F65E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707837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4C0DD14" w14:textId="05D86CA1" w:rsidR="001F65E7" w:rsidRPr="001F65E7" w:rsidRDefault="001F65E7" w:rsidP="00A90E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gridSpan w:val="2"/>
          </w:tcPr>
          <w:p w14:paraId="15EE1A77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A7A04AB" w14:textId="02B44A6A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121239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520972" w14:textId="1936BBF4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0C41341B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C78B38B" w14:textId="07A7824A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8CBD20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B406877" w14:textId="6286441D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1F65E7" w:rsidRPr="001F65E7" w14:paraId="1BCB916E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0C804B1D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0CE4611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62CC4B" w14:textId="1EB88AA0" w:rsidR="001F65E7" w:rsidRPr="001F65E7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(1,006)</w:t>
            </w:r>
          </w:p>
        </w:tc>
        <w:tc>
          <w:tcPr>
            <w:tcW w:w="236" w:type="dxa"/>
            <w:shd w:val="clear" w:color="auto" w:fill="auto"/>
          </w:tcPr>
          <w:p w14:paraId="0D445C73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29B5D5B" w14:textId="7EA74A6D" w:rsidR="001F65E7" w:rsidRPr="001F65E7" w:rsidRDefault="001F65E7" w:rsidP="001F65E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591AA9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0C4DA" w14:textId="60E61E66" w:rsidR="001F65E7" w:rsidRPr="001F65E7" w:rsidRDefault="001F65E7" w:rsidP="00A90E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(1,006)</w:t>
            </w:r>
          </w:p>
        </w:tc>
        <w:tc>
          <w:tcPr>
            <w:tcW w:w="236" w:type="dxa"/>
            <w:gridSpan w:val="2"/>
          </w:tcPr>
          <w:p w14:paraId="316C91A0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D1B63F8" w14:textId="59976B3F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D6E774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7A161E" w14:textId="4B8FD7BE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(1,006)</w:t>
            </w:r>
          </w:p>
        </w:tc>
        <w:tc>
          <w:tcPr>
            <w:tcW w:w="236" w:type="dxa"/>
          </w:tcPr>
          <w:p w14:paraId="17AF79F5" w14:textId="27EFBF18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1E6658D" w14:textId="23E429FF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D298E1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03FD498" w14:textId="06BDB579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(1,006)</w:t>
            </w:r>
          </w:p>
        </w:tc>
      </w:tr>
      <w:tr w:rsidR="001F65E7" w:rsidRPr="001F65E7" w14:paraId="01E20E25" w14:textId="77777777" w:rsidTr="001F65E7">
        <w:trPr>
          <w:trHeight w:val="261"/>
        </w:trPr>
        <w:tc>
          <w:tcPr>
            <w:tcW w:w="3690" w:type="dxa"/>
            <w:shd w:val="clear" w:color="auto" w:fill="auto"/>
          </w:tcPr>
          <w:p w14:paraId="6B96E401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6B5D94D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E17D8" w14:textId="3CFF0C34" w:rsidR="001F65E7" w:rsidRPr="001F65E7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(2,005)</w:t>
            </w:r>
          </w:p>
        </w:tc>
        <w:tc>
          <w:tcPr>
            <w:tcW w:w="236" w:type="dxa"/>
            <w:shd w:val="clear" w:color="auto" w:fill="auto"/>
          </w:tcPr>
          <w:p w14:paraId="09C58E24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AB84B" w14:textId="3777825A" w:rsidR="001F65E7" w:rsidRPr="001F65E7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(62,500)</w:t>
            </w:r>
          </w:p>
        </w:tc>
        <w:tc>
          <w:tcPr>
            <w:tcW w:w="236" w:type="dxa"/>
            <w:shd w:val="clear" w:color="auto" w:fill="auto"/>
          </w:tcPr>
          <w:p w14:paraId="19ACFE73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A3628" w14:textId="7D975BBB" w:rsidR="001F65E7" w:rsidRPr="001F65E7" w:rsidRDefault="001F65E7" w:rsidP="00A90ED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(64,505)</w:t>
            </w:r>
          </w:p>
        </w:tc>
        <w:tc>
          <w:tcPr>
            <w:tcW w:w="236" w:type="dxa"/>
            <w:gridSpan w:val="2"/>
          </w:tcPr>
          <w:p w14:paraId="48EC4EBC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955099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741D04D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E10831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E042121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F77ED50" w14:textId="77777777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81FDB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C4AEFE6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F65E7" w:rsidRPr="001F65E7" w14:paraId="127F2ACB" w14:textId="77777777" w:rsidTr="001F65E7">
        <w:trPr>
          <w:gridAfter w:val="1"/>
          <w:wAfter w:w="180" w:type="dxa"/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55267B1F" w14:textId="77777777" w:rsidR="001F65E7" w:rsidRPr="001F65E7" w:rsidRDefault="001F65E7" w:rsidP="001F65E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40" w:type="dxa"/>
            <w:gridSpan w:val="15"/>
            <w:vAlign w:val="bottom"/>
          </w:tcPr>
          <w:p w14:paraId="2AA8A1FC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  <w:p w14:paraId="404E2F73" w14:textId="61AC50E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65E7" w:rsidRPr="001F65E7" w14:paraId="4BE22B90" w14:textId="77777777" w:rsidTr="001F65E7">
        <w:trPr>
          <w:gridAfter w:val="1"/>
          <w:wAfter w:w="180" w:type="dxa"/>
          <w:trHeight w:val="261"/>
        </w:trPr>
        <w:tc>
          <w:tcPr>
            <w:tcW w:w="3960" w:type="dxa"/>
            <w:gridSpan w:val="2"/>
            <w:shd w:val="clear" w:color="auto" w:fill="auto"/>
            <w:vAlign w:val="bottom"/>
          </w:tcPr>
          <w:p w14:paraId="33996352" w14:textId="77777777" w:rsidR="001F65E7" w:rsidRPr="001F65E7" w:rsidRDefault="001F65E7" w:rsidP="001F65E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1E8415C3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4C438C91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6746F64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F65E7" w:rsidRPr="001F65E7" w14:paraId="3E87033F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EAE2428" w14:textId="1EB2E909" w:rsidR="001F65E7" w:rsidRPr="001F65E7" w:rsidRDefault="001F65E7" w:rsidP="001F65E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1F65E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DDB23" w14:textId="77777777" w:rsidR="001F65E7" w:rsidRPr="001F65E7" w:rsidRDefault="001F65E7" w:rsidP="001F65E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DBCA7ED" w14:textId="77777777" w:rsidR="001F65E7" w:rsidRPr="001F65E7" w:rsidRDefault="001F65E7" w:rsidP="001F65E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F65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983239D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65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6FA02D2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04B0263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F65E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F65E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A77079" w14:textId="77777777" w:rsidR="001F65E7" w:rsidRPr="001F65E7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0A92AA00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79085E3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E6D1EAC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65E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65E7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B3E71B7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59D7364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1F65E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F65E7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4608B30" w14:textId="77777777" w:rsidR="001F65E7" w:rsidRPr="001F65E7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26C86B55" w14:textId="77777777" w:rsidR="001F65E7" w:rsidRPr="001F65E7" w:rsidRDefault="001F65E7" w:rsidP="001F65E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1F65E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CA6CE0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BFB4C6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65E7" w:rsidRPr="001F65E7" w14:paraId="5891C531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5C945057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0DB0C3F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0" w:type="dxa"/>
            <w:gridSpan w:val="15"/>
          </w:tcPr>
          <w:p w14:paraId="2E71A348" w14:textId="77777777" w:rsidR="001F65E7" w:rsidRPr="001F65E7" w:rsidRDefault="001F65E7" w:rsidP="001F65E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F65E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F65E7" w:rsidRPr="001F65E7" w14:paraId="7BCC40FB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6B46BFF1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shd w:val="clear" w:color="auto" w:fill="auto"/>
          </w:tcPr>
          <w:p w14:paraId="143E63E9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388B8FBA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15A13E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1D7BD17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7DCE9B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16BF371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566F585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9E59D06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C5C160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9863AF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4E1F4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CD1C05" w14:textId="77777777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B89F25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9BE122E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65E7" w:rsidRPr="001F65E7" w14:paraId="5F37CC6D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65E5C7F4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1F65E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 w:rsidRPr="001F65E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ร่วมค้า</w:t>
            </w:r>
          </w:p>
        </w:tc>
        <w:tc>
          <w:tcPr>
            <w:tcW w:w="270" w:type="dxa"/>
            <w:shd w:val="clear" w:color="auto" w:fill="auto"/>
          </w:tcPr>
          <w:p w14:paraId="3B34D5B3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74F709BE" w14:textId="2BE1A103" w:rsidR="001F65E7" w:rsidRPr="001F65E7" w:rsidRDefault="001F65E7" w:rsidP="001F65E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DB66F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E8C9645" w14:textId="3F429A37" w:rsidR="001F65E7" w:rsidRPr="001F65E7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50,139</w:t>
            </w:r>
          </w:p>
        </w:tc>
        <w:tc>
          <w:tcPr>
            <w:tcW w:w="236" w:type="dxa"/>
            <w:shd w:val="clear" w:color="auto" w:fill="auto"/>
          </w:tcPr>
          <w:p w14:paraId="426D95A8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113178A" w14:textId="34B201A5" w:rsidR="001F65E7" w:rsidRPr="001F65E7" w:rsidRDefault="001F65E7" w:rsidP="001F65E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50,139</w:t>
            </w:r>
          </w:p>
        </w:tc>
        <w:tc>
          <w:tcPr>
            <w:tcW w:w="236" w:type="dxa"/>
            <w:gridSpan w:val="2"/>
          </w:tcPr>
          <w:p w14:paraId="547AC3E0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4B951CE" w14:textId="7358A959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3FA37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622FA87" w14:textId="7E1C1F4E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53,786</w:t>
            </w:r>
          </w:p>
        </w:tc>
        <w:tc>
          <w:tcPr>
            <w:tcW w:w="236" w:type="dxa"/>
            <w:shd w:val="clear" w:color="auto" w:fill="auto"/>
          </w:tcPr>
          <w:p w14:paraId="66F1F21F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AE26A5F" w14:textId="5A212BE1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17B9EC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8444C82" w14:textId="680CA341" w:rsidR="001F65E7" w:rsidRPr="001F65E7" w:rsidRDefault="001F65E7" w:rsidP="001F65E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53,786</w:t>
            </w:r>
          </w:p>
        </w:tc>
      </w:tr>
      <w:tr w:rsidR="001F65E7" w:rsidRPr="001F65E7" w14:paraId="1AB219F3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7AAA4A16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1F65E7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270" w:type="dxa"/>
            <w:shd w:val="clear" w:color="auto" w:fill="auto"/>
          </w:tcPr>
          <w:p w14:paraId="71E91BAF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6D805C8" w14:textId="2EB7F685" w:rsidR="001F65E7" w:rsidRPr="001F65E7" w:rsidRDefault="001F65E7" w:rsidP="001F65E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29136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7869B05C" w14:textId="409BB1FB" w:rsidR="001F65E7" w:rsidRPr="001F65E7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8,455</w:t>
            </w:r>
          </w:p>
        </w:tc>
        <w:tc>
          <w:tcPr>
            <w:tcW w:w="236" w:type="dxa"/>
            <w:shd w:val="clear" w:color="auto" w:fill="auto"/>
          </w:tcPr>
          <w:p w14:paraId="099FC16C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BF36C" w14:textId="1435151E" w:rsidR="001F65E7" w:rsidRPr="001F65E7" w:rsidRDefault="001F65E7" w:rsidP="001F65E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8,455</w:t>
            </w:r>
          </w:p>
        </w:tc>
        <w:tc>
          <w:tcPr>
            <w:tcW w:w="236" w:type="dxa"/>
            <w:gridSpan w:val="2"/>
          </w:tcPr>
          <w:p w14:paraId="3B465000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377DAB5" w14:textId="2B659F23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E08E6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D7853C5" w14:textId="46D9C3E6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8,854</w:t>
            </w:r>
          </w:p>
        </w:tc>
        <w:tc>
          <w:tcPr>
            <w:tcW w:w="236" w:type="dxa"/>
            <w:shd w:val="clear" w:color="auto" w:fill="auto"/>
          </w:tcPr>
          <w:p w14:paraId="1C327BEB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7C8A78F" w14:textId="13E09FA6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0F3D6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6273F3F" w14:textId="40BA5435" w:rsidR="001F65E7" w:rsidRPr="001F65E7" w:rsidRDefault="001F65E7" w:rsidP="001F65E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8,854</w:t>
            </w:r>
          </w:p>
        </w:tc>
      </w:tr>
      <w:tr w:rsidR="001F65E7" w:rsidRPr="001F65E7" w14:paraId="5DCD3D0E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3D9A2C62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F65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EA592C7" w14:textId="77777777" w:rsidR="001F65E7" w:rsidRPr="001F65E7" w:rsidRDefault="001F65E7" w:rsidP="001F65E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FCBAB5" w14:textId="09EABC12" w:rsidR="001F65E7" w:rsidRPr="001F65E7" w:rsidRDefault="001F65E7" w:rsidP="001F65E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936022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12DBE2E7" w14:textId="17BB7789" w:rsidR="001F65E7" w:rsidRPr="001F65E7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58,594</w:t>
            </w:r>
          </w:p>
        </w:tc>
        <w:tc>
          <w:tcPr>
            <w:tcW w:w="236" w:type="dxa"/>
            <w:shd w:val="clear" w:color="auto" w:fill="auto"/>
          </w:tcPr>
          <w:p w14:paraId="189C76A3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7FFFF7" w14:textId="240BEA43" w:rsidR="001F65E7" w:rsidRPr="001F65E7" w:rsidRDefault="001F65E7" w:rsidP="001F65E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58,594</w:t>
            </w:r>
          </w:p>
        </w:tc>
        <w:tc>
          <w:tcPr>
            <w:tcW w:w="236" w:type="dxa"/>
            <w:gridSpan w:val="2"/>
          </w:tcPr>
          <w:p w14:paraId="5A8B7BC6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183AFD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9BD082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9AC17A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FD2C48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987A27" w14:textId="77777777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932C9E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B238C61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65E7" w:rsidRPr="001F65E7" w14:paraId="587158D5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25AC176E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0BAC87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18E6A185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CF2310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3F80FC0C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522D07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5964920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1801376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77709C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627C2E0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E6BD9AC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8A9492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726CE6" w14:textId="77777777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C86E73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D4202C7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F65E7" w:rsidRPr="001F65E7" w14:paraId="4A51FCC9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0F69BEFB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65E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66D06C03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CC9E35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8DE3F68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1333EB1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F8D1D6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596C7CB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47BBAC5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9B8F382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76270D6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8F7478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73F84F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409CAEF" w14:textId="77777777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B23AB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541FBB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1FC6" w:rsidRPr="001F65E7" w14:paraId="62A2C42C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7D004E8E" w14:textId="005BFF83" w:rsidR="00F01FC6" w:rsidRPr="001F65E7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0FD29D1E" w14:textId="77777777" w:rsidR="00F01FC6" w:rsidRPr="001F65E7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DE2415F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BF29934" w14:textId="77777777" w:rsidR="00F01FC6" w:rsidRPr="001F65E7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4EC2280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F474B3" w14:textId="77777777" w:rsidR="00F01FC6" w:rsidRPr="001F65E7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A2DB598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69C5566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84E0FA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2B7B622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CD2EB9F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A63895" w14:textId="77777777" w:rsidR="00F01FC6" w:rsidRPr="001F65E7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DD595D9" w14:textId="77777777" w:rsidR="00F01FC6" w:rsidRPr="001F65E7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E2B15A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4BA8590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1FC6" w:rsidRPr="001F65E7" w14:paraId="668182C2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465B792B" w14:textId="35102B30" w:rsidR="00F01FC6" w:rsidRPr="001F65E7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7D4F1A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เฉพาะส่วนที่มี</w:t>
            </w:r>
            <w:r w:rsidRPr="007D4F1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อัตราดอกเบี้ยคงที่)</w:t>
            </w:r>
          </w:p>
        </w:tc>
        <w:tc>
          <w:tcPr>
            <w:tcW w:w="270" w:type="dxa"/>
            <w:shd w:val="clear" w:color="auto" w:fill="auto"/>
          </w:tcPr>
          <w:p w14:paraId="3E4451C5" w14:textId="77777777" w:rsidR="00F01FC6" w:rsidRPr="001F65E7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E01C2AA" w14:textId="40553B6E" w:rsidR="00F01FC6" w:rsidRPr="001F65E7" w:rsidRDefault="00F01FC6" w:rsidP="00F01FC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95D445" w14:textId="77777777" w:rsidR="00F01FC6" w:rsidRPr="001F65E7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2FD0CBF" w14:textId="20D5CD45" w:rsidR="00F01FC6" w:rsidRPr="001F65E7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(62,500)</w:t>
            </w:r>
          </w:p>
        </w:tc>
        <w:tc>
          <w:tcPr>
            <w:tcW w:w="236" w:type="dxa"/>
            <w:shd w:val="clear" w:color="auto" w:fill="auto"/>
          </w:tcPr>
          <w:p w14:paraId="40DEBF46" w14:textId="77777777" w:rsidR="00F01FC6" w:rsidRPr="001F65E7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C5CA9A3" w14:textId="45308F88" w:rsidR="00F01FC6" w:rsidRPr="001F65E7" w:rsidRDefault="00F01FC6" w:rsidP="00F01F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(62,500)</w:t>
            </w:r>
          </w:p>
        </w:tc>
        <w:tc>
          <w:tcPr>
            <w:tcW w:w="236" w:type="dxa"/>
            <w:gridSpan w:val="2"/>
          </w:tcPr>
          <w:p w14:paraId="49E4AE74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05629E" w14:textId="72FF2879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A5365F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238E5D" w14:textId="41C0A284" w:rsidR="00F01FC6" w:rsidRPr="001F65E7" w:rsidRDefault="00F01FC6" w:rsidP="00F01FC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(61,777)</w:t>
            </w:r>
          </w:p>
        </w:tc>
        <w:tc>
          <w:tcPr>
            <w:tcW w:w="236" w:type="dxa"/>
          </w:tcPr>
          <w:p w14:paraId="221953F0" w14:textId="77777777" w:rsidR="00F01FC6" w:rsidRPr="001F65E7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0B5E2F9" w14:textId="162785D6" w:rsidR="00F01FC6" w:rsidRPr="001F65E7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D13A8F" w14:textId="77777777" w:rsidR="00F01FC6" w:rsidRPr="001F65E7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1C03A19" w14:textId="05461B18" w:rsidR="00F01FC6" w:rsidRPr="001F65E7" w:rsidRDefault="00F01FC6" w:rsidP="00F01F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(61,777)</w:t>
            </w:r>
          </w:p>
        </w:tc>
      </w:tr>
      <w:tr w:rsidR="001F65E7" w:rsidRPr="001F65E7" w14:paraId="15281318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118236BA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70" w:type="dxa"/>
            <w:shd w:val="clear" w:color="auto" w:fill="auto"/>
          </w:tcPr>
          <w:p w14:paraId="4B7A46C6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CFA0587" w14:textId="53B3EEB9" w:rsidR="001F65E7" w:rsidRPr="001F65E7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0EB2DF97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F386BA2" w14:textId="4C802979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62681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F7FF80E" w14:textId="18A71242" w:rsidR="001F65E7" w:rsidRPr="001F65E7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gridSpan w:val="2"/>
          </w:tcPr>
          <w:p w14:paraId="4B5C1F15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2134FC" w14:textId="77C3CE51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FA5E8C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09E0C6" w14:textId="0D4A9AB8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3200E372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7226C3F" w14:textId="02E52266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9F92F1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AD4EA2A" w14:textId="2D3E5A46" w:rsidR="001F65E7" w:rsidRPr="001F65E7" w:rsidRDefault="001F65E7" w:rsidP="001F65E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1F65E7" w:rsidRPr="001F65E7" w14:paraId="47389442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3D713E49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F65E7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C6F43B2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384E0F4" w14:textId="3BA296AF" w:rsidR="001F65E7" w:rsidRPr="001F65E7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(620)</w:t>
            </w:r>
          </w:p>
        </w:tc>
        <w:tc>
          <w:tcPr>
            <w:tcW w:w="236" w:type="dxa"/>
            <w:shd w:val="clear" w:color="auto" w:fill="auto"/>
          </w:tcPr>
          <w:p w14:paraId="6BB6A995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5994BB21" w14:textId="25A52B70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DBC086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59EDC" w14:textId="1DEFDAED" w:rsidR="001F65E7" w:rsidRPr="001F65E7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(620)</w:t>
            </w:r>
          </w:p>
        </w:tc>
        <w:tc>
          <w:tcPr>
            <w:tcW w:w="236" w:type="dxa"/>
            <w:gridSpan w:val="2"/>
          </w:tcPr>
          <w:p w14:paraId="415C3105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D15128" w14:textId="2DCEEC38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2311D1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96F782A" w14:textId="68BC875A" w:rsidR="001F65E7" w:rsidRPr="001F65E7" w:rsidRDefault="001F65E7" w:rsidP="001F65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(620)</w:t>
            </w:r>
          </w:p>
        </w:tc>
        <w:tc>
          <w:tcPr>
            <w:tcW w:w="236" w:type="dxa"/>
          </w:tcPr>
          <w:p w14:paraId="646192AF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4542F5" w14:textId="23A16D26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265C64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4B32252" w14:textId="601A13F5" w:rsidR="001F65E7" w:rsidRPr="001F65E7" w:rsidRDefault="001F65E7" w:rsidP="001F65E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1F65E7">
              <w:rPr>
                <w:rFonts w:ascii="Angsana New" w:hAnsi="Angsana New"/>
                <w:sz w:val="24"/>
                <w:szCs w:val="24"/>
              </w:rPr>
              <w:t>(620)</w:t>
            </w:r>
          </w:p>
        </w:tc>
      </w:tr>
      <w:tr w:rsidR="001F65E7" w:rsidRPr="001F65E7" w14:paraId="33A885B4" w14:textId="77777777" w:rsidTr="001F65E7">
        <w:trPr>
          <w:gridAfter w:val="1"/>
          <w:wAfter w:w="180" w:type="dxa"/>
          <w:trHeight w:val="261"/>
        </w:trPr>
        <w:tc>
          <w:tcPr>
            <w:tcW w:w="3690" w:type="dxa"/>
            <w:shd w:val="clear" w:color="auto" w:fill="auto"/>
          </w:tcPr>
          <w:p w14:paraId="609C741A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1F65E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D1EF843" w14:textId="77777777" w:rsidR="001F65E7" w:rsidRPr="001F65E7" w:rsidRDefault="001F65E7" w:rsidP="001F65E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714FB" w14:textId="0A4ED0C9" w:rsidR="001F65E7" w:rsidRPr="001F65E7" w:rsidRDefault="001F65E7" w:rsidP="001F65E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(1,619)</w:t>
            </w:r>
          </w:p>
        </w:tc>
        <w:tc>
          <w:tcPr>
            <w:tcW w:w="236" w:type="dxa"/>
            <w:shd w:val="clear" w:color="auto" w:fill="auto"/>
          </w:tcPr>
          <w:p w14:paraId="6E5CB7B9" w14:textId="77777777" w:rsidR="001F65E7" w:rsidRPr="001F65E7" w:rsidRDefault="001F65E7" w:rsidP="001F65E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12C8A" w14:textId="55F4A685" w:rsidR="001F65E7" w:rsidRPr="001F65E7" w:rsidRDefault="001F65E7" w:rsidP="001F65E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(62,500)</w:t>
            </w:r>
          </w:p>
        </w:tc>
        <w:tc>
          <w:tcPr>
            <w:tcW w:w="236" w:type="dxa"/>
            <w:shd w:val="clear" w:color="auto" w:fill="auto"/>
          </w:tcPr>
          <w:p w14:paraId="26169F8C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3899D" w14:textId="012A3823" w:rsidR="001F65E7" w:rsidRPr="001F65E7" w:rsidRDefault="001F65E7" w:rsidP="001F65E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65E7">
              <w:rPr>
                <w:rFonts w:ascii="Angsana New" w:hAnsi="Angsana New"/>
                <w:b/>
                <w:bCs/>
                <w:sz w:val="24"/>
                <w:szCs w:val="24"/>
              </w:rPr>
              <w:t>(64,119)</w:t>
            </w:r>
          </w:p>
        </w:tc>
        <w:tc>
          <w:tcPr>
            <w:tcW w:w="236" w:type="dxa"/>
            <w:gridSpan w:val="2"/>
          </w:tcPr>
          <w:p w14:paraId="35F31803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ED0BF9" w14:textId="64855EDA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F123FA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EFE0377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D7B74F" w14:textId="77777777" w:rsidR="001F65E7" w:rsidRPr="001F65E7" w:rsidRDefault="001F65E7" w:rsidP="001F65E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BA02BB1" w14:textId="77777777" w:rsidR="001F65E7" w:rsidRPr="001F65E7" w:rsidRDefault="001F65E7" w:rsidP="001F6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B8DE8C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13E7201" w14:textId="77777777" w:rsidR="001F65E7" w:rsidRPr="001F65E7" w:rsidRDefault="001F65E7" w:rsidP="001F65E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2558006" w14:textId="77777777" w:rsidR="00111F09" w:rsidRDefault="00111F09" w:rsidP="0011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D4B1717" w14:textId="50A2AF92" w:rsidR="00111F09" w:rsidRDefault="00111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4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1800"/>
        <w:gridCol w:w="236"/>
        <w:gridCol w:w="1564"/>
        <w:gridCol w:w="236"/>
        <w:gridCol w:w="1197"/>
        <w:gridCol w:w="7"/>
        <w:gridCol w:w="229"/>
        <w:gridCol w:w="7"/>
        <w:gridCol w:w="1114"/>
        <w:gridCol w:w="236"/>
        <w:gridCol w:w="1114"/>
        <w:gridCol w:w="236"/>
        <w:gridCol w:w="1114"/>
        <w:gridCol w:w="236"/>
        <w:gridCol w:w="1107"/>
        <w:gridCol w:w="7"/>
      </w:tblGrid>
      <w:tr w:rsidR="0041602A" w:rsidRPr="00F61C23" w14:paraId="2C354DD3" w14:textId="77777777" w:rsidTr="002E2C96">
        <w:trPr>
          <w:gridAfter w:val="1"/>
          <w:wAfter w:w="7" w:type="dxa"/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69F02CE" w14:textId="77777777" w:rsidR="0041602A" w:rsidRPr="00F61C23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33" w:type="dxa"/>
            <w:gridSpan w:val="15"/>
            <w:vAlign w:val="bottom"/>
          </w:tcPr>
          <w:p w14:paraId="3D3B6F9A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1602A" w:rsidRPr="00F61C23" w14:paraId="2D5C04CF" w14:textId="77777777" w:rsidTr="002E2C96">
        <w:trPr>
          <w:gridAfter w:val="1"/>
          <w:wAfter w:w="7" w:type="dxa"/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13F75A31" w14:textId="77777777" w:rsidR="0041602A" w:rsidRPr="00F61C23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33" w:type="dxa"/>
            <w:gridSpan w:val="5"/>
            <w:vAlign w:val="bottom"/>
          </w:tcPr>
          <w:p w14:paraId="134BC8AB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5D5E0ACE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8"/>
            <w:vAlign w:val="bottom"/>
          </w:tcPr>
          <w:p w14:paraId="7BD173FF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1602A" w:rsidRPr="00F61C23" w14:paraId="10264564" w14:textId="77777777" w:rsidTr="002E2C96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3E3146C0" w14:textId="77777777" w:rsidR="0041602A" w:rsidRPr="00F61C23" w:rsidRDefault="0041602A" w:rsidP="0041602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740D85" w14:textId="77777777" w:rsidR="0041602A" w:rsidRPr="00F61C23" w:rsidRDefault="0041602A" w:rsidP="0041602A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14A80B1E" w14:textId="77777777" w:rsidR="0041602A" w:rsidRPr="001912A1" w:rsidRDefault="0041602A" w:rsidP="0041602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912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16374BA9" w14:textId="0DBF31D4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912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5E498A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6382758" w14:textId="14ACAC99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912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912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A509B" w14:textId="77777777" w:rsidR="0041602A" w:rsidRPr="00F61C23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5032AE5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5914BD7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21736DF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61C23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FA0D297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07BBD2EF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61C2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B97D9D7" w14:textId="77777777" w:rsidR="0041602A" w:rsidRPr="00F61C23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B8CDDBB" w14:textId="77777777" w:rsidR="0041602A" w:rsidRPr="00F61C23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F61C2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623137F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bottom"/>
          </w:tcPr>
          <w:p w14:paraId="0AAFAA55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602A" w:rsidRPr="00F61C23" w14:paraId="423BB7DE" w14:textId="77777777" w:rsidTr="002E2C96">
        <w:trPr>
          <w:gridAfter w:val="1"/>
          <w:wAfter w:w="7" w:type="dxa"/>
          <w:trHeight w:val="261"/>
        </w:trPr>
        <w:tc>
          <w:tcPr>
            <w:tcW w:w="3780" w:type="dxa"/>
            <w:shd w:val="clear" w:color="auto" w:fill="auto"/>
          </w:tcPr>
          <w:p w14:paraId="2740BDE2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9C1558C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33" w:type="dxa"/>
            <w:gridSpan w:val="15"/>
          </w:tcPr>
          <w:p w14:paraId="08FBE2E2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1602A" w:rsidRPr="00F61C23" w14:paraId="6793E2E6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809893B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70E25E25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74296B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9DE70B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4B559A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3E2308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6D2B3E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C4DC359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4BF9E8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BF2B8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7F673DA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C72B85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DD3F12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C9606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183C7C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F61C23" w14:paraId="6289563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F748805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เงินให้กู้ยืมระยะยาวแก่กิจการร่วมค้า</w:t>
            </w:r>
          </w:p>
        </w:tc>
        <w:tc>
          <w:tcPr>
            <w:tcW w:w="236" w:type="dxa"/>
            <w:shd w:val="clear" w:color="auto" w:fill="auto"/>
          </w:tcPr>
          <w:p w14:paraId="2492E1F6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31F37269" w14:textId="77777777" w:rsidR="0041602A" w:rsidRPr="00F61C23" w:rsidRDefault="0041602A" w:rsidP="00003DA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78EA07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0B6FE1D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shd w:val="clear" w:color="auto" w:fill="auto"/>
          </w:tcPr>
          <w:p w14:paraId="773F63C4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5E3501C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gridSpan w:val="2"/>
          </w:tcPr>
          <w:p w14:paraId="0C85306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9E4D9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3447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E3756E3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  <w:tc>
          <w:tcPr>
            <w:tcW w:w="236" w:type="dxa"/>
            <w:shd w:val="clear" w:color="auto" w:fill="auto"/>
          </w:tcPr>
          <w:p w14:paraId="3C0D1663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5D209839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CAEC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848F91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</w:tr>
      <w:tr w:rsidR="0041602A" w:rsidRPr="00F61C23" w14:paraId="32ABA131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49BDCB9B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236" w:type="dxa"/>
            <w:shd w:val="clear" w:color="auto" w:fill="auto"/>
          </w:tcPr>
          <w:p w14:paraId="1138DFAA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DE934E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9E7774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08595D3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10,</w:t>
            </w: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67597957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E90FC8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10,</w:t>
            </w: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gridSpan w:val="2"/>
          </w:tcPr>
          <w:p w14:paraId="4B35E0C0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FC07A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BF8790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1DC061C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36" w:type="dxa"/>
            <w:shd w:val="clear" w:color="auto" w:fill="auto"/>
          </w:tcPr>
          <w:p w14:paraId="7873C730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0CAD699D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B9522C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7924D49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</w:tr>
      <w:tr w:rsidR="0041602A" w:rsidRPr="00F61C23" w14:paraId="083001F7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D53AD10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0E233DF8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D1002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C106B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E9DBC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  <w:shd w:val="clear" w:color="auto" w:fill="auto"/>
          </w:tcPr>
          <w:p w14:paraId="4275E600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56A63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  <w:gridSpan w:val="2"/>
          </w:tcPr>
          <w:p w14:paraId="2ACF3062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97FDFF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9BFE1B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4230C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55DDDD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02D617E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8020DE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1DBCC0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F61C23" w14:paraId="7382ED57" w14:textId="77777777" w:rsidTr="002E2C96">
        <w:trPr>
          <w:trHeight w:val="186"/>
        </w:trPr>
        <w:tc>
          <w:tcPr>
            <w:tcW w:w="3780" w:type="dxa"/>
            <w:shd w:val="clear" w:color="auto" w:fill="auto"/>
          </w:tcPr>
          <w:p w14:paraId="34C82225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D2AEDE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398B7B2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004E6D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21CD7B79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069C8F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B0FE5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41AABD3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3E6B0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B9DFB23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B83BA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D4D8D2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48ECCC0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551C122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C6B17F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F61C23" w14:paraId="17608D6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0D80C8F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7B66776D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5009A9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3874BE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7E3729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AFF553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86375A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AA45A5D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2B501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EAC65F0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6CF6B0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99FEC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88D303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13EF5C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4D26B0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1FC6" w:rsidRPr="00F61C23" w14:paraId="38BD1BD2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1F4DA9C" w14:textId="035DAAAC" w:rsidR="00F01FC6" w:rsidRPr="00F61C23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29735669" w14:textId="77777777" w:rsidR="00F01FC6" w:rsidRPr="00F61C23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8C6B56A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2A87FE" w14:textId="77777777" w:rsidR="00F01FC6" w:rsidRPr="00F61C23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CAFBEA4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31693B" w14:textId="77777777" w:rsidR="00F01FC6" w:rsidRPr="00F61C23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B9EB323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24AE9C1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F6791C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0912BE0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4CD7DC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20890" w14:textId="77777777" w:rsidR="00F01FC6" w:rsidRPr="00F61C23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80F41FE" w14:textId="77777777" w:rsidR="00F01FC6" w:rsidRPr="00F61C23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C63AAA1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0695B7E9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01FC6" w:rsidRPr="00F61C23" w14:paraId="33E515F4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6E1DD2E1" w14:textId="4E50C7FF" w:rsidR="00F01FC6" w:rsidRPr="00F61C23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7D4F1A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เฉพาะส่วนที่มี</w:t>
            </w:r>
            <w:r w:rsidRPr="007D4F1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อัตราดอกเบี้ยคงที่)</w:t>
            </w:r>
          </w:p>
        </w:tc>
        <w:tc>
          <w:tcPr>
            <w:tcW w:w="236" w:type="dxa"/>
            <w:shd w:val="clear" w:color="auto" w:fill="auto"/>
          </w:tcPr>
          <w:p w14:paraId="092FE47F" w14:textId="77777777" w:rsidR="00F01FC6" w:rsidRPr="00F61C23" w:rsidRDefault="00F01FC6" w:rsidP="00F01FC6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D5D9F33" w14:textId="365F5F35" w:rsidR="00F01FC6" w:rsidRPr="00F61C23" w:rsidRDefault="00F01FC6" w:rsidP="00F01FC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B130CE" w14:textId="77777777" w:rsidR="00F01FC6" w:rsidRPr="00F61C23" w:rsidRDefault="00F01FC6" w:rsidP="00F01FC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7AA4167" w14:textId="03D45584" w:rsidR="00F01FC6" w:rsidRPr="00F61C23" w:rsidRDefault="00F01FC6" w:rsidP="00F01FC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199BDBD8" w14:textId="77777777" w:rsidR="00F01FC6" w:rsidRPr="00F61C23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B4DB5A1" w14:textId="03E15397" w:rsidR="00F01FC6" w:rsidRPr="00F61C23" w:rsidRDefault="00F01FC6" w:rsidP="00F01FC6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gridSpan w:val="2"/>
          </w:tcPr>
          <w:p w14:paraId="3F3D91E4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12BEB5" w14:textId="765088E4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2AE84A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31E441D" w14:textId="0AA08625" w:rsidR="00F01FC6" w:rsidRPr="00F61C23" w:rsidRDefault="00F01FC6" w:rsidP="00F01FC6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  <w:tc>
          <w:tcPr>
            <w:tcW w:w="236" w:type="dxa"/>
          </w:tcPr>
          <w:p w14:paraId="3B27CF39" w14:textId="77777777" w:rsidR="00F01FC6" w:rsidRPr="00F61C23" w:rsidRDefault="00F01FC6" w:rsidP="00F01FC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458A84" w14:textId="4B4701E6" w:rsidR="00F01FC6" w:rsidRPr="00F61C23" w:rsidRDefault="00F01FC6" w:rsidP="00F01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DF9509" w14:textId="77777777" w:rsidR="00F01FC6" w:rsidRPr="00F61C23" w:rsidRDefault="00F01FC6" w:rsidP="00F01FC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365651F" w14:textId="7E20A0D4" w:rsidR="00F01FC6" w:rsidRPr="00F61C23" w:rsidRDefault="00F01FC6" w:rsidP="00F01FC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</w:tr>
      <w:tr w:rsidR="0041602A" w:rsidRPr="00F61C23" w14:paraId="49F4F95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687F440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36" w:type="dxa"/>
            <w:shd w:val="clear" w:color="auto" w:fill="auto"/>
          </w:tcPr>
          <w:p w14:paraId="58B22772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A02558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BC56E25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501F5EBA" w14:textId="77777777" w:rsidR="0041602A" w:rsidRPr="00F61C23" w:rsidRDefault="0041602A" w:rsidP="009E513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81E4E1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8366760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gridSpan w:val="2"/>
          </w:tcPr>
          <w:p w14:paraId="1A28AD5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8E7F74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BC5C5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32FF96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427EF4C6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B813769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3764B3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1F11A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1602A" w:rsidRPr="00F61C23" w14:paraId="6EF7522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560EC8B0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1035DD5C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D79C89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  <w:shd w:val="clear" w:color="auto" w:fill="auto"/>
          </w:tcPr>
          <w:p w14:paraId="44115592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80CA0AC" w14:textId="77777777" w:rsidR="0041602A" w:rsidRPr="00F61C23" w:rsidRDefault="0041602A" w:rsidP="009E513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7CD022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9868A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  <w:gridSpan w:val="2"/>
          </w:tcPr>
          <w:p w14:paraId="11BB1BFA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22CF00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003A52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0CA1B1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</w:tcPr>
          <w:p w14:paraId="047EA0F2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8F117FE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43227F8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3340D84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</w:tr>
      <w:tr w:rsidR="0041602A" w:rsidRPr="00F61C23" w14:paraId="5EBDE63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1185E4B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EE623E9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C721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(2,475)</w:t>
            </w:r>
          </w:p>
        </w:tc>
        <w:tc>
          <w:tcPr>
            <w:tcW w:w="236" w:type="dxa"/>
            <w:shd w:val="clear" w:color="auto" w:fill="auto"/>
          </w:tcPr>
          <w:p w14:paraId="78B2C5E2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E58E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27855BAE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AD9E2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(77,475)</w:t>
            </w:r>
          </w:p>
        </w:tc>
        <w:tc>
          <w:tcPr>
            <w:tcW w:w="236" w:type="dxa"/>
            <w:gridSpan w:val="2"/>
          </w:tcPr>
          <w:p w14:paraId="1B258B5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606DF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066736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65B00C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1FABB5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0AEF16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82D88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13B9ECC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1C138ED" w14:textId="1A16C69A" w:rsidR="0041602A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76CDBA5D" w14:textId="77777777" w:rsidR="0041602A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1445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1800"/>
        <w:gridCol w:w="236"/>
        <w:gridCol w:w="156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41602A" w:rsidRPr="00F61C23" w14:paraId="7DD34177" w14:textId="77777777" w:rsidTr="002E2C96">
        <w:trPr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2252594" w14:textId="77777777" w:rsidR="0041602A" w:rsidRPr="00F61C23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0440" w:type="dxa"/>
            <w:gridSpan w:val="13"/>
            <w:vAlign w:val="bottom"/>
          </w:tcPr>
          <w:p w14:paraId="061F6786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1602A" w:rsidRPr="00F61C23" w14:paraId="683BEC5E" w14:textId="77777777" w:rsidTr="002E2C96">
        <w:trPr>
          <w:trHeight w:val="261"/>
        </w:trPr>
        <w:tc>
          <w:tcPr>
            <w:tcW w:w="4016" w:type="dxa"/>
            <w:gridSpan w:val="2"/>
            <w:shd w:val="clear" w:color="auto" w:fill="auto"/>
            <w:vAlign w:val="bottom"/>
          </w:tcPr>
          <w:p w14:paraId="2C835E81" w14:textId="77777777" w:rsidR="0041602A" w:rsidRPr="00F61C23" w:rsidRDefault="0041602A" w:rsidP="00185277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46CD4079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B2F31FB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6C9D43B8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1602A" w:rsidRPr="00F61C23" w14:paraId="424F85EA" w14:textId="77777777" w:rsidTr="002E2C96">
        <w:trPr>
          <w:trHeight w:val="261"/>
        </w:trPr>
        <w:tc>
          <w:tcPr>
            <w:tcW w:w="3780" w:type="dxa"/>
            <w:shd w:val="clear" w:color="auto" w:fill="auto"/>
            <w:vAlign w:val="bottom"/>
          </w:tcPr>
          <w:p w14:paraId="5DE7BC2C" w14:textId="77777777" w:rsidR="0041602A" w:rsidRPr="00F61C23" w:rsidRDefault="0041602A" w:rsidP="0041602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ABEA6" w14:textId="77777777" w:rsidR="0041602A" w:rsidRPr="00F61C23" w:rsidRDefault="0041602A" w:rsidP="0041602A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09E5777F" w14:textId="77777777" w:rsidR="0041602A" w:rsidRPr="001912A1" w:rsidRDefault="0041602A" w:rsidP="0041602A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912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68E0B7E6" w14:textId="4325FB8F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1912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FFBEB58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E803AF3" w14:textId="13FF63EE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912A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1912A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26E05" w14:textId="77777777" w:rsidR="0041602A" w:rsidRPr="00F61C23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238550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4BE438C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2324ADE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61C23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E6F0DE7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5751615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61C2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7DD0231" w14:textId="77777777" w:rsidR="0041602A" w:rsidRPr="00F61C23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44A9CE1E" w14:textId="77777777" w:rsidR="0041602A" w:rsidRPr="00F61C23" w:rsidRDefault="0041602A" w:rsidP="0041602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F61C2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1553734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D33ABB7" w14:textId="77777777" w:rsidR="0041602A" w:rsidRPr="00F61C23" w:rsidRDefault="0041602A" w:rsidP="004160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1602A" w:rsidRPr="00F61C23" w14:paraId="02165A4F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FD1345A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7D25270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0440" w:type="dxa"/>
            <w:gridSpan w:val="13"/>
          </w:tcPr>
          <w:p w14:paraId="7AB16255" w14:textId="77777777" w:rsidR="0041602A" w:rsidRPr="00F61C23" w:rsidRDefault="0041602A" w:rsidP="0018527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1602A" w:rsidRPr="00F61C23" w14:paraId="1F5243B6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E932CE4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5F2DF667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0152BA8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CA1F69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E23E799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789F77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88A6BA0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4FB95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A85D468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329483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5E7853C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340D88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F7F25F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1A09CA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4F67E2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BE63A5" w14:paraId="787A104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31FC50AB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ร่วมค้า</w:t>
            </w:r>
          </w:p>
        </w:tc>
        <w:tc>
          <w:tcPr>
            <w:tcW w:w="236" w:type="dxa"/>
            <w:shd w:val="clear" w:color="auto" w:fill="auto"/>
          </w:tcPr>
          <w:p w14:paraId="37AF88C3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800" w:type="dxa"/>
            <w:shd w:val="clear" w:color="auto" w:fill="auto"/>
          </w:tcPr>
          <w:p w14:paraId="641E761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A5DEC5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19601A2A" w14:textId="77777777" w:rsidR="0041602A" w:rsidRPr="00F61C23" w:rsidRDefault="0041602A" w:rsidP="00584E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shd w:val="clear" w:color="auto" w:fill="auto"/>
          </w:tcPr>
          <w:p w14:paraId="16D874A2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8FF273F" w14:textId="77777777" w:rsidR="0041602A" w:rsidRPr="00BE63A5" w:rsidRDefault="0041602A" w:rsidP="00584EC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</w:tcPr>
          <w:p w14:paraId="3F915ECC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6EE99D1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8FBB5F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713FA31" w14:textId="77777777" w:rsidR="0041602A" w:rsidRPr="00BE63A5" w:rsidRDefault="0041602A" w:rsidP="00584EC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  <w:tc>
          <w:tcPr>
            <w:tcW w:w="236" w:type="dxa"/>
            <w:shd w:val="clear" w:color="auto" w:fill="auto"/>
          </w:tcPr>
          <w:p w14:paraId="2471D2A4" w14:textId="77777777" w:rsidR="0041602A" w:rsidRPr="00BE63A5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DAA90D4" w14:textId="77777777" w:rsidR="0041602A" w:rsidRPr="00BE63A5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82F825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2768931" w14:textId="77777777" w:rsidR="0041602A" w:rsidRPr="00BE63A5" w:rsidRDefault="0041602A" w:rsidP="00584E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</w:tr>
      <w:tr w:rsidR="0041602A" w:rsidRPr="00BE63A5" w14:paraId="72AD6CF4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7DCED704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236" w:type="dxa"/>
            <w:shd w:val="clear" w:color="auto" w:fill="auto"/>
          </w:tcPr>
          <w:p w14:paraId="031BBE40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A5E5239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853EA8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5C19DBA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10,</w:t>
            </w: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4FCCDB96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110DC5E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10,</w:t>
            </w:r>
            <w:r w:rsidRPr="00BE63A5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</w:tcPr>
          <w:p w14:paraId="7EE2B193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9C353C8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71FCF1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10188DB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36" w:type="dxa"/>
            <w:shd w:val="clear" w:color="auto" w:fill="auto"/>
          </w:tcPr>
          <w:p w14:paraId="62EC3B8F" w14:textId="77777777" w:rsidR="0041602A" w:rsidRPr="00BE63A5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B5BC7C" w14:textId="77777777" w:rsidR="0041602A" w:rsidRPr="00BE63A5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CAB3A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F11A32A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</w:tr>
      <w:tr w:rsidR="0041602A" w:rsidRPr="00BE63A5" w14:paraId="26A1693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239BFA9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C7A62F9" w14:textId="77777777" w:rsidR="0041602A" w:rsidRPr="00F61C23" w:rsidRDefault="0041602A" w:rsidP="00185277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E33ED9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2E591A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721D0A8A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84,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5F2A5701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6589967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</w:tcPr>
          <w:p w14:paraId="4001EEAB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52DDF7A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E31E7D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03159315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B82EDE" w14:textId="77777777" w:rsidR="0041602A" w:rsidRPr="00BE63A5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EAFB3A" w14:textId="77777777" w:rsidR="0041602A" w:rsidRPr="00BE63A5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B4C54C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01DDA9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1602A" w:rsidRPr="00BE63A5" w14:paraId="56BFB4C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94D83F9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CCB502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4148E77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4E5977B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16F100D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B9B93B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E03DBB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108F5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57B541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D13E60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852D8D1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54B227" w14:textId="77777777" w:rsidR="0041602A" w:rsidRPr="00BE63A5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5434F1E" w14:textId="77777777" w:rsidR="0041602A" w:rsidRPr="00BE63A5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23F20A5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AD41F41" w14:textId="77777777" w:rsidR="0041602A" w:rsidRPr="00BE63A5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1602A" w:rsidRPr="00F61C23" w14:paraId="41D43B1A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38686DE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2AF0A6F3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D4189D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65328CD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3F50EC7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8C0FE2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E4A2099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D1831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C9E1C30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8AC1E6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E171B66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830AEC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46C4BE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6920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04CEAB1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37A62" w:rsidRPr="006F7C41" w14:paraId="77165AD8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31545E89" w14:textId="327CA260" w:rsidR="00137A62" w:rsidRPr="00F61C23" w:rsidRDefault="00137A62" w:rsidP="00137A62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CBB8D4E" w14:textId="77777777" w:rsidR="00137A62" w:rsidRPr="00F61C23" w:rsidRDefault="00137A62" w:rsidP="00137A6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28B385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7BA20D" w14:textId="77777777" w:rsidR="00137A62" w:rsidRPr="00F61C23" w:rsidRDefault="00137A62" w:rsidP="00137A6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804910F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3DB91A" w14:textId="77777777" w:rsidR="00137A62" w:rsidRPr="00F61C23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4F2ED51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871239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6D2C75C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36E62B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28DFFB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256A70" w14:textId="77777777" w:rsidR="00137A62" w:rsidRPr="00F61C23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D7124C1" w14:textId="77777777" w:rsidR="00137A62" w:rsidRPr="00F61C23" w:rsidRDefault="00137A62" w:rsidP="0013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9BC054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A2E238B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7A62" w:rsidRPr="006F7C41" w14:paraId="75393A21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05EC3422" w14:textId="028A31C1" w:rsidR="00137A62" w:rsidRPr="00F61C23" w:rsidRDefault="00137A62" w:rsidP="00137A62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  </w:t>
            </w:r>
            <w:r w:rsidRPr="007D4F1A">
              <w:rPr>
                <w:rFonts w:ascii="Angsana New" w:hAnsi="Angsana New"/>
                <w:sz w:val="24"/>
                <w:szCs w:val="24"/>
                <w:lang w:val="en-GB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เฉพาะส่วนที่มี</w:t>
            </w:r>
            <w:r w:rsidRPr="007D4F1A">
              <w:rPr>
                <w:rFonts w:ascii="Angsana New" w:hAnsi="Angsana New"/>
                <w:sz w:val="24"/>
                <w:szCs w:val="24"/>
                <w:cs/>
                <w:lang w:val="en-GB"/>
              </w:rPr>
              <w:t>อัตราดอกเบี้ยคงที่)</w:t>
            </w:r>
          </w:p>
        </w:tc>
        <w:tc>
          <w:tcPr>
            <w:tcW w:w="236" w:type="dxa"/>
            <w:shd w:val="clear" w:color="auto" w:fill="auto"/>
          </w:tcPr>
          <w:p w14:paraId="5198AE1A" w14:textId="77777777" w:rsidR="00137A62" w:rsidRPr="00F61C23" w:rsidRDefault="00137A62" w:rsidP="00137A6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C0CA9" w14:textId="092E9D87" w:rsidR="00137A62" w:rsidRPr="00F61C23" w:rsidRDefault="00137A62" w:rsidP="00137A6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5E9AD8" w14:textId="77777777" w:rsidR="00137A62" w:rsidRPr="00F61C23" w:rsidRDefault="00137A62" w:rsidP="00137A6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47671614" w14:textId="5C5DF784" w:rsidR="00137A62" w:rsidRPr="00F61C23" w:rsidRDefault="00137A62" w:rsidP="00137A6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58C6CD4A" w14:textId="77777777" w:rsidR="00137A62" w:rsidRPr="00F61C23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DBE696C" w14:textId="1BED7AFE" w:rsidR="00137A62" w:rsidRPr="00F61C23" w:rsidRDefault="00137A62" w:rsidP="00137A6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</w:tcPr>
          <w:p w14:paraId="6CDF3065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507C91" w14:textId="0094154E" w:rsidR="00137A62" w:rsidRPr="00F61C23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C7937B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6719021" w14:textId="4C01F933" w:rsidR="00137A62" w:rsidRPr="006F7C41" w:rsidRDefault="00137A62" w:rsidP="00137A6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  <w:tc>
          <w:tcPr>
            <w:tcW w:w="236" w:type="dxa"/>
          </w:tcPr>
          <w:p w14:paraId="1DB30F8B" w14:textId="77777777" w:rsidR="00137A62" w:rsidRPr="00F61C23" w:rsidRDefault="00137A62" w:rsidP="00137A6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967FAE5" w14:textId="02C1E549" w:rsidR="00137A62" w:rsidRPr="00F61C23" w:rsidRDefault="00137A62" w:rsidP="0013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111443" w14:textId="77777777" w:rsidR="00137A62" w:rsidRPr="00F61C23" w:rsidRDefault="00137A62" w:rsidP="00137A6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B430591" w14:textId="6385D299" w:rsidR="00137A62" w:rsidRPr="006F7C41" w:rsidRDefault="00137A62" w:rsidP="00137A6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</w:tr>
      <w:tr w:rsidR="0041602A" w:rsidRPr="006F7C41" w14:paraId="3D1630BB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2F77F582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236" w:type="dxa"/>
            <w:shd w:val="clear" w:color="auto" w:fill="auto"/>
          </w:tcPr>
          <w:p w14:paraId="281236E6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DD0D1A5" w14:textId="77777777" w:rsidR="0041602A" w:rsidRPr="00F61C23" w:rsidRDefault="0041602A" w:rsidP="00584EC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2F079AB5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51C6DD95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2F7013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7EB65A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3CA7FFA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4077BCB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24D13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57B2D34" w14:textId="77777777" w:rsidR="0041602A" w:rsidRPr="006F7C41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41821868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6EF1291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A814C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731D070" w14:textId="77777777" w:rsidR="0041602A" w:rsidRPr="006F7C41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1602A" w:rsidRPr="006F7C41" w14:paraId="07EE7763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175839D2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2EAEF67F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9332B60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  <w:shd w:val="clear" w:color="auto" w:fill="auto"/>
          </w:tcPr>
          <w:p w14:paraId="0B13AF0F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D2F9A3C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3CA3B8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F61C554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</w:tcPr>
          <w:p w14:paraId="34DBE82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366FD2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0BD10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D601653" w14:textId="77777777" w:rsidR="0041602A" w:rsidRPr="006F7C41" w:rsidRDefault="0041602A" w:rsidP="0018527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</w:tcPr>
          <w:p w14:paraId="7A453AE0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CF0A394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C03683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6F81FF2" w14:textId="77777777" w:rsidR="0041602A" w:rsidRPr="006F7C41" w:rsidRDefault="0041602A" w:rsidP="0018527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</w:tr>
      <w:tr w:rsidR="0041602A" w:rsidRPr="00F61C23" w14:paraId="1B78D6EC" w14:textId="77777777" w:rsidTr="002E2C96">
        <w:trPr>
          <w:trHeight w:val="261"/>
        </w:trPr>
        <w:tc>
          <w:tcPr>
            <w:tcW w:w="3780" w:type="dxa"/>
            <w:shd w:val="clear" w:color="auto" w:fill="auto"/>
          </w:tcPr>
          <w:p w14:paraId="6266B6BA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97CEC64" w14:textId="77777777" w:rsidR="0041602A" w:rsidRPr="00F61C23" w:rsidRDefault="0041602A" w:rsidP="00185277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5849A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(1,900)</w:t>
            </w:r>
          </w:p>
        </w:tc>
        <w:tc>
          <w:tcPr>
            <w:tcW w:w="236" w:type="dxa"/>
            <w:shd w:val="clear" w:color="auto" w:fill="auto"/>
          </w:tcPr>
          <w:p w14:paraId="653D04B3" w14:textId="77777777" w:rsidR="0041602A" w:rsidRPr="00F61C23" w:rsidRDefault="0041602A" w:rsidP="0018527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A316C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6376F9BD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B17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(76,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00)</w:t>
            </w:r>
          </w:p>
        </w:tc>
        <w:tc>
          <w:tcPr>
            <w:tcW w:w="236" w:type="dxa"/>
          </w:tcPr>
          <w:p w14:paraId="4C4B6C9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492CC62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B77D0F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045576E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37EC87" w14:textId="77777777" w:rsidR="0041602A" w:rsidRPr="00F61C23" w:rsidRDefault="0041602A" w:rsidP="0018527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79E184" w14:textId="77777777" w:rsidR="0041602A" w:rsidRPr="00F61C23" w:rsidRDefault="0041602A" w:rsidP="00185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D6324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F611BEC" w14:textId="77777777" w:rsidR="0041602A" w:rsidRPr="00F61C23" w:rsidRDefault="0041602A" w:rsidP="0018527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69B4BA29" w14:textId="5556B6CC" w:rsidR="0041602A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AAF8C45" w14:textId="77777777" w:rsidR="0041602A" w:rsidRPr="00ED5F21" w:rsidRDefault="004160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246D7A1" w14:textId="10990FA5" w:rsidR="00ED5F21" w:rsidRDefault="00ED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ED5F21" w:rsidSect="00ED6B0D">
          <w:headerReference w:type="default" r:id="rId20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6A3EE53" w14:textId="6D0E4DAA" w:rsidR="00A34F60" w:rsidRPr="00851F07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51F07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 xml:space="preserve">มูลค่ายุติธรรมของสินทรัพย์และหนี้สินทางการเงิน </w:t>
      </w:r>
    </w:p>
    <w:p w14:paraId="49FAC53C" w14:textId="77777777" w:rsidR="00A34F60" w:rsidRPr="00C01896" w:rsidRDefault="00A34F60" w:rsidP="00A34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  <w:cs/>
        </w:rPr>
      </w:pPr>
    </w:p>
    <w:p w14:paraId="346D7BE5" w14:textId="341A239B" w:rsidR="0065127C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6736C5A6" w14:textId="77777777" w:rsidR="0065127C" w:rsidRPr="00C01896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p w14:paraId="3B4959C1" w14:textId="2117126C" w:rsidR="0065127C" w:rsidRDefault="0065127C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>ใน</w:t>
      </w:r>
      <w:r w:rsidRPr="00EE0753">
        <w:rPr>
          <w:rFonts w:ascii="Angsana New" w:hAnsi="Angsana New"/>
          <w:b/>
          <w:sz w:val="30"/>
          <w:szCs w:val="30"/>
          <w:cs/>
        </w:rPr>
        <w:t>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03B4C" w:rsidRPr="00503B4C">
        <w:rPr>
          <w:rFonts w:ascii="Angsana New" w:hAnsi="Angsana New"/>
          <w:b/>
          <w:sz w:val="30"/>
          <w:szCs w:val="30"/>
          <w:cs/>
        </w:rPr>
        <w:t xml:space="preserve">              </w:t>
      </w:r>
      <w:r w:rsidRPr="00EE0753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415553D" w14:textId="77777777" w:rsidR="00555EFF" w:rsidRPr="00C01896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p w14:paraId="33D940CF" w14:textId="77777777" w:rsidR="00E23815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มูลค่ายุติธรรมของหนี้สินภายใต้สัญญาเช่าเป็นมูลค่าที่ใกล้เคียงกับมูลค่าตามบัญชี เนื่องจากอัตราดอกเบี้ยต</w:t>
      </w:r>
      <w:r>
        <w:rPr>
          <w:rFonts w:ascii="Angsana New" w:hAnsi="Angsana New"/>
          <w:b/>
          <w:sz w:val="30"/>
          <w:szCs w:val="30"/>
          <w:cs/>
        </w:rPr>
        <w:t>ามสัญญาใกล้เคียงกับอัตรา</w:t>
      </w:r>
      <w:r w:rsidRPr="00EE0753">
        <w:rPr>
          <w:rFonts w:ascii="Angsana New" w:hAnsi="Angsana New"/>
          <w:b/>
          <w:sz w:val="30"/>
          <w:szCs w:val="30"/>
          <w:cs/>
        </w:rPr>
        <w:t>ตลาด</w:t>
      </w:r>
    </w:p>
    <w:p w14:paraId="52C40428" w14:textId="77777777" w:rsidR="00E23815" w:rsidRPr="00C01896" w:rsidRDefault="00E23815" w:rsidP="00E238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p w14:paraId="1B98F945" w14:textId="2780141E" w:rsidR="00555EFF" w:rsidRPr="00555EFF" w:rsidRDefault="00555EFF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555EFF">
        <w:rPr>
          <w:rFonts w:ascii="Angsana New" w:hAnsi="Angsana New" w:hint="cs"/>
          <w:b/>
          <w:sz w:val="30"/>
          <w:szCs w:val="30"/>
          <w:cs/>
        </w:rPr>
        <w:t>มูลค่ายุติธรรมระ</w:t>
      </w:r>
      <w:r>
        <w:rPr>
          <w:rFonts w:ascii="Angsana New" w:hAnsi="Angsana New" w:hint="cs"/>
          <w:b/>
          <w:sz w:val="30"/>
          <w:szCs w:val="30"/>
          <w:cs/>
        </w:rPr>
        <w:t>ดั</w:t>
      </w:r>
      <w:r w:rsidRPr="00555EFF">
        <w:rPr>
          <w:rFonts w:ascii="Angsana New" w:hAnsi="Angsana New" w:hint="cs"/>
          <w:b/>
          <w:sz w:val="30"/>
          <w:szCs w:val="30"/>
          <w:cs/>
        </w:rPr>
        <w:t xml:space="preserve">บ </w:t>
      </w:r>
      <w:r w:rsidRPr="007F5E5A">
        <w:rPr>
          <w:rFonts w:ascii="Angsana New" w:hAnsi="Angsana New"/>
          <w:bCs/>
          <w:sz w:val="30"/>
          <w:szCs w:val="30"/>
        </w:rPr>
        <w:t>2</w:t>
      </w:r>
      <w:r w:rsidR="00281CAD" w:rsidRPr="00281CAD">
        <w:rPr>
          <w:rFonts w:ascii="Angsana New" w:hAnsi="Angsana New"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05A7FC7" w14:textId="2AE4AB78" w:rsidR="00C02B95" w:rsidRPr="00C01896" w:rsidRDefault="00C02B95" w:rsidP="00651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p w14:paraId="6FF0B2DC" w14:textId="77777777" w:rsidR="00FF30DF" w:rsidRPr="00C05E09" w:rsidRDefault="00BF37A4" w:rsidP="00B221D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05E09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C05E09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2"/>
      <w:r w:rsidR="0051442E" w:rsidRPr="00C05E09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000A97DD" w14:textId="77777777" w:rsidR="00BD602B" w:rsidRPr="00892EDF" w:rsidRDefault="00BD602B" w:rsidP="00BD602B">
      <w:pPr>
        <w:spacing w:line="240" w:lineRule="auto"/>
        <w:rPr>
          <w:sz w:val="2"/>
          <w:szCs w:val="2"/>
        </w:rPr>
      </w:pPr>
    </w:p>
    <w:p w14:paraId="3170A92A" w14:textId="6B6C9796" w:rsidR="00A9387A" w:rsidRPr="00C01896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664D13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25B4C1D1" w:rsidR="00664D13" w:rsidRPr="00664D13" w:rsidRDefault="00664D13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61E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81CAD" w:rsidRPr="00281C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1E1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61E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C76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664D1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81CAD" w:rsidRPr="00281C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664D1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664D1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5D2336" w14:textId="7C978E10" w:rsidR="00664D13" w:rsidRPr="00664D1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64D13" w:rsidRPr="00664D13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664D13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664D13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4D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D521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64D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36876" w:rsidRPr="00664D13" w14:paraId="00118C9E" w14:textId="77777777" w:rsidTr="006D108A">
        <w:tc>
          <w:tcPr>
            <w:tcW w:w="3106" w:type="pct"/>
          </w:tcPr>
          <w:p w14:paraId="5EBA995D" w14:textId="7756D61C" w:rsidR="00536876" w:rsidRPr="00664D13" w:rsidRDefault="00536876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64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74" w:type="pct"/>
          </w:tcPr>
          <w:p w14:paraId="379A5BA1" w14:textId="77777777" w:rsidR="00536876" w:rsidRPr="00664D13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</w:tcPr>
          <w:p w14:paraId="37B9F6F9" w14:textId="77777777" w:rsidR="00536876" w:rsidRPr="00664D13" w:rsidRDefault="00536876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74446CDF" w14:textId="77777777" w:rsidR="00536876" w:rsidRPr="00664D13" w:rsidRDefault="00536876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452B" w:rsidRPr="00664D13" w14:paraId="19FF40BD" w14:textId="77777777" w:rsidTr="006D108A">
        <w:tc>
          <w:tcPr>
            <w:tcW w:w="3106" w:type="pct"/>
          </w:tcPr>
          <w:p w14:paraId="2A096DF1" w14:textId="3F6F2DA6" w:rsidR="00EF452B" w:rsidRPr="00664D1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2D4">
              <w:rPr>
                <w:rFonts w:asciiTheme="majorBidi" w:hAnsiTheme="majorBidi"/>
                <w:sz w:val="30"/>
                <w:szCs w:val="30"/>
                <w:cs/>
              </w:rPr>
              <w:t>สัญญาก่อสร้างแผงโซลาร์บนหลังคา</w:t>
            </w:r>
          </w:p>
        </w:tc>
        <w:tc>
          <w:tcPr>
            <w:tcW w:w="874" w:type="pct"/>
          </w:tcPr>
          <w:p w14:paraId="46CB72C9" w14:textId="5B35F14A" w:rsidR="00EF452B" w:rsidRPr="00664D13" w:rsidRDefault="00302738" w:rsidP="000D1E93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1,765,529</w:t>
            </w:r>
          </w:p>
        </w:tc>
        <w:tc>
          <w:tcPr>
            <w:tcW w:w="130" w:type="pct"/>
          </w:tcPr>
          <w:p w14:paraId="05FF551D" w14:textId="77777777" w:rsidR="00EF452B" w:rsidRPr="00664D13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2F70EB4A" w14:textId="74F06EFC" w:rsidR="00EF452B" w:rsidRPr="00664D13" w:rsidRDefault="00302738" w:rsidP="0030273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1,731,001</w:t>
            </w:r>
          </w:p>
        </w:tc>
      </w:tr>
      <w:tr w:rsidR="006D14E8" w:rsidRPr="00664D13" w14:paraId="1E74776F" w14:textId="77777777" w:rsidTr="006D108A">
        <w:tc>
          <w:tcPr>
            <w:tcW w:w="3106" w:type="pct"/>
          </w:tcPr>
          <w:p w14:paraId="4E92345F" w14:textId="2B4496F9" w:rsidR="006D14E8" w:rsidRPr="007322D4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664D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18227BDA" w:rsidR="006D14E8" w:rsidRPr="00664D13" w:rsidRDefault="00E3700C" w:rsidP="006D14E8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700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384,705</w:t>
            </w:r>
          </w:p>
        </w:tc>
        <w:tc>
          <w:tcPr>
            <w:tcW w:w="130" w:type="pct"/>
          </w:tcPr>
          <w:p w14:paraId="6510EFA0" w14:textId="77777777" w:rsidR="006D14E8" w:rsidRPr="00664D13" w:rsidRDefault="006D14E8" w:rsidP="006D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55C5C070" w14:textId="2AA1FE9D" w:rsidR="006D14E8" w:rsidRPr="00664D13" w:rsidRDefault="00A02D36" w:rsidP="006D14E8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291,807</w:t>
            </w:r>
          </w:p>
        </w:tc>
      </w:tr>
      <w:tr w:rsidR="00EF452B" w:rsidRPr="00664D13" w14:paraId="30EB47D3" w14:textId="77777777" w:rsidTr="006D108A">
        <w:tc>
          <w:tcPr>
            <w:tcW w:w="3106" w:type="pct"/>
          </w:tcPr>
          <w:p w14:paraId="3B3A18F9" w14:textId="4A6868BE" w:rsidR="00EF452B" w:rsidRPr="00664D1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D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0F46A762" w:rsidR="00EF452B" w:rsidRPr="00C945C7" w:rsidRDefault="00384EE1" w:rsidP="00EF452B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84EE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84</w:t>
            </w:r>
            <w:r w:rsidR="00C945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B6F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130" w:type="pct"/>
          </w:tcPr>
          <w:p w14:paraId="376177A2" w14:textId="77777777" w:rsidR="00EF452B" w:rsidRPr="00664D13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</w:tcPr>
          <w:p w14:paraId="313748A9" w14:textId="442948DF" w:rsidR="00EF452B" w:rsidRPr="00664D13" w:rsidRDefault="00C945C7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</w:t>
            </w:r>
            <w:r w:rsidR="00CB6F8D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EF452B" w:rsidRPr="00664D13" w14:paraId="50B14F3B" w14:textId="77777777" w:rsidTr="006D108A">
        <w:tc>
          <w:tcPr>
            <w:tcW w:w="3106" w:type="pct"/>
          </w:tcPr>
          <w:p w14:paraId="3D02BC7D" w14:textId="3F9AA21E" w:rsidR="00EF452B" w:rsidRPr="00664D1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สัญญาใช้ประโยชน์พื้นที่</w:t>
            </w:r>
          </w:p>
        </w:tc>
        <w:tc>
          <w:tcPr>
            <w:tcW w:w="874" w:type="pct"/>
            <w:shd w:val="clear" w:color="auto" w:fill="auto"/>
          </w:tcPr>
          <w:p w14:paraId="2D05E632" w14:textId="69309BA7" w:rsidR="00EF452B" w:rsidRPr="00E82C57" w:rsidRDefault="00665379" w:rsidP="00EF452B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12,302</w:t>
            </w:r>
          </w:p>
        </w:tc>
        <w:tc>
          <w:tcPr>
            <w:tcW w:w="130" w:type="pct"/>
            <w:shd w:val="clear" w:color="auto" w:fill="auto"/>
          </w:tcPr>
          <w:p w14:paraId="565CDD63" w14:textId="77777777" w:rsidR="00EF452B" w:rsidRPr="00E82C57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90" w:type="pct"/>
            <w:shd w:val="clear" w:color="auto" w:fill="auto"/>
          </w:tcPr>
          <w:p w14:paraId="43A5F4E8" w14:textId="0FA5B8DF" w:rsidR="00EF452B" w:rsidRPr="00E82C57" w:rsidRDefault="00665379" w:rsidP="000D1E93">
            <w:pPr>
              <w:pStyle w:val="acctfourfigures"/>
              <w:tabs>
                <w:tab w:val="clear" w:pos="765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3,98</w:t>
            </w:r>
            <w:r w:rsidR="00CB6F8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F452B" w:rsidRPr="00664D13" w14:paraId="50D50827" w14:textId="77777777" w:rsidTr="006D108A">
        <w:tc>
          <w:tcPr>
            <w:tcW w:w="3106" w:type="pct"/>
          </w:tcPr>
          <w:p w14:paraId="30CFC79B" w14:textId="5434B87E" w:rsidR="00EF452B" w:rsidRPr="00664D1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7A4C4894" w:rsidR="00EF452B" w:rsidRDefault="009A74E9" w:rsidP="00EF452B">
            <w:pPr>
              <w:pStyle w:val="acctfourfigures"/>
              <w:tabs>
                <w:tab w:val="clear" w:pos="765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6537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30" w:type="pct"/>
          </w:tcPr>
          <w:p w14:paraId="043F85F7" w14:textId="77777777" w:rsidR="00EF452B" w:rsidRPr="00664D13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402F747" w14:textId="490E733B" w:rsidR="00EF452B" w:rsidRDefault="00665379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CB6F8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B6F8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F452B" w:rsidRPr="00664D13" w14:paraId="35CFED2A" w14:textId="77777777" w:rsidTr="006D108A">
        <w:tc>
          <w:tcPr>
            <w:tcW w:w="3106" w:type="pct"/>
          </w:tcPr>
          <w:p w14:paraId="7B6B4FEC" w14:textId="77777777" w:rsidR="00EF452B" w:rsidRPr="00664D13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18FD24C5" w:rsidR="00EF452B" w:rsidRPr="00664D13" w:rsidRDefault="00302738" w:rsidP="00EF452B">
            <w:pPr>
              <w:pStyle w:val="acctfourfigures"/>
              <w:tabs>
                <w:tab w:val="clear" w:pos="765"/>
              </w:tabs>
              <w:spacing w:line="240" w:lineRule="auto"/>
              <w:ind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E37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370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664D13" w:rsidRDefault="00EF452B" w:rsidP="00EF4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22F28499" w:rsidR="00EF452B" w:rsidRPr="00664D13" w:rsidRDefault="00302738" w:rsidP="000D1E93">
            <w:pPr>
              <w:pStyle w:val="acctfourfigures"/>
              <w:tabs>
                <w:tab w:val="clear" w:pos="765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A02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02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</w:tr>
    </w:tbl>
    <w:p w14:paraId="40005758" w14:textId="3CC21DF5" w:rsidR="00C01896" w:rsidRDefault="00C01896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7E040CBA" w14:textId="7C693BC5" w:rsidR="00E3700C" w:rsidRDefault="00E3700C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6C26ECAD" w14:textId="2C528948" w:rsidR="00E3700C" w:rsidRDefault="00E3700C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7569604D" w14:textId="66A05F4F" w:rsidR="00E3700C" w:rsidRDefault="00E3700C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317544EC" w14:textId="7AE1E8CC" w:rsidR="00E3700C" w:rsidRDefault="00E3700C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47ACDCDC" w14:textId="77777777" w:rsidR="00E3700C" w:rsidRPr="00C01896" w:rsidRDefault="00E3700C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37BC9EFC" w14:textId="45D5F919" w:rsidR="00F06B11" w:rsidRDefault="00F06B11" w:rsidP="00B221D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คดีฟ้องร้อง</w:t>
      </w:r>
    </w:p>
    <w:p w14:paraId="03BE0EC5" w14:textId="52D61844" w:rsidR="00F06B11" w:rsidRDefault="00F06B11" w:rsidP="00F0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04462B3F" w14:textId="6DA18B6B" w:rsidR="00100D7B" w:rsidRPr="00805061" w:rsidRDefault="002825E7" w:rsidP="008050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2825E7">
        <w:rPr>
          <w:rFonts w:ascii="Angsana New" w:hAnsi="Angsana New" w:hint="cs"/>
          <w:sz w:val="30"/>
          <w:szCs w:val="30"/>
          <w:cs/>
          <w:lang w:val="en-GB"/>
        </w:rPr>
        <w:t xml:space="preserve">ในปี </w:t>
      </w:r>
      <w:r w:rsidRPr="002825E7">
        <w:rPr>
          <w:rFonts w:ascii="Angsana New" w:hAnsi="Angsana New"/>
          <w:sz w:val="30"/>
          <w:szCs w:val="30"/>
          <w:lang w:val="en-GB"/>
        </w:rPr>
        <w:t xml:space="preserve">2562 </w:t>
      </w:r>
      <w:r w:rsidRPr="002825E7">
        <w:rPr>
          <w:rFonts w:ascii="Angsana New" w:hAnsi="Angsana New" w:hint="cs"/>
          <w:sz w:val="30"/>
          <w:szCs w:val="30"/>
          <w:cs/>
          <w:lang w:val="en-GB"/>
        </w:rPr>
        <w:t>บริษัทได้ยื่นคำร้องต่อคณะอณุญาโตตุลาการให้ตัดสินข้อพิพาทระหว่างบริษัทและบริษัท อีโค่ โอเรียนท์ รีซอสเซส (ประเทศไทย) จำกัด (</w:t>
      </w:r>
      <w:r w:rsidRPr="002825E7">
        <w:rPr>
          <w:rFonts w:ascii="Angsana New" w:hAnsi="Angsana New"/>
          <w:sz w:val="30"/>
          <w:szCs w:val="30"/>
          <w:lang w:val="en-GB"/>
        </w:rPr>
        <w:t>“ECOR”</w:t>
      </w:r>
      <w:r w:rsidRPr="002825E7">
        <w:rPr>
          <w:rFonts w:ascii="Angsana New" w:hAnsi="Angsana New" w:hint="cs"/>
          <w:sz w:val="30"/>
          <w:szCs w:val="30"/>
          <w:cs/>
          <w:lang w:val="en-GB"/>
        </w:rPr>
        <w:t xml:space="preserve">) </w:t>
      </w:r>
      <w:r w:rsidR="00805061"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2825E7">
        <w:rPr>
          <w:rFonts w:ascii="Angsana New" w:hAnsi="Angsana New" w:hint="cs"/>
          <w:sz w:val="30"/>
          <w:szCs w:val="30"/>
          <w:cs/>
          <w:lang w:val="en-GB"/>
        </w:rPr>
        <w:t xml:space="preserve">กรณีที่ </w:t>
      </w:r>
      <w:r w:rsidRPr="002825E7">
        <w:rPr>
          <w:rFonts w:ascii="Angsana New" w:hAnsi="Angsana New"/>
          <w:sz w:val="30"/>
          <w:szCs w:val="30"/>
          <w:lang w:val="en-GB"/>
        </w:rPr>
        <w:t xml:space="preserve">ECOR </w:t>
      </w:r>
      <w:r w:rsidRPr="002825E7">
        <w:rPr>
          <w:rFonts w:ascii="Angsana New" w:hAnsi="Angsana New" w:hint="cs"/>
          <w:sz w:val="30"/>
          <w:szCs w:val="30"/>
          <w:cs/>
          <w:lang w:val="en-GB"/>
        </w:rPr>
        <w:t xml:space="preserve">ผิดสัญญาซื้อขายก๊าซธรรมชาติ เนื่องจาก </w:t>
      </w:r>
      <w:r w:rsidRPr="002825E7">
        <w:rPr>
          <w:rFonts w:ascii="Angsana New" w:hAnsi="Angsana New"/>
          <w:sz w:val="30"/>
          <w:szCs w:val="30"/>
          <w:lang w:val="en-GB"/>
        </w:rPr>
        <w:t xml:space="preserve">ECOR </w:t>
      </w:r>
      <w:r w:rsidR="00ED09A0">
        <w:rPr>
          <w:rFonts w:ascii="Angsana New" w:hAnsi="Angsana New" w:hint="cs"/>
          <w:sz w:val="30"/>
          <w:szCs w:val="30"/>
          <w:cs/>
          <w:lang w:val="en-GB"/>
        </w:rPr>
        <w:t xml:space="preserve">                 </w:t>
      </w:r>
      <w:r w:rsidRPr="002825E7">
        <w:rPr>
          <w:rFonts w:ascii="Angsana New" w:hAnsi="Angsana New" w:hint="cs"/>
          <w:sz w:val="30"/>
          <w:szCs w:val="30"/>
          <w:cs/>
          <w:lang w:val="en-GB"/>
        </w:rPr>
        <w:t>ไม่สามารถจัดหาก๊าซให้บริษัท</w:t>
      </w:r>
      <w:r w:rsidR="00273B2C">
        <w:rPr>
          <w:rFonts w:ascii="Angsana New" w:hAnsi="Angsana New" w:hint="cs"/>
          <w:sz w:val="30"/>
          <w:szCs w:val="30"/>
          <w:cs/>
          <w:lang w:val="en-GB"/>
        </w:rPr>
        <w:t>ได้</w:t>
      </w:r>
      <w:r w:rsidR="00ED09A0">
        <w:rPr>
          <w:rFonts w:ascii="Angsana New" w:hAnsi="Angsana New" w:hint="cs"/>
          <w:sz w:val="30"/>
          <w:szCs w:val="30"/>
          <w:cs/>
          <w:lang w:val="en-GB"/>
        </w:rPr>
        <w:t>ตามปริมาณที่กำหนดตามสัญญา</w:t>
      </w:r>
      <w:r w:rsidR="00732466">
        <w:rPr>
          <w:rFonts w:ascii="Angsana New" w:hAnsi="Angsana New"/>
          <w:sz w:val="30"/>
          <w:szCs w:val="30"/>
          <w:lang w:val="en-GB"/>
        </w:rPr>
        <w:t xml:space="preserve"> </w:t>
      </w:r>
      <w:r w:rsidR="00EE4532">
        <w:rPr>
          <w:rFonts w:ascii="Angsana New" w:hAnsi="Angsana New" w:hint="cs"/>
          <w:sz w:val="30"/>
          <w:szCs w:val="30"/>
          <w:cs/>
          <w:lang w:val="en-GB"/>
        </w:rPr>
        <w:t>ต่อมาเมื่อ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100D7B" w:rsidRPr="00876046">
        <w:rPr>
          <w:rFonts w:ascii="Angsana New" w:hAnsi="Angsana New"/>
          <w:sz w:val="30"/>
          <w:szCs w:val="30"/>
          <w:lang w:val="en-GB"/>
        </w:rPr>
        <w:t xml:space="preserve">22 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="00100D7B" w:rsidRPr="00876046">
        <w:rPr>
          <w:rFonts w:ascii="Angsana New" w:hAnsi="Angsana New"/>
          <w:sz w:val="30"/>
          <w:szCs w:val="30"/>
          <w:lang w:val="en-GB"/>
        </w:rPr>
        <w:t>2564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 บริษัทได้รับคำวินิจฉัยจาก</w:t>
      </w:r>
      <w:r w:rsidR="00307873">
        <w:rPr>
          <w:rFonts w:ascii="Angsana New" w:hAnsi="Angsana New" w:hint="cs"/>
          <w:sz w:val="30"/>
          <w:szCs w:val="30"/>
          <w:cs/>
          <w:lang w:val="en-GB"/>
        </w:rPr>
        <w:t>คณะ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>อนุญาโตตุลาการให้บริษัทเป็นผู้ชนะคดีข้อพิพาท</w:t>
      </w:r>
      <w:r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="0005244D">
        <w:rPr>
          <w:rFonts w:ascii="Angsana New" w:hAnsi="Angsana New" w:hint="cs"/>
          <w:sz w:val="30"/>
          <w:szCs w:val="30"/>
          <w:cs/>
          <w:lang w:val="en-GB"/>
        </w:rPr>
        <w:t xml:space="preserve"> โดยให้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00D7B" w:rsidRPr="00876046">
        <w:rPr>
          <w:rFonts w:ascii="Angsana New" w:hAnsi="Angsana New"/>
          <w:sz w:val="30"/>
          <w:szCs w:val="30"/>
          <w:lang w:val="en-GB"/>
        </w:rPr>
        <w:t xml:space="preserve">ECOR 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ชำระเงินจำนวน </w:t>
      </w:r>
      <w:r w:rsidR="00100D7B" w:rsidRPr="00876046">
        <w:rPr>
          <w:rFonts w:ascii="Angsana New" w:hAnsi="Angsana New"/>
          <w:sz w:val="30"/>
          <w:szCs w:val="30"/>
          <w:lang w:val="en-GB"/>
        </w:rPr>
        <w:t>40.71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  <w:r w:rsidR="0005244D">
        <w:rPr>
          <w:rFonts w:ascii="Angsana New" w:hAnsi="Angsana New" w:hint="cs"/>
          <w:sz w:val="30"/>
          <w:szCs w:val="30"/>
          <w:cs/>
          <w:lang w:val="en-GB"/>
        </w:rPr>
        <w:t>ให้แก่บริษัท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>พร้อมทั้งดอกเบี้ยร้อยละ</w:t>
      </w:r>
      <w:r w:rsidR="000222C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00D7B" w:rsidRPr="00876046">
        <w:rPr>
          <w:rFonts w:ascii="Angsana New" w:hAnsi="Angsana New"/>
          <w:sz w:val="30"/>
          <w:szCs w:val="30"/>
          <w:lang w:val="en-GB"/>
        </w:rPr>
        <w:t>7.5</w:t>
      </w:r>
      <w:r w:rsidR="000222C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>ต่อปีนับจากวั</w:t>
      </w:r>
      <w:r w:rsidR="00805061">
        <w:rPr>
          <w:rFonts w:ascii="Angsana New" w:hAnsi="Angsana New" w:hint="cs"/>
          <w:sz w:val="30"/>
          <w:szCs w:val="30"/>
          <w:cs/>
          <w:lang w:val="en-GB"/>
        </w:rPr>
        <w:t>น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>ถัดจากวันเสนอข้อพิพาทจน</w:t>
      </w:r>
      <w:r w:rsidR="00273B2C">
        <w:rPr>
          <w:rFonts w:ascii="Angsana New" w:hAnsi="Angsana New" w:hint="cs"/>
          <w:sz w:val="30"/>
          <w:szCs w:val="30"/>
          <w:cs/>
          <w:lang w:val="en-GB"/>
        </w:rPr>
        <w:t>ถึงวันที่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00D7B" w:rsidRPr="00876046">
        <w:rPr>
          <w:rFonts w:ascii="Angsana New" w:hAnsi="Angsana New"/>
          <w:sz w:val="30"/>
          <w:szCs w:val="30"/>
          <w:lang w:val="en-GB"/>
        </w:rPr>
        <w:t>ECOR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 ชำระ</w:t>
      </w:r>
      <w:r w:rsidR="00ED09A0">
        <w:rPr>
          <w:rFonts w:ascii="Angsana New" w:hAnsi="Angsana New" w:hint="cs"/>
          <w:sz w:val="30"/>
          <w:szCs w:val="30"/>
          <w:cs/>
          <w:lang w:val="en-GB"/>
        </w:rPr>
        <w:t>จำนวนเงินดังกล่าว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>ให้</w:t>
      </w:r>
      <w:r w:rsidR="00ED09A0">
        <w:rPr>
          <w:rFonts w:ascii="Angsana New" w:hAnsi="Angsana New" w:hint="cs"/>
          <w:sz w:val="30"/>
          <w:szCs w:val="30"/>
          <w:cs/>
          <w:lang w:val="en-GB"/>
        </w:rPr>
        <w:t>แก่</w:t>
      </w:r>
      <w:r w:rsidR="00100D7B" w:rsidRPr="00876046">
        <w:rPr>
          <w:rFonts w:ascii="Angsana New" w:hAnsi="Angsana New" w:hint="cs"/>
          <w:sz w:val="30"/>
          <w:szCs w:val="30"/>
          <w:cs/>
          <w:lang w:val="en-GB"/>
        </w:rPr>
        <w:t xml:space="preserve">บริษัทเสร็จสิ้น </w:t>
      </w:r>
      <w:r w:rsidR="00805061">
        <w:rPr>
          <w:rFonts w:ascii="Angsana New" w:hAnsi="Angsana New" w:hint="cs"/>
          <w:sz w:val="30"/>
          <w:szCs w:val="30"/>
          <w:cs/>
          <w:lang w:val="en-GB"/>
        </w:rPr>
        <w:t>รายการดังกล่าวถือเป็นสินทรัพย์ที่อาจเกิดขึ้น</w:t>
      </w:r>
      <w:r w:rsidR="00C26281">
        <w:rPr>
          <w:rFonts w:ascii="Angsana New" w:hAnsi="Angsana New" w:hint="cs"/>
          <w:sz w:val="30"/>
          <w:szCs w:val="30"/>
          <w:cs/>
          <w:lang w:val="en-GB"/>
        </w:rPr>
        <w:t xml:space="preserve"> ทั้งนี้</w:t>
      </w:r>
      <w:r w:rsidR="00805061">
        <w:rPr>
          <w:rFonts w:ascii="Angsana New" w:hAnsi="Angsana New" w:hint="cs"/>
          <w:sz w:val="30"/>
          <w:szCs w:val="30"/>
          <w:cs/>
          <w:lang w:val="en-GB"/>
        </w:rPr>
        <w:t>บริษัทยังไม่ได้รับรู้รายการจนกว่าจะได้รับชำระค่าชดใช้ความเสียหากจาก</w:t>
      </w:r>
      <w:r w:rsidR="00805061">
        <w:rPr>
          <w:rFonts w:ascii="Angsana New" w:hAnsi="Angsana New"/>
          <w:sz w:val="30"/>
          <w:szCs w:val="30"/>
        </w:rPr>
        <w:t xml:space="preserve"> ECOR</w:t>
      </w:r>
    </w:p>
    <w:p w14:paraId="14165DF7" w14:textId="77777777" w:rsidR="00F06B11" w:rsidRPr="00C26281" w:rsidRDefault="00F06B11" w:rsidP="00F06B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F8BF104" w14:textId="05600A1B" w:rsidR="00F06B11" w:rsidRDefault="00F06B11" w:rsidP="00B221D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06B11">
        <w:rPr>
          <w:rFonts w:ascii="Angsana New" w:hAnsi="Angsana New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3AE6589" w14:textId="77777777" w:rsidR="00F06B11" w:rsidRPr="00F06B11" w:rsidRDefault="00F06B11" w:rsidP="00F0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27BF4595" w14:textId="41B21B18" w:rsidR="00100D7B" w:rsidRPr="000222C3" w:rsidRDefault="00471622" w:rsidP="000222C3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62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วันที่ </w:t>
      </w:r>
      <w:r w:rsidR="00A804FE" w:rsidRPr="007D4527">
        <w:rPr>
          <w:rFonts w:ascii="Angsana New" w:hAnsi="Angsana New"/>
          <w:sz w:val="30"/>
          <w:szCs w:val="30"/>
        </w:rPr>
        <w:t>27</w:t>
      </w:r>
      <w:r w:rsidR="00DF2DC5" w:rsidRPr="007D4527">
        <w:rPr>
          <w:rFonts w:ascii="Angsana New" w:hAnsi="Angsana New"/>
          <w:sz w:val="30"/>
          <w:szCs w:val="30"/>
        </w:rPr>
        <w:t xml:space="preserve"> </w:t>
      </w:r>
      <w:r w:rsidR="00DF2DC5" w:rsidRPr="007D4527">
        <w:rPr>
          <w:rFonts w:ascii="Angsana New" w:hAnsi="Angsana New" w:hint="cs"/>
          <w:sz w:val="30"/>
          <w:szCs w:val="30"/>
          <w:cs/>
        </w:rPr>
        <w:t>เมษายน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 </w:t>
      </w:r>
      <w:r w:rsidR="00100D7B" w:rsidRPr="007D4527">
        <w:rPr>
          <w:rFonts w:ascii="Angsana New" w:hAnsi="Angsana New"/>
          <w:sz w:val="30"/>
          <w:szCs w:val="30"/>
        </w:rPr>
        <w:t>256</w:t>
      </w:r>
      <w:r w:rsidR="00DF2DC5" w:rsidRPr="007D4527">
        <w:rPr>
          <w:rFonts w:ascii="Angsana New" w:hAnsi="Angsana New"/>
          <w:sz w:val="30"/>
          <w:szCs w:val="30"/>
        </w:rPr>
        <w:t>4</w:t>
      </w:r>
      <w:r w:rsidR="00100D7B" w:rsidRPr="007D4527">
        <w:rPr>
          <w:rFonts w:ascii="Angsana New" w:hAnsi="Angsana New"/>
          <w:sz w:val="30"/>
          <w:szCs w:val="30"/>
        </w:rPr>
        <w:t xml:space="preserve"> 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ที่ประชุมคณะกรรมการของบริษัทมีมติให้ลงทุนในบริษัท สแกน </w:t>
      </w:r>
      <w:r w:rsidR="00DF2DC5" w:rsidRPr="007D4527">
        <w:rPr>
          <w:rFonts w:ascii="Angsana New" w:hAnsi="Angsana New" w:hint="cs"/>
          <w:sz w:val="30"/>
          <w:szCs w:val="30"/>
          <w:cs/>
        </w:rPr>
        <w:t>เมดิเฮิร์บ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 จำกัด </w:t>
      </w:r>
      <w:r w:rsidR="000222C3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โดยบริษัทถือหุ้นสามัญของบริษัทดังกล่าวเป็นจำนวน </w:t>
      </w:r>
      <w:r w:rsidR="00326304">
        <w:rPr>
          <w:rFonts w:ascii="Angsana New" w:hAnsi="Angsana New"/>
          <w:sz w:val="30"/>
          <w:szCs w:val="30"/>
        </w:rPr>
        <w:t>49,997</w:t>
      </w:r>
      <w:r w:rsidR="00100D7B" w:rsidRPr="007D4527">
        <w:rPr>
          <w:rFonts w:ascii="Angsana New" w:hAnsi="Angsana New"/>
          <w:sz w:val="30"/>
          <w:szCs w:val="30"/>
        </w:rPr>
        <w:t xml:space="preserve"> 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หุ้น จาก </w:t>
      </w:r>
      <w:r w:rsidR="00100D7B" w:rsidRPr="007D4527">
        <w:rPr>
          <w:rFonts w:ascii="Angsana New" w:hAnsi="Angsana New"/>
          <w:sz w:val="30"/>
          <w:szCs w:val="30"/>
        </w:rPr>
        <w:t xml:space="preserve">50,000 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100D7B" w:rsidRPr="007D4527">
        <w:rPr>
          <w:rFonts w:ascii="Angsana New" w:hAnsi="Angsana New"/>
          <w:sz w:val="30"/>
          <w:szCs w:val="30"/>
        </w:rPr>
        <w:t xml:space="preserve">100 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บาท ต่อมามีการเรียกชำระค่าหุ้นครั้งแรกจากผู้ถือหุ้นร้อยละ </w:t>
      </w:r>
      <w:r w:rsidR="00326304">
        <w:rPr>
          <w:rFonts w:ascii="Angsana New" w:hAnsi="Angsana New"/>
          <w:sz w:val="30"/>
          <w:szCs w:val="30"/>
        </w:rPr>
        <w:t>25</w:t>
      </w:r>
      <w:r w:rsidR="00100D7B" w:rsidRPr="007D4527">
        <w:rPr>
          <w:rFonts w:ascii="Angsana New" w:hAnsi="Angsana New"/>
          <w:sz w:val="30"/>
          <w:szCs w:val="30"/>
        </w:rPr>
        <w:t xml:space="preserve"> 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ของทุนที่ออกจำหน่าย คิดเป็นจำนวนเงิน </w:t>
      </w:r>
      <w:r w:rsidR="00326304">
        <w:rPr>
          <w:rFonts w:ascii="Angsana New" w:hAnsi="Angsana New"/>
          <w:sz w:val="30"/>
          <w:szCs w:val="30"/>
        </w:rPr>
        <w:t>1.25</w:t>
      </w:r>
      <w:r w:rsidR="00100D7B" w:rsidRPr="007D4527">
        <w:rPr>
          <w:rFonts w:ascii="Angsana New" w:hAnsi="Angsana New"/>
          <w:sz w:val="30"/>
          <w:szCs w:val="30"/>
        </w:rPr>
        <w:t xml:space="preserve"> 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ล้านบาท </w:t>
      </w:r>
      <w:r w:rsidR="000222C3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100D7B" w:rsidRPr="007D4527">
        <w:rPr>
          <w:rFonts w:ascii="Angsana New" w:hAnsi="Angsana New"/>
          <w:sz w:val="30"/>
          <w:szCs w:val="30"/>
          <w:cs/>
        </w:rPr>
        <w:t>โดย</w:t>
      </w:r>
      <w:r w:rsidR="00307873" w:rsidRPr="007D4527">
        <w:rPr>
          <w:rFonts w:ascii="Angsana New" w:hAnsi="Angsana New" w:hint="cs"/>
          <w:sz w:val="30"/>
          <w:szCs w:val="30"/>
          <w:cs/>
        </w:rPr>
        <w:t>บริษั</w:t>
      </w:r>
      <w:r w:rsidR="00A804FE" w:rsidRPr="007D4527">
        <w:rPr>
          <w:rFonts w:ascii="Angsana New" w:hAnsi="Angsana New" w:hint="cs"/>
          <w:sz w:val="30"/>
          <w:szCs w:val="30"/>
          <w:cs/>
        </w:rPr>
        <w:t>ท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จดทะเบียนจัดตั้งบริษัทกับกระทรวงพาณิชย์เมื่อวันที่ </w:t>
      </w:r>
      <w:r w:rsidR="00A804FE" w:rsidRPr="007D4527">
        <w:rPr>
          <w:rFonts w:ascii="Angsana New" w:hAnsi="Angsana New"/>
          <w:sz w:val="30"/>
          <w:szCs w:val="30"/>
        </w:rPr>
        <w:t>2</w:t>
      </w:r>
      <w:r w:rsidR="00100D7B" w:rsidRPr="007D4527">
        <w:rPr>
          <w:rFonts w:ascii="Angsana New" w:hAnsi="Angsana New"/>
          <w:sz w:val="30"/>
          <w:szCs w:val="30"/>
        </w:rPr>
        <w:t xml:space="preserve">8 </w:t>
      </w:r>
      <w:r w:rsidR="00A804FE" w:rsidRPr="007D4527">
        <w:rPr>
          <w:rFonts w:ascii="Angsana New" w:hAnsi="Angsana New" w:hint="cs"/>
          <w:sz w:val="30"/>
          <w:szCs w:val="30"/>
          <w:cs/>
        </w:rPr>
        <w:t>เมษายน</w:t>
      </w:r>
      <w:r w:rsidR="00100D7B" w:rsidRPr="007D4527">
        <w:rPr>
          <w:rFonts w:ascii="Angsana New" w:hAnsi="Angsana New"/>
          <w:sz w:val="30"/>
          <w:szCs w:val="30"/>
          <w:cs/>
        </w:rPr>
        <w:t xml:space="preserve"> </w:t>
      </w:r>
      <w:r w:rsidR="00100D7B" w:rsidRPr="007D4527">
        <w:rPr>
          <w:rFonts w:ascii="Angsana New" w:hAnsi="Angsana New"/>
          <w:sz w:val="30"/>
          <w:szCs w:val="30"/>
        </w:rPr>
        <w:t>2564</w:t>
      </w:r>
    </w:p>
    <w:p w14:paraId="4ACBFC6D" w14:textId="77777777" w:rsidR="000222C3" w:rsidRPr="007D4527" w:rsidRDefault="000222C3" w:rsidP="000222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162"/>
        <w:jc w:val="both"/>
        <w:rPr>
          <w:rFonts w:ascii="Angsana New" w:hAnsi="Angsana New"/>
          <w:bCs/>
          <w:sz w:val="30"/>
          <w:szCs w:val="30"/>
        </w:rPr>
      </w:pPr>
    </w:p>
    <w:p w14:paraId="2B29FF97" w14:textId="0D20E519" w:rsidR="007D4527" w:rsidRPr="007D4527" w:rsidRDefault="007D4527" w:rsidP="000222C3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62"/>
        <w:jc w:val="thaiDistribute"/>
        <w:rPr>
          <w:rFonts w:ascii="Times New Roman" w:hAnsi="Times New Roman" w:cs="Times New Roman"/>
          <w:sz w:val="22"/>
        </w:rPr>
      </w:pPr>
      <w:r w:rsidRPr="007D4527">
        <w:rPr>
          <w:rFonts w:ascii="Angsana New" w:hAnsi="Angsana New"/>
          <w:sz w:val="30"/>
          <w:szCs w:val="30"/>
          <w:cs/>
        </w:rPr>
        <w:t>ในการประชุมสามัญประจำปีของผู้ถือหุ้นของบริษัท เมื่อวันที่</w:t>
      </w:r>
      <w:r w:rsidRPr="007D4527">
        <w:rPr>
          <w:rFonts w:ascii="Angsana New" w:hAnsi="Angsana New"/>
          <w:sz w:val="30"/>
          <w:szCs w:val="30"/>
          <w:lang w:bidi="ar-SA"/>
        </w:rPr>
        <w:t xml:space="preserve"> </w:t>
      </w:r>
      <w:r w:rsidRPr="007D4527">
        <w:rPr>
          <w:rFonts w:ascii="Angsana New" w:hAnsi="Angsana New"/>
          <w:sz w:val="30"/>
          <w:szCs w:val="30"/>
          <w:lang w:val="en-GB"/>
        </w:rPr>
        <w:t xml:space="preserve">28 </w:t>
      </w:r>
      <w:r w:rsidRPr="007D4527">
        <w:rPr>
          <w:rFonts w:ascii="Angsana New" w:hAnsi="Angsana New"/>
          <w:sz w:val="30"/>
          <w:szCs w:val="30"/>
          <w:cs/>
        </w:rPr>
        <w:t>เมษายน</w:t>
      </w:r>
      <w:r w:rsidRPr="007D4527">
        <w:rPr>
          <w:rFonts w:ascii="Angsana New" w:hAnsi="Angsana New"/>
          <w:sz w:val="30"/>
          <w:szCs w:val="30"/>
          <w:lang w:bidi="ar-SA"/>
        </w:rPr>
        <w:t xml:space="preserve"> </w:t>
      </w:r>
      <w:r w:rsidRPr="007D4527">
        <w:rPr>
          <w:rFonts w:ascii="Angsana New" w:hAnsi="Angsana New"/>
          <w:sz w:val="30"/>
          <w:szCs w:val="30"/>
          <w:lang w:val="en-GB"/>
        </w:rPr>
        <w:t xml:space="preserve">2564 </w:t>
      </w:r>
      <w:r w:rsidRPr="007D4527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ผู้ถือหุ้นมีมติอนุมัติการจัดสรรกำไรสุทธิสำหรับปี</w:t>
      </w:r>
      <w:r w:rsidRPr="007D4527">
        <w:rPr>
          <w:rFonts w:ascii="Angsana New" w:hAnsi="Angsana New"/>
          <w:sz w:val="30"/>
          <w:szCs w:val="30"/>
          <w:lang w:bidi="ar-SA"/>
        </w:rPr>
        <w:t xml:space="preserve"> </w:t>
      </w:r>
      <w:r w:rsidRPr="007D4527">
        <w:rPr>
          <w:rFonts w:ascii="Angsana New" w:hAnsi="Angsana New"/>
          <w:sz w:val="30"/>
          <w:szCs w:val="30"/>
          <w:lang w:val="en-GB"/>
        </w:rPr>
        <w:t xml:space="preserve">2563 </w:t>
      </w:r>
      <w:r w:rsidRPr="007D4527">
        <w:rPr>
          <w:rFonts w:ascii="Angsana New" w:hAnsi="Angsana New"/>
          <w:sz w:val="30"/>
          <w:szCs w:val="30"/>
          <w:cs/>
        </w:rPr>
        <w:t>เป็นเงินปันผลในอัตราหุ้นละ</w:t>
      </w:r>
      <w:r w:rsidRPr="007D4527">
        <w:rPr>
          <w:rFonts w:ascii="Angsana New" w:hAnsi="Angsana New"/>
          <w:sz w:val="30"/>
          <w:szCs w:val="30"/>
          <w:lang w:bidi="ar-SA"/>
        </w:rPr>
        <w:t xml:space="preserve"> </w:t>
      </w:r>
      <w:r w:rsidRPr="007D4527">
        <w:rPr>
          <w:rFonts w:ascii="Angsana New" w:hAnsi="Angsana New"/>
          <w:sz w:val="30"/>
          <w:szCs w:val="30"/>
          <w:lang w:val="en-GB"/>
        </w:rPr>
        <w:t xml:space="preserve">0.0425 </w:t>
      </w:r>
      <w:r w:rsidRPr="007D4527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7D4527">
        <w:rPr>
          <w:rFonts w:ascii="Angsana New" w:hAnsi="Angsana New"/>
          <w:sz w:val="30"/>
          <w:szCs w:val="30"/>
          <w:lang w:bidi="ar-SA"/>
        </w:rPr>
        <w:t xml:space="preserve"> </w:t>
      </w:r>
      <w:r w:rsidRPr="007D4527">
        <w:rPr>
          <w:rFonts w:ascii="Angsana New" w:hAnsi="Angsana New"/>
          <w:sz w:val="30"/>
          <w:szCs w:val="30"/>
          <w:lang w:val="en-GB"/>
        </w:rPr>
        <w:t xml:space="preserve">51 </w:t>
      </w:r>
      <w:r w:rsidRPr="007D4527">
        <w:rPr>
          <w:rFonts w:ascii="Angsana New" w:hAnsi="Angsana New"/>
          <w:sz w:val="30"/>
          <w:szCs w:val="30"/>
          <w:cs/>
        </w:rPr>
        <w:t xml:space="preserve">ล้านบาท </w:t>
      </w:r>
      <w:r w:rsidR="000222C3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7D4527">
        <w:rPr>
          <w:rFonts w:ascii="Angsana New" w:hAnsi="Angsana New"/>
          <w:sz w:val="30"/>
          <w:szCs w:val="30"/>
          <w:cs/>
        </w:rPr>
        <w:t>เงินปันผลดังกล่าวจะจ่ายให้แก่ผู้ถือหุ้นในเดือนพฤษภาคม</w:t>
      </w:r>
      <w:r w:rsidRPr="007D4527">
        <w:rPr>
          <w:rFonts w:ascii="Angsana New" w:hAnsi="Angsana New"/>
          <w:sz w:val="30"/>
          <w:szCs w:val="30"/>
          <w:lang w:bidi="ar-SA"/>
        </w:rPr>
        <w:t xml:space="preserve"> </w:t>
      </w:r>
      <w:r w:rsidRPr="007D4527">
        <w:rPr>
          <w:rFonts w:ascii="Angsana New" w:hAnsi="Angsana New"/>
          <w:sz w:val="30"/>
          <w:szCs w:val="30"/>
          <w:lang w:val="en-GB"/>
        </w:rPr>
        <w:t>2564</w:t>
      </w:r>
    </w:p>
    <w:p w14:paraId="27C366B4" w14:textId="6F04083F" w:rsidR="00F06B11" w:rsidRDefault="00F06B11" w:rsidP="007D45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D1D9C03" w14:textId="77777777" w:rsidR="007D4527" w:rsidRPr="00156935" w:rsidRDefault="007D4527" w:rsidP="00B053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ar-SA"/>
        </w:rPr>
      </w:pPr>
    </w:p>
    <w:sectPr w:rsidR="007D4527" w:rsidRPr="00156935" w:rsidSect="00307873">
      <w:pgSz w:w="11909" w:h="16834" w:code="9"/>
      <w:pgMar w:top="691" w:right="1199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F8416" w14:textId="77777777" w:rsidR="00010A61" w:rsidRDefault="00010A61">
      <w:r>
        <w:separator/>
      </w:r>
    </w:p>
  </w:endnote>
  <w:endnote w:type="continuationSeparator" w:id="0">
    <w:p w14:paraId="0BAD39CC" w14:textId="77777777" w:rsidR="00010A61" w:rsidRDefault="00010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21575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8BE9848" w14:textId="206B5C3A" w:rsidR="006E7CD1" w:rsidRPr="006E7CD1" w:rsidRDefault="006E7CD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E7C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E7C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E7C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E7C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7079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6330A2F" w14:textId="77777777" w:rsidR="009B7F89" w:rsidRPr="00136FE4" w:rsidRDefault="009B7F89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26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5371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C2D71E5" w14:textId="77777777" w:rsidR="009B7F89" w:rsidRPr="00136FE4" w:rsidRDefault="009B7F89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27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81471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B2B28EC" w14:textId="77777777" w:rsidR="009B7F89" w:rsidRPr="00136FE4" w:rsidRDefault="009B7F89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AC021F">
          <w:rPr>
            <w:rFonts w:ascii="Angsana New" w:hAnsi="Angsana New"/>
            <w:noProof/>
            <w:sz w:val="30"/>
            <w:szCs w:val="30"/>
            <w:lang w:val="en-US"/>
          </w:rPr>
          <w:t>28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D656" w14:textId="77777777" w:rsidR="009B7F89" w:rsidRPr="00136FE4" w:rsidRDefault="009B7F89" w:rsidP="00136FE4">
    <w:pPr>
      <w:pStyle w:val="Footer"/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AC021F">
      <w:rPr>
        <w:rFonts w:ascii="Angsana New" w:hAnsi="Angsana New"/>
        <w:noProof/>
        <w:sz w:val="30"/>
        <w:szCs w:val="30"/>
        <w:lang w:val="en-US"/>
      </w:rPr>
      <w:t>37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0FBB" w14:textId="541B719A" w:rsidR="009B7F89" w:rsidRPr="006D2137" w:rsidRDefault="009B7F89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445D95">
      <w:rPr>
        <w:rFonts w:ascii="Angsana New" w:hAnsi="Angsana New"/>
        <w:i/>
        <w:iCs/>
        <w:noProof/>
        <w:sz w:val="30"/>
        <w:szCs w:val="30"/>
      </w:rPr>
      <w:t>SCN Q1-2021 WORD-TH V.42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3E577" w14:textId="77777777" w:rsidR="00010A61" w:rsidRDefault="00010A61">
      <w:r>
        <w:separator/>
      </w:r>
    </w:p>
  </w:footnote>
  <w:footnote w:type="continuationSeparator" w:id="0">
    <w:p w14:paraId="6FDBF3C9" w14:textId="77777777" w:rsidR="00010A61" w:rsidRDefault="00010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D9A6D" w14:textId="0561EC09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5FA1800" w14:textId="77777777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1E7DCB">
      <w:rPr>
        <w:rFonts w:ascii="Angsana New" w:hAnsi="Angsana New"/>
        <w:b/>
        <w:bCs/>
        <w:sz w:val="32"/>
        <w:szCs w:val="32"/>
        <w:cs/>
      </w:rPr>
      <w:t>ระหว่างกาลแบบย่อ</w:t>
    </w:r>
  </w:p>
  <w:p w14:paraId="66777327" w14:textId="33C5C5C0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F899BBD" w14:textId="77777777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BFEF7" w14:textId="56CCAA22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1717CD44" w14:textId="77777777" w:rsidR="009B7F89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C709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852FAC8" w14:textId="4DD61776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26BAAF1" w14:textId="77777777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F857C" w14:textId="30DF07BB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5F0D8D6" w14:textId="66B2184E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75D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3BB6E12" w14:textId="1D17D141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87A8AB3" w14:textId="77777777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1971" w14:textId="77777777" w:rsidR="009B7F89" w:rsidRPr="00B2797B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797B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B2797B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7E8035A" w14:textId="77777777" w:rsidR="009B7F89" w:rsidRDefault="009B7F89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95E6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AD584D6" w14:textId="7FF27B6F" w:rsidR="009B7F89" w:rsidRPr="00B2797B" w:rsidRDefault="009B7F89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7C55EA38" w14:textId="77777777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40BE" w14:textId="77777777" w:rsidR="009B7F89" w:rsidRPr="00F9367B" w:rsidRDefault="009B7F89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7E0C7ABB" w14:textId="77777777" w:rsidR="009B7F89" w:rsidRPr="00F9367B" w:rsidRDefault="009B7F89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FCD639A" w14:textId="77777777" w:rsidR="009B7F89" w:rsidRPr="00F9367B" w:rsidRDefault="009B7F89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4572D49A" w14:textId="77777777" w:rsidR="009B7F89" w:rsidRPr="00F9367B" w:rsidRDefault="009B7F89" w:rsidP="00A02394">
    <w:pPr>
      <w:pStyle w:val="Header"/>
      <w:rPr>
        <w:sz w:val="16"/>
        <w:szCs w:val="16"/>
      </w:rPr>
    </w:pPr>
  </w:p>
  <w:p w14:paraId="6152E0A0" w14:textId="77777777" w:rsidR="009B7F89" w:rsidRPr="00F9367B" w:rsidRDefault="009B7F89" w:rsidP="00A02394">
    <w:pPr>
      <w:pStyle w:val="Header"/>
      <w:rPr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3F17" w14:textId="77777777" w:rsidR="009B7F89" w:rsidRPr="002C284C" w:rsidRDefault="009B7F89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4FCF3A95" w14:textId="77777777" w:rsidR="009B7F89" w:rsidRDefault="009B7F89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022E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C074F2D" w14:textId="77777777" w:rsidR="009B7F89" w:rsidRPr="002C284C" w:rsidRDefault="009B7F89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F756484" w14:textId="77777777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6283" w14:textId="4B7B1E78" w:rsidR="009B7F89" w:rsidRPr="002C284C" w:rsidRDefault="009B7F89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4553D96" w14:textId="77777777" w:rsidR="009B7F89" w:rsidRDefault="009B7F89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B476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92512D8" w14:textId="7F15A8CB" w:rsidR="009B7F89" w:rsidRPr="002C284C" w:rsidRDefault="009B7F89" w:rsidP="0061235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8620B8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4</w:t>
    </w:r>
    <w:r w:rsidRPr="00503B4C"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50C4DB" w14:textId="77777777" w:rsidR="009B7F89" w:rsidRPr="002C284C" w:rsidRDefault="009B7F89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F24E0C"/>
    <w:multiLevelType w:val="hybridMultilevel"/>
    <w:tmpl w:val="AA3EBAC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F62189"/>
    <w:multiLevelType w:val="hybridMultilevel"/>
    <w:tmpl w:val="5A26B7EA"/>
    <w:lvl w:ilvl="0" w:tplc="C7083B12">
      <w:start w:val="1"/>
      <w:numFmt w:val="bullet"/>
      <w:lvlText w:val="-"/>
      <w:lvlJc w:val="left"/>
      <w:pPr>
        <w:ind w:left="216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341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14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0" w15:restartNumberingAfterBreak="0">
    <w:nsid w:val="2C5158D9"/>
    <w:multiLevelType w:val="hybridMultilevel"/>
    <w:tmpl w:val="1C566E10"/>
    <w:lvl w:ilvl="0" w:tplc="A9EC613E">
      <w:start w:val="100"/>
      <w:numFmt w:val="bullet"/>
      <w:lvlText w:val=""/>
      <w:lvlJc w:val="left"/>
      <w:pPr>
        <w:ind w:left="104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2" w15:restartNumberingAfterBreak="0">
    <w:nsid w:val="2D9B50BA"/>
    <w:multiLevelType w:val="hybridMultilevel"/>
    <w:tmpl w:val="3BCEDC54"/>
    <w:lvl w:ilvl="0" w:tplc="9BE40B64">
      <w:start w:val="100"/>
      <w:numFmt w:val="bullet"/>
      <w:lvlText w:val=""/>
      <w:lvlJc w:val="left"/>
      <w:pPr>
        <w:ind w:left="99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2F411BC7"/>
    <w:multiLevelType w:val="hybridMultilevel"/>
    <w:tmpl w:val="F00EFB2E"/>
    <w:lvl w:ilvl="0" w:tplc="605039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26A225A"/>
    <w:multiLevelType w:val="hybridMultilevel"/>
    <w:tmpl w:val="0E82D198"/>
    <w:lvl w:ilvl="0" w:tplc="E9120D4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0A6148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37" w15:restartNumberingAfterBreak="0">
    <w:nsid w:val="5E7B6624"/>
    <w:multiLevelType w:val="hybridMultilevel"/>
    <w:tmpl w:val="40C8C716"/>
    <w:lvl w:ilvl="0" w:tplc="2114822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553285"/>
    <w:multiLevelType w:val="hybridMultilevel"/>
    <w:tmpl w:val="A9EA23F0"/>
    <w:lvl w:ilvl="0" w:tplc="04090001">
      <w:start w:val="1"/>
      <w:numFmt w:val="bullet"/>
      <w:lvlText w:val=""/>
      <w:lvlJc w:val="left"/>
      <w:pPr>
        <w:ind w:left="6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61466F7"/>
    <w:multiLevelType w:val="hybridMultilevel"/>
    <w:tmpl w:val="F6FA7156"/>
    <w:lvl w:ilvl="0" w:tplc="9D50748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F706D0A"/>
    <w:multiLevelType w:val="hybridMultilevel"/>
    <w:tmpl w:val="EA848540"/>
    <w:lvl w:ilvl="0" w:tplc="6B6CA4F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7"/>
  </w:num>
  <w:num w:numId="13">
    <w:abstractNumId w:val="41"/>
  </w:num>
  <w:num w:numId="14">
    <w:abstractNumId w:val="24"/>
  </w:num>
  <w:num w:numId="15">
    <w:abstractNumId w:val="26"/>
  </w:num>
  <w:num w:numId="16">
    <w:abstractNumId w:val="43"/>
  </w:num>
  <w:num w:numId="17">
    <w:abstractNumId w:val="44"/>
  </w:num>
  <w:num w:numId="18">
    <w:abstractNumId w:val="31"/>
  </w:num>
  <w:num w:numId="19">
    <w:abstractNumId w:val="28"/>
  </w:num>
  <w:num w:numId="20">
    <w:abstractNumId w:val="36"/>
  </w:num>
  <w:num w:numId="21">
    <w:abstractNumId w:val="16"/>
  </w:num>
  <w:num w:numId="22">
    <w:abstractNumId w:val="11"/>
  </w:num>
  <w:num w:numId="23">
    <w:abstractNumId w:val="21"/>
  </w:num>
  <w:num w:numId="24">
    <w:abstractNumId w:val="20"/>
  </w:num>
  <w:num w:numId="25">
    <w:abstractNumId w:val="22"/>
  </w:num>
  <w:num w:numId="26">
    <w:abstractNumId w:val="23"/>
  </w:num>
  <w:num w:numId="27">
    <w:abstractNumId w:val="29"/>
  </w:num>
  <w:num w:numId="28">
    <w:abstractNumId w:val="12"/>
  </w:num>
  <w:num w:numId="29">
    <w:abstractNumId w:val="10"/>
  </w:num>
  <w:num w:numId="30">
    <w:abstractNumId w:val="37"/>
  </w:num>
  <w:num w:numId="31">
    <w:abstractNumId w:val="18"/>
  </w:num>
  <w:num w:numId="32">
    <w:abstractNumId w:val="33"/>
  </w:num>
  <w:num w:numId="33">
    <w:abstractNumId w:val="38"/>
  </w:num>
  <w:num w:numId="34">
    <w:abstractNumId w:val="40"/>
  </w:num>
  <w:num w:numId="35">
    <w:abstractNumId w:val="13"/>
  </w:num>
  <w:num w:numId="36">
    <w:abstractNumId w:val="42"/>
  </w:num>
  <w:num w:numId="37">
    <w:abstractNumId w:val="30"/>
  </w:num>
  <w:num w:numId="38">
    <w:abstractNumId w:val="35"/>
  </w:num>
  <w:num w:numId="39">
    <w:abstractNumId w:val="27"/>
  </w:num>
  <w:num w:numId="40">
    <w:abstractNumId w:val="19"/>
  </w:num>
  <w:num w:numId="41">
    <w:abstractNumId w:val="15"/>
  </w:num>
  <w:num w:numId="42">
    <w:abstractNumId w:val="14"/>
  </w:num>
  <w:num w:numId="43">
    <w:abstractNumId w:val="32"/>
  </w:num>
  <w:num w:numId="44">
    <w:abstractNumId w:val="45"/>
  </w:num>
  <w:num w:numId="45">
    <w:abstractNumId w:val="39"/>
  </w:num>
  <w:num w:numId="46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572"/>
    <w:rsid w:val="00001828"/>
    <w:rsid w:val="00001BE7"/>
    <w:rsid w:val="00001E99"/>
    <w:rsid w:val="00001FBA"/>
    <w:rsid w:val="000023A2"/>
    <w:rsid w:val="000025E7"/>
    <w:rsid w:val="00003458"/>
    <w:rsid w:val="00003605"/>
    <w:rsid w:val="00003643"/>
    <w:rsid w:val="00003DA8"/>
    <w:rsid w:val="00003EC0"/>
    <w:rsid w:val="00003EED"/>
    <w:rsid w:val="0000414B"/>
    <w:rsid w:val="00004282"/>
    <w:rsid w:val="00004310"/>
    <w:rsid w:val="0000481B"/>
    <w:rsid w:val="00004A25"/>
    <w:rsid w:val="0000505B"/>
    <w:rsid w:val="00005144"/>
    <w:rsid w:val="00005218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C76"/>
    <w:rsid w:val="00010063"/>
    <w:rsid w:val="0001023B"/>
    <w:rsid w:val="00010410"/>
    <w:rsid w:val="00010826"/>
    <w:rsid w:val="00010A61"/>
    <w:rsid w:val="00010C8C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30E"/>
    <w:rsid w:val="000133DE"/>
    <w:rsid w:val="00013633"/>
    <w:rsid w:val="00013D36"/>
    <w:rsid w:val="0001448B"/>
    <w:rsid w:val="00014ED6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775"/>
    <w:rsid w:val="00016D17"/>
    <w:rsid w:val="000171A8"/>
    <w:rsid w:val="0001721D"/>
    <w:rsid w:val="00017314"/>
    <w:rsid w:val="00017C5A"/>
    <w:rsid w:val="0002007E"/>
    <w:rsid w:val="00020243"/>
    <w:rsid w:val="000205E4"/>
    <w:rsid w:val="0002085B"/>
    <w:rsid w:val="00020CB7"/>
    <w:rsid w:val="00020D51"/>
    <w:rsid w:val="00020F44"/>
    <w:rsid w:val="000212FC"/>
    <w:rsid w:val="00021395"/>
    <w:rsid w:val="00021412"/>
    <w:rsid w:val="000216AD"/>
    <w:rsid w:val="00021B38"/>
    <w:rsid w:val="000222C3"/>
    <w:rsid w:val="0002243D"/>
    <w:rsid w:val="0002274C"/>
    <w:rsid w:val="00022D01"/>
    <w:rsid w:val="000233EE"/>
    <w:rsid w:val="00023407"/>
    <w:rsid w:val="0002370E"/>
    <w:rsid w:val="00023A10"/>
    <w:rsid w:val="00023A77"/>
    <w:rsid w:val="00023AEC"/>
    <w:rsid w:val="00024486"/>
    <w:rsid w:val="0002477D"/>
    <w:rsid w:val="00024AB2"/>
    <w:rsid w:val="00024D2D"/>
    <w:rsid w:val="00024F6A"/>
    <w:rsid w:val="000250D1"/>
    <w:rsid w:val="000251DD"/>
    <w:rsid w:val="00025222"/>
    <w:rsid w:val="0002528C"/>
    <w:rsid w:val="00025587"/>
    <w:rsid w:val="00025BCA"/>
    <w:rsid w:val="00025BFA"/>
    <w:rsid w:val="00025C53"/>
    <w:rsid w:val="00025C88"/>
    <w:rsid w:val="00025F0B"/>
    <w:rsid w:val="000267F3"/>
    <w:rsid w:val="00026900"/>
    <w:rsid w:val="00027A4F"/>
    <w:rsid w:val="00030326"/>
    <w:rsid w:val="00030697"/>
    <w:rsid w:val="00030CCE"/>
    <w:rsid w:val="00030F85"/>
    <w:rsid w:val="0003115F"/>
    <w:rsid w:val="0003123A"/>
    <w:rsid w:val="00031428"/>
    <w:rsid w:val="00031B6D"/>
    <w:rsid w:val="00031DC0"/>
    <w:rsid w:val="0003243D"/>
    <w:rsid w:val="00032A0B"/>
    <w:rsid w:val="00032E07"/>
    <w:rsid w:val="0003363B"/>
    <w:rsid w:val="000337A2"/>
    <w:rsid w:val="00034DDD"/>
    <w:rsid w:val="00035427"/>
    <w:rsid w:val="00035930"/>
    <w:rsid w:val="000366A2"/>
    <w:rsid w:val="00036F17"/>
    <w:rsid w:val="000372BE"/>
    <w:rsid w:val="00037A0B"/>
    <w:rsid w:val="00037B3A"/>
    <w:rsid w:val="00040229"/>
    <w:rsid w:val="0004048C"/>
    <w:rsid w:val="00040512"/>
    <w:rsid w:val="0004072C"/>
    <w:rsid w:val="00040A31"/>
    <w:rsid w:val="00040CB2"/>
    <w:rsid w:val="00041697"/>
    <w:rsid w:val="00041AFC"/>
    <w:rsid w:val="00041C99"/>
    <w:rsid w:val="000424F2"/>
    <w:rsid w:val="0004277E"/>
    <w:rsid w:val="00043227"/>
    <w:rsid w:val="00043422"/>
    <w:rsid w:val="000434EF"/>
    <w:rsid w:val="00043561"/>
    <w:rsid w:val="0004379D"/>
    <w:rsid w:val="00043A0B"/>
    <w:rsid w:val="00043D2E"/>
    <w:rsid w:val="00044636"/>
    <w:rsid w:val="000447B8"/>
    <w:rsid w:val="00044F20"/>
    <w:rsid w:val="00045126"/>
    <w:rsid w:val="0004539A"/>
    <w:rsid w:val="00045483"/>
    <w:rsid w:val="0004560C"/>
    <w:rsid w:val="0004570C"/>
    <w:rsid w:val="000459F3"/>
    <w:rsid w:val="00045B61"/>
    <w:rsid w:val="00045C80"/>
    <w:rsid w:val="00045CBF"/>
    <w:rsid w:val="00045DD1"/>
    <w:rsid w:val="00045EBB"/>
    <w:rsid w:val="0004662B"/>
    <w:rsid w:val="00046899"/>
    <w:rsid w:val="00046CD4"/>
    <w:rsid w:val="00046EB9"/>
    <w:rsid w:val="000472DA"/>
    <w:rsid w:val="0004783D"/>
    <w:rsid w:val="00047962"/>
    <w:rsid w:val="00050015"/>
    <w:rsid w:val="00050684"/>
    <w:rsid w:val="00050760"/>
    <w:rsid w:val="00050962"/>
    <w:rsid w:val="00050AE9"/>
    <w:rsid w:val="00050DC8"/>
    <w:rsid w:val="00051079"/>
    <w:rsid w:val="0005109F"/>
    <w:rsid w:val="0005244D"/>
    <w:rsid w:val="00052BF4"/>
    <w:rsid w:val="00052DC7"/>
    <w:rsid w:val="00052F3E"/>
    <w:rsid w:val="000530DE"/>
    <w:rsid w:val="000539B9"/>
    <w:rsid w:val="00053AEE"/>
    <w:rsid w:val="00054235"/>
    <w:rsid w:val="000543AC"/>
    <w:rsid w:val="0005478B"/>
    <w:rsid w:val="00054875"/>
    <w:rsid w:val="00054990"/>
    <w:rsid w:val="00054E9A"/>
    <w:rsid w:val="00054FB7"/>
    <w:rsid w:val="000550A4"/>
    <w:rsid w:val="000550BC"/>
    <w:rsid w:val="00055276"/>
    <w:rsid w:val="000554FF"/>
    <w:rsid w:val="00055FCC"/>
    <w:rsid w:val="00055FE1"/>
    <w:rsid w:val="000565D9"/>
    <w:rsid w:val="00056815"/>
    <w:rsid w:val="0005686A"/>
    <w:rsid w:val="00057AAC"/>
    <w:rsid w:val="00057B67"/>
    <w:rsid w:val="00057DFB"/>
    <w:rsid w:val="000605D7"/>
    <w:rsid w:val="00060600"/>
    <w:rsid w:val="0006060D"/>
    <w:rsid w:val="00060AA7"/>
    <w:rsid w:val="00060AD0"/>
    <w:rsid w:val="00060E6E"/>
    <w:rsid w:val="000612F6"/>
    <w:rsid w:val="00061503"/>
    <w:rsid w:val="00061877"/>
    <w:rsid w:val="0006189A"/>
    <w:rsid w:val="00061EB7"/>
    <w:rsid w:val="0006242A"/>
    <w:rsid w:val="00062A87"/>
    <w:rsid w:val="00062B9E"/>
    <w:rsid w:val="00063026"/>
    <w:rsid w:val="00063068"/>
    <w:rsid w:val="000630B6"/>
    <w:rsid w:val="00063CB4"/>
    <w:rsid w:val="00063CF4"/>
    <w:rsid w:val="00063FAA"/>
    <w:rsid w:val="00064784"/>
    <w:rsid w:val="00064ABA"/>
    <w:rsid w:val="00064B8B"/>
    <w:rsid w:val="00064DED"/>
    <w:rsid w:val="00064FCF"/>
    <w:rsid w:val="000651B1"/>
    <w:rsid w:val="000653B7"/>
    <w:rsid w:val="00065586"/>
    <w:rsid w:val="00065E74"/>
    <w:rsid w:val="00066B57"/>
    <w:rsid w:val="00066EAF"/>
    <w:rsid w:val="000676D9"/>
    <w:rsid w:val="00067739"/>
    <w:rsid w:val="00070152"/>
    <w:rsid w:val="00070792"/>
    <w:rsid w:val="00070C00"/>
    <w:rsid w:val="00070E96"/>
    <w:rsid w:val="00071317"/>
    <w:rsid w:val="00071601"/>
    <w:rsid w:val="0007191E"/>
    <w:rsid w:val="00071958"/>
    <w:rsid w:val="00072203"/>
    <w:rsid w:val="0007255C"/>
    <w:rsid w:val="00072CBA"/>
    <w:rsid w:val="000732C1"/>
    <w:rsid w:val="0007346C"/>
    <w:rsid w:val="00073B38"/>
    <w:rsid w:val="00074C22"/>
    <w:rsid w:val="00074CF8"/>
    <w:rsid w:val="00074FF3"/>
    <w:rsid w:val="000751DA"/>
    <w:rsid w:val="00075675"/>
    <w:rsid w:val="000756A6"/>
    <w:rsid w:val="0007587A"/>
    <w:rsid w:val="00075ABC"/>
    <w:rsid w:val="00076391"/>
    <w:rsid w:val="000763DA"/>
    <w:rsid w:val="000765E6"/>
    <w:rsid w:val="000774D8"/>
    <w:rsid w:val="000778C5"/>
    <w:rsid w:val="000779B6"/>
    <w:rsid w:val="000779C5"/>
    <w:rsid w:val="00077D2D"/>
    <w:rsid w:val="00077E2E"/>
    <w:rsid w:val="00080EF3"/>
    <w:rsid w:val="0008123C"/>
    <w:rsid w:val="00081618"/>
    <w:rsid w:val="00081DC0"/>
    <w:rsid w:val="00082023"/>
    <w:rsid w:val="0008234D"/>
    <w:rsid w:val="00082364"/>
    <w:rsid w:val="000824E7"/>
    <w:rsid w:val="00082CB4"/>
    <w:rsid w:val="00082D49"/>
    <w:rsid w:val="00083356"/>
    <w:rsid w:val="0008358B"/>
    <w:rsid w:val="00083891"/>
    <w:rsid w:val="000838CE"/>
    <w:rsid w:val="000839F7"/>
    <w:rsid w:val="0008450E"/>
    <w:rsid w:val="000847D4"/>
    <w:rsid w:val="00084EC4"/>
    <w:rsid w:val="00084ED6"/>
    <w:rsid w:val="000850E7"/>
    <w:rsid w:val="000850F0"/>
    <w:rsid w:val="00085A5D"/>
    <w:rsid w:val="00085AFC"/>
    <w:rsid w:val="00085BCA"/>
    <w:rsid w:val="00085DB0"/>
    <w:rsid w:val="00086094"/>
    <w:rsid w:val="00086C66"/>
    <w:rsid w:val="00086DF9"/>
    <w:rsid w:val="00086E2D"/>
    <w:rsid w:val="0008702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61F"/>
    <w:rsid w:val="0009089C"/>
    <w:rsid w:val="00090C1E"/>
    <w:rsid w:val="00090C71"/>
    <w:rsid w:val="00091CF4"/>
    <w:rsid w:val="00091E98"/>
    <w:rsid w:val="000921D7"/>
    <w:rsid w:val="00092593"/>
    <w:rsid w:val="0009273C"/>
    <w:rsid w:val="00092E3F"/>
    <w:rsid w:val="00092FD0"/>
    <w:rsid w:val="0009325E"/>
    <w:rsid w:val="000934A0"/>
    <w:rsid w:val="00093716"/>
    <w:rsid w:val="00093881"/>
    <w:rsid w:val="00093E2A"/>
    <w:rsid w:val="000944F9"/>
    <w:rsid w:val="00095192"/>
    <w:rsid w:val="00095BE5"/>
    <w:rsid w:val="00095CD4"/>
    <w:rsid w:val="00095DC6"/>
    <w:rsid w:val="00095FDD"/>
    <w:rsid w:val="000960D5"/>
    <w:rsid w:val="00096333"/>
    <w:rsid w:val="00096528"/>
    <w:rsid w:val="000969D5"/>
    <w:rsid w:val="00096BD0"/>
    <w:rsid w:val="000970D5"/>
    <w:rsid w:val="00097421"/>
    <w:rsid w:val="00097F05"/>
    <w:rsid w:val="000A0541"/>
    <w:rsid w:val="000A0947"/>
    <w:rsid w:val="000A099D"/>
    <w:rsid w:val="000A0BEC"/>
    <w:rsid w:val="000A10CD"/>
    <w:rsid w:val="000A13B7"/>
    <w:rsid w:val="000A18E6"/>
    <w:rsid w:val="000A198C"/>
    <w:rsid w:val="000A1BE0"/>
    <w:rsid w:val="000A2350"/>
    <w:rsid w:val="000A2359"/>
    <w:rsid w:val="000A2DA1"/>
    <w:rsid w:val="000A2DA2"/>
    <w:rsid w:val="000A2DC1"/>
    <w:rsid w:val="000A2FC6"/>
    <w:rsid w:val="000A3384"/>
    <w:rsid w:val="000A358E"/>
    <w:rsid w:val="000A3A4C"/>
    <w:rsid w:val="000A435D"/>
    <w:rsid w:val="000A43C2"/>
    <w:rsid w:val="000A45E8"/>
    <w:rsid w:val="000A4C33"/>
    <w:rsid w:val="000A5192"/>
    <w:rsid w:val="000A5261"/>
    <w:rsid w:val="000A5FA5"/>
    <w:rsid w:val="000A64D4"/>
    <w:rsid w:val="000A7164"/>
    <w:rsid w:val="000A75C3"/>
    <w:rsid w:val="000A78FE"/>
    <w:rsid w:val="000A7946"/>
    <w:rsid w:val="000B054E"/>
    <w:rsid w:val="000B0631"/>
    <w:rsid w:val="000B0D72"/>
    <w:rsid w:val="000B1BCF"/>
    <w:rsid w:val="000B1D42"/>
    <w:rsid w:val="000B2BED"/>
    <w:rsid w:val="000B31C2"/>
    <w:rsid w:val="000B3226"/>
    <w:rsid w:val="000B3287"/>
    <w:rsid w:val="000B3549"/>
    <w:rsid w:val="000B35BC"/>
    <w:rsid w:val="000B3794"/>
    <w:rsid w:val="000B3ACB"/>
    <w:rsid w:val="000B3B42"/>
    <w:rsid w:val="000B407D"/>
    <w:rsid w:val="000B4702"/>
    <w:rsid w:val="000B47E1"/>
    <w:rsid w:val="000B4A40"/>
    <w:rsid w:val="000B4CEA"/>
    <w:rsid w:val="000B4D96"/>
    <w:rsid w:val="000B5390"/>
    <w:rsid w:val="000B5568"/>
    <w:rsid w:val="000B58BF"/>
    <w:rsid w:val="000B59AD"/>
    <w:rsid w:val="000B5A4E"/>
    <w:rsid w:val="000B5C77"/>
    <w:rsid w:val="000B71B7"/>
    <w:rsid w:val="000B76D6"/>
    <w:rsid w:val="000B7CAE"/>
    <w:rsid w:val="000B7F3D"/>
    <w:rsid w:val="000C037D"/>
    <w:rsid w:val="000C0B73"/>
    <w:rsid w:val="000C11BF"/>
    <w:rsid w:val="000C1261"/>
    <w:rsid w:val="000C1434"/>
    <w:rsid w:val="000C17A0"/>
    <w:rsid w:val="000C17A3"/>
    <w:rsid w:val="000C1C6C"/>
    <w:rsid w:val="000C1D2B"/>
    <w:rsid w:val="000C260D"/>
    <w:rsid w:val="000C2855"/>
    <w:rsid w:val="000C2965"/>
    <w:rsid w:val="000C3306"/>
    <w:rsid w:val="000C361C"/>
    <w:rsid w:val="000C3670"/>
    <w:rsid w:val="000C3816"/>
    <w:rsid w:val="000C38BD"/>
    <w:rsid w:val="000C39C6"/>
    <w:rsid w:val="000C44F5"/>
    <w:rsid w:val="000C45A2"/>
    <w:rsid w:val="000C4A19"/>
    <w:rsid w:val="000C4EB2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73E"/>
    <w:rsid w:val="000C6760"/>
    <w:rsid w:val="000C690E"/>
    <w:rsid w:val="000C77C3"/>
    <w:rsid w:val="000C7F5A"/>
    <w:rsid w:val="000D0159"/>
    <w:rsid w:val="000D06FD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B36"/>
    <w:rsid w:val="000D3B85"/>
    <w:rsid w:val="000D3C8D"/>
    <w:rsid w:val="000D3C9A"/>
    <w:rsid w:val="000D404F"/>
    <w:rsid w:val="000D45DD"/>
    <w:rsid w:val="000D46B0"/>
    <w:rsid w:val="000D4EA8"/>
    <w:rsid w:val="000D56FA"/>
    <w:rsid w:val="000D57C0"/>
    <w:rsid w:val="000D5891"/>
    <w:rsid w:val="000D5970"/>
    <w:rsid w:val="000D5BBA"/>
    <w:rsid w:val="000D6438"/>
    <w:rsid w:val="000D680A"/>
    <w:rsid w:val="000D69DF"/>
    <w:rsid w:val="000D6B87"/>
    <w:rsid w:val="000D6D1F"/>
    <w:rsid w:val="000D6F10"/>
    <w:rsid w:val="000D70DA"/>
    <w:rsid w:val="000D76F6"/>
    <w:rsid w:val="000D7807"/>
    <w:rsid w:val="000D7924"/>
    <w:rsid w:val="000D79B6"/>
    <w:rsid w:val="000D7C6A"/>
    <w:rsid w:val="000E049A"/>
    <w:rsid w:val="000E0AF5"/>
    <w:rsid w:val="000E0D87"/>
    <w:rsid w:val="000E1031"/>
    <w:rsid w:val="000E12CF"/>
    <w:rsid w:val="000E20F7"/>
    <w:rsid w:val="000E2755"/>
    <w:rsid w:val="000E31B5"/>
    <w:rsid w:val="000E3706"/>
    <w:rsid w:val="000E3804"/>
    <w:rsid w:val="000E380F"/>
    <w:rsid w:val="000E3A23"/>
    <w:rsid w:val="000E3BFC"/>
    <w:rsid w:val="000E3EE5"/>
    <w:rsid w:val="000E41B8"/>
    <w:rsid w:val="000E4751"/>
    <w:rsid w:val="000E47E5"/>
    <w:rsid w:val="000E483C"/>
    <w:rsid w:val="000E48A5"/>
    <w:rsid w:val="000E4DF1"/>
    <w:rsid w:val="000E565C"/>
    <w:rsid w:val="000E5B2F"/>
    <w:rsid w:val="000E5CB4"/>
    <w:rsid w:val="000E5E10"/>
    <w:rsid w:val="000E6117"/>
    <w:rsid w:val="000E6210"/>
    <w:rsid w:val="000E62C4"/>
    <w:rsid w:val="000E6AEA"/>
    <w:rsid w:val="000E6AFF"/>
    <w:rsid w:val="000E720A"/>
    <w:rsid w:val="000E73B6"/>
    <w:rsid w:val="000E7425"/>
    <w:rsid w:val="000E7D75"/>
    <w:rsid w:val="000F0F93"/>
    <w:rsid w:val="000F13D7"/>
    <w:rsid w:val="000F16E1"/>
    <w:rsid w:val="000F1F65"/>
    <w:rsid w:val="000F249B"/>
    <w:rsid w:val="000F267C"/>
    <w:rsid w:val="000F287E"/>
    <w:rsid w:val="000F290C"/>
    <w:rsid w:val="000F2A50"/>
    <w:rsid w:val="000F3093"/>
    <w:rsid w:val="000F3136"/>
    <w:rsid w:val="000F31BE"/>
    <w:rsid w:val="000F39E1"/>
    <w:rsid w:val="000F3AD1"/>
    <w:rsid w:val="000F3D1D"/>
    <w:rsid w:val="000F4D17"/>
    <w:rsid w:val="000F4E27"/>
    <w:rsid w:val="000F53DE"/>
    <w:rsid w:val="000F54A1"/>
    <w:rsid w:val="000F5522"/>
    <w:rsid w:val="000F55BE"/>
    <w:rsid w:val="000F56CF"/>
    <w:rsid w:val="000F579D"/>
    <w:rsid w:val="000F5E15"/>
    <w:rsid w:val="000F609E"/>
    <w:rsid w:val="000F6405"/>
    <w:rsid w:val="000F6A64"/>
    <w:rsid w:val="000F6C17"/>
    <w:rsid w:val="000F7A31"/>
    <w:rsid w:val="000F7C1F"/>
    <w:rsid w:val="000F7C52"/>
    <w:rsid w:val="000F7DB9"/>
    <w:rsid w:val="001000D4"/>
    <w:rsid w:val="00100D7B"/>
    <w:rsid w:val="00101481"/>
    <w:rsid w:val="0010150D"/>
    <w:rsid w:val="00101576"/>
    <w:rsid w:val="001015E1"/>
    <w:rsid w:val="001018AD"/>
    <w:rsid w:val="00101E73"/>
    <w:rsid w:val="001022B4"/>
    <w:rsid w:val="001022EC"/>
    <w:rsid w:val="00102BE5"/>
    <w:rsid w:val="001030D5"/>
    <w:rsid w:val="0010326D"/>
    <w:rsid w:val="00103861"/>
    <w:rsid w:val="0010386E"/>
    <w:rsid w:val="00103AD6"/>
    <w:rsid w:val="001042F3"/>
    <w:rsid w:val="00104377"/>
    <w:rsid w:val="001044D1"/>
    <w:rsid w:val="0010463A"/>
    <w:rsid w:val="00104DE9"/>
    <w:rsid w:val="00104F6C"/>
    <w:rsid w:val="001055A7"/>
    <w:rsid w:val="00105617"/>
    <w:rsid w:val="00105673"/>
    <w:rsid w:val="001058DF"/>
    <w:rsid w:val="00105A0B"/>
    <w:rsid w:val="00105B28"/>
    <w:rsid w:val="00105C87"/>
    <w:rsid w:val="00105EA8"/>
    <w:rsid w:val="00105F1A"/>
    <w:rsid w:val="001067C2"/>
    <w:rsid w:val="00106883"/>
    <w:rsid w:val="001070AA"/>
    <w:rsid w:val="00107118"/>
    <w:rsid w:val="00107541"/>
    <w:rsid w:val="001101F3"/>
    <w:rsid w:val="00110253"/>
    <w:rsid w:val="001103BB"/>
    <w:rsid w:val="0011062F"/>
    <w:rsid w:val="00110BE3"/>
    <w:rsid w:val="00110F3B"/>
    <w:rsid w:val="00110F57"/>
    <w:rsid w:val="00111416"/>
    <w:rsid w:val="00111614"/>
    <w:rsid w:val="0011197B"/>
    <w:rsid w:val="00111B28"/>
    <w:rsid w:val="00111E90"/>
    <w:rsid w:val="00111F09"/>
    <w:rsid w:val="00112411"/>
    <w:rsid w:val="00112916"/>
    <w:rsid w:val="00112B31"/>
    <w:rsid w:val="00112C55"/>
    <w:rsid w:val="00112F85"/>
    <w:rsid w:val="00113044"/>
    <w:rsid w:val="00114124"/>
    <w:rsid w:val="0011460E"/>
    <w:rsid w:val="00114C40"/>
    <w:rsid w:val="00114CC4"/>
    <w:rsid w:val="00114ED1"/>
    <w:rsid w:val="00115D81"/>
    <w:rsid w:val="00116284"/>
    <w:rsid w:val="0011660D"/>
    <w:rsid w:val="001169FA"/>
    <w:rsid w:val="00117303"/>
    <w:rsid w:val="001174A8"/>
    <w:rsid w:val="00117C00"/>
    <w:rsid w:val="001201C4"/>
    <w:rsid w:val="00120DED"/>
    <w:rsid w:val="001214CF"/>
    <w:rsid w:val="001216F2"/>
    <w:rsid w:val="00121AAD"/>
    <w:rsid w:val="00121B82"/>
    <w:rsid w:val="001225B9"/>
    <w:rsid w:val="001229C5"/>
    <w:rsid w:val="00122C75"/>
    <w:rsid w:val="00122E9D"/>
    <w:rsid w:val="00123177"/>
    <w:rsid w:val="001232BD"/>
    <w:rsid w:val="00123433"/>
    <w:rsid w:val="0012368A"/>
    <w:rsid w:val="00123947"/>
    <w:rsid w:val="00124417"/>
    <w:rsid w:val="0012456C"/>
    <w:rsid w:val="001247DD"/>
    <w:rsid w:val="00124DF3"/>
    <w:rsid w:val="001251F6"/>
    <w:rsid w:val="001255ED"/>
    <w:rsid w:val="0012566B"/>
    <w:rsid w:val="00125673"/>
    <w:rsid w:val="00125ABD"/>
    <w:rsid w:val="0012609F"/>
    <w:rsid w:val="00126155"/>
    <w:rsid w:val="001263DC"/>
    <w:rsid w:val="001266D2"/>
    <w:rsid w:val="00126722"/>
    <w:rsid w:val="00126B4F"/>
    <w:rsid w:val="00127586"/>
    <w:rsid w:val="00127EB0"/>
    <w:rsid w:val="001300E0"/>
    <w:rsid w:val="00130135"/>
    <w:rsid w:val="0013075F"/>
    <w:rsid w:val="00130F28"/>
    <w:rsid w:val="00130FF9"/>
    <w:rsid w:val="0013101C"/>
    <w:rsid w:val="001313BB"/>
    <w:rsid w:val="00131E2C"/>
    <w:rsid w:val="001324D5"/>
    <w:rsid w:val="001326A6"/>
    <w:rsid w:val="00133071"/>
    <w:rsid w:val="001330D0"/>
    <w:rsid w:val="001334AD"/>
    <w:rsid w:val="00133523"/>
    <w:rsid w:val="0013359B"/>
    <w:rsid w:val="00133AC7"/>
    <w:rsid w:val="001345F0"/>
    <w:rsid w:val="0013462C"/>
    <w:rsid w:val="0013467C"/>
    <w:rsid w:val="00134D08"/>
    <w:rsid w:val="00134E8C"/>
    <w:rsid w:val="001357C6"/>
    <w:rsid w:val="001358B1"/>
    <w:rsid w:val="00135A39"/>
    <w:rsid w:val="00135FDB"/>
    <w:rsid w:val="00136469"/>
    <w:rsid w:val="00136482"/>
    <w:rsid w:val="001365A3"/>
    <w:rsid w:val="00136609"/>
    <w:rsid w:val="001368DD"/>
    <w:rsid w:val="001369BF"/>
    <w:rsid w:val="00136E62"/>
    <w:rsid w:val="00136FE4"/>
    <w:rsid w:val="001376F5"/>
    <w:rsid w:val="00137748"/>
    <w:rsid w:val="00137A62"/>
    <w:rsid w:val="00137A8F"/>
    <w:rsid w:val="00137DE9"/>
    <w:rsid w:val="0014041E"/>
    <w:rsid w:val="00140513"/>
    <w:rsid w:val="001406A1"/>
    <w:rsid w:val="00141102"/>
    <w:rsid w:val="001411B7"/>
    <w:rsid w:val="00141BB6"/>
    <w:rsid w:val="00141E88"/>
    <w:rsid w:val="00142168"/>
    <w:rsid w:val="0014230E"/>
    <w:rsid w:val="00142906"/>
    <w:rsid w:val="00142D63"/>
    <w:rsid w:val="0014301C"/>
    <w:rsid w:val="00143466"/>
    <w:rsid w:val="001435EA"/>
    <w:rsid w:val="001436EA"/>
    <w:rsid w:val="00143F59"/>
    <w:rsid w:val="0014423D"/>
    <w:rsid w:val="00144504"/>
    <w:rsid w:val="00144508"/>
    <w:rsid w:val="00144883"/>
    <w:rsid w:val="00144C5F"/>
    <w:rsid w:val="00145875"/>
    <w:rsid w:val="00145AB2"/>
    <w:rsid w:val="00145D0B"/>
    <w:rsid w:val="00145D9B"/>
    <w:rsid w:val="00145ECD"/>
    <w:rsid w:val="001460BA"/>
    <w:rsid w:val="00146470"/>
    <w:rsid w:val="00146587"/>
    <w:rsid w:val="001466EA"/>
    <w:rsid w:val="00146898"/>
    <w:rsid w:val="00146AFC"/>
    <w:rsid w:val="00147634"/>
    <w:rsid w:val="0014777E"/>
    <w:rsid w:val="00147D7B"/>
    <w:rsid w:val="00147DF2"/>
    <w:rsid w:val="0015039A"/>
    <w:rsid w:val="0015041B"/>
    <w:rsid w:val="00150BC8"/>
    <w:rsid w:val="00150FB9"/>
    <w:rsid w:val="00151196"/>
    <w:rsid w:val="001512F9"/>
    <w:rsid w:val="001512FC"/>
    <w:rsid w:val="001514ED"/>
    <w:rsid w:val="001516B9"/>
    <w:rsid w:val="00151C04"/>
    <w:rsid w:val="00151DCE"/>
    <w:rsid w:val="00151F02"/>
    <w:rsid w:val="00152557"/>
    <w:rsid w:val="0015273A"/>
    <w:rsid w:val="00152A56"/>
    <w:rsid w:val="00152ACF"/>
    <w:rsid w:val="00152B13"/>
    <w:rsid w:val="00153394"/>
    <w:rsid w:val="0015368B"/>
    <w:rsid w:val="00153772"/>
    <w:rsid w:val="001539C1"/>
    <w:rsid w:val="00154B5C"/>
    <w:rsid w:val="00154C47"/>
    <w:rsid w:val="0015535B"/>
    <w:rsid w:val="00155F6D"/>
    <w:rsid w:val="001562C6"/>
    <w:rsid w:val="00156714"/>
    <w:rsid w:val="0015692A"/>
    <w:rsid w:val="00156935"/>
    <w:rsid w:val="00156D8E"/>
    <w:rsid w:val="00156EA4"/>
    <w:rsid w:val="00157389"/>
    <w:rsid w:val="00157A0A"/>
    <w:rsid w:val="00157E82"/>
    <w:rsid w:val="001608C2"/>
    <w:rsid w:val="0016090C"/>
    <w:rsid w:val="00160952"/>
    <w:rsid w:val="00160D2A"/>
    <w:rsid w:val="00160E3E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FE8"/>
    <w:rsid w:val="001641B8"/>
    <w:rsid w:val="00164B2C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6FCB"/>
    <w:rsid w:val="001676AF"/>
    <w:rsid w:val="0016792D"/>
    <w:rsid w:val="00167956"/>
    <w:rsid w:val="00167BFA"/>
    <w:rsid w:val="001706FA"/>
    <w:rsid w:val="00170855"/>
    <w:rsid w:val="00170D3B"/>
    <w:rsid w:val="001713CE"/>
    <w:rsid w:val="0017162A"/>
    <w:rsid w:val="00171BBA"/>
    <w:rsid w:val="00171BC8"/>
    <w:rsid w:val="00171E41"/>
    <w:rsid w:val="001727E6"/>
    <w:rsid w:val="00172BF0"/>
    <w:rsid w:val="00172EA9"/>
    <w:rsid w:val="0017314A"/>
    <w:rsid w:val="00173AA9"/>
    <w:rsid w:val="0017436B"/>
    <w:rsid w:val="0017455E"/>
    <w:rsid w:val="00175132"/>
    <w:rsid w:val="001753DF"/>
    <w:rsid w:val="0017547C"/>
    <w:rsid w:val="00175EC3"/>
    <w:rsid w:val="00176023"/>
    <w:rsid w:val="00176C97"/>
    <w:rsid w:val="00176FF3"/>
    <w:rsid w:val="00177382"/>
    <w:rsid w:val="001775B9"/>
    <w:rsid w:val="0017761B"/>
    <w:rsid w:val="00177CEB"/>
    <w:rsid w:val="00177F84"/>
    <w:rsid w:val="0018029D"/>
    <w:rsid w:val="00181159"/>
    <w:rsid w:val="001815B4"/>
    <w:rsid w:val="0018181A"/>
    <w:rsid w:val="00181DA1"/>
    <w:rsid w:val="00181F58"/>
    <w:rsid w:val="00182EC6"/>
    <w:rsid w:val="0018356E"/>
    <w:rsid w:val="0018372C"/>
    <w:rsid w:val="00184121"/>
    <w:rsid w:val="00184166"/>
    <w:rsid w:val="00184230"/>
    <w:rsid w:val="0018434C"/>
    <w:rsid w:val="0018468D"/>
    <w:rsid w:val="001847BF"/>
    <w:rsid w:val="00184B12"/>
    <w:rsid w:val="00185184"/>
    <w:rsid w:val="00185277"/>
    <w:rsid w:val="00185500"/>
    <w:rsid w:val="0018571B"/>
    <w:rsid w:val="00185813"/>
    <w:rsid w:val="00185A57"/>
    <w:rsid w:val="00185E07"/>
    <w:rsid w:val="00186501"/>
    <w:rsid w:val="001868CC"/>
    <w:rsid w:val="00186AB1"/>
    <w:rsid w:val="0018727D"/>
    <w:rsid w:val="001873B0"/>
    <w:rsid w:val="0019051A"/>
    <w:rsid w:val="00190598"/>
    <w:rsid w:val="00190C8B"/>
    <w:rsid w:val="00190DA4"/>
    <w:rsid w:val="001912A1"/>
    <w:rsid w:val="001914DC"/>
    <w:rsid w:val="00191547"/>
    <w:rsid w:val="00191AF1"/>
    <w:rsid w:val="0019210E"/>
    <w:rsid w:val="00192366"/>
    <w:rsid w:val="0019279A"/>
    <w:rsid w:val="0019297F"/>
    <w:rsid w:val="00192B62"/>
    <w:rsid w:val="00192EB0"/>
    <w:rsid w:val="00192F3F"/>
    <w:rsid w:val="0019303E"/>
    <w:rsid w:val="001933C2"/>
    <w:rsid w:val="0019345E"/>
    <w:rsid w:val="0019384A"/>
    <w:rsid w:val="00193A08"/>
    <w:rsid w:val="00193B07"/>
    <w:rsid w:val="001940B5"/>
    <w:rsid w:val="0019414B"/>
    <w:rsid w:val="00194524"/>
    <w:rsid w:val="001949A1"/>
    <w:rsid w:val="00194BBC"/>
    <w:rsid w:val="00194C38"/>
    <w:rsid w:val="0019522F"/>
    <w:rsid w:val="00195644"/>
    <w:rsid w:val="0019565F"/>
    <w:rsid w:val="00195692"/>
    <w:rsid w:val="001956B8"/>
    <w:rsid w:val="001957A6"/>
    <w:rsid w:val="001962AA"/>
    <w:rsid w:val="0019642C"/>
    <w:rsid w:val="001967E5"/>
    <w:rsid w:val="00196E59"/>
    <w:rsid w:val="00197559"/>
    <w:rsid w:val="00197874"/>
    <w:rsid w:val="00197CA7"/>
    <w:rsid w:val="00197D3F"/>
    <w:rsid w:val="00197EB4"/>
    <w:rsid w:val="00197FD6"/>
    <w:rsid w:val="001A0B0C"/>
    <w:rsid w:val="001A0D1E"/>
    <w:rsid w:val="001A0F79"/>
    <w:rsid w:val="001A1C98"/>
    <w:rsid w:val="001A1D83"/>
    <w:rsid w:val="001A1DFA"/>
    <w:rsid w:val="001A1FDC"/>
    <w:rsid w:val="001A1FFF"/>
    <w:rsid w:val="001A202B"/>
    <w:rsid w:val="001A20DC"/>
    <w:rsid w:val="001A230C"/>
    <w:rsid w:val="001A2910"/>
    <w:rsid w:val="001A2BFB"/>
    <w:rsid w:val="001A2F00"/>
    <w:rsid w:val="001A3196"/>
    <w:rsid w:val="001A31F6"/>
    <w:rsid w:val="001A3E3D"/>
    <w:rsid w:val="001A42B2"/>
    <w:rsid w:val="001A43B3"/>
    <w:rsid w:val="001A464A"/>
    <w:rsid w:val="001A479F"/>
    <w:rsid w:val="001A4812"/>
    <w:rsid w:val="001A49F1"/>
    <w:rsid w:val="001A4A70"/>
    <w:rsid w:val="001A4DA1"/>
    <w:rsid w:val="001A4F49"/>
    <w:rsid w:val="001A5206"/>
    <w:rsid w:val="001A52E9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92"/>
    <w:rsid w:val="001B07AA"/>
    <w:rsid w:val="001B0942"/>
    <w:rsid w:val="001B09E7"/>
    <w:rsid w:val="001B09FD"/>
    <w:rsid w:val="001B0EA6"/>
    <w:rsid w:val="001B1697"/>
    <w:rsid w:val="001B17EF"/>
    <w:rsid w:val="001B1A81"/>
    <w:rsid w:val="001B1B05"/>
    <w:rsid w:val="001B1B66"/>
    <w:rsid w:val="001B2633"/>
    <w:rsid w:val="001B2BC8"/>
    <w:rsid w:val="001B3178"/>
    <w:rsid w:val="001B42C4"/>
    <w:rsid w:val="001B446B"/>
    <w:rsid w:val="001B44BD"/>
    <w:rsid w:val="001B4BA2"/>
    <w:rsid w:val="001B594F"/>
    <w:rsid w:val="001B62FE"/>
    <w:rsid w:val="001B6373"/>
    <w:rsid w:val="001B6966"/>
    <w:rsid w:val="001B6F56"/>
    <w:rsid w:val="001B72FB"/>
    <w:rsid w:val="001B7305"/>
    <w:rsid w:val="001B7847"/>
    <w:rsid w:val="001B7C8F"/>
    <w:rsid w:val="001B7D20"/>
    <w:rsid w:val="001B7E57"/>
    <w:rsid w:val="001B7F17"/>
    <w:rsid w:val="001C0319"/>
    <w:rsid w:val="001C0619"/>
    <w:rsid w:val="001C0B2C"/>
    <w:rsid w:val="001C10FA"/>
    <w:rsid w:val="001C1ABE"/>
    <w:rsid w:val="001C1CC3"/>
    <w:rsid w:val="001C2283"/>
    <w:rsid w:val="001C22A1"/>
    <w:rsid w:val="001C2527"/>
    <w:rsid w:val="001C2822"/>
    <w:rsid w:val="001C28CF"/>
    <w:rsid w:val="001C29EA"/>
    <w:rsid w:val="001C2D61"/>
    <w:rsid w:val="001C3525"/>
    <w:rsid w:val="001C3769"/>
    <w:rsid w:val="001C3B3F"/>
    <w:rsid w:val="001C3D06"/>
    <w:rsid w:val="001C3D21"/>
    <w:rsid w:val="001C3F64"/>
    <w:rsid w:val="001C49BC"/>
    <w:rsid w:val="001C4FBC"/>
    <w:rsid w:val="001C51F4"/>
    <w:rsid w:val="001C5256"/>
    <w:rsid w:val="001C5742"/>
    <w:rsid w:val="001C5A1B"/>
    <w:rsid w:val="001C5B07"/>
    <w:rsid w:val="001C60C5"/>
    <w:rsid w:val="001C6853"/>
    <w:rsid w:val="001C6D02"/>
    <w:rsid w:val="001C6DBB"/>
    <w:rsid w:val="001C7066"/>
    <w:rsid w:val="001C70E5"/>
    <w:rsid w:val="001C711F"/>
    <w:rsid w:val="001C73DC"/>
    <w:rsid w:val="001C7527"/>
    <w:rsid w:val="001C7770"/>
    <w:rsid w:val="001C77AA"/>
    <w:rsid w:val="001C7E97"/>
    <w:rsid w:val="001D0194"/>
    <w:rsid w:val="001D01A1"/>
    <w:rsid w:val="001D02F9"/>
    <w:rsid w:val="001D0B95"/>
    <w:rsid w:val="001D10EE"/>
    <w:rsid w:val="001D1267"/>
    <w:rsid w:val="001D1863"/>
    <w:rsid w:val="001D1B04"/>
    <w:rsid w:val="001D2017"/>
    <w:rsid w:val="001D213E"/>
    <w:rsid w:val="001D2186"/>
    <w:rsid w:val="001D21CA"/>
    <w:rsid w:val="001D25E4"/>
    <w:rsid w:val="001D29BC"/>
    <w:rsid w:val="001D2C14"/>
    <w:rsid w:val="001D311E"/>
    <w:rsid w:val="001D44E9"/>
    <w:rsid w:val="001D49CC"/>
    <w:rsid w:val="001D51C7"/>
    <w:rsid w:val="001D54D5"/>
    <w:rsid w:val="001D585D"/>
    <w:rsid w:val="001D5A61"/>
    <w:rsid w:val="001D6286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AB1"/>
    <w:rsid w:val="001D7D35"/>
    <w:rsid w:val="001D7DFA"/>
    <w:rsid w:val="001D7F95"/>
    <w:rsid w:val="001E0000"/>
    <w:rsid w:val="001E036B"/>
    <w:rsid w:val="001E0C2D"/>
    <w:rsid w:val="001E0C99"/>
    <w:rsid w:val="001E0CA6"/>
    <w:rsid w:val="001E0FC0"/>
    <w:rsid w:val="001E18B3"/>
    <w:rsid w:val="001E19C6"/>
    <w:rsid w:val="001E1B56"/>
    <w:rsid w:val="001E21C4"/>
    <w:rsid w:val="001E2A3C"/>
    <w:rsid w:val="001E2A7F"/>
    <w:rsid w:val="001E2B18"/>
    <w:rsid w:val="001E2D8D"/>
    <w:rsid w:val="001E320A"/>
    <w:rsid w:val="001E336F"/>
    <w:rsid w:val="001E341F"/>
    <w:rsid w:val="001E3510"/>
    <w:rsid w:val="001E3A07"/>
    <w:rsid w:val="001E40B9"/>
    <w:rsid w:val="001E4E14"/>
    <w:rsid w:val="001E52AE"/>
    <w:rsid w:val="001E536A"/>
    <w:rsid w:val="001E537F"/>
    <w:rsid w:val="001E539B"/>
    <w:rsid w:val="001E5408"/>
    <w:rsid w:val="001E575E"/>
    <w:rsid w:val="001E5AE2"/>
    <w:rsid w:val="001E5CEB"/>
    <w:rsid w:val="001E5E85"/>
    <w:rsid w:val="001E6179"/>
    <w:rsid w:val="001E67BC"/>
    <w:rsid w:val="001E6AC3"/>
    <w:rsid w:val="001E6E89"/>
    <w:rsid w:val="001E6FFD"/>
    <w:rsid w:val="001E7825"/>
    <w:rsid w:val="001E7D45"/>
    <w:rsid w:val="001E7DCB"/>
    <w:rsid w:val="001F0082"/>
    <w:rsid w:val="001F0276"/>
    <w:rsid w:val="001F05F8"/>
    <w:rsid w:val="001F0A31"/>
    <w:rsid w:val="001F0C23"/>
    <w:rsid w:val="001F0CBD"/>
    <w:rsid w:val="001F13D4"/>
    <w:rsid w:val="001F1B69"/>
    <w:rsid w:val="001F1F48"/>
    <w:rsid w:val="001F21CC"/>
    <w:rsid w:val="001F26BF"/>
    <w:rsid w:val="001F2717"/>
    <w:rsid w:val="001F28ED"/>
    <w:rsid w:val="001F290B"/>
    <w:rsid w:val="001F2AE5"/>
    <w:rsid w:val="001F33D5"/>
    <w:rsid w:val="001F3889"/>
    <w:rsid w:val="001F44C6"/>
    <w:rsid w:val="001F48F1"/>
    <w:rsid w:val="001F4B91"/>
    <w:rsid w:val="001F4D40"/>
    <w:rsid w:val="001F5E02"/>
    <w:rsid w:val="001F63DA"/>
    <w:rsid w:val="001F65E7"/>
    <w:rsid w:val="001F6AAE"/>
    <w:rsid w:val="001F6BA2"/>
    <w:rsid w:val="001F6C60"/>
    <w:rsid w:val="001F6FD5"/>
    <w:rsid w:val="001F71AF"/>
    <w:rsid w:val="001F7E2D"/>
    <w:rsid w:val="002001B7"/>
    <w:rsid w:val="00200763"/>
    <w:rsid w:val="00200C31"/>
    <w:rsid w:val="00200DF3"/>
    <w:rsid w:val="00200F14"/>
    <w:rsid w:val="0020143E"/>
    <w:rsid w:val="00201757"/>
    <w:rsid w:val="002018BC"/>
    <w:rsid w:val="00201985"/>
    <w:rsid w:val="00201E47"/>
    <w:rsid w:val="00202105"/>
    <w:rsid w:val="00202157"/>
    <w:rsid w:val="0020230A"/>
    <w:rsid w:val="00202A1C"/>
    <w:rsid w:val="00202EA2"/>
    <w:rsid w:val="00202F87"/>
    <w:rsid w:val="00203290"/>
    <w:rsid w:val="002032AE"/>
    <w:rsid w:val="00203AA1"/>
    <w:rsid w:val="00203CA9"/>
    <w:rsid w:val="0020448E"/>
    <w:rsid w:val="0020455B"/>
    <w:rsid w:val="002046A1"/>
    <w:rsid w:val="00204B0C"/>
    <w:rsid w:val="00204BCD"/>
    <w:rsid w:val="00204F81"/>
    <w:rsid w:val="00205195"/>
    <w:rsid w:val="0020569D"/>
    <w:rsid w:val="0020577D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90E"/>
    <w:rsid w:val="00207CB8"/>
    <w:rsid w:val="002100FD"/>
    <w:rsid w:val="0021065B"/>
    <w:rsid w:val="00210A49"/>
    <w:rsid w:val="00211274"/>
    <w:rsid w:val="002117E5"/>
    <w:rsid w:val="00211E6A"/>
    <w:rsid w:val="00211FCE"/>
    <w:rsid w:val="002122F8"/>
    <w:rsid w:val="002123A2"/>
    <w:rsid w:val="0021288D"/>
    <w:rsid w:val="00212A50"/>
    <w:rsid w:val="00212B7D"/>
    <w:rsid w:val="00212E7B"/>
    <w:rsid w:val="00213245"/>
    <w:rsid w:val="002135F5"/>
    <w:rsid w:val="002139EA"/>
    <w:rsid w:val="00213C37"/>
    <w:rsid w:val="00213E67"/>
    <w:rsid w:val="00213F76"/>
    <w:rsid w:val="00214318"/>
    <w:rsid w:val="00214809"/>
    <w:rsid w:val="002148E9"/>
    <w:rsid w:val="00214EE7"/>
    <w:rsid w:val="0021551A"/>
    <w:rsid w:val="0021580A"/>
    <w:rsid w:val="0021580C"/>
    <w:rsid w:val="00215BD0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92C"/>
    <w:rsid w:val="00217C29"/>
    <w:rsid w:val="00220645"/>
    <w:rsid w:val="002207B1"/>
    <w:rsid w:val="00220852"/>
    <w:rsid w:val="00220C15"/>
    <w:rsid w:val="00220D76"/>
    <w:rsid w:val="00220D8C"/>
    <w:rsid w:val="00220F42"/>
    <w:rsid w:val="0022102C"/>
    <w:rsid w:val="002211E8"/>
    <w:rsid w:val="00221322"/>
    <w:rsid w:val="00221445"/>
    <w:rsid w:val="002217D6"/>
    <w:rsid w:val="00221852"/>
    <w:rsid w:val="002219A8"/>
    <w:rsid w:val="00221A28"/>
    <w:rsid w:val="00221A4F"/>
    <w:rsid w:val="00221BD4"/>
    <w:rsid w:val="00221E29"/>
    <w:rsid w:val="002222E4"/>
    <w:rsid w:val="002229B7"/>
    <w:rsid w:val="0022352C"/>
    <w:rsid w:val="0022354B"/>
    <w:rsid w:val="00223BAD"/>
    <w:rsid w:val="00223F14"/>
    <w:rsid w:val="00224AE6"/>
    <w:rsid w:val="00224E19"/>
    <w:rsid w:val="00225EC1"/>
    <w:rsid w:val="00225ED4"/>
    <w:rsid w:val="002265F1"/>
    <w:rsid w:val="00226950"/>
    <w:rsid w:val="00226EA0"/>
    <w:rsid w:val="002270A6"/>
    <w:rsid w:val="002274E3"/>
    <w:rsid w:val="00227F2D"/>
    <w:rsid w:val="002302EF"/>
    <w:rsid w:val="00230309"/>
    <w:rsid w:val="00231300"/>
    <w:rsid w:val="00231866"/>
    <w:rsid w:val="002318B1"/>
    <w:rsid w:val="00231A71"/>
    <w:rsid w:val="00231E2C"/>
    <w:rsid w:val="00232181"/>
    <w:rsid w:val="002324A3"/>
    <w:rsid w:val="0023265A"/>
    <w:rsid w:val="00232AA5"/>
    <w:rsid w:val="00232F11"/>
    <w:rsid w:val="00232F45"/>
    <w:rsid w:val="00233586"/>
    <w:rsid w:val="002337A5"/>
    <w:rsid w:val="00233AD5"/>
    <w:rsid w:val="002343FF"/>
    <w:rsid w:val="00234822"/>
    <w:rsid w:val="00234C6C"/>
    <w:rsid w:val="00234CAD"/>
    <w:rsid w:val="00234F4A"/>
    <w:rsid w:val="00235491"/>
    <w:rsid w:val="00235903"/>
    <w:rsid w:val="00235D2A"/>
    <w:rsid w:val="00235EED"/>
    <w:rsid w:val="0023640F"/>
    <w:rsid w:val="002365DF"/>
    <w:rsid w:val="00236F53"/>
    <w:rsid w:val="0023794F"/>
    <w:rsid w:val="00237A39"/>
    <w:rsid w:val="00237EBC"/>
    <w:rsid w:val="00237EF0"/>
    <w:rsid w:val="00240062"/>
    <w:rsid w:val="002401AC"/>
    <w:rsid w:val="00240426"/>
    <w:rsid w:val="00240564"/>
    <w:rsid w:val="0024074F"/>
    <w:rsid w:val="00241E0F"/>
    <w:rsid w:val="00242404"/>
    <w:rsid w:val="00242556"/>
    <w:rsid w:val="00242D13"/>
    <w:rsid w:val="00242D1A"/>
    <w:rsid w:val="00242DCF"/>
    <w:rsid w:val="00242F12"/>
    <w:rsid w:val="00242F51"/>
    <w:rsid w:val="002430EB"/>
    <w:rsid w:val="00243338"/>
    <w:rsid w:val="00243356"/>
    <w:rsid w:val="002434B9"/>
    <w:rsid w:val="002436C1"/>
    <w:rsid w:val="002438FA"/>
    <w:rsid w:val="00243A30"/>
    <w:rsid w:val="00243B15"/>
    <w:rsid w:val="00243D66"/>
    <w:rsid w:val="0024421A"/>
    <w:rsid w:val="00244499"/>
    <w:rsid w:val="00244FBD"/>
    <w:rsid w:val="00245146"/>
    <w:rsid w:val="00245568"/>
    <w:rsid w:val="00245E95"/>
    <w:rsid w:val="00245EDE"/>
    <w:rsid w:val="00246281"/>
    <w:rsid w:val="00246708"/>
    <w:rsid w:val="00246833"/>
    <w:rsid w:val="00247310"/>
    <w:rsid w:val="00247884"/>
    <w:rsid w:val="00247C48"/>
    <w:rsid w:val="00247C8F"/>
    <w:rsid w:val="00247E5A"/>
    <w:rsid w:val="00247FEE"/>
    <w:rsid w:val="002502CE"/>
    <w:rsid w:val="00250943"/>
    <w:rsid w:val="002509D6"/>
    <w:rsid w:val="00250C82"/>
    <w:rsid w:val="0025127C"/>
    <w:rsid w:val="00251362"/>
    <w:rsid w:val="002515A4"/>
    <w:rsid w:val="002516B4"/>
    <w:rsid w:val="002518CC"/>
    <w:rsid w:val="00251BE2"/>
    <w:rsid w:val="002523BA"/>
    <w:rsid w:val="00252456"/>
    <w:rsid w:val="002529E5"/>
    <w:rsid w:val="002531A2"/>
    <w:rsid w:val="002532C8"/>
    <w:rsid w:val="002535D2"/>
    <w:rsid w:val="00253635"/>
    <w:rsid w:val="00253780"/>
    <w:rsid w:val="00253B17"/>
    <w:rsid w:val="00253B9B"/>
    <w:rsid w:val="002543A0"/>
    <w:rsid w:val="00254568"/>
    <w:rsid w:val="002548A1"/>
    <w:rsid w:val="00254CB2"/>
    <w:rsid w:val="00255BC1"/>
    <w:rsid w:val="00255FA0"/>
    <w:rsid w:val="00256484"/>
    <w:rsid w:val="002564DF"/>
    <w:rsid w:val="00256F35"/>
    <w:rsid w:val="00256F8E"/>
    <w:rsid w:val="00257186"/>
    <w:rsid w:val="00257229"/>
    <w:rsid w:val="002576C2"/>
    <w:rsid w:val="00257DE7"/>
    <w:rsid w:val="00257F3E"/>
    <w:rsid w:val="00260155"/>
    <w:rsid w:val="00260C86"/>
    <w:rsid w:val="00260EAA"/>
    <w:rsid w:val="00261431"/>
    <w:rsid w:val="0026183B"/>
    <w:rsid w:val="00261DB6"/>
    <w:rsid w:val="002623C2"/>
    <w:rsid w:val="002629F1"/>
    <w:rsid w:val="00262FB4"/>
    <w:rsid w:val="00263117"/>
    <w:rsid w:val="00263337"/>
    <w:rsid w:val="002635A2"/>
    <w:rsid w:val="002639A0"/>
    <w:rsid w:val="00263E45"/>
    <w:rsid w:val="00264044"/>
    <w:rsid w:val="002649CC"/>
    <w:rsid w:val="00264EC4"/>
    <w:rsid w:val="00265765"/>
    <w:rsid w:val="002658EF"/>
    <w:rsid w:val="002659F0"/>
    <w:rsid w:val="00265B42"/>
    <w:rsid w:val="00265C29"/>
    <w:rsid w:val="00265D3C"/>
    <w:rsid w:val="00265F27"/>
    <w:rsid w:val="00265FCE"/>
    <w:rsid w:val="002663AB"/>
    <w:rsid w:val="002663DE"/>
    <w:rsid w:val="002673C5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A3B"/>
    <w:rsid w:val="00271C14"/>
    <w:rsid w:val="00271CD5"/>
    <w:rsid w:val="00271F27"/>
    <w:rsid w:val="00271FD3"/>
    <w:rsid w:val="002732CE"/>
    <w:rsid w:val="00273855"/>
    <w:rsid w:val="00273B2C"/>
    <w:rsid w:val="00273EB4"/>
    <w:rsid w:val="002741BE"/>
    <w:rsid w:val="00274740"/>
    <w:rsid w:val="00274FC5"/>
    <w:rsid w:val="002750B5"/>
    <w:rsid w:val="002752D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87A"/>
    <w:rsid w:val="00277064"/>
    <w:rsid w:val="00277387"/>
    <w:rsid w:val="002774E0"/>
    <w:rsid w:val="0027765B"/>
    <w:rsid w:val="002779FB"/>
    <w:rsid w:val="00280462"/>
    <w:rsid w:val="00280581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831"/>
    <w:rsid w:val="00282CE1"/>
    <w:rsid w:val="00283086"/>
    <w:rsid w:val="00283345"/>
    <w:rsid w:val="002835BA"/>
    <w:rsid w:val="00283B03"/>
    <w:rsid w:val="00284087"/>
    <w:rsid w:val="002858EF"/>
    <w:rsid w:val="00285AF1"/>
    <w:rsid w:val="00285ECD"/>
    <w:rsid w:val="00286159"/>
    <w:rsid w:val="002864C5"/>
    <w:rsid w:val="002865DF"/>
    <w:rsid w:val="00286708"/>
    <w:rsid w:val="00286CB3"/>
    <w:rsid w:val="00287AE0"/>
    <w:rsid w:val="00287CAB"/>
    <w:rsid w:val="00287D6C"/>
    <w:rsid w:val="00287FAB"/>
    <w:rsid w:val="002904EE"/>
    <w:rsid w:val="002904EF"/>
    <w:rsid w:val="002905F1"/>
    <w:rsid w:val="002908C0"/>
    <w:rsid w:val="00290BA4"/>
    <w:rsid w:val="00290C70"/>
    <w:rsid w:val="00290D62"/>
    <w:rsid w:val="002910EA"/>
    <w:rsid w:val="002914F6"/>
    <w:rsid w:val="002920FC"/>
    <w:rsid w:val="002924C2"/>
    <w:rsid w:val="002925CB"/>
    <w:rsid w:val="0029282D"/>
    <w:rsid w:val="00292C76"/>
    <w:rsid w:val="00292CA0"/>
    <w:rsid w:val="00292FA1"/>
    <w:rsid w:val="00293227"/>
    <w:rsid w:val="00293381"/>
    <w:rsid w:val="0029358E"/>
    <w:rsid w:val="002938CA"/>
    <w:rsid w:val="00293E62"/>
    <w:rsid w:val="00293EA4"/>
    <w:rsid w:val="002941ED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FD"/>
    <w:rsid w:val="00296D32"/>
    <w:rsid w:val="00296E70"/>
    <w:rsid w:val="00297196"/>
    <w:rsid w:val="0029731F"/>
    <w:rsid w:val="00297A37"/>
    <w:rsid w:val="002A03BF"/>
    <w:rsid w:val="002A0952"/>
    <w:rsid w:val="002A1019"/>
    <w:rsid w:val="002A1567"/>
    <w:rsid w:val="002A161C"/>
    <w:rsid w:val="002A1E70"/>
    <w:rsid w:val="002A240A"/>
    <w:rsid w:val="002A2505"/>
    <w:rsid w:val="002A2548"/>
    <w:rsid w:val="002A28CB"/>
    <w:rsid w:val="002A2BAC"/>
    <w:rsid w:val="002A2D9D"/>
    <w:rsid w:val="002A3556"/>
    <w:rsid w:val="002A3778"/>
    <w:rsid w:val="002A41ED"/>
    <w:rsid w:val="002A4861"/>
    <w:rsid w:val="002A493B"/>
    <w:rsid w:val="002A4DB0"/>
    <w:rsid w:val="002A50E5"/>
    <w:rsid w:val="002A536A"/>
    <w:rsid w:val="002A559D"/>
    <w:rsid w:val="002A562C"/>
    <w:rsid w:val="002A6429"/>
    <w:rsid w:val="002A6506"/>
    <w:rsid w:val="002A6A88"/>
    <w:rsid w:val="002A6CCC"/>
    <w:rsid w:val="002A7147"/>
    <w:rsid w:val="002A77C7"/>
    <w:rsid w:val="002A7C81"/>
    <w:rsid w:val="002B011F"/>
    <w:rsid w:val="002B0196"/>
    <w:rsid w:val="002B04F6"/>
    <w:rsid w:val="002B05EC"/>
    <w:rsid w:val="002B0A11"/>
    <w:rsid w:val="002B0A5D"/>
    <w:rsid w:val="002B10BC"/>
    <w:rsid w:val="002B1A50"/>
    <w:rsid w:val="002B1B5B"/>
    <w:rsid w:val="002B1D4B"/>
    <w:rsid w:val="002B1EFD"/>
    <w:rsid w:val="002B2333"/>
    <w:rsid w:val="002B23C4"/>
    <w:rsid w:val="002B24BA"/>
    <w:rsid w:val="002B2752"/>
    <w:rsid w:val="002B27A1"/>
    <w:rsid w:val="002B27DB"/>
    <w:rsid w:val="002B29FF"/>
    <w:rsid w:val="002B3078"/>
    <w:rsid w:val="002B3107"/>
    <w:rsid w:val="002B31DA"/>
    <w:rsid w:val="002B33EF"/>
    <w:rsid w:val="002B35A5"/>
    <w:rsid w:val="002B3DD9"/>
    <w:rsid w:val="002B3F9C"/>
    <w:rsid w:val="002B408C"/>
    <w:rsid w:val="002B4472"/>
    <w:rsid w:val="002B5123"/>
    <w:rsid w:val="002B5568"/>
    <w:rsid w:val="002B5AF1"/>
    <w:rsid w:val="002B5D59"/>
    <w:rsid w:val="002B608F"/>
    <w:rsid w:val="002B654D"/>
    <w:rsid w:val="002B6BCB"/>
    <w:rsid w:val="002B6D08"/>
    <w:rsid w:val="002B6D22"/>
    <w:rsid w:val="002B6D7D"/>
    <w:rsid w:val="002B72A3"/>
    <w:rsid w:val="002B7A60"/>
    <w:rsid w:val="002C2031"/>
    <w:rsid w:val="002C2422"/>
    <w:rsid w:val="002C2748"/>
    <w:rsid w:val="002C284C"/>
    <w:rsid w:val="002C2CEB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181"/>
    <w:rsid w:val="002C51C2"/>
    <w:rsid w:val="002C55E6"/>
    <w:rsid w:val="002C55F5"/>
    <w:rsid w:val="002C5BBD"/>
    <w:rsid w:val="002C61DB"/>
    <w:rsid w:val="002C64A8"/>
    <w:rsid w:val="002C64C1"/>
    <w:rsid w:val="002C6A16"/>
    <w:rsid w:val="002C6F0A"/>
    <w:rsid w:val="002C70DA"/>
    <w:rsid w:val="002C70F4"/>
    <w:rsid w:val="002C7C3D"/>
    <w:rsid w:val="002C7C8B"/>
    <w:rsid w:val="002C7FD1"/>
    <w:rsid w:val="002D0135"/>
    <w:rsid w:val="002D01CC"/>
    <w:rsid w:val="002D02A8"/>
    <w:rsid w:val="002D1610"/>
    <w:rsid w:val="002D171D"/>
    <w:rsid w:val="002D17C3"/>
    <w:rsid w:val="002D1804"/>
    <w:rsid w:val="002D1B8C"/>
    <w:rsid w:val="002D1BE9"/>
    <w:rsid w:val="002D1D51"/>
    <w:rsid w:val="002D2003"/>
    <w:rsid w:val="002D2334"/>
    <w:rsid w:val="002D27F9"/>
    <w:rsid w:val="002D285F"/>
    <w:rsid w:val="002D2BC7"/>
    <w:rsid w:val="002D2CB3"/>
    <w:rsid w:val="002D2FC6"/>
    <w:rsid w:val="002D3072"/>
    <w:rsid w:val="002D3265"/>
    <w:rsid w:val="002D3B10"/>
    <w:rsid w:val="002D453F"/>
    <w:rsid w:val="002D4A06"/>
    <w:rsid w:val="002D4EF1"/>
    <w:rsid w:val="002D5392"/>
    <w:rsid w:val="002D58AF"/>
    <w:rsid w:val="002D5D17"/>
    <w:rsid w:val="002D5EA1"/>
    <w:rsid w:val="002D6909"/>
    <w:rsid w:val="002D6AE1"/>
    <w:rsid w:val="002D755F"/>
    <w:rsid w:val="002D7611"/>
    <w:rsid w:val="002E00A5"/>
    <w:rsid w:val="002E05D8"/>
    <w:rsid w:val="002E0630"/>
    <w:rsid w:val="002E0EFA"/>
    <w:rsid w:val="002E11F7"/>
    <w:rsid w:val="002E1433"/>
    <w:rsid w:val="002E1489"/>
    <w:rsid w:val="002E1891"/>
    <w:rsid w:val="002E2174"/>
    <w:rsid w:val="002E25C1"/>
    <w:rsid w:val="002E26A8"/>
    <w:rsid w:val="002E297C"/>
    <w:rsid w:val="002E2C96"/>
    <w:rsid w:val="002E2DDA"/>
    <w:rsid w:val="002E326C"/>
    <w:rsid w:val="002E3570"/>
    <w:rsid w:val="002E3635"/>
    <w:rsid w:val="002E37C0"/>
    <w:rsid w:val="002E3CEF"/>
    <w:rsid w:val="002E3D97"/>
    <w:rsid w:val="002E4001"/>
    <w:rsid w:val="002E400F"/>
    <w:rsid w:val="002E43CC"/>
    <w:rsid w:val="002E449D"/>
    <w:rsid w:val="002E450A"/>
    <w:rsid w:val="002E4BC6"/>
    <w:rsid w:val="002E4F4A"/>
    <w:rsid w:val="002E520D"/>
    <w:rsid w:val="002E5502"/>
    <w:rsid w:val="002E5999"/>
    <w:rsid w:val="002E5B07"/>
    <w:rsid w:val="002E5E80"/>
    <w:rsid w:val="002E5F8C"/>
    <w:rsid w:val="002E675A"/>
    <w:rsid w:val="002E68A3"/>
    <w:rsid w:val="002E6902"/>
    <w:rsid w:val="002E6C38"/>
    <w:rsid w:val="002E6CAE"/>
    <w:rsid w:val="002E6CE2"/>
    <w:rsid w:val="002E6D40"/>
    <w:rsid w:val="002E7247"/>
    <w:rsid w:val="002E73A9"/>
    <w:rsid w:val="002E7A83"/>
    <w:rsid w:val="002E7B3F"/>
    <w:rsid w:val="002F02D7"/>
    <w:rsid w:val="002F030B"/>
    <w:rsid w:val="002F0999"/>
    <w:rsid w:val="002F1B1D"/>
    <w:rsid w:val="002F2027"/>
    <w:rsid w:val="002F2033"/>
    <w:rsid w:val="002F2209"/>
    <w:rsid w:val="002F23F5"/>
    <w:rsid w:val="002F2532"/>
    <w:rsid w:val="002F29E7"/>
    <w:rsid w:val="002F34FD"/>
    <w:rsid w:val="002F3698"/>
    <w:rsid w:val="002F3AF5"/>
    <w:rsid w:val="002F3C25"/>
    <w:rsid w:val="002F3C6C"/>
    <w:rsid w:val="002F3D10"/>
    <w:rsid w:val="002F3E0A"/>
    <w:rsid w:val="002F462C"/>
    <w:rsid w:val="002F4A5E"/>
    <w:rsid w:val="002F54C2"/>
    <w:rsid w:val="002F5D29"/>
    <w:rsid w:val="002F5DC4"/>
    <w:rsid w:val="002F5F39"/>
    <w:rsid w:val="002F6075"/>
    <w:rsid w:val="002F6DCA"/>
    <w:rsid w:val="002F6ECF"/>
    <w:rsid w:val="002F7101"/>
    <w:rsid w:val="002F7191"/>
    <w:rsid w:val="002F7F20"/>
    <w:rsid w:val="0030001E"/>
    <w:rsid w:val="00300129"/>
    <w:rsid w:val="00300228"/>
    <w:rsid w:val="0030059F"/>
    <w:rsid w:val="003009CD"/>
    <w:rsid w:val="00301082"/>
    <w:rsid w:val="0030115D"/>
    <w:rsid w:val="00301215"/>
    <w:rsid w:val="00301630"/>
    <w:rsid w:val="00301A5E"/>
    <w:rsid w:val="00301CC6"/>
    <w:rsid w:val="003020DB"/>
    <w:rsid w:val="003021AC"/>
    <w:rsid w:val="00302411"/>
    <w:rsid w:val="00302738"/>
    <w:rsid w:val="00302F4B"/>
    <w:rsid w:val="00303067"/>
    <w:rsid w:val="0030341D"/>
    <w:rsid w:val="0030393F"/>
    <w:rsid w:val="00303B8E"/>
    <w:rsid w:val="003041D9"/>
    <w:rsid w:val="0030478A"/>
    <w:rsid w:val="003048C3"/>
    <w:rsid w:val="00304AD6"/>
    <w:rsid w:val="00304E36"/>
    <w:rsid w:val="00304EAD"/>
    <w:rsid w:val="00304EF3"/>
    <w:rsid w:val="0030595D"/>
    <w:rsid w:val="0030596C"/>
    <w:rsid w:val="00305BE7"/>
    <w:rsid w:val="0030605F"/>
    <w:rsid w:val="00306246"/>
    <w:rsid w:val="00306267"/>
    <w:rsid w:val="0030630A"/>
    <w:rsid w:val="003066E0"/>
    <w:rsid w:val="003067CA"/>
    <w:rsid w:val="003067D6"/>
    <w:rsid w:val="003068CC"/>
    <w:rsid w:val="00306B9D"/>
    <w:rsid w:val="003070A0"/>
    <w:rsid w:val="00307261"/>
    <w:rsid w:val="0030731E"/>
    <w:rsid w:val="00307407"/>
    <w:rsid w:val="003074B8"/>
    <w:rsid w:val="0030756E"/>
    <w:rsid w:val="00307873"/>
    <w:rsid w:val="0030793F"/>
    <w:rsid w:val="00307B8D"/>
    <w:rsid w:val="00307BD7"/>
    <w:rsid w:val="00307D66"/>
    <w:rsid w:val="003102E4"/>
    <w:rsid w:val="003109EF"/>
    <w:rsid w:val="00310C5B"/>
    <w:rsid w:val="00311026"/>
    <w:rsid w:val="00311335"/>
    <w:rsid w:val="0031141B"/>
    <w:rsid w:val="00311432"/>
    <w:rsid w:val="003118FC"/>
    <w:rsid w:val="00312482"/>
    <w:rsid w:val="00312868"/>
    <w:rsid w:val="00312AFD"/>
    <w:rsid w:val="00312D02"/>
    <w:rsid w:val="00312F2D"/>
    <w:rsid w:val="00313134"/>
    <w:rsid w:val="003138D3"/>
    <w:rsid w:val="00314116"/>
    <w:rsid w:val="00314437"/>
    <w:rsid w:val="0031455E"/>
    <w:rsid w:val="0031459B"/>
    <w:rsid w:val="00314A16"/>
    <w:rsid w:val="00314A3F"/>
    <w:rsid w:val="003151C2"/>
    <w:rsid w:val="00315419"/>
    <w:rsid w:val="0031542C"/>
    <w:rsid w:val="00315509"/>
    <w:rsid w:val="0031585A"/>
    <w:rsid w:val="003168F1"/>
    <w:rsid w:val="00316925"/>
    <w:rsid w:val="00316BA3"/>
    <w:rsid w:val="00316CE3"/>
    <w:rsid w:val="00316E55"/>
    <w:rsid w:val="003170A4"/>
    <w:rsid w:val="003173ED"/>
    <w:rsid w:val="0031768E"/>
    <w:rsid w:val="003205BD"/>
    <w:rsid w:val="003205BF"/>
    <w:rsid w:val="0032065D"/>
    <w:rsid w:val="00320B7D"/>
    <w:rsid w:val="00320D7E"/>
    <w:rsid w:val="00320F8D"/>
    <w:rsid w:val="00320FA8"/>
    <w:rsid w:val="003214F0"/>
    <w:rsid w:val="00321934"/>
    <w:rsid w:val="00321995"/>
    <w:rsid w:val="00321B17"/>
    <w:rsid w:val="00321DBC"/>
    <w:rsid w:val="00321FC8"/>
    <w:rsid w:val="00322040"/>
    <w:rsid w:val="0032220C"/>
    <w:rsid w:val="003228B3"/>
    <w:rsid w:val="00322D32"/>
    <w:rsid w:val="00323012"/>
    <w:rsid w:val="003235E5"/>
    <w:rsid w:val="00323CD4"/>
    <w:rsid w:val="00323EE8"/>
    <w:rsid w:val="003243B6"/>
    <w:rsid w:val="003245B6"/>
    <w:rsid w:val="003247D9"/>
    <w:rsid w:val="0032498D"/>
    <w:rsid w:val="003249AE"/>
    <w:rsid w:val="00325171"/>
    <w:rsid w:val="00325351"/>
    <w:rsid w:val="00325601"/>
    <w:rsid w:val="00325C97"/>
    <w:rsid w:val="003261B9"/>
    <w:rsid w:val="00326304"/>
    <w:rsid w:val="00326C0D"/>
    <w:rsid w:val="00326F36"/>
    <w:rsid w:val="003279E0"/>
    <w:rsid w:val="00327F50"/>
    <w:rsid w:val="003300C4"/>
    <w:rsid w:val="00330B25"/>
    <w:rsid w:val="00330C19"/>
    <w:rsid w:val="00330D56"/>
    <w:rsid w:val="003311F9"/>
    <w:rsid w:val="00331213"/>
    <w:rsid w:val="003316E3"/>
    <w:rsid w:val="003318AF"/>
    <w:rsid w:val="00331AA0"/>
    <w:rsid w:val="00331AE5"/>
    <w:rsid w:val="00331B92"/>
    <w:rsid w:val="00331D3E"/>
    <w:rsid w:val="003324D0"/>
    <w:rsid w:val="003328E2"/>
    <w:rsid w:val="00332B2B"/>
    <w:rsid w:val="00333996"/>
    <w:rsid w:val="00333BBB"/>
    <w:rsid w:val="00333CF5"/>
    <w:rsid w:val="00333D08"/>
    <w:rsid w:val="00334D16"/>
    <w:rsid w:val="00334D99"/>
    <w:rsid w:val="00335846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C62"/>
    <w:rsid w:val="0034272A"/>
    <w:rsid w:val="0034299D"/>
    <w:rsid w:val="00342EC7"/>
    <w:rsid w:val="0034318E"/>
    <w:rsid w:val="00343742"/>
    <w:rsid w:val="00343876"/>
    <w:rsid w:val="00343E75"/>
    <w:rsid w:val="003440F2"/>
    <w:rsid w:val="003441DE"/>
    <w:rsid w:val="003445D6"/>
    <w:rsid w:val="00344873"/>
    <w:rsid w:val="00344E41"/>
    <w:rsid w:val="00344EB9"/>
    <w:rsid w:val="00344EDF"/>
    <w:rsid w:val="0034574C"/>
    <w:rsid w:val="00345973"/>
    <w:rsid w:val="00345E67"/>
    <w:rsid w:val="00346C66"/>
    <w:rsid w:val="00346E38"/>
    <w:rsid w:val="0034732C"/>
    <w:rsid w:val="00347B51"/>
    <w:rsid w:val="0035039A"/>
    <w:rsid w:val="00350797"/>
    <w:rsid w:val="00350958"/>
    <w:rsid w:val="00350BFB"/>
    <w:rsid w:val="00350F11"/>
    <w:rsid w:val="00351666"/>
    <w:rsid w:val="00351A87"/>
    <w:rsid w:val="00351BD4"/>
    <w:rsid w:val="00352778"/>
    <w:rsid w:val="003529D6"/>
    <w:rsid w:val="00352D78"/>
    <w:rsid w:val="00353285"/>
    <w:rsid w:val="003532F0"/>
    <w:rsid w:val="0035330B"/>
    <w:rsid w:val="003535F7"/>
    <w:rsid w:val="003537EE"/>
    <w:rsid w:val="0035428F"/>
    <w:rsid w:val="0035475C"/>
    <w:rsid w:val="00355156"/>
    <w:rsid w:val="00355524"/>
    <w:rsid w:val="003556FB"/>
    <w:rsid w:val="00355EC7"/>
    <w:rsid w:val="003560B6"/>
    <w:rsid w:val="00356322"/>
    <w:rsid w:val="003565CD"/>
    <w:rsid w:val="00356708"/>
    <w:rsid w:val="0035711B"/>
    <w:rsid w:val="003572DB"/>
    <w:rsid w:val="0035765A"/>
    <w:rsid w:val="003577C0"/>
    <w:rsid w:val="003577D4"/>
    <w:rsid w:val="00357F84"/>
    <w:rsid w:val="003603A5"/>
    <w:rsid w:val="0036128C"/>
    <w:rsid w:val="00361658"/>
    <w:rsid w:val="00361715"/>
    <w:rsid w:val="00361778"/>
    <w:rsid w:val="00361917"/>
    <w:rsid w:val="00361AE2"/>
    <w:rsid w:val="00361C42"/>
    <w:rsid w:val="00362154"/>
    <w:rsid w:val="00362268"/>
    <w:rsid w:val="00362CDB"/>
    <w:rsid w:val="003631CE"/>
    <w:rsid w:val="003636E4"/>
    <w:rsid w:val="0036378F"/>
    <w:rsid w:val="00363FA2"/>
    <w:rsid w:val="0036421F"/>
    <w:rsid w:val="003645EF"/>
    <w:rsid w:val="003647CD"/>
    <w:rsid w:val="00364870"/>
    <w:rsid w:val="00364D3D"/>
    <w:rsid w:val="00365045"/>
    <w:rsid w:val="003657B8"/>
    <w:rsid w:val="00365AB9"/>
    <w:rsid w:val="00365BB7"/>
    <w:rsid w:val="00365E58"/>
    <w:rsid w:val="00365E85"/>
    <w:rsid w:val="00366040"/>
    <w:rsid w:val="003662A5"/>
    <w:rsid w:val="003663FA"/>
    <w:rsid w:val="003669C7"/>
    <w:rsid w:val="00366E59"/>
    <w:rsid w:val="00367600"/>
    <w:rsid w:val="003676AD"/>
    <w:rsid w:val="00367974"/>
    <w:rsid w:val="00370723"/>
    <w:rsid w:val="00371F78"/>
    <w:rsid w:val="00372067"/>
    <w:rsid w:val="003721BB"/>
    <w:rsid w:val="0037231B"/>
    <w:rsid w:val="0037287D"/>
    <w:rsid w:val="0037297D"/>
    <w:rsid w:val="00372BAC"/>
    <w:rsid w:val="00373ABD"/>
    <w:rsid w:val="0037441E"/>
    <w:rsid w:val="003745F0"/>
    <w:rsid w:val="0037465A"/>
    <w:rsid w:val="00374BFA"/>
    <w:rsid w:val="00374C0A"/>
    <w:rsid w:val="00374DB7"/>
    <w:rsid w:val="00374EC7"/>
    <w:rsid w:val="0037533E"/>
    <w:rsid w:val="003754B4"/>
    <w:rsid w:val="003756F9"/>
    <w:rsid w:val="00375A84"/>
    <w:rsid w:val="00375D0E"/>
    <w:rsid w:val="00376067"/>
    <w:rsid w:val="00376679"/>
    <w:rsid w:val="0037740B"/>
    <w:rsid w:val="00377510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700"/>
    <w:rsid w:val="003827F9"/>
    <w:rsid w:val="00382E54"/>
    <w:rsid w:val="00382EC1"/>
    <w:rsid w:val="00383068"/>
    <w:rsid w:val="003831CE"/>
    <w:rsid w:val="0038381D"/>
    <w:rsid w:val="00383FB7"/>
    <w:rsid w:val="00384775"/>
    <w:rsid w:val="00384E8C"/>
    <w:rsid w:val="00384EE1"/>
    <w:rsid w:val="0038609B"/>
    <w:rsid w:val="003862AA"/>
    <w:rsid w:val="00386865"/>
    <w:rsid w:val="00386975"/>
    <w:rsid w:val="00386AC6"/>
    <w:rsid w:val="00386C4D"/>
    <w:rsid w:val="003876B9"/>
    <w:rsid w:val="00387710"/>
    <w:rsid w:val="00387830"/>
    <w:rsid w:val="00387856"/>
    <w:rsid w:val="003879F2"/>
    <w:rsid w:val="00387B1B"/>
    <w:rsid w:val="00387CC6"/>
    <w:rsid w:val="00390381"/>
    <w:rsid w:val="003904F8"/>
    <w:rsid w:val="003916AF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D10"/>
    <w:rsid w:val="00395250"/>
    <w:rsid w:val="0039542C"/>
    <w:rsid w:val="003954C7"/>
    <w:rsid w:val="00395733"/>
    <w:rsid w:val="003957D3"/>
    <w:rsid w:val="003958EE"/>
    <w:rsid w:val="00395BC7"/>
    <w:rsid w:val="00396341"/>
    <w:rsid w:val="00396CB4"/>
    <w:rsid w:val="00396D2E"/>
    <w:rsid w:val="00397291"/>
    <w:rsid w:val="00397473"/>
    <w:rsid w:val="003976CC"/>
    <w:rsid w:val="00397AF7"/>
    <w:rsid w:val="003A08F5"/>
    <w:rsid w:val="003A0B72"/>
    <w:rsid w:val="003A125D"/>
    <w:rsid w:val="003A1E80"/>
    <w:rsid w:val="003A2C25"/>
    <w:rsid w:val="003A2CF7"/>
    <w:rsid w:val="003A3058"/>
    <w:rsid w:val="003A319B"/>
    <w:rsid w:val="003A3260"/>
    <w:rsid w:val="003A347A"/>
    <w:rsid w:val="003A3FD2"/>
    <w:rsid w:val="003A440C"/>
    <w:rsid w:val="003A47A0"/>
    <w:rsid w:val="003A4A49"/>
    <w:rsid w:val="003A560B"/>
    <w:rsid w:val="003A61A3"/>
    <w:rsid w:val="003A64D6"/>
    <w:rsid w:val="003A69CE"/>
    <w:rsid w:val="003A6CD2"/>
    <w:rsid w:val="003A6E67"/>
    <w:rsid w:val="003A7145"/>
    <w:rsid w:val="003A720E"/>
    <w:rsid w:val="003A74AE"/>
    <w:rsid w:val="003A7C98"/>
    <w:rsid w:val="003A7DCF"/>
    <w:rsid w:val="003B0A9F"/>
    <w:rsid w:val="003B0EC2"/>
    <w:rsid w:val="003B0EC3"/>
    <w:rsid w:val="003B0FF9"/>
    <w:rsid w:val="003B166B"/>
    <w:rsid w:val="003B2844"/>
    <w:rsid w:val="003B28AD"/>
    <w:rsid w:val="003B28FD"/>
    <w:rsid w:val="003B2905"/>
    <w:rsid w:val="003B2907"/>
    <w:rsid w:val="003B2A57"/>
    <w:rsid w:val="003B31A4"/>
    <w:rsid w:val="003B4252"/>
    <w:rsid w:val="003B4F77"/>
    <w:rsid w:val="003B4F78"/>
    <w:rsid w:val="003B51B3"/>
    <w:rsid w:val="003B51F1"/>
    <w:rsid w:val="003B5251"/>
    <w:rsid w:val="003B5254"/>
    <w:rsid w:val="003B5BD7"/>
    <w:rsid w:val="003B5C8F"/>
    <w:rsid w:val="003B5E44"/>
    <w:rsid w:val="003B5F7D"/>
    <w:rsid w:val="003B6775"/>
    <w:rsid w:val="003B68C6"/>
    <w:rsid w:val="003B6D6D"/>
    <w:rsid w:val="003B72FD"/>
    <w:rsid w:val="003B7350"/>
    <w:rsid w:val="003B751D"/>
    <w:rsid w:val="003B7736"/>
    <w:rsid w:val="003B77B7"/>
    <w:rsid w:val="003B7C01"/>
    <w:rsid w:val="003B7E84"/>
    <w:rsid w:val="003C073A"/>
    <w:rsid w:val="003C07E9"/>
    <w:rsid w:val="003C0AB2"/>
    <w:rsid w:val="003C0CE6"/>
    <w:rsid w:val="003C1335"/>
    <w:rsid w:val="003C13A2"/>
    <w:rsid w:val="003C1896"/>
    <w:rsid w:val="003C19CD"/>
    <w:rsid w:val="003C1C0F"/>
    <w:rsid w:val="003C21FA"/>
    <w:rsid w:val="003C29A8"/>
    <w:rsid w:val="003C2B79"/>
    <w:rsid w:val="003C2BC4"/>
    <w:rsid w:val="003C31D2"/>
    <w:rsid w:val="003C384B"/>
    <w:rsid w:val="003C3D85"/>
    <w:rsid w:val="003C463A"/>
    <w:rsid w:val="003C4E25"/>
    <w:rsid w:val="003C515B"/>
    <w:rsid w:val="003C5207"/>
    <w:rsid w:val="003C547B"/>
    <w:rsid w:val="003C559C"/>
    <w:rsid w:val="003C5CB8"/>
    <w:rsid w:val="003C5F2F"/>
    <w:rsid w:val="003C6279"/>
    <w:rsid w:val="003C644A"/>
    <w:rsid w:val="003C6AF0"/>
    <w:rsid w:val="003C7017"/>
    <w:rsid w:val="003C7019"/>
    <w:rsid w:val="003C7565"/>
    <w:rsid w:val="003C7744"/>
    <w:rsid w:val="003C778E"/>
    <w:rsid w:val="003C79BC"/>
    <w:rsid w:val="003C7AB7"/>
    <w:rsid w:val="003C7D8E"/>
    <w:rsid w:val="003D02A1"/>
    <w:rsid w:val="003D0540"/>
    <w:rsid w:val="003D086F"/>
    <w:rsid w:val="003D08EB"/>
    <w:rsid w:val="003D0EAE"/>
    <w:rsid w:val="003D122D"/>
    <w:rsid w:val="003D13AE"/>
    <w:rsid w:val="003D1464"/>
    <w:rsid w:val="003D167A"/>
    <w:rsid w:val="003D16A5"/>
    <w:rsid w:val="003D188A"/>
    <w:rsid w:val="003D1AB0"/>
    <w:rsid w:val="003D2108"/>
    <w:rsid w:val="003D2DB4"/>
    <w:rsid w:val="003D3007"/>
    <w:rsid w:val="003D303D"/>
    <w:rsid w:val="003D333C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B6E"/>
    <w:rsid w:val="003D6F1F"/>
    <w:rsid w:val="003D76CE"/>
    <w:rsid w:val="003D7C8E"/>
    <w:rsid w:val="003E012A"/>
    <w:rsid w:val="003E0777"/>
    <w:rsid w:val="003E085D"/>
    <w:rsid w:val="003E0AE0"/>
    <w:rsid w:val="003E0B5D"/>
    <w:rsid w:val="003E1003"/>
    <w:rsid w:val="003E1619"/>
    <w:rsid w:val="003E199B"/>
    <w:rsid w:val="003E20E4"/>
    <w:rsid w:val="003E21B6"/>
    <w:rsid w:val="003E21E5"/>
    <w:rsid w:val="003E2253"/>
    <w:rsid w:val="003E286A"/>
    <w:rsid w:val="003E295F"/>
    <w:rsid w:val="003E2C86"/>
    <w:rsid w:val="003E3020"/>
    <w:rsid w:val="003E35FD"/>
    <w:rsid w:val="003E3919"/>
    <w:rsid w:val="003E3DDE"/>
    <w:rsid w:val="003E4674"/>
    <w:rsid w:val="003E47B4"/>
    <w:rsid w:val="003E4871"/>
    <w:rsid w:val="003E4CF3"/>
    <w:rsid w:val="003E4F84"/>
    <w:rsid w:val="003E51C4"/>
    <w:rsid w:val="003E5340"/>
    <w:rsid w:val="003E5434"/>
    <w:rsid w:val="003E55E1"/>
    <w:rsid w:val="003E5A42"/>
    <w:rsid w:val="003E5DDE"/>
    <w:rsid w:val="003E610B"/>
    <w:rsid w:val="003E6821"/>
    <w:rsid w:val="003E6E38"/>
    <w:rsid w:val="003E6F1E"/>
    <w:rsid w:val="003E71F2"/>
    <w:rsid w:val="003E786D"/>
    <w:rsid w:val="003E7AAE"/>
    <w:rsid w:val="003F0241"/>
    <w:rsid w:val="003F086D"/>
    <w:rsid w:val="003F0B00"/>
    <w:rsid w:val="003F0C55"/>
    <w:rsid w:val="003F0EDA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B18"/>
    <w:rsid w:val="003F3F2B"/>
    <w:rsid w:val="003F43FE"/>
    <w:rsid w:val="003F5611"/>
    <w:rsid w:val="003F5D31"/>
    <w:rsid w:val="003F6305"/>
    <w:rsid w:val="003F6486"/>
    <w:rsid w:val="003F6CE4"/>
    <w:rsid w:val="003F6D5E"/>
    <w:rsid w:val="003F7438"/>
    <w:rsid w:val="003F78B7"/>
    <w:rsid w:val="003F7B0E"/>
    <w:rsid w:val="003F7BDA"/>
    <w:rsid w:val="003F7F8C"/>
    <w:rsid w:val="00400043"/>
    <w:rsid w:val="004002B0"/>
    <w:rsid w:val="004003B0"/>
    <w:rsid w:val="00400435"/>
    <w:rsid w:val="004004C1"/>
    <w:rsid w:val="00400D12"/>
    <w:rsid w:val="00401218"/>
    <w:rsid w:val="0040125B"/>
    <w:rsid w:val="004012C9"/>
    <w:rsid w:val="004015BB"/>
    <w:rsid w:val="00401931"/>
    <w:rsid w:val="0040209E"/>
    <w:rsid w:val="00402166"/>
    <w:rsid w:val="004023E6"/>
    <w:rsid w:val="00402EE7"/>
    <w:rsid w:val="00402F8A"/>
    <w:rsid w:val="00403A05"/>
    <w:rsid w:val="00404A52"/>
    <w:rsid w:val="0040515F"/>
    <w:rsid w:val="00405491"/>
    <w:rsid w:val="00405723"/>
    <w:rsid w:val="00405A86"/>
    <w:rsid w:val="004064EF"/>
    <w:rsid w:val="00406509"/>
    <w:rsid w:val="004069AA"/>
    <w:rsid w:val="00406CFA"/>
    <w:rsid w:val="00406DFF"/>
    <w:rsid w:val="00406E4C"/>
    <w:rsid w:val="00407010"/>
    <w:rsid w:val="00407B54"/>
    <w:rsid w:val="00407C75"/>
    <w:rsid w:val="00410011"/>
    <w:rsid w:val="004104A8"/>
    <w:rsid w:val="00410A96"/>
    <w:rsid w:val="00410B4C"/>
    <w:rsid w:val="00410D18"/>
    <w:rsid w:val="00410E69"/>
    <w:rsid w:val="00411206"/>
    <w:rsid w:val="0041129F"/>
    <w:rsid w:val="00411FE5"/>
    <w:rsid w:val="00412018"/>
    <w:rsid w:val="0041307B"/>
    <w:rsid w:val="004131DE"/>
    <w:rsid w:val="00413468"/>
    <w:rsid w:val="00413561"/>
    <w:rsid w:val="00413A8B"/>
    <w:rsid w:val="00413C29"/>
    <w:rsid w:val="0041418F"/>
    <w:rsid w:val="004141D1"/>
    <w:rsid w:val="00414690"/>
    <w:rsid w:val="00414819"/>
    <w:rsid w:val="00414CC8"/>
    <w:rsid w:val="00415061"/>
    <w:rsid w:val="00415C3B"/>
    <w:rsid w:val="00415EEA"/>
    <w:rsid w:val="00415EFE"/>
    <w:rsid w:val="0041602A"/>
    <w:rsid w:val="004164FB"/>
    <w:rsid w:val="00416531"/>
    <w:rsid w:val="00416647"/>
    <w:rsid w:val="004166F8"/>
    <w:rsid w:val="0041699A"/>
    <w:rsid w:val="00416BFA"/>
    <w:rsid w:val="0041700E"/>
    <w:rsid w:val="004177C0"/>
    <w:rsid w:val="004177D9"/>
    <w:rsid w:val="00417CD6"/>
    <w:rsid w:val="004201B2"/>
    <w:rsid w:val="0042036F"/>
    <w:rsid w:val="004204CB"/>
    <w:rsid w:val="0042060A"/>
    <w:rsid w:val="00420EFC"/>
    <w:rsid w:val="00421647"/>
    <w:rsid w:val="004218A6"/>
    <w:rsid w:val="00421B96"/>
    <w:rsid w:val="00421B9D"/>
    <w:rsid w:val="00421E35"/>
    <w:rsid w:val="00421EDE"/>
    <w:rsid w:val="00422314"/>
    <w:rsid w:val="00422C39"/>
    <w:rsid w:val="0042330F"/>
    <w:rsid w:val="004238DD"/>
    <w:rsid w:val="00423E86"/>
    <w:rsid w:val="0042499C"/>
    <w:rsid w:val="00424AD7"/>
    <w:rsid w:val="00424CF8"/>
    <w:rsid w:val="00424D61"/>
    <w:rsid w:val="00424EB0"/>
    <w:rsid w:val="0042533D"/>
    <w:rsid w:val="00425726"/>
    <w:rsid w:val="00425CB9"/>
    <w:rsid w:val="00425E9D"/>
    <w:rsid w:val="0042601B"/>
    <w:rsid w:val="00426249"/>
    <w:rsid w:val="00426C04"/>
    <w:rsid w:val="00427064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06AC"/>
    <w:rsid w:val="00431054"/>
    <w:rsid w:val="00431237"/>
    <w:rsid w:val="004319B5"/>
    <w:rsid w:val="00431EDE"/>
    <w:rsid w:val="00431F34"/>
    <w:rsid w:val="00432A01"/>
    <w:rsid w:val="004332F2"/>
    <w:rsid w:val="0043341C"/>
    <w:rsid w:val="00433BCB"/>
    <w:rsid w:val="00433C86"/>
    <w:rsid w:val="00433DEB"/>
    <w:rsid w:val="004341C8"/>
    <w:rsid w:val="00434A03"/>
    <w:rsid w:val="00434E2F"/>
    <w:rsid w:val="00434FD3"/>
    <w:rsid w:val="004356F4"/>
    <w:rsid w:val="0043585E"/>
    <w:rsid w:val="00436168"/>
    <w:rsid w:val="00436224"/>
    <w:rsid w:val="0043702B"/>
    <w:rsid w:val="004373A2"/>
    <w:rsid w:val="00437768"/>
    <w:rsid w:val="0043796B"/>
    <w:rsid w:val="00437C77"/>
    <w:rsid w:val="00437D55"/>
    <w:rsid w:val="004402F0"/>
    <w:rsid w:val="004406E0"/>
    <w:rsid w:val="0044085B"/>
    <w:rsid w:val="004409AE"/>
    <w:rsid w:val="00440B74"/>
    <w:rsid w:val="00440CBF"/>
    <w:rsid w:val="0044153D"/>
    <w:rsid w:val="004418A7"/>
    <w:rsid w:val="00441DED"/>
    <w:rsid w:val="0044225D"/>
    <w:rsid w:val="00442894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AE9"/>
    <w:rsid w:val="00445CF0"/>
    <w:rsid w:val="00445D95"/>
    <w:rsid w:val="00445E50"/>
    <w:rsid w:val="0044666E"/>
    <w:rsid w:val="00446830"/>
    <w:rsid w:val="00446AA6"/>
    <w:rsid w:val="00446DC8"/>
    <w:rsid w:val="00446E91"/>
    <w:rsid w:val="00446FB1"/>
    <w:rsid w:val="004477AD"/>
    <w:rsid w:val="0044787F"/>
    <w:rsid w:val="00447F89"/>
    <w:rsid w:val="00450236"/>
    <w:rsid w:val="0045041F"/>
    <w:rsid w:val="0045077B"/>
    <w:rsid w:val="00450C00"/>
    <w:rsid w:val="00450EE7"/>
    <w:rsid w:val="004512D4"/>
    <w:rsid w:val="004513BF"/>
    <w:rsid w:val="00451460"/>
    <w:rsid w:val="0045166E"/>
    <w:rsid w:val="00451E38"/>
    <w:rsid w:val="00452071"/>
    <w:rsid w:val="004521B0"/>
    <w:rsid w:val="00452636"/>
    <w:rsid w:val="0045264A"/>
    <w:rsid w:val="004528DB"/>
    <w:rsid w:val="0045291C"/>
    <w:rsid w:val="00452D61"/>
    <w:rsid w:val="00452E79"/>
    <w:rsid w:val="00453385"/>
    <w:rsid w:val="00453FC4"/>
    <w:rsid w:val="0045435A"/>
    <w:rsid w:val="0045436A"/>
    <w:rsid w:val="004549F6"/>
    <w:rsid w:val="00454FFC"/>
    <w:rsid w:val="004551BF"/>
    <w:rsid w:val="004555CE"/>
    <w:rsid w:val="0045585E"/>
    <w:rsid w:val="00455A22"/>
    <w:rsid w:val="00455CEF"/>
    <w:rsid w:val="00455EDE"/>
    <w:rsid w:val="00455EF7"/>
    <w:rsid w:val="004563AF"/>
    <w:rsid w:val="0045670E"/>
    <w:rsid w:val="00456B3E"/>
    <w:rsid w:val="00456E67"/>
    <w:rsid w:val="0045711F"/>
    <w:rsid w:val="00457C4C"/>
    <w:rsid w:val="00460022"/>
    <w:rsid w:val="0046020B"/>
    <w:rsid w:val="0046032E"/>
    <w:rsid w:val="0046058F"/>
    <w:rsid w:val="00460C99"/>
    <w:rsid w:val="00460D4C"/>
    <w:rsid w:val="0046102B"/>
    <w:rsid w:val="004613BA"/>
    <w:rsid w:val="004614B8"/>
    <w:rsid w:val="00461A33"/>
    <w:rsid w:val="00461BB7"/>
    <w:rsid w:val="004620CD"/>
    <w:rsid w:val="004621D8"/>
    <w:rsid w:val="00462359"/>
    <w:rsid w:val="0046252B"/>
    <w:rsid w:val="004628AD"/>
    <w:rsid w:val="00462B98"/>
    <w:rsid w:val="00462BBA"/>
    <w:rsid w:val="00462E56"/>
    <w:rsid w:val="00462EDC"/>
    <w:rsid w:val="00463255"/>
    <w:rsid w:val="00463459"/>
    <w:rsid w:val="0046351B"/>
    <w:rsid w:val="00463780"/>
    <w:rsid w:val="004638E0"/>
    <w:rsid w:val="0046392C"/>
    <w:rsid w:val="00463D30"/>
    <w:rsid w:val="00463DFA"/>
    <w:rsid w:val="004643E9"/>
    <w:rsid w:val="004648BA"/>
    <w:rsid w:val="00464A7F"/>
    <w:rsid w:val="00464B7A"/>
    <w:rsid w:val="00465DBB"/>
    <w:rsid w:val="0046649C"/>
    <w:rsid w:val="0046673A"/>
    <w:rsid w:val="004668EF"/>
    <w:rsid w:val="00466932"/>
    <w:rsid w:val="004670EB"/>
    <w:rsid w:val="004672D6"/>
    <w:rsid w:val="004674E4"/>
    <w:rsid w:val="00467C42"/>
    <w:rsid w:val="00467CBB"/>
    <w:rsid w:val="0047031C"/>
    <w:rsid w:val="0047045F"/>
    <w:rsid w:val="004704A6"/>
    <w:rsid w:val="00470655"/>
    <w:rsid w:val="004709D0"/>
    <w:rsid w:val="00470ACE"/>
    <w:rsid w:val="00471001"/>
    <w:rsid w:val="004712A8"/>
    <w:rsid w:val="004712C9"/>
    <w:rsid w:val="004713E6"/>
    <w:rsid w:val="004715DE"/>
    <w:rsid w:val="00471622"/>
    <w:rsid w:val="0047182F"/>
    <w:rsid w:val="00471946"/>
    <w:rsid w:val="00471A84"/>
    <w:rsid w:val="00471C0F"/>
    <w:rsid w:val="004721CC"/>
    <w:rsid w:val="00472CBA"/>
    <w:rsid w:val="0047352F"/>
    <w:rsid w:val="004736AD"/>
    <w:rsid w:val="00473734"/>
    <w:rsid w:val="0047407A"/>
    <w:rsid w:val="004746C4"/>
    <w:rsid w:val="00474910"/>
    <w:rsid w:val="004749CF"/>
    <w:rsid w:val="00475244"/>
    <w:rsid w:val="004753B4"/>
    <w:rsid w:val="00475625"/>
    <w:rsid w:val="004757E1"/>
    <w:rsid w:val="00475899"/>
    <w:rsid w:val="00475AC8"/>
    <w:rsid w:val="00475ACF"/>
    <w:rsid w:val="00475B19"/>
    <w:rsid w:val="00475C9E"/>
    <w:rsid w:val="00475FF7"/>
    <w:rsid w:val="004761C8"/>
    <w:rsid w:val="004767C4"/>
    <w:rsid w:val="00476B98"/>
    <w:rsid w:val="00476E13"/>
    <w:rsid w:val="004779CF"/>
    <w:rsid w:val="004802D4"/>
    <w:rsid w:val="004808AF"/>
    <w:rsid w:val="00481084"/>
    <w:rsid w:val="00481280"/>
    <w:rsid w:val="004813E5"/>
    <w:rsid w:val="00481617"/>
    <w:rsid w:val="004819E1"/>
    <w:rsid w:val="00481BD1"/>
    <w:rsid w:val="00481D1E"/>
    <w:rsid w:val="00482057"/>
    <w:rsid w:val="00482B97"/>
    <w:rsid w:val="00483026"/>
    <w:rsid w:val="004831A8"/>
    <w:rsid w:val="0048351D"/>
    <w:rsid w:val="00483A41"/>
    <w:rsid w:val="00483B37"/>
    <w:rsid w:val="00483D71"/>
    <w:rsid w:val="004843D4"/>
    <w:rsid w:val="00484C3D"/>
    <w:rsid w:val="00484EF3"/>
    <w:rsid w:val="00484F6C"/>
    <w:rsid w:val="004851CE"/>
    <w:rsid w:val="00485256"/>
    <w:rsid w:val="00485486"/>
    <w:rsid w:val="00485A8C"/>
    <w:rsid w:val="00485CA6"/>
    <w:rsid w:val="00485E50"/>
    <w:rsid w:val="004862A7"/>
    <w:rsid w:val="0048675D"/>
    <w:rsid w:val="00486816"/>
    <w:rsid w:val="004868C7"/>
    <w:rsid w:val="004872C7"/>
    <w:rsid w:val="00487349"/>
    <w:rsid w:val="004876BC"/>
    <w:rsid w:val="00487718"/>
    <w:rsid w:val="0048786E"/>
    <w:rsid w:val="00487A31"/>
    <w:rsid w:val="00487A72"/>
    <w:rsid w:val="00487B08"/>
    <w:rsid w:val="004906CD"/>
    <w:rsid w:val="00490851"/>
    <w:rsid w:val="00490B14"/>
    <w:rsid w:val="00490D74"/>
    <w:rsid w:val="00491159"/>
    <w:rsid w:val="004911BE"/>
    <w:rsid w:val="00491362"/>
    <w:rsid w:val="00491600"/>
    <w:rsid w:val="0049190B"/>
    <w:rsid w:val="00491D79"/>
    <w:rsid w:val="00491F71"/>
    <w:rsid w:val="00491F73"/>
    <w:rsid w:val="004926C7"/>
    <w:rsid w:val="004927F6"/>
    <w:rsid w:val="0049290E"/>
    <w:rsid w:val="00492A47"/>
    <w:rsid w:val="00492B34"/>
    <w:rsid w:val="00492CDE"/>
    <w:rsid w:val="0049321B"/>
    <w:rsid w:val="0049325A"/>
    <w:rsid w:val="00493A4C"/>
    <w:rsid w:val="00493D06"/>
    <w:rsid w:val="00493DB6"/>
    <w:rsid w:val="00493F63"/>
    <w:rsid w:val="004946F5"/>
    <w:rsid w:val="00494AE8"/>
    <w:rsid w:val="00495526"/>
    <w:rsid w:val="004956F7"/>
    <w:rsid w:val="00495838"/>
    <w:rsid w:val="00495C19"/>
    <w:rsid w:val="0049653B"/>
    <w:rsid w:val="00496B25"/>
    <w:rsid w:val="00496B99"/>
    <w:rsid w:val="00496BBF"/>
    <w:rsid w:val="00496BC0"/>
    <w:rsid w:val="00496CF0"/>
    <w:rsid w:val="00496F15"/>
    <w:rsid w:val="004974B7"/>
    <w:rsid w:val="004978AA"/>
    <w:rsid w:val="004A00CD"/>
    <w:rsid w:val="004A0287"/>
    <w:rsid w:val="004A08F9"/>
    <w:rsid w:val="004A09EF"/>
    <w:rsid w:val="004A0F3E"/>
    <w:rsid w:val="004A1353"/>
    <w:rsid w:val="004A13B4"/>
    <w:rsid w:val="004A15DE"/>
    <w:rsid w:val="004A1930"/>
    <w:rsid w:val="004A23BA"/>
    <w:rsid w:val="004A248B"/>
    <w:rsid w:val="004A2704"/>
    <w:rsid w:val="004A29A2"/>
    <w:rsid w:val="004A2B23"/>
    <w:rsid w:val="004A3935"/>
    <w:rsid w:val="004A3CB2"/>
    <w:rsid w:val="004A402F"/>
    <w:rsid w:val="004A45E1"/>
    <w:rsid w:val="004A467E"/>
    <w:rsid w:val="004A4A47"/>
    <w:rsid w:val="004A50D3"/>
    <w:rsid w:val="004A5491"/>
    <w:rsid w:val="004A59C0"/>
    <w:rsid w:val="004A5AB4"/>
    <w:rsid w:val="004A5B56"/>
    <w:rsid w:val="004A5DA7"/>
    <w:rsid w:val="004A5F47"/>
    <w:rsid w:val="004A64DC"/>
    <w:rsid w:val="004A6B5F"/>
    <w:rsid w:val="004A6D2A"/>
    <w:rsid w:val="004A70A7"/>
    <w:rsid w:val="004A73C3"/>
    <w:rsid w:val="004A7AC2"/>
    <w:rsid w:val="004B06D5"/>
    <w:rsid w:val="004B1171"/>
    <w:rsid w:val="004B16DD"/>
    <w:rsid w:val="004B1F1A"/>
    <w:rsid w:val="004B20B3"/>
    <w:rsid w:val="004B21BE"/>
    <w:rsid w:val="004B2967"/>
    <w:rsid w:val="004B2FE9"/>
    <w:rsid w:val="004B3202"/>
    <w:rsid w:val="004B3926"/>
    <w:rsid w:val="004B3AC6"/>
    <w:rsid w:val="004B3B9F"/>
    <w:rsid w:val="004B3C70"/>
    <w:rsid w:val="004B3E44"/>
    <w:rsid w:val="004B3F82"/>
    <w:rsid w:val="004B3FB8"/>
    <w:rsid w:val="004B4028"/>
    <w:rsid w:val="004B4209"/>
    <w:rsid w:val="004B45C6"/>
    <w:rsid w:val="004B4E8A"/>
    <w:rsid w:val="004B5144"/>
    <w:rsid w:val="004B526A"/>
    <w:rsid w:val="004B5299"/>
    <w:rsid w:val="004B5555"/>
    <w:rsid w:val="004B5630"/>
    <w:rsid w:val="004B5756"/>
    <w:rsid w:val="004B6924"/>
    <w:rsid w:val="004B6F2C"/>
    <w:rsid w:val="004B6FCD"/>
    <w:rsid w:val="004B72E8"/>
    <w:rsid w:val="004C0277"/>
    <w:rsid w:val="004C0493"/>
    <w:rsid w:val="004C0E5B"/>
    <w:rsid w:val="004C12C5"/>
    <w:rsid w:val="004C1E8E"/>
    <w:rsid w:val="004C1F0F"/>
    <w:rsid w:val="004C25C6"/>
    <w:rsid w:val="004C2836"/>
    <w:rsid w:val="004C2964"/>
    <w:rsid w:val="004C2A06"/>
    <w:rsid w:val="004C2B73"/>
    <w:rsid w:val="004C3273"/>
    <w:rsid w:val="004C3363"/>
    <w:rsid w:val="004C3368"/>
    <w:rsid w:val="004C36D1"/>
    <w:rsid w:val="004C3A41"/>
    <w:rsid w:val="004C41CE"/>
    <w:rsid w:val="004C4632"/>
    <w:rsid w:val="004C484F"/>
    <w:rsid w:val="004C4A64"/>
    <w:rsid w:val="004C4A77"/>
    <w:rsid w:val="004C4C01"/>
    <w:rsid w:val="004C4DB3"/>
    <w:rsid w:val="004C514F"/>
    <w:rsid w:val="004C5154"/>
    <w:rsid w:val="004C51CF"/>
    <w:rsid w:val="004C5468"/>
    <w:rsid w:val="004C5672"/>
    <w:rsid w:val="004C5C9B"/>
    <w:rsid w:val="004C5ED4"/>
    <w:rsid w:val="004C5FE8"/>
    <w:rsid w:val="004C6C80"/>
    <w:rsid w:val="004C7634"/>
    <w:rsid w:val="004C7875"/>
    <w:rsid w:val="004C791D"/>
    <w:rsid w:val="004C79FE"/>
    <w:rsid w:val="004D02D4"/>
    <w:rsid w:val="004D0469"/>
    <w:rsid w:val="004D077C"/>
    <w:rsid w:val="004D09DB"/>
    <w:rsid w:val="004D108A"/>
    <w:rsid w:val="004D1462"/>
    <w:rsid w:val="004D1642"/>
    <w:rsid w:val="004D1B76"/>
    <w:rsid w:val="004D1F15"/>
    <w:rsid w:val="004D2478"/>
    <w:rsid w:val="004D29B5"/>
    <w:rsid w:val="004D3279"/>
    <w:rsid w:val="004D3341"/>
    <w:rsid w:val="004D34BE"/>
    <w:rsid w:val="004D3878"/>
    <w:rsid w:val="004D3B9B"/>
    <w:rsid w:val="004D3D6A"/>
    <w:rsid w:val="004D3FDF"/>
    <w:rsid w:val="004D46F8"/>
    <w:rsid w:val="004D4970"/>
    <w:rsid w:val="004D4CDC"/>
    <w:rsid w:val="004D4D94"/>
    <w:rsid w:val="004D4E01"/>
    <w:rsid w:val="004D4E6C"/>
    <w:rsid w:val="004D50E9"/>
    <w:rsid w:val="004D544B"/>
    <w:rsid w:val="004D5766"/>
    <w:rsid w:val="004D59F1"/>
    <w:rsid w:val="004D59FC"/>
    <w:rsid w:val="004D5DCF"/>
    <w:rsid w:val="004D642C"/>
    <w:rsid w:val="004D64D4"/>
    <w:rsid w:val="004D651E"/>
    <w:rsid w:val="004D65C5"/>
    <w:rsid w:val="004D71A4"/>
    <w:rsid w:val="004D75A1"/>
    <w:rsid w:val="004D79F8"/>
    <w:rsid w:val="004D7FB1"/>
    <w:rsid w:val="004E016B"/>
    <w:rsid w:val="004E0D6D"/>
    <w:rsid w:val="004E101C"/>
    <w:rsid w:val="004E1A66"/>
    <w:rsid w:val="004E1F4F"/>
    <w:rsid w:val="004E230D"/>
    <w:rsid w:val="004E2676"/>
    <w:rsid w:val="004E2B44"/>
    <w:rsid w:val="004E2F83"/>
    <w:rsid w:val="004E30D4"/>
    <w:rsid w:val="004E31DD"/>
    <w:rsid w:val="004E32E5"/>
    <w:rsid w:val="004E35DF"/>
    <w:rsid w:val="004E3A64"/>
    <w:rsid w:val="004E3AAF"/>
    <w:rsid w:val="004E3DC5"/>
    <w:rsid w:val="004E4961"/>
    <w:rsid w:val="004E4D5E"/>
    <w:rsid w:val="004E4D82"/>
    <w:rsid w:val="004E5264"/>
    <w:rsid w:val="004E52FC"/>
    <w:rsid w:val="004E537B"/>
    <w:rsid w:val="004E54B1"/>
    <w:rsid w:val="004E60CC"/>
    <w:rsid w:val="004E6206"/>
    <w:rsid w:val="004E63E3"/>
    <w:rsid w:val="004E6416"/>
    <w:rsid w:val="004E6AF8"/>
    <w:rsid w:val="004E6C19"/>
    <w:rsid w:val="004E6D71"/>
    <w:rsid w:val="004E6D85"/>
    <w:rsid w:val="004E715D"/>
    <w:rsid w:val="004E75A9"/>
    <w:rsid w:val="004E77C8"/>
    <w:rsid w:val="004E7B1A"/>
    <w:rsid w:val="004E7B40"/>
    <w:rsid w:val="004F0068"/>
    <w:rsid w:val="004F05F6"/>
    <w:rsid w:val="004F08A3"/>
    <w:rsid w:val="004F0F0C"/>
    <w:rsid w:val="004F0F30"/>
    <w:rsid w:val="004F104D"/>
    <w:rsid w:val="004F11AC"/>
    <w:rsid w:val="004F15D7"/>
    <w:rsid w:val="004F19D8"/>
    <w:rsid w:val="004F1AA9"/>
    <w:rsid w:val="004F20E3"/>
    <w:rsid w:val="004F2C0C"/>
    <w:rsid w:val="004F2DAB"/>
    <w:rsid w:val="004F3019"/>
    <w:rsid w:val="004F322F"/>
    <w:rsid w:val="004F32E2"/>
    <w:rsid w:val="004F3536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553E"/>
    <w:rsid w:val="004F652B"/>
    <w:rsid w:val="004F65EE"/>
    <w:rsid w:val="004F65F9"/>
    <w:rsid w:val="004F68B8"/>
    <w:rsid w:val="004F6C42"/>
    <w:rsid w:val="004F6ECC"/>
    <w:rsid w:val="004F7055"/>
    <w:rsid w:val="004F7328"/>
    <w:rsid w:val="004F7441"/>
    <w:rsid w:val="004F750C"/>
    <w:rsid w:val="004F7D00"/>
    <w:rsid w:val="004F7E55"/>
    <w:rsid w:val="005005F2"/>
    <w:rsid w:val="005006EE"/>
    <w:rsid w:val="0050174F"/>
    <w:rsid w:val="0050178E"/>
    <w:rsid w:val="005017BA"/>
    <w:rsid w:val="00501E5B"/>
    <w:rsid w:val="00502514"/>
    <w:rsid w:val="0050281E"/>
    <w:rsid w:val="00502C50"/>
    <w:rsid w:val="00503017"/>
    <w:rsid w:val="0050322F"/>
    <w:rsid w:val="00503385"/>
    <w:rsid w:val="0050348A"/>
    <w:rsid w:val="005035FC"/>
    <w:rsid w:val="005037FB"/>
    <w:rsid w:val="005039E5"/>
    <w:rsid w:val="00503B4C"/>
    <w:rsid w:val="00503BD6"/>
    <w:rsid w:val="00503CCB"/>
    <w:rsid w:val="00503E85"/>
    <w:rsid w:val="00504A1D"/>
    <w:rsid w:val="005052DB"/>
    <w:rsid w:val="00505A93"/>
    <w:rsid w:val="00505BC9"/>
    <w:rsid w:val="0050628F"/>
    <w:rsid w:val="005064B6"/>
    <w:rsid w:val="00506966"/>
    <w:rsid w:val="00507956"/>
    <w:rsid w:val="00507A41"/>
    <w:rsid w:val="00507A49"/>
    <w:rsid w:val="00507EB3"/>
    <w:rsid w:val="00507F97"/>
    <w:rsid w:val="005100B0"/>
    <w:rsid w:val="005100F5"/>
    <w:rsid w:val="00510C7D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5C3"/>
    <w:rsid w:val="00512721"/>
    <w:rsid w:val="00512D25"/>
    <w:rsid w:val="00513332"/>
    <w:rsid w:val="005137AB"/>
    <w:rsid w:val="00513A7E"/>
    <w:rsid w:val="0051405E"/>
    <w:rsid w:val="00514234"/>
    <w:rsid w:val="0051442E"/>
    <w:rsid w:val="00514CFA"/>
    <w:rsid w:val="00515372"/>
    <w:rsid w:val="005155D8"/>
    <w:rsid w:val="0051567C"/>
    <w:rsid w:val="005157DA"/>
    <w:rsid w:val="005159B0"/>
    <w:rsid w:val="00515CBF"/>
    <w:rsid w:val="00515DFA"/>
    <w:rsid w:val="005161BC"/>
    <w:rsid w:val="0051644D"/>
    <w:rsid w:val="00516B7E"/>
    <w:rsid w:val="00516BA8"/>
    <w:rsid w:val="00517237"/>
    <w:rsid w:val="00517967"/>
    <w:rsid w:val="00517A34"/>
    <w:rsid w:val="00517BAB"/>
    <w:rsid w:val="00517F78"/>
    <w:rsid w:val="00520682"/>
    <w:rsid w:val="005215DC"/>
    <w:rsid w:val="00521AA8"/>
    <w:rsid w:val="00522209"/>
    <w:rsid w:val="0052254E"/>
    <w:rsid w:val="005225E0"/>
    <w:rsid w:val="00522691"/>
    <w:rsid w:val="00522C97"/>
    <w:rsid w:val="00522CD2"/>
    <w:rsid w:val="00522FA1"/>
    <w:rsid w:val="0052370C"/>
    <w:rsid w:val="0052387D"/>
    <w:rsid w:val="005238AE"/>
    <w:rsid w:val="00524976"/>
    <w:rsid w:val="00524E7F"/>
    <w:rsid w:val="005250B4"/>
    <w:rsid w:val="005251DE"/>
    <w:rsid w:val="00525335"/>
    <w:rsid w:val="00525528"/>
    <w:rsid w:val="00525659"/>
    <w:rsid w:val="005258EB"/>
    <w:rsid w:val="00525AE3"/>
    <w:rsid w:val="00525BBA"/>
    <w:rsid w:val="00525FEA"/>
    <w:rsid w:val="005263A6"/>
    <w:rsid w:val="00526479"/>
    <w:rsid w:val="00526873"/>
    <w:rsid w:val="00527091"/>
    <w:rsid w:val="005272DF"/>
    <w:rsid w:val="005274E5"/>
    <w:rsid w:val="0052766D"/>
    <w:rsid w:val="00530AC8"/>
    <w:rsid w:val="00530C60"/>
    <w:rsid w:val="0053133F"/>
    <w:rsid w:val="00531E3C"/>
    <w:rsid w:val="00532777"/>
    <w:rsid w:val="0053323A"/>
    <w:rsid w:val="0053332C"/>
    <w:rsid w:val="00533491"/>
    <w:rsid w:val="005334DA"/>
    <w:rsid w:val="00533763"/>
    <w:rsid w:val="00533BC3"/>
    <w:rsid w:val="0053418D"/>
    <w:rsid w:val="0053447D"/>
    <w:rsid w:val="00534718"/>
    <w:rsid w:val="005349B8"/>
    <w:rsid w:val="00535383"/>
    <w:rsid w:val="005356AC"/>
    <w:rsid w:val="0053573A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845"/>
    <w:rsid w:val="00537F5A"/>
    <w:rsid w:val="0054001E"/>
    <w:rsid w:val="005400EA"/>
    <w:rsid w:val="0054066E"/>
    <w:rsid w:val="00540AF2"/>
    <w:rsid w:val="00540CE9"/>
    <w:rsid w:val="00540F18"/>
    <w:rsid w:val="0054110C"/>
    <w:rsid w:val="00541241"/>
    <w:rsid w:val="00541299"/>
    <w:rsid w:val="00541D82"/>
    <w:rsid w:val="00541FC2"/>
    <w:rsid w:val="00542266"/>
    <w:rsid w:val="00542DAF"/>
    <w:rsid w:val="00543709"/>
    <w:rsid w:val="00543BDA"/>
    <w:rsid w:val="00543C32"/>
    <w:rsid w:val="00543C74"/>
    <w:rsid w:val="00543CCF"/>
    <w:rsid w:val="00543EE1"/>
    <w:rsid w:val="0054440A"/>
    <w:rsid w:val="00544506"/>
    <w:rsid w:val="00545235"/>
    <w:rsid w:val="005452D5"/>
    <w:rsid w:val="00545860"/>
    <w:rsid w:val="00545964"/>
    <w:rsid w:val="00545C28"/>
    <w:rsid w:val="00545CB8"/>
    <w:rsid w:val="0054665D"/>
    <w:rsid w:val="00546D8E"/>
    <w:rsid w:val="00547079"/>
    <w:rsid w:val="005471E1"/>
    <w:rsid w:val="0054776B"/>
    <w:rsid w:val="0054780A"/>
    <w:rsid w:val="00547AF8"/>
    <w:rsid w:val="00547E15"/>
    <w:rsid w:val="00547E9A"/>
    <w:rsid w:val="00547EEF"/>
    <w:rsid w:val="00547F27"/>
    <w:rsid w:val="005500CD"/>
    <w:rsid w:val="005505F5"/>
    <w:rsid w:val="00550816"/>
    <w:rsid w:val="00551307"/>
    <w:rsid w:val="0055190D"/>
    <w:rsid w:val="00551B81"/>
    <w:rsid w:val="00551DA4"/>
    <w:rsid w:val="00551E40"/>
    <w:rsid w:val="0055285D"/>
    <w:rsid w:val="00552F24"/>
    <w:rsid w:val="005533D9"/>
    <w:rsid w:val="005540D2"/>
    <w:rsid w:val="005546D2"/>
    <w:rsid w:val="00554D3B"/>
    <w:rsid w:val="00555EFF"/>
    <w:rsid w:val="0055617D"/>
    <w:rsid w:val="0055753C"/>
    <w:rsid w:val="0055757C"/>
    <w:rsid w:val="0055797B"/>
    <w:rsid w:val="00560234"/>
    <w:rsid w:val="00560CA0"/>
    <w:rsid w:val="00560ED2"/>
    <w:rsid w:val="00561776"/>
    <w:rsid w:val="005617C4"/>
    <w:rsid w:val="00561814"/>
    <w:rsid w:val="00561969"/>
    <w:rsid w:val="005619B0"/>
    <w:rsid w:val="00561B70"/>
    <w:rsid w:val="00561B75"/>
    <w:rsid w:val="005620DF"/>
    <w:rsid w:val="00562124"/>
    <w:rsid w:val="00562534"/>
    <w:rsid w:val="00562A7A"/>
    <w:rsid w:val="00562B65"/>
    <w:rsid w:val="00562EB7"/>
    <w:rsid w:val="005637B4"/>
    <w:rsid w:val="00563B05"/>
    <w:rsid w:val="00563FF6"/>
    <w:rsid w:val="005645C6"/>
    <w:rsid w:val="005648C4"/>
    <w:rsid w:val="00564A1C"/>
    <w:rsid w:val="00564BD3"/>
    <w:rsid w:val="00564DC9"/>
    <w:rsid w:val="00564E8A"/>
    <w:rsid w:val="00565115"/>
    <w:rsid w:val="005651CA"/>
    <w:rsid w:val="0056564B"/>
    <w:rsid w:val="005662CD"/>
    <w:rsid w:val="00566398"/>
    <w:rsid w:val="005664BD"/>
    <w:rsid w:val="00566617"/>
    <w:rsid w:val="00566899"/>
    <w:rsid w:val="00566EDA"/>
    <w:rsid w:val="0056732A"/>
    <w:rsid w:val="00567AA0"/>
    <w:rsid w:val="005703A3"/>
    <w:rsid w:val="00570969"/>
    <w:rsid w:val="00570996"/>
    <w:rsid w:val="00571170"/>
    <w:rsid w:val="00571348"/>
    <w:rsid w:val="005717B0"/>
    <w:rsid w:val="00571C0B"/>
    <w:rsid w:val="00572143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905"/>
    <w:rsid w:val="00574F79"/>
    <w:rsid w:val="00574FA0"/>
    <w:rsid w:val="00575143"/>
    <w:rsid w:val="00575C6C"/>
    <w:rsid w:val="00575E73"/>
    <w:rsid w:val="005769A8"/>
    <w:rsid w:val="005769B7"/>
    <w:rsid w:val="00576BB7"/>
    <w:rsid w:val="00576CC0"/>
    <w:rsid w:val="00576D7F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3A"/>
    <w:rsid w:val="00581517"/>
    <w:rsid w:val="0058191D"/>
    <w:rsid w:val="00581D3E"/>
    <w:rsid w:val="005825CF"/>
    <w:rsid w:val="00582641"/>
    <w:rsid w:val="00582671"/>
    <w:rsid w:val="005827CA"/>
    <w:rsid w:val="00582A5D"/>
    <w:rsid w:val="00583624"/>
    <w:rsid w:val="00584634"/>
    <w:rsid w:val="00584B21"/>
    <w:rsid w:val="00584DB5"/>
    <w:rsid w:val="00584EC3"/>
    <w:rsid w:val="00585565"/>
    <w:rsid w:val="00585642"/>
    <w:rsid w:val="00585FE8"/>
    <w:rsid w:val="00586787"/>
    <w:rsid w:val="005867A4"/>
    <w:rsid w:val="00586835"/>
    <w:rsid w:val="00586A95"/>
    <w:rsid w:val="0058723F"/>
    <w:rsid w:val="00587271"/>
    <w:rsid w:val="00587635"/>
    <w:rsid w:val="005877DF"/>
    <w:rsid w:val="00587BB9"/>
    <w:rsid w:val="00587D19"/>
    <w:rsid w:val="00590507"/>
    <w:rsid w:val="005905FD"/>
    <w:rsid w:val="00590E37"/>
    <w:rsid w:val="00591221"/>
    <w:rsid w:val="005917A6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96B"/>
    <w:rsid w:val="00594979"/>
    <w:rsid w:val="00594A15"/>
    <w:rsid w:val="0059512D"/>
    <w:rsid w:val="005951F4"/>
    <w:rsid w:val="005952D1"/>
    <w:rsid w:val="005958A1"/>
    <w:rsid w:val="00595CD7"/>
    <w:rsid w:val="00596209"/>
    <w:rsid w:val="00596285"/>
    <w:rsid w:val="00596781"/>
    <w:rsid w:val="00596DBD"/>
    <w:rsid w:val="00596EF4"/>
    <w:rsid w:val="005971F4"/>
    <w:rsid w:val="005974B8"/>
    <w:rsid w:val="0059760A"/>
    <w:rsid w:val="0059782C"/>
    <w:rsid w:val="00597830"/>
    <w:rsid w:val="00597BC9"/>
    <w:rsid w:val="005A02CF"/>
    <w:rsid w:val="005A059F"/>
    <w:rsid w:val="005A14E4"/>
    <w:rsid w:val="005A1712"/>
    <w:rsid w:val="005A1B5D"/>
    <w:rsid w:val="005A212C"/>
    <w:rsid w:val="005A239D"/>
    <w:rsid w:val="005A2484"/>
    <w:rsid w:val="005A24ED"/>
    <w:rsid w:val="005A2770"/>
    <w:rsid w:val="005A28CA"/>
    <w:rsid w:val="005A2948"/>
    <w:rsid w:val="005A2FF8"/>
    <w:rsid w:val="005A3E6D"/>
    <w:rsid w:val="005A4F1E"/>
    <w:rsid w:val="005A5046"/>
    <w:rsid w:val="005A5319"/>
    <w:rsid w:val="005A54CB"/>
    <w:rsid w:val="005A5722"/>
    <w:rsid w:val="005A59FE"/>
    <w:rsid w:val="005A5BF4"/>
    <w:rsid w:val="005A5F7A"/>
    <w:rsid w:val="005A6353"/>
    <w:rsid w:val="005A6609"/>
    <w:rsid w:val="005A736E"/>
    <w:rsid w:val="005A74D3"/>
    <w:rsid w:val="005A75BA"/>
    <w:rsid w:val="005A76D6"/>
    <w:rsid w:val="005A7B46"/>
    <w:rsid w:val="005A7CD8"/>
    <w:rsid w:val="005A7EA2"/>
    <w:rsid w:val="005B027C"/>
    <w:rsid w:val="005B035C"/>
    <w:rsid w:val="005B0471"/>
    <w:rsid w:val="005B04A7"/>
    <w:rsid w:val="005B08DB"/>
    <w:rsid w:val="005B0CC2"/>
    <w:rsid w:val="005B0F26"/>
    <w:rsid w:val="005B0F42"/>
    <w:rsid w:val="005B142E"/>
    <w:rsid w:val="005B16AB"/>
    <w:rsid w:val="005B16C7"/>
    <w:rsid w:val="005B1989"/>
    <w:rsid w:val="005B2A46"/>
    <w:rsid w:val="005B2C1D"/>
    <w:rsid w:val="005B311A"/>
    <w:rsid w:val="005B3192"/>
    <w:rsid w:val="005B3475"/>
    <w:rsid w:val="005B3AFD"/>
    <w:rsid w:val="005B3BBE"/>
    <w:rsid w:val="005B416D"/>
    <w:rsid w:val="005B46DA"/>
    <w:rsid w:val="005B4F0D"/>
    <w:rsid w:val="005B55B4"/>
    <w:rsid w:val="005B5988"/>
    <w:rsid w:val="005B5BB3"/>
    <w:rsid w:val="005B5F5E"/>
    <w:rsid w:val="005B6613"/>
    <w:rsid w:val="005B66CA"/>
    <w:rsid w:val="005B68D4"/>
    <w:rsid w:val="005B6926"/>
    <w:rsid w:val="005B7CF7"/>
    <w:rsid w:val="005B7E65"/>
    <w:rsid w:val="005C05C3"/>
    <w:rsid w:val="005C06FC"/>
    <w:rsid w:val="005C0874"/>
    <w:rsid w:val="005C0E86"/>
    <w:rsid w:val="005C10D0"/>
    <w:rsid w:val="005C1533"/>
    <w:rsid w:val="005C1661"/>
    <w:rsid w:val="005C19D4"/>
    <w:rsid w:val="005C1A5A"/>
    <w:rsid w:val="005C1D33"/>
    <w:rsid w:val="005C1D99"/>
    <w:rsid w:val="005C1FB4"/>
    <w:rsid w:val="005C27AF"/>
    <w:rsid w:val="005C2C8C"/>
    <w:rsid w:val="005C2F52"/>
    <w:rsid w:val="005C3162"/>
    <w:rsid w:val="005C3A4F"/>
    <w:rsid w:val="005C3ABF"/>
    <w:rsid w:val="005C3E3B"/>
    <w:rsid w:val="005C40AC"/>
    <w:rsid w:val="005C41CC"/>
    <w:rsid w:val="005C549D"/>
    <w:rsid w:val="005C5888"/>
    <w:rsid w:val="005C58D2"/>
    <w:rsid w:val="005C5C29"/>
    <w:rsid w:val="005C5EE5"/>
    <w:rsid w:val="005C5FDA"/>
    <w:rsid w:val="005C6432"/>
    <w:rsid w:val="005C6630"/>
    <w:rsid w:val="005C678A"/>
    <w:rsid w:val="005C69AC"/>
    <w:rsid w:val="005C6A42"/>
    <w:rsid w:val="005C6C53"/>
    <w:rsid w:val="005C6E1A"/>
    <w:rsid w:val="005C6FA4"/>
    <w:rsid w:val="005C7019"/>
    <w:rsid w:val="005C701D"/>
    <w:rsid w:val="005C7097"/>
    <w:rsid w:val="005C77B8"/>
    <w:rsid w:val="005C7B72"/>
    <w:rsid w:val="005C7E42"/>
    <w:rsid w:val="005C7E58"/>
    <w:rsid w:val="005C7F43"/>
    <w:rsid w:val="005D0834"/>
    <w:rsid w:val="005D0F73"/>
    <w:rsid w:val="005D112F"/>
    <w:rsid w:val="005D115D"/>
    <w:rsid w:val="005D1344"/>
    <w:rsid w:val="005D1966"/>
    <w:rsid w:val="005D1D4D"/>
    <w:rsid w:val="005D2007"/>
    <w:rsid w:val="005D2369"/>
    <w:rsid w:val="005D2560"/>
    <w:rsid w:val="005D2855"/>
    <w:rsid w:val="005D2ECF"/>
    <w:rsid w:val="005D3B11"/>
    <w:rsid w:val="005D3B72"/>
    <w:rsid w:val="005D3C29"/>
    <w:rsid w:val="005D3C91"/>
    <w:rsid w:val="005D3D9F"/>
    <w:rsid w:val="005D3E31"/>
    <w:rsid w:val="005D44C9"/>
    <w:rsid w:val="005D450A"/>
    <w:rsid w:val="005D4C40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128"/>
    <w:rsid w:val="005D6B55"/>
    <w:rsid w:val="005D707A"/>
    <w:rsid w:val="005D7575"/>
    <w:rsid w:val="005D7727"/>
    <w:rsid w:val="005D7810"/>
    <w:rsid w:val="005E1103"/>
    <w:rsid w:val="005E1339"/>
    <w:rsid w:val="005E1CB9"/>
    <w:rsid w:val="005E35D2"/>
    <w:rsid w:val="005E3856"/>
    <w:rsid w:val="005E3DAC"/>
    <w:rsid w:val="005E4873"/>
    <w:rsid w:val="005E4926"/>
    <w:rsid w:val="005E4A62"/>
    <w:rsid w:val="005E4C0E"/>
    <w:rsid w:val="005E4D92"/>
    <w:rsid w:val="005E4E97"/>
    <w:rsid w:val="005E53EC"/>
    <w:rsid w:val="005E5ED8"/>
    <w:rsid w:val="005E5F2A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45"/>
    <w:rsid w:val="005F174F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4850"/>
    <w:rsid w:val="005F4AE6"/>
    <w:rsid w:val="005F4FA0"/>
    <w:rsid w:val="005F511D"/>
    <w:rsid w:val="005F5344"/>
    <w:rsid w:val="005F5437"/>
    <w:rsid w:val="005F5B6D"/>
    <w:rsid w:val="005F65A9"/>
    <w:rsid w:val="005F69CC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F2"/>
    <w:rsid w:val="00600670"/>
    <w:rsid w:val="00600F8A"/>
    <w:rsid w:val="00600FFF"/>
    <w:rsid w:val="0060161F"/>
    <w:rsid w:val="00601B35"/>
    <w:rsid w:val="00601D10"/>
    <w:rsid w:val="00601ED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4F8A"/>
    <w:rsid w:val="00605014"/>
    <w:rsid w:val="00605087"/>
    <w:rsid w:val="00605139"/>
    <w:rsid w:val="00605AA0"/>
    <w:rsid w:val="00605C7D"/>
    <w:rsid w:val="00605E05"/>
    <w:rsid w:val="00605FBD"/>
    <w:rsid w:val="00606191"/>
    <w:rsid w:val="006075DC"/>
    <w:rsid w:val="00607B1A"/>
    <w:rsid w:val="00607FA5"/>
    <w:rsid w:val="0061021F"/>
    <w:rsid w:val="006102DD"/>
    <w:rsid w:val="00610443"/>
    <w:rsid w:val="0061079F"/>
    <w:rsid w:val="00610A2B"/>
    <w:rsid w:val="00610A7E"/>
    <w:rsid w:val="00610FD1"/>
    <w:rsid w:val="006114E5"/>
    <w:rsid w:val="006116E5"/>
    <w:rsid w:val="00611B18"/>
    <w:rsid w:val="00611B74"/>
    <w:rsid w:val="00611B92"/>
    <w:rsid w:val="00611D04"/>
    <w:rsid w:val="0061220A"/>
    <w:rsid w:val="00612351"/>
    <w:rsid w:val="0061241F"/>
    <w:rsid w:val="00612598"/>
    <w:rsid w:val="00612B23"/>
    <w:rsid w:val="00612DA1"/>
    <w:rsid w:val="00612E09"/>
    <w:rsid w:val="00612FEC"/>
    <w:rsid w:val="00613788"/>
    <w:rsid w:val="00613B97"/>
    <w:rsid w:val="0061442C"/>
    <w:rsid w:val="00614C29"/>
    <w:rsid w:val="00615B5C"/>
    <w:rsid w:val="00615B8A"/>
    <w:rsid w:val="00615E91"/>
    <w:rsid w:val="00615EAB"/>
    <w:rsid w:val="0061629D"/>
    <w:rsid w:val="0061651E"/>
    <w:rsid w:val="006167C5"/>
    <w:rsid w:val="006167F7"/>
    <w:rsid w:val="00616F5D"/>
    <w:rsid w:val="0061700D"/>
    <w:rsid w:val="00617563"/>
    <w:rsid w:val="006175AF"/>
    <w:rsid w:val="006177D2"/>
    <w:rsid w:val="0061798A"/>
    <w:rsid w:val="00617F0D"/>
    <w:rsid w:val="00617F29"/>
    <w:rsid w:val="00620248"/>
    <w:rsid w:val="00620355"/>
    <w:rsid w:val="006204ED"/>
    <w:rsid w:val="00620597"/>
    <w:rsid w:val="006208BE"/>
    <w:rsid w:val="00620B36"/>
    <w:rsid w:val="00620B80"/>
    <w:rsid w:val="00620F74"/>
    <w:rsid w:val="006218D7"/>
    <w:rsid w:val="00621932"/>
    <w:rsid w:val="00621B2B"/>
    <w:rsid w:val="00621E0C"/>
    <w:rsid w:val="0062232F"/>
    <w:rsid w:val="00622355"/>
    <w:rsid w:val="0062276E"/>
    <w:rsid w:val="006229B8"/>
    <w:rsid w:val="00622BFC"/>
    <w:rsid w:val="00622F46"/>
    <w:rsid w:val="0062323A"/>
    <w:rsid w:val="006233FD"/>
    <w:rsid w:val="00623436"/>
    <w:rsid w:val="006235DE"/>
    <w:rsid w:val="00623627"/>
    <w:rsid w:val="00623A9E"/>
    <w:rsid w:val="00624073"/>
    <w:rsid w:val="006246BE"/>
    <w:rsid w:val="006247E4"/>
    <w:rsid w:val="0062485A"/>
    <w:rsid w:val="006249A6"/>
    <w:rsid w:val="00624F6A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300D8"/>
    <w:rsid w:val="00630ABF"/>
    <w:rsid w:val="00630F30"/>
    <w:rsid w:val="006310F3"/>
    <w:rsid w:val="006315E0"/>
    <w:rsid w:val="00631B93"/>
    <w:rsid w:val="00631D56"/>
    <w:rsid w:val="00631EAE"/>
    <w:rsid w:val="006324FB"/>
    <w:rsid w:val="0063289D"/>
    <w:rsid w:val="00633717"/>
    <w:rsid w:val="00633AAC"/>
    <w:rsid w:val="00633E5D"/>
    <w:rsid w:val="006341BA"/>
    <w:rsid w:val="00634B03"/>
    <w:rsid w:val="006358FF"/>
    <w:rsid w:val="00635A7B"/>
    <w:rsid w:val="00635B6D"/>
    <w:rsid w:val="00636488"/>
    <w:rsid w:val="006364ED"/>
    <w:rsid w:val="00637350"/>
    <w:rsid w:val="00637567"/>
    <w:rsid w:val="00637BB4"/>
    <w:rsid w:val="00637D99"/>
    <w:rsid w:val="0064099E"/>
    <w:rsid w:val="00640A69"/>
    <w:rsid w:val="00640C5B"/>
    <w:rsid w:val="00640CD2"/>
    <w:rsid w:val="00640DC9"/>
    <w:rsid w:val="006410BA"/>
    <w:rsid w:val="00641387"/>
    <w:rsid w:val="006416D5"/>
    <w:rsid w:val="0064183F"/>
    <w:rsid w:val="006418E2"/>
    <w:rsid w:val="00641C5F"/>
    <w:rsid w:val="00642D31"/>
    <w:rsid w:val="00642D6A"/>
    <w:rsid w:val="00642ECF"/>
    <w:rsid w:val="00642F48"/>
    <w:rsid w:val="00643097"/>
    <w:rsid w:val="00643284"/>
    <w:rsid w:val="00643BA2"/>
    <w:rsid w:val="00643DC9"/>
    <w:rsid w:val="00644124"/>
    <w:rsid w:val="006441CF"/>
    <w:rsid w:val="00645092"/>
    <w:rsid w:val="006454EA"/>
    <w:rsid w:val="0064581A"/>
    <w:rsid w:val="00645A14"/>
    <w:rsid w:val="00645A57"/>
    <w:rsid w:val="00646118"/>
    <w:rsid w:val="00646574"/>
    <w:rsid w:val="00647322"/>
    <w:rsid w:val="006475CB"/>
    <w:rsid w:val="006477A3"/>
    <w:rsid w:val="00647B07"/>
    <w:rsid w:val="00647BC6"/>
    <w:rsid w:val="00647DE8"/>
    <w:rsid w:val="006503C8"/>
    <w:rsid w:val="006504EA"/>
    <w:rsid w:val="00650C75"/>
    <w:rsid w:val="00650E36"/>
    <w:rsid w:val="0065124E"/>
    <w:rsid w:val="0065127C"/>
    <w:rsid w:val="00651457"/>
    <w:rsid w:val="00651D21"/>
    <w:rsid w:val="00651DC0"/>
    <w:rsid w:val="006524CA"/>
    <w:rsid w:val="00652E21"/>
    <w:rsid w:val="00652F36"/>
    <w:rsid w:val="00653046"/>
    <w:rsid w:val="00653092"/>
    <w:rsid w:val="0065346C"/>
    <w:rsid w:val="00653937"/>
    <w:rsid w:val="00653D18"/>
    <w:rsid w:val="00653FF8"/>
    <w:rsid w:val="0065409E"/>
    <w:rsid w:val="0065444E"/>
    <w:rsid w:val="00654D0A"/>
    <w:rsid w:val="00654D90"/>
    <w:rsid w:val="006557AB"/>
    <w:rsid w:val="00655F52"/>
    <w:rsid w:val="0065631D"/>
    <w:rsid w:val="006570B5"/>
    <w:rsid w:val="006570C7"/>
    <w:rsid w:val="006571B0"/>
    <w:rsid w:val="00657B35"/>
    <w:rsid w:val="00657B56"/>
    <w:rsid w:val="00657FE5"/>
    <w:rsid w:val="006608F1"/>
    <w:rsid w:val="00660A59"/>
    <w:rsid w:val="00660AF3"/>
    <w:rsid w:val="00661ACE"/>
    <w:rsid w:val="00661CC0"/>
    <w:rsid w:val="00661CD7"/>
    <w:rsid w:val="00661DB0"/>
    <w:rsid w:val="006621A9"/>
    <w:rsid w:val="0066271E"/>
    <w:rsid w:val="00662C4C"/>
    <w:rsid w:val="00662CD3"/>
    <w:rsid w:val="00662CEF"/>
    <w:rsid w:val="00662CF3"/>
    <w:rsid w:val="0066359C"/>
    <w:rsid w:val="00663C29"/>
    <w:rsid w:val="00663C6F"/>
    <w:rsid w:val="00663D11"/>
    <w:rsid w:val="006641C2"/>
    <w:rsid w:val="006645E6"/>
    <w:rsid w:val="00664D13"/>
    <w:rsid w:val="00664F4C"/>
    <w:rsid w:val="00665379"/>
    <w:rsid w:val="006653E3"/>
    <w:rsid w:val="006654FA"/>
    <w:rsid w:val="00665A67"/>
    <w:rsid w:val="00665B4B"/>
    <w:rsid w:val="0066625D"/>
    <w:rsid w:val="00666363"/>
    <w:rsid w:val="00666E89"/>
    <w:rsid w:val="00667303"/>
    <w:rsid w:val="00667338"/>
    <w:rsid w:val="00667687"/>
    <w:rsid w:val="00667857"/>
    <w:rsid w:val="0066799A"/>
    <w:rsid w:val="00667DE6"/>
    <w:rsid w:val="006701EA"/>
    <w:rsid w:val="00670B6E"/>
    <w:rsid w:val="00670DE3"/>
    <w:rsid w:val="00671714"/>
    <w:rsid w:val="00671876"/>
    <w:rsid w:val="00671951"/>
    <w:rsid w:val="00672716"/>
    <w:rsid w:val="00673123"/>
    <w:rsid w:val="00673871"/>
    <w:rsid w:val="00673FCB"/>
    <w:rsid w:val="0067407E"/>
    <w:rsid w:val="006748FB"/>
    <w:rsid w:val="00674B12"/>
    <w:rsid w:val="00674B66"/>
    <w:rsid w:val="00674EA3"/>
    <w:rsid w:val="006753D0"/>
    <w:rsid w:val="00675B9D"/>
    <w:rsid w:val="006769B7"/>
    <w:rsid w:val="00676B89"/>
    <w:rsid w:val="00676DD5"/>
    <w:rsid w:val="006770AD"/>
    <w:rsid w:val="006770C5"/>
    <w:rsid w:val="006771A1"/>
    <w:rsid w:val="006774E2"/>
    <w:rsid w:val="00677592"/>
    <w:rsid w:val="00677778"/>
    <w:rsid w:val="00677B36"/>
    <w:rsid w:val="00677D91"/>
    <w:rsid w:val="00677DE4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F8D"/>
    <w:rsid w:val="00682FBC"/>
    <w:rsid w:val="006831E9"/>
    <w:rsid w:val="00683277"/>
    <w:rsid w:val="00683531"/>
    <w:rsid w:val="00683BA9"/>
    <w:rsid w:val="00683EF0"/>
    <w:rsid w:val="006841E1"/>
    <w:rsid w:val="0068431F"/>
    <w:rsid w:val="0068478B"/>
    <w:rsid w:val="0068487A"/>
    <w:rsid w:val="00684A6D"/>
    <w:rsid w:val="00684AED"/>
    <w:rsid w:val="00685E79"/>
    <w:rsid w:val="0068700C"/>
    <w:rsid w:val="006870D5"/>
    <w:rsid w:val="006871AC"/>
    <w:rsid w:val="0068735C"/>
    <w:rsid w:val="00687685"/>
    <w:rsid w:val="00687D56"/>
    <w:rsid w:val="00687F3E"/>
    <w:rsid w:val="00687F55"/>
    <w:rsid w:val="0069021C"/>
    <w:rsid w:val="00690439"/>
    <w:rsid w:val="00690514"/>
    <w:rsid w:val="00690795"/>
    <w:rsid w:val="00690ADC"/>
    <w:rsid w:val="006910FA"/>
    <w:rsid w:val="006918E2"/>
    <w:rsid w:val="00692582"/>
    <w:rsid w:val="00692781"/>
    <w:rsid w:val="00692A4D"/>
    <w:rsid w:val="00693E53"/>
    <w:rsid w:val="00694245"/>
    <w:rsid w:val="00694346"/>
    <w:rsid w:val="006949F1"/>
    <w:rsid w:val="00694E62"/>
    <w:rsid w:val="0069504E"/>
    <w:rsid w:val="00696AED"/>
    <w:rsid w:val="00697449"/>
    <w:rsid w:val="006A0026"/>
    <w:rsid w:val="006A0724"/>
    <w:rsid w:val="006A073F"/>
    <w:rsid w:val="006A0A00"/>
    <w:rsid w:val="006A0E25"/>
    <w:rsid w:val="006A10E9"/>
    <w:rsid w:val="006A1230"/>
    <w:rsid w:val="006A21CF"/>
    <w:rsid w:val="006A239B"/>
    <w:rsid w:val="006A287F"/>
    <w:rsid w:val="006A29CD"/>
    <w:rsid w:val="006A2C86"/>
    <w:rsid w:val="006A2FF9"/>
    <w:rsid w:val="006A30C8"/>
    <w:rsid w:val="006A339F"/>
    <w:rsid w:val="006A390D"/>
    <w:rsid w:val="006A39F4"/>
    <w:rsid w:val="006A3DFE"/>
    <w:rsid w:val="006A4AD4"/>
    <w:rsid w:val="006A4B53"/>
    <w:rsid w:val="006A4C8C"/>
    <w:rsid w:val="006A4CEC"/>
    <w:rsid w:val="006A4DB3"/>
    <w:rsid w:val="006A5590"/>
    <w:rsid w:val="006A5794"/>
    <w:rsid w:val="006A5927"/>
    <w:rsid w:val="006A5A0E"/>
    <w:rsid w:val="006A5BBB"/>
    <w:rsid w:val="006A5DDF"/>
    <w:rsid w:val="006A5E13"/>
    <w:rsid w:val="006A6448"/>
    <w:rsid w:val="006A6BC4"/>
    <w:rsid w:val="006A6D7A"/>
    <w:rsid w:val="006A70DE"/>
    <w:rsid w:val="006A72B7"/>
    <w:rsid w:val="006A72C2"/>
    <w:rsid w:val="006A743D"/>
    <w:rsid w:val="006A7F17"/>
    <w:rsid w:val="006B00FC"/>
    <w:rsid w:val="006B04EF"/>
    <w:rsid w:val="006B0827"/>
    <w:rsid w:val="006B0B22"/>
    <w:rsid w:val="006B0BE7"/>
    <w:rsid w:val="006B0F33"/>
    <w:rsid w:val="006B0F95"/>
    <w:rsid w:val="006B1359"/>
    <w:rsid w:val="006B13E3"/>
    <w:rsid w:val="006B1A87"/>
    <w:rsid w:val="006B1C1A"/>
    <w:rsid w:val="006B21E5"/>
    <w:rsid w:val="006B2FBC"/>
    <w:rsid w:val="006B33D9"/>
    <w:rsid w:val="006B379E"/>
    <w:rsid w:val="006B3E98"/>
    <w:rsid w:val="006B4043"/>
    <w:rsid w:val="006B43A2"/>
    <w:rsid w:val="006B4543"/>
    <w:rsid w:val="006B4AEC"/>
    <w:rsid w:val="006B4E4F"/>
    <w:rsid w:val="006B62A2"/>
    <w:rsid w:val="006B6576"/>
    <w:rsid w:val="006B66E2"/>
    <w:rsid w:val="006B67EC"/>
    <w:rsid w:val="006B6ACB"/>
    <w:rsid w:val="006B6DC0"/>
    <w:rsid w:val="006B6E0E"/>
    <w:rsid w:val="006B6E83"/>
    <w:rsid w:val="006B7068"/>
    <w:rsid w:val="006B7FDD"/>
    <w:rsid w:val="006C0F10"/>
    <w:rsid w:val="006C1481"/>
    <w:rsid w:val="006C1A77"/>
    <w:rsid w:val="006C1B65"/>
    <w:rsid w:val="006C1E32"/>
    <w:rsid w:val="006C1FA1"/>
    <w:rsid w:val="006C22CB"/>
    <w:rsid w:val="006C27A5"/>
    <w:rsid w:val="006C2BD3"/>
    <w:rsid w:val="006C2CCC"/>
    <w:rsid w:val="006C2F63"/>
    <w:rsid w:val="006C3119"/>
    <w:rsid w:val="006C3597"/>
    <w:rsid w:val="006C382C"/>
    <w:rsid w:val="006C3E8F"/>
    <w:rsid w:val="006C4D90"/>
    <w:rsid w:val="006C5357"/>
    <w:rsid w:val="006C60A6"/>
    <w:rsid w:val="006C6138"/>
    <w:rsid w:val="006C70B3"/>
    <w:rsid w:val="006C71E4"/>
    <w:rsid w:val="006C777B"/>
    <w:rsid w:val="006C7910"/>
    <w:rsid w:val="006C798A"/>
    <w:rsid w:val="006C7CA2"/>
    <w:rsid w:val="006C7D17"/>
    <w:rsid w:val="006C7F65"/>
    <w:rsid w:val="006D00B4"/>
    <w:rsid w:val="006D06C8"/>
    <w:rsid w:val="006D07EE"/>
    <w:rsid w:val="006D0CCC"/>
    <w:rsid w:val="006D0CDD"/>
    <w:rsid w:val="006D107C"/>
    <w:rsid w:val="006D108A"/>
    <w:rsid w:val="006D13ED"/>
    <w:rsid w:val="006D14E8"/>
    <w:rsid w:val="006D15FE"/>
    <w:rsid w:val="006D1712"/>
    <w:rsid w:val="006D199F"/>
    <w:rsid w:val="006D1C4E"/>
    <w:rsid w:val="006D2137"/>
    <w:rsid w:val="006D287C"/>
    <w:rsid w:val="006D2969"/>
    <w:rsid w:val="006D2FBD"/>
    <w:rsid w:val="006D2FF6"/>
    <w:rsid w:val="006D32A6"/>
    <w:rsid w:val="006D32F7"/>
    <w:rsid w:val="006D37F9"/>
    <w:rsid w:val="006D393E"/>
    <w:rsid w:val="006D3C69"/>
    <w:rsid w:val="006D3D7F"/>
    <w:rsid w:val="006D48C7"/>
    <w:rsid w:val="006D4D1A"/>
    <w:rsid w:val="006D4DA4"/>
    <w:rsid w:val="006D4E5C"/>
    <w:rsid w:val="006D4E82"/>
    <w:rsid w:val="006D545A"/>
    <w:rsid w:val="006D56A9"/>
    <w:rsid w:val="006D5A07"/>
    <w:rsid w:val="006D5E4D"/>
    <w:rsid w:val="006D5F2D"/>
    <w:rsid w:val="006D60A9"/>
    <w:rsid w:val="006D61BF"/>
    <w:rsid w:val="006D620C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E0589"/>
    <w:rsid w:val="006E05CF"/>
    <w:rsid w:val="006E06F3"/>
    <w:rsid w:val="006E12BC"/>
    <w:rsid w:val="006E1395"/>
    <w:rsid w:val="006E1407"/>
    <w:rsid w:val="006E14F2"/>
    <w:rsid w:val="006E15E0"/>
    <w:rsid w:val="006E1818"/>
    <w:rsid w:val="006E1892"/>
    <w:rsid w:val="006E196B"/>
    <w:rsid w:val="006E19E8"/>
    <w:rsid w:val="006E1E1C"/>
    <w:rsid w:val="006E1F99"/>
    <w:rsid w:val="006E2131"/>
    <w:rsid w:val="006E21CC"/>
    <w:rsid w:val="006E2397"/>
    <w:rsid w:val="006E249A"/>
    <w:rsid w:val="006E254A"/>
    <w:rsid w:val="006E27DC"/>
    <w:rsid w:val="006E2910"/>
    <w:rsid w:val="006E295A"/>
    <w:rsid w:val="006E2D30"/>
    <w:rsid w:val="006E2E1A"/>
    <w:rsid w:val="006E327F"/>
    <w:rsid w:val="006E4809"/>
    <w:rsid w:val="006E482F"/>
    <w:rsid w:val="006E5141"/>
    <w:rsid w:val="006E521E"/>
    <w:rsid w:val="006E561B"/>
    <w:rsid w:val="006E5817"/>
    <w:rsid w:val="006E5BA8"/>
    <w:rsid w:val="006E5C8A"/>
    <w:rsid w:val="006E5DBF"/>
    <w:rsid w:val="006E5EA2"/>
    <w:rsid w:val="006E65BB"/>
    <w:rsid w:val="006E6981"/>
    <w:rsid w:val="006E6A16"/>
    <w:rsid w:val="006E6B19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C1"/>
    <w:rsid w:val="006F048F"/>
    <w:rsid w:val="006F04A4"/>
    <w:rsid w:val="006F0668"/>
    <w:rsid w:val="006F09BF"/>
    <w:rsid w:val="006F1B07"/>
    <w:rsid w:val="006F2041"/>
    <w:rsid w:val="006F2147"/>
    <w:rsid w:val="006F214C"/>
    <w:rsid w:val="006F22F9"/>
    <w:rsid w:val="006F25F5"/>
    <w:rsid w:val="006F26AE"/>
    <w:rsid w:val="006F26B4"/>
    <w:rsid w:val="006F2D51"/>
    <w:rsid w:val="006F2EAC"/>
    <w:rsid w:val="006F3840"/>
    <w:rsid w:val="006F390D"/>
    <w:rsid w:val="006F3C4F"/>
    <w:rsid w:val="006F4203"/>
    <w:rsid w:val="006F43A2"/>
    <w:rsid w:val="006F4839"/>
    <w:rsid w:val="006F4981"/>
    <w:rsid w:val="006F4C5D"/>
    <w:rsid w:val="006F561A"/>
    <w:rsid w:val="006F58BC"/>
    <w:rsid w:val="006F5CCF"/>
    <w:rsid w:val="006F62F2"/>
    <w:rsid w:val="006F64BD"/>
    <w:rsid w:val="006F67EC"/>
    <w:rsid w:val="006F68AE"/>
    <w:rsid w:val="006F693D"/>
    <w:rsid w:val="006F6E7D"/>
    <w:rsid w:val="006F702E"/>
    <w:rsid w:val="006F71D4"/>
    <w:rsid w:val="006F7506"/>
    <w:rsid w:val="006F7528"/>
    <w:rsid w:val="006F7E52"/>
    <w:rsid w:val="006F7E76"/>
    <w:rsid w:val="00700B83"/>
    <w:rsid w:val="00700CC5"/>
    <w:rsid w:val="007014D8"/>
    <w:rsid w:val="00701752"/>
    <w:rsid w:val="00701B52"/>
    <w:rsid w:val="00701DF8"/>
    <w:rsid w:val="0070208A"/>
    <w:rsid w:val="0070246F"/>
    <w:rsid w:val="0070263A"/>
    <w:rsid w:val="007027BC"/>
    <w:rsid w:val="00702A65"/>
    <w:rsid w:val="0070321D"/>
    <w:rsid w:val="00703464"/>
    <w:rsid w:val="00703934"/>
    <w:rsid w:val="00703CB9"/>
    <w:rsid w:val="00703D04"/>
    <w:rsid w:val="0070436C"/>
    <w:rsid w:val="00704673"/>
    <w:rsid w:val="00704742"/>
    <w:rsid w:val="00704A60"/>
    <w:rsid w:val="00704C0B"/>
    <w:rsid w:val="00704F25"/>
    <w:rsid w:val="00705455"/>
    <w:rsid w:val="0070622E"/>
    <w:rsid w:val="00706AB7"/>
    <w:rsid w:val="007070A9"/>
    <w:rsid w:val="007070D3"/>
    <w:rsid w:val="00710725"/>
    <w:rsid w:val="007109BF"/>
    <w:rsid w:val="00710FE0"/>
    <w:rsid w:val="00711252"/>
    <w:rsid w:val="00711796"/>
    <w:rsid w:val="00711806"/>
    <w:rsid w:val="0071195A"/>
    <w:rsid w:val="0071277C"/>
    <w:rsid w:val="007127B7"/>
    <w:rsid w:val="00712A9E"/>
    <w:rsid w:val="00712F98"/>
    <w:rsid w:val="00713929"/>
    <w:rsid w:val="00714161"/>
    <w:rsid w:val="007141E5"/>
    <w:rsid w:val="007143A1"/>
    <w:rsid w:val="007143D1"/>
    <w:rsid w:val="00714A37"/>
    <w:rsid w:val="00714DB3"/>
    <w:rsid w:val="00714DD5"/>
    <w:rsid w:val="00715538"/>
    <w:rsid w:val="00715820"/>
    <w:rsid w:val="00715AC8"/>
    <w:rsid w:val="00716403"/>
    <w:rsid w:val="007165A4"/>
    <w:rsid w:val="0071677B"/>
    <w:rsid w:val="00716B64"/>
    <w:rsid w:val="00716B80"/>
    <w:rsid w:val="00716F48"/>
    <w:rsid w:val="00717045"/>
    <w:rsid w:val="007177D0"/>
    <w:rsid w:val="00717A05"/>
    <w:rsid w:val="00717B1D"/>
    <w:rsid w:val="00717C69"/>
    <w:rsid w:val="00717CCD"/>
    <w:rsid w:val="0072076E"/>
    <w:rsid w:val="00720997"/>
    <w:rsid w:val="00720B80"/>
    <w:rsid w:val="00720E97"/>
    <w:rsid w:val="00720FA1"/>
    <w:rsid w:val="00720FF5"/>
    <w:rsid w:val="00721A2D"/>
    <w:rsid w:val="00721B3F"/>
    <w:rsid w:val="00721D51"/>
    <w:rsid w:val="00721F83"/>
    <w:rsid w:val="00721FFA"/>
    <w:rsid w:val="0072200E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9E2"/>
    <w:rsid w:val="007249E9"/>
    <w:rsid w:val="00724AF3"/>
    <w:rsid w:val="00724C59"/>
    <w:rsid w:val="00724F8E"/>
    <w:rsid w:val="00725058"/>
    <w:rsid w:val="0072505F"/>
    <w:rsid w:val="00725126"/>
    <w:rsid w:val="00725AA7"/>
    <w:rsid w:val="00725B25"/>
    <w:rsid w:val="00725CCC"/>
    <w:rsid w:val="0072608A"/>
    <w:rsid w:val="007261A0"/>
    <w:rsid w:val="00726874"/>
    <w:rsid w:val="00726A22"/>
    <w:rsid w:val="00726AF2"/>
    <w:rsid w:val="00727910"/>
    <w:rsid w:val="00727BD8"/>
    <w:rsid w:val="00730710"/>
    <w:rsid w:val="0073075C"/>
    <w:rsid w:val="00730C70"/>
    <w:rsid w:val="00730CC7"/>
    <w:rsid w:val="00730F1C"/>
    <w:rsid w:val="007312C4"/>
    <w:rsid w:val="00731556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7A5"/>
    <w:rsid w:val="00732A58"/>
    <w:rsid w:val="00732DBA"/>
    <w:rsid w:val="00733291"/>
    <w:rsid w:val="007335C4"/>
    <w:rsid w:val="00733731"/>
    <w:rsid w:val="007338F3"/>
    <w:rsid w:val="00733A2D"/>
    <w:rsid w:val="00733EE4"/>
    <w:rsid w:val="007342B0"/>
    <w:rsid w:val="007346FA"/>
    <w:rsid w:val="00734C4A"/>
    <w:rsid w:val="00734ED8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40456"/>
    <w:rsid w:val="0074063A"/>
    <w:rsid w:val="00740B75"/>
    <w:rsid w:val="00740DD2"/>
    <w:rsid w:val="00740FB7"/>
    <w:rsid w:val="00741540"/>
    <w:rsid w:val="00742179"/>
    <w:rsid w:val="00742E88"/>
    <w:rsid w:val="0074301B"/>
    <w:rsid w:val="007433E4"/>
    <w:rsid w:val="0074347D"/>
    <w:rsid w:val="007434BB"/>
    <w:rsid w:val="00743995"/>
    <w:rsid w:val="00743C62"/>
    <w:rsid w:val="00743DEF"/>
    <w:rsid w:val="00744083"/>
    <w:rsid w:val="00744088"/>
    <w:rsid w:val="00744156"/>
    <w:rsid w:val="007443F9"/>
    <w:rsid w:val="0074464D"/>
    <w:rsid w:val="007451B6"/>
    <w:rsid w:val="007453F4"/>
    <w:rsid w:val="00745E70"/>
    <w:rsid w:val="00746013"/>
    <w:rsid w:val="007460A6"/>
    <w:rsid w:val="0074663F"/>
    <w:rsid w:val="0074766D"/>
    <w:rsid w:val="00747678"/>
    <w:rsid w:val="007476F1"/>
    <w:rsid w:val="0074779E"/>
    <w:rsid w:val="00747B41"/>
    <w:rsid w:val="00747C16"/>
    <w:rsid w:val="007503EA"/>
    <w:rsid w:val="007505D9"/>
    <w:rsid w:val="00750682"/>
    <w:rsid w:val="00751158"/>
    <w:rsid w:val="007517F2"/>
    <w:rsid w:val="00751910"/>
    <w:rsid w:val="00751A48"/>
    <w:rsid w:val="00751E44"/>
    <w:rsid w:val="00752001"/>
    <w:rsid w:val="007520EF"/>
    <w:rsid w:val="00752776"/>
    <w:rsid w:val="007528E7"/>
    <w:rsid w:val="00752931"/>
    <w:rsid w:val="0075296A"/>
    <w:rsid w:val="007529A6"/>
    <w:rsid w:val="00752A35"/>
    <w:rsid w:val="00752FD5"/>
    <w:rsid w:val="00753580"/>
    <w:rsid w:val="00753FB6"/>
    <w:rsid w:val="00754913"/>
    <w:rsid w:val="00754E92"/>
    <w:rsid w:val="00754F09"/>
    <w:rsid w:val="007553DB"/>
    <w:rsid w:val="00755772"/>
    <w:rsid w:val="007558C2"/>
    <w:rsid w:val="00755B81"/>
    <w:rsid w:val="00755ED8"/>
    <w:rsid w:val="00756153"/>
    <w:rsid w:val="00756329"/>
    <w:rsid w:val="00756F5A"/>
    <w:rsid w:val="0075717D"/>
    <w:rsid w:val="00757478"/>
    <w:rsid w:val="007576E1"/>
    <w:rsid w:val="0075770A"/>
    <w:rsid w:val="00757764"/>
    <w:rsid w:val="00760429"/>
    <w:rsid w:val="007605A8"/>
    <w:rsid w:val="00760964"/>
    <w:rsid w:val="00760AEA"/>
    <w:rsid w:val="00760AF8"/>
    <w:rsid w:val="00760E1D"/>
    <w:rsid w:val="007614A5"/>
    <w:rsid w:val="00761BC5"/>
    <w:rsid w:val="00761C44"/>
    <w:rsid w:val="00761E17"/>
    <w:rsid w:val="00762252"/>
    <w:rsid w:val="00762BA5"/>
    <w:rsid w:val="0076306E"/>
    <w:rsid w:val="0076321F"/>
    <w:rsid w:val="0076377E"/>
    <w:rsid w:val="00763DDD"/>
    <w:rsid w:val="0076472F"/>
    <w:rsid w:val="00764A86"/>
    <w:rsid w:val="00764D86"/>
    <w:rsid w:val="00764EE1"/>
    <w:rsid w:val="0076547A"/>
    <w:rsid w:val="00765A3F"/>
    <w:rsid w:val="00765B38"/>
    <w:rsid w:val="00766E67"/>
    <w:rsid w:val="00767138"/>
    <w:rsid w:val="0076715D"/>
    <w:rsid w:val="007673D0"/>
    <w:rsid w:val="007674CB"/>
    <w:rsid w:val="0076757B"/>
    <w:rsid w:val="007706C9"/>
    <w:rsid w:val="00770881"/>
    <w:rsid w:val="00770B72"/>
    <w:rsid w:val="00770BF2"/>
    <w:rsid w:val="00770C8D"/>
    <w:rsid w:val="007712AB"/>
    <w:rsid w:val="00771777"/>
    <w:rsid w:val="007717BA"/>
    <w:rsid w:val="00771CFB"/>
    <w:rsid w:val="007725EC"/>
    <w:rsid w:val="007727A2"/>
    <w:rsid w:val="00772924"/>
    <w:rsid w:val="00772E3B"/>
    <w:rsid w:val="00773908"/>
    <w:rsid w:val="00773B65"/>
    <w:rsid w:val="00773F69"/>
    <w:rsid w:val="0077426C"/>
    <w:rsid w:val="00774380"/>
    <w:rsid w:val="007743E0"/>
    <w:rsid w:val="00774828"/>
    <w:rsid w:val="00774EA8"/>
    <w:rsid w:val="0077516D"/>
    <w:rsid w:val="00775363"/>
    <w:rsid w:val="007754D7"/>
    <w:rsid w:val="007757FD"/>
    <w:rsid w:val="00775BDD"/>
    <w:rsid w:val="00776363"/>
    <w:rsid w:val="00776485"/>
    <w:rsid w:val="00776852"/>
    <w:rsid w:val="007768BB"/>
    <w:rsid w:val="00776BB2"/>
    <w:rsid w:val="00776D6D"/>
    <w:rsid w:val="00776F26"/>
    <w:rsid w:val="00777016"/>
    <w:rsid w:val="0077749C"/>
    <w:rsid w:val="007777D5"/>
    <w:rsid w:val="00777B8A"/>
    <w:rsid w:val="00777D8B"/>
    <w:rsid w:val="0078020C"/>
    <w:rsid w:val="00780A27"/>
    <w:rsid w:val="007810DE"/>
    <w:rsid w:val="00781257"/>
    <w:rsid w:val="00781755"/>
    <w:rsid w:val="00781A0B"/>
    <w:rsid w:val="00781BBB"/>
    <w:rsid w:val="00781BD8"/>
    <w:rsid w:val="00781C51"/>
    <w:rsid w:val="007822BB"/>
    <w:rsid w:val="007823C8"/>
    <w:rsid w:val="00782729"/>
    <w:rsid w:val="00782D5F"/>
    <w:rsid w:val="0078315A"/>
    <w:rsid w:val="00783445"/>
    <w:rsid w:val="0078389F"/>
    <w:rsid w:val="007840FA"/>
    <w:rsid w:val="00784582"/>
    <w:rsid w:val="007849DC"/>
    <w:rsid w:val="00785552"/>
    <w:rsid w:val="007856AE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88"/>
    <w:rsid w:val="00790721"/>
    <w:rsid w:val="007907DB"/>
    <w:rsid w:val="007909FE"/>
    <w:rsid w:val="00790E2E"/>
    <w:rsid w:val="0079127E"/>
    <w:rsid w:val="007920E1"/>
    <w:rsid w:val="00792636"/>
    <w:rsid w:val="00792719"/>
    <w:rsid w:val="007927E9"/>
    <w:rsid w:val="00792821"/>
    <w:rsid w:val="00792C6C"/>
    <w:rsid w:val="00792C8B"/>
    <w:rsid w:val="0079301E"/>
    <w:rsid w:val="007930EC"/>
    <w:rsid w:val="00793242"/>
    <w:rsid w:val="00793341"/>
    <w:rsid w:val="00793597"/>
    <w:rsid w:val="00793999"/>
    <w:rsid w:val="00793E91"/>
    <w:rsid w:val="00794A4B"/>
    <w:rsid w:val="00795411"/>
    <w:rsid w:val="007954CB"/>
    <w:rsid w:val="0079593A"/>
    <w:rsid w:val="00795FFE"/>
    <w:rsid w:val="007977F8"/>
    <w:rsid w:val="007A003A"/>
    <w:rsid w:val="007A02E3"/>
    <w:rsid w:val="007A0939"/>
    <w:rsid w:val="007A0EF3"/>
    <w:rsid w:val="007A1127"/>
    <w:rsid w:val="007A1471"/>
    <w:rsid w:val="007A1580"/>
    <w:rsid w:val="007A1625"/>
    <w:rsid w:val="007A168A"/>
    <w:rsid w:val="007A1B3F"/>
    <w:rsid w:val="007A1C34"/>
    <w:rsid w:val="007A1CCD"/>
    <w:rsid w:val="007A20B4"/>
    <w:rsid w:val="007A27B4"/>
    <w:rsid w:val="007A2F2F"/>
    <w:rsid w:val="007A30A9"/>
    <w:rsid w:val="007A3203"/>
    <w:rsid w:val="007A337D"/>
    <w:rsid w:val="007A3587"/>
    <w:rsid w:val="007A35BC"/>
    <w:rsid w:val="007A3BC2"/>
    <w:rsid w:val="007A45BD"/>
    <w:rsid w:val="007A54DF"/>
    <w:rsid w:val="007A5CE9"/>
    <w:rsid w:val="007A5EB3"/>
    <w:rsid w:val="007A608D"/>
    <w:rsid w:val="007A60FD"/>
    <w:rsid w:val="007A6195"/>
    <w:rsid w:val="007A65C3"/>
    <w:rsid w:val="007A6654"/>
    <w:rsid w:val="007A701C"/>
    <w:rsid w:val="007A7156"/>
    <w:rsid w:val="007A7EEF"/>
    <w:rsid w:val="007B076F"/>
    <w:rsid w:val="007B0A51"/>
    <w:rsid w:val="007B0A99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AD9"/>
    <w:rsid w:val="007B3F27"/>
    <w:rsid w:val="007B44F5"/>
    <w:rsid w:val="007B47D5"/>
    <w:rsid w:val="007B4BF1"/>
    <w:rsid w:val="007B4C19"/>
    <w:rsid w:val="007B4CDF"/>
    <w:rsid w:val="007B5375"/>
    <w:rsid w:val="007B54BB"/>
    <w:rsid w:val="007B5E88"/>
    <w:rsid w:val="007B708F"/>
    <w:rsid w:val="007B74B4"/>
    <w:rsid w:val="007B75AA"/>
    <w:rsid w:val="007B75C3"/>
    <w:rsid w:val="007B7E0E"/>
    <w:rsid w:val="007C02B1"/>
    <w:rsid w:val="007C036D"/>
    <w:rsid w:val="007C06A2"/>
    <w:rsid w:val="007C0C22"/>
    <w:rsid w:val="007C1CF0"/>
    <w:rsid w:val="007C1D98"/>
    <w:rsid w:val="007C1DFA"/>
    <w:rsid w:val="007C1FAC"/>
    <w:rsid w:val="007C2B78"/>
    <w:rsid w:val="007C2E3C"/>
    <w:rsid w:val="007C2E90"/>
    <w:rsid w:val="007C30AF"/>
    <w:rsid w:val="007C32AB"/>
    <w:rsid w:val="007C3346"/>
    <w:rsid w:val="007C35F9"/>
    <w:rsid w:val="007C3BF1"/>
    <w:rsid w:val="007C3E8A"/>
    <w:rsid w:val="007C4210"/>
    <w:rsid w:val="007C48D5"/>
    <w:rsid w:val="007C4A64"/>
    <w:rsid w:val="007C4B35"/>
    <w:rsid w:val="007C4B6D"/>
    <w:rsid w:val="007C537B"/>
    <w:rsid w:val="007C575F"/>
    <w:rsid w:val="007C5860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ED"/>
    <w:rsid w:val="007C7377"/>
    <w:rsid w:val="007C7601"/>
    <w:rsid w:val="007C7B5D"/>
    <w:rsid w:val="007C7BF7"/>
    <w:rsid w:val="007C7D8C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B00"/>
    <w:rsid w:val="007D2C34"/>
    <w:rsid w:val="007D31B4"/>
    <w:rsid w:val="007D35DA"/>
    <w:rsid w:val="007D39E5"/>
    <w:rsid w:val="007D3CCF"/>
    <w:rsid w:val="007D3CF6"/>
    <w:rsid w:val="007D3FA1"/>
    <w:rsid w:val="007D421B"/>
    <w:rsid w:val="007D42BD"/>
    <w:rsid w:val="007D4527"/>
    <w:rsid w:val="007D4559"/>
    <w:rsid w:val="007D4573"/>
    <w:rsid w:val="007D4669"/>
    <w:rsid w:val="007D4F1A"/>
    <w:rsid w:val="007D568B"/>
    <w:rsid w:val="007D5944"/>
    <w:rsid w:val="007D62DD"/>
    <w:rsid w:val="007D660D"/>
    <w:rsid w:val="007D672D"/>
    <w:rsid w:val="007D693C"/>
    <w:rsid w:val="007D6ADE"/>
    <w:rsid w:val="007D6D3B"/>
    <w:rsid w:val="007D6FD3"/>
    <w:rsid w:val="007D70C6"/>
    <w:rsid w:val="007D759C"/>
    <w:rsid w:val="007D76F7"/>
    <w:rsid w:val="007D7759"/>
    <w:rsid w:val="007D7A66"/>
    <w:rsid w:val="007D7CC8"/>
    <w:rsid w:val="007E0603"/>
    <w:rsid w:val="007E0F95"/>
    <w:rsid w:val="007E1317"/>
    <w:rsid w:val="007E1885"/>
    <w:rsid w:val="007E1C7D"/>
    <w:rsid w:val="007E206C"/>
    <w:rsid w:val="007E2C04"/>
    <w:rsid w:val="007E2E54"/>
    <w:rsid w:val="007E3310"/>
    <w:rsid w:val="007E332C"/>
    <w:rsid w:val="007E391D"/>
    <w:rsid w:val="007E3936"/>
    <w:rsid w:val="007E3D21"/>
    <w:rsid w:val="007E3DA5"/>
    <w:rsid w:val="007E4037"/>
    <w:rsid w:val="007E4128"/>
    <w:rsid w:val="007E4133"/>
    <w:rsid w:val="007E4431"/>
    <w:rsid w:val="007E448D"/>
    <w:rsid w:val="007E45E5"/>
    <w:rsid w:val="007E45F2"/>
    <w:rsid w:val="007E473D"/>
    <w:rsid w:val="007E488B"/>
    <w:rsid w:val="007E583A"/>
    <w:rsid w:val="007E6548"/>
    <w:rsid w:val="007E6E92"/>
    <w:rsid w:val="007E7017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96"/>
    <w:rsid w:val="007F2C36"/>
    <w:rsid w:val="007F323C"/>
    <w:rsid w:val="007F329F"/>
    <w:rsid w:val="007F337B"/>
    <w:rsid w:val="007F41AF"/>
    <w:rsid w:val="007F43E1"/>
    <w:rsid w:val="007F4ECC"/>
    <w:rsid w:val="007F549A"/>
    <w:rsid w:val="007F5679"/>
    <w:rsid w:val="007F5AD3"/>
    <w:rsid w:val="007F5E5A"/>
    <w:rsid w:val="007F5EE8"/>
    <w:rsid w:val="007F69A8"/>
    <w:rsid w:val="007F6FCE"/>
    <w:rsid w:val="007F74BA"/>
    <w:rsid w:val="007F74E0"/>
    <w:rsid w:val="007F7679"/>
    <w:rsid w:val="007F78C4"/>
    <w:rsid w:val="007F78D7"/>
    <w:rsid w:val="007F7A94"/>
    <w:rsid w:val="007F7BEE"/>
    <w:rsid w:val="008000EC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4C0"/>
    <w:rsid w:val="008015DA"/>
    <w:rsid w:val="00801AF6"/>
    <w:rsid w:val="008021D8"/>
    <w:rsid w:val="008027B9"/>
    <w:rsid w:val="00802892"/>
    <w:rsid w:val="008028C7"/>
    <w:rsid w:val="00803083"/>
    <w:rsid w:val="00803240"/>
    <w:rsid w:val="0080327A"/>
    <w:rsid w:val="008032B3"/>
    <w:rsid w:val="008035EC"/>
    <w:rsid w:val="00803659"/>
    <w:rsid w:val="00803828"/>
    <w:rsid w:val="008038CC"/>
    <w:rsid w:val="00803A2E"/>
    <w:rsid w:val="00803D25"/>
    <w:rsid w:val="00803DA7"/>
    <w:rsid w:val="00803EDA"/>
    <w:rsid w:val="00804B9F"/>
    <w:rsid w:val="00804D49"/>
    <w:rsid w:val="00805061"/>
    <w:rsid w:val="0080577F"/>
    <w:rsid w:val="008058F8"/>
    <w:rsid w:val="00805A27"/>
    <w:rsid w:val="00805A54"/>
    <w:rsid w:val="0080605D"/>
    <w:rsid w:val="0080653F"/>
    <w:rsid w:val="0080660B"/>
    <w:rsid w:val="0080679F"/>
    <w:rsid w:val="00806AC1"/>
    <w:rsid w:val="00807093"/>
    <w:rsid w:val="00807111"/>
    <w:rsid w:val="008073FA"/>
    <w:rsid w:val="0080780E"/>
    <w:rsid w:val="008103BA"/>
    <w:rsid w:val="008107D4"/>
    <w:rsid w:val="00810920"/>
    <w:rsid w:val="00810B23"/>
    <w:rsid w:val="00810EFD"/>
    <w:rsid w:val="00811804"/>
    <w:rsid w:val="0081193C"/>
    <w:rsid w:val="00811B3B"/>
    <w:rsid w:val="00811D1C"/>
    <w:rsid w:val="0081203E"/>
    <w:rsid w:val="0081241C"/>
    <w:rsid w:val="00812734"/>
    <w:rsid w:val="008129C9"/>
    <w:rsid w:val="00812E5B"/>
    <w:rsid w:val="00813029"/>
    <w:rsid w:val="008134CE"/>
    <w:rsid w:val="008135FA"/>
    <w:rsid w:val="0081390F"/>
    <w:rsid w:val="00813B1E"/>
    <w:rsid w:val="00813F35"/>
    <w:rsid w:val="00814FA6"/>
    <w:rsid w:val="008150FF"/>
    <w:rsid w:val="0081545F"/>
    <w:rsid w:val="0081564F"/>
    <w:rsid w:val="00815A2C"/>
    <w:rsid w:val="00815E07"/>
    <w:rsid w:val="00815EFA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E64"/>
    <w:rsid w:val="00817101"/>
    <w:rsid w:val="0081721E"/>
    <w:rsid w:val="00817308"/>
    <w:rsid w:val="008175BE"/>
    <w:rsid w:val="008175E1"/>
    <w:rsid w:val="0081776C"/>
    <w:rsid w:val="00817D13"/>
    <w:rsid w:val="0082022B"/>
    <w:rsid w:val="00820235"/>
    <w:rsid w:val="00820645"/>
    <w:rsid w:val="00820835"/>
    <w:rsid w:val="008208A5"/>
    <w:rsid w:val="00820AE6"/>
    <w:rsid w:val="008211CE"/>
    <w:rsid w:val="008216D8"/>
    <w:rsid w:val="0082175C"/>
    <w:rsid w:val="00821774"/>
    <w:rsid w:val="00821E95"/>
    <w:rsid w:val="00821ED0"/>
    <w:rsid w:val="00822105"/>
    <w:rsid w:val="008223B3"/>
    <w:rsid w:val="00822FE3"/>
    <w:rsid w:val="0082308B"/>
    <w:rsid w:val="00823094"/>
    <w:rsid w:val="00823865"/>
    <w:rsid w:val="00823A24"/>
    <w:rsid w:val="00823D2E"/>
    <w:rsid w:val="008240C7"/>
    <w:rsid w:val="00824768"/>
    <w:rsid w:val="00824D5B"/>
    <w:rsid w:val="00825025"/>
    <w:rsid w:val="00825173"/>
    <w:rsid w:val="00825442"/>
    <w:rsid w:val="00825AAD"/>
    <w:rsid w:val="00825B0B"/>
    <w:rsid w:val="00825B6A"/>
    <w:rsid w:val="00826408"/>
    <w:rsid w:val="00826626"/>
    <w:rsid w:val="0082679A"/>
    <w:rsid w:val="00826929"/>
    <w:rsid w:val="00826B71"/>
    <w:rsid w:val="00826D83"/>
    <w:rsid w:val="008271A1"/>
    <w:rsid w:val="00827489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E82"/>
    <w:rsid w:val="00830F1E"/>
    <w:rsid w:val="008313BF"/>
    <w:rsid w:val="008317A7"/>
    <w:rsid w:val="008319E2"/>
    <w:rsid w:val="00831BE2"/>
    <w:rsid w:val="00831D90"/>
    <w:rsid w:val="0083261F"/>
    <w:rsid w:val="008329A2"/>
    <w:rsid w:val="00832D76"/>
    <w:rsid w:val="00833292"/>
    <w:rsid w:val="00833304"/>
    <w:rsid w:val="0083344D"/>
    <w:rsid w:val="008336E3"/>
    <w:rsid w:val="00833FC1"/>
    <w:rsid w:val="00834009"/>
    <w:rsid w:val="008344D2"/>
    <w:rsid w:val="00834DB3"/>
    <w:rsid w:val="00834DD8"/>
    <w:rsid w:val="008350A7"/>
    <w:rsid w:val="00835717"/>
    <w:rsid w:val="00835963"/>
    <w:rsid w:val="00835B27"/>
    <w:rsid w:val="00835F60"/>
    <w:rsid w:val="00836374"/>
    <w:rsid w:val="00836456"/>
    <w:rsid w:val="008364C8"/>
    <w:rsid w:val="00836AD7"/>
    <w:rsid w:val="00836CE9"/>
    <w:rsid w:val="00837028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74A"/>
    <w:rsid w:val="00840882"/>
    <w:rsid w:val="008410B2"/>
    <w:rsid w:val="008410CC"/>
    <w:rsid w:val="00841580"/>
    <w:rsid w:val="00841F0D"/>
    <w:rsid w:val="0084213B"/>
    <w:rsid w:val="0084224B"/>
    <w:rsid w:val="0084254C"/>
    <w:rsid w:val="00842DCE"/>
    <w:rsid w:val="0084331F"/>
    <w:rsid w:val="0084336B"/>
    <w:rsid w:val="0084392E"/>
    <w:rsid w:val="00843BFB"/>
    <w:rsid w:val="0084460B"/>
    <w:rsid w:val="00844D55"/>
    <w:rsid w:val="00844FB5"/>
    <w:rsid w:val="00845049"/>
    <w:rsid w:val="0084564E"/>
    <w:rsid w:val="00846436"/>
    <w:rsid w:val="00846A8C"/>
    <w:rsid w:val="00846DAA"/>
    <w:rsid w:val="00847288"/>
    <w:rsid w:val="008502F3"/>
    <w:rsid w:val="00850858"/>
    <w:rsid w:val="00850CA5"/>
    <w:rsid w:val="00850DED"/>
    <w:rsid w:val="00850E2D"/>
    <w:rsid w:val="00850F15"/>
    <w:rsid w:val="00851491"/>
    <w:rsid w:val="00851842"/>
    <w:rsid w:val="00851B31"/>
    <w:rsid w:val="008522CF"/>
    <w:rsid w:val="008526F5"/>
    <w:rsid w:val="008529C7"/>
    <w:rsid w:val="00852F10"/>
    <w:rsid w:val="00852F59"/>
    <w:rsid w:val="008530AB"/>
    <w:rsid w:val="00853669"/>
    <w:rsid w:val="00853710"/>
    <w:rsid w:val="008538FC"/>
    <w:rsid w:val="008548E7"/>
    <w:rsid w:val="00854906"/>
    <w:rsid w:val="0085490F"/>
    <w:rsid w:val="00854B0C"/>
    <w:rsid w:val="008559D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D59"/>
    <w:rsid w:val="00860EEB"/>
    <w:rsid w:val="0086112B"/>
    <w:rsid w:val="00861557"/>
    <w:rsid w:val="00861A7A"/>
    <w:rsid w:val="00861B9D"/>
    <w:rsid w:val="008620B8"/>
    <w:rsid w:val="008622CC"/>
    <w:rsid w:val="008623BA"/>
    <w:rsid w:val="00863024"/>
    <w:rsid w:val="0086314E"/>
    <w:rsid w:val="00863233"/>
    <w:rsid w:val="00863337"/>
    <w:rsid w:val="0086364A"/>
    <w:rsid w:val="00863928"/>
    <w:rsid w:val="00863D85"/>
    <w:rsid w:val="00863DBF"/>
    <w:rsid w:val="00863FBD"/>
    <w:rsid w:val="008640B6"/>
    <w:rsid w:val="0086442F"/>
    <w:rsid w:val="00864441"/>
    <w:rsid w:val="008647A7"/>
    <w:rsid w:val="00864A6D"/>
    <w:rsid w:val="00864BFC"/>
    <w:rsid w:val="00864CA2"/>
    <w:rsid w:val="00865581"/>
    <w:rsid w:val="00865834"/>
    <w:rsid w:val="00865AE3"/>
    <w:rsid w:val="008662E1"/>
    <w:rsid w:val="0086661F"/>
    <w:rsid w:val="00866A81"/>
    <w:rsid w:val="00866B33"/>
    <w:rsid w:val="00866BDF"/>
    <w:rsid w:val="00866DB5"/>
    <w:rsid w:val="0086760A"/>
    <w:rsid w:val="00867739"/>
    <w:rsid w:val="00867840"/>
    <w:rsid w:val="00867C8A"/>
    <w:rsid w:val="00867FF1"/>
    <w:rsid w:val="008703BE"/>
    <w:rsid w:val="008703FA"/>
    <w:rsid w:val="008704F5"/>
    <w:rsid w:val="00870DAE"/>
    <w:rsid w:val="00870E80"/>
    <w:rsid w:val="0087174B"/>
    <w:rsid w:val="00871BCD"/>
    <w:rsid w:val="008723F2"/>
    <w:rsid w:val="00872405"/>
    <w:rsid w:val="00872893"/>
    <w:rsid w:val="008728EA"/>
    <w:rsid w:val="0087325B"/>
    <w:rsid w:val="00873520"/>
    <w:rsid w:val="008735AB"/>
    <w:rsid w:val="008735D2"/>
    <w:rsid w:val="008737B0"/>
    <w:rsid w:val="00873833"/>
    <w:rsid w:val="00874AB4"/>
    <w:rsid w:val="008752BA"/>
    <w:rsid w:val="00875864"/>
    <w:rsid w:val="00876422"/>
    <w:rsid w:val="00876FE3"/>
    <w:rsid w:val="00877121"/>
    <w:rsid w:val="008773EB"/>
    <w:rsid w:val="0087747C"/>
    <w:rsid w:val="008774F0"/>
    <w:rsid w:val="00877670"/>
    <w:rsid w:val="00877F94"/>
    <w:rsid w:val="0088029A"/>
    <w:rsid w:val="008807FF"/>
    <w:rsid w:val="008808CA"/>
    <w:rsid w:val="00880926"/>
    <w:rsid w:val="00881116"/>
    <w:rsid w:val="00881218"/>
    <w:rsid w:val="008814F0"/>
    <w:rsid w:val="008820B9"/>
    <w:rsid w:val="0088211C"/>
    <w:rsid w:val="00882519"/>
    <w:rsid w:val="008834B2"/>
    <w:rsid w:val="00883A1D"/>
    <w:rsid w:val="00883BD7"/>
    <w:rsid w:val="008848C5"/>
    <w:rsid w:val="008849AE"/>
    <w:rsid w:val="008849C2"/>
    <w:rsid w:val="00884AC9"/>
    <w:rsid w:val="00884E09"/>
    <w:rsid w:val="0088527C"/>
    <w:rsid w:val="00885E5E"/>
    <w:rsid w:val="00885E9A"/>
    <w:rsid w:val="00885F0D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B57"/>
    <w:rsid w:val="00887FB8"/>
    <w:rsid w:val="008901CC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D58"/>
    <w:rsid w:val="008923EC"/>
    <w:rsid w:val="00892EDF"/>
    <w:rsid w:val="008930F4"/>
    <w:rsid w:val="00893186"/>
    <w:rsid w:val="00893757"/>
    <w:rsid w:val="008938F8"/>
    <w:rsid w:val="00893C07"/>
    <w:rsid w:val="00893DEA"/>
    <w:rsid w:val="0089405D"/>
    <w:rsid w:val="00894372"/>
    <w:rsid w:val="008944B2"/>
    <w:rsid w:val="00894682"/>
    <w:rsid w:val="00894702"/>
    <w:rsid w:val="00894E83"/>
    <w:rsid w:val="00894FF6"/>
    <w:rsid w:val="00895396"/>
    <w:rsid w:val="00895C73"/>
    <w:rsid w:val="00895E6A"/>
    <w:rsid w:val="008967CB"/>
    <w:rsid w:val="00896A00"/>
    <w:rsid w:val="0089701E"/>
    <w:rsid w:val="00897291"/>
    <w:rsid w:val="0089761C"/>
    <w:rsid w:val="00897972"/>
    <w:rsid w:val="00897A68"/>
    <w:rsid w:val="008A0A40"/>
    <w:rsid w:val="008A0E1A"/>
    <w:rsid w:val="008A0F30"/>
    <w:rsid w:val="008A115A"/>
    <w:rsid w:val="008A1629"/>
    <w:rsid w:val="008A17FA"/>
    <w:rsid w:val="008A23DC"/>
    <w:rsid w:val="008A246B"/>
    <w:rsid w:val="008A248A"/>
    <w:rsid w:val="008A2662"/>
    <w:rsid w:val="008A2E5F"/>
    <w:rsid w:val="008A2EBC"/>
    <w:rsid w:val="008A31C9"/>
    <w:rsid w:val="008A3B46"/>
    <w:rsid w:val="008A3B50"/>
    <w:rsid w:val="008A3CAC"/>
    <w:rsid w:val="008A3D85"/>
    <w:rsid w:val="008A3DF3"/>
    <w:rsid w:val="008A4276"/>
    <w:rsid w:val="008A50D5"/>
    <w:rsid w:val="008A5573"/>
    <w:rsid w:val="008A63C0"/>
    <w:rsid w:val="008A6ADA"/>
    <w:rsid w:val="008A6C2F"/>
    <w:rsid w:val="008A6CC8"/>
    <w:rsid w:val="008A6E11"/>
    <w:rsid w:val="008A713B"/>
    <w:rsid w:val="008A736A"/>
    <w:rsid w:val="008B013C"/>
    <w:rsid w:val="008B0F8E"/>
    <w:rsid w:val="008B143F"/>
    <w:rsid w:val="008B152B"/>
    <w:rsid w:val="008B188F"/>
    <w:rsid w:val="008B1BB7"/>
    <w:rsid w:val="008B1F88"/>
    <w:rsid w:val="008B20B9"/>
    <w:rsid w:val="008B221C"/>
    <w:rsid w:val="008B22A5"/>
    <w:rsid w:val="008B23D7"/>
    <w:rsid w:val="008B26AE"/>
    <w:rsid w:val="008B29E4"/>
    <w:rsid w:val="008B3210"/>
    <w:rsid w:val="008B325A"/>
    <w:rsid w:val="008B3334"/>
    <w:rsid w:val="008B36B5"/>
    <w:rsid w:val="008B3B86"/>
    <w:rsid w:val="008B45EE"/>
    <w:rsid w:val="008B467B"/>
    <w:rsid w:val="008B47E1"/>
    <w:rsid w:val="008B4986"/>
    <w:rsid w:val="008B5074"/>
    <w:rsid w:val="008B50D9"/>
    <w:rsid w:val="008B51D5"/>
    <w:rsid w:val="008B5306"/>
    <w:rsid w:val="008B53D2"/>
    <w:rsid w:val="008B5433"/>
    <w:rsid w:val="008B5745"/>
    <w:rsid w:val="008B5C79"/>
    <w:rsid w:val="008B6289"/>
    <w:rsid w:val="008B6359"/>
    <w:rsid w:val="008B6413"/>
    <w:rsid w:val="008B6C3E"/>
    <w:rsid w:val="008B6DEE"/>
    <w:rsid w:val="008B70A1"/>
    <w:rsid w:val="008B76AA"/>
    <w:rsid w:val="008B7802"/>
    <w:rsid w:val="008B7C2E"/>
    <w:rsid w:val="008C02D9"/>
    <w:rsid w:val="008C037E"/>
    <w:rsid w:val="008C049C"/>
    <w:rsid w:val="008C052C"/>
    <w:rsid w:val="008C05B2"/>
    <w:rsid w:val="008C14BF"/>
    <w:rsid w:val="008C163A"/>
    <w:rsid w:val="008C1C55"/>
    <w:rsid w:val="008C1D48"/>
    <w:rsid w:val="008C1E70"/>
    <w:rsid w:val="008C291F"/>
    <w:rsid w:val="008C2F2C"/>
    <w:rsid w:val="008C3032"/>
    <w:rsid w:val="008C312C"/>
    <w:rsid w:val="008C328E"/>
    <w:rsid w:val="008C3843"/>
    <w:rsid w:val="008C3871"/>
    <w:rsid w:val="008C415F"/>
    <w:rsid w:val="008C4378"/>
    <w:rsid w:val="008C43AD"/>
    <w:rsid w:val="008C4B42"/>
    <w:rsid w:val="008C4FD3"/>
    <w:rsid w:val="008C507B"/>
    <w:rsid w:val="008C51DC"/>
    <w:rsid w:val="008C534C"/>
    <w:rsid w:val="008C568F"/>
    <w:rsid w:val="008C5694"/>
    <w:rsid w:val="008C5BDB"/>
    <w:rsid w:val="008C5E08"/>
    <w:rsid w:val="008C5E3C"/>
    <w:rsid w:val="008C6241"/>
    <w:rsid w:val="008C6431"/>
    <w:rsid w:val="008C6953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959"/>
    <w:rsid w:val="008D1B8A"/>
    <w:rsid w:val="008D254B"/>
    <w:rsid w:val="008D25CB"/>
    <w:rsid w:val="008D2E96"/>
    <w:rsid w:val="008D3436"/>
    <w:rsid w:val="008D3905"/>
    <w:rsid w:val="008D3E55"/>
    <w:rsid w:val="008D48B6"/>
    <w:rsid w:val="008D49AA"/>
    <w:rsid w:val="008D4A9C"/>
    <w:rsid w:val="008D4CDC"/>
    <w:rsid w:val="008D4EF4"/>
    <w:rsid w:val="008D5085"/>
    <w:rsid w:val="008D5497"/>
    <w:rsid w:val="008D559D"/>
    <w:rsid w:val="008D5A18"/>
    <w:rsid w:val="008D6193"/>
    <w:rsid w:val="008D627E"/>
    <w:rsid w:val="008D6E2E"/>
    <w:rsid w:val="008D6E3D"/>
    <w:rsid w:val="008D75CA"/>
    <w:rsid w:val="008D7863"/>
    <w:rsid w:val="008D7990"/>
    <w:rsid w:val="008D7CB2"/>
    <w:rsid w:val="008E1097"/>
    <w:rsid w:val="008E12EB"/>
    <w:rsid w:val="008E15DE"/>
    <w:rsid w:val="008E17A4"/>
    <w:rsid w:val="008E1DD6"/>
    <w:rsid w:val="008E1EBE"/>
    <w:rsid w:val="008E2083"/>
    <w:rsid w:val="008E249D"/>
    <w:rsid w:val="008E2A29"/>
    <w:rsid w:val="008E2E35"/>
    <w:rsid w:val="008E2EC1"/>
    <w:rsid w:val="008E3003"/>
    <w:rsid w:val="008E35A7"/>
    <w:rsid w:val="008E38C5"/>
    <w:rsid w:val="008E4259"/>
    <w:rsid w:val="008E4498"/>
    <w:rsid w:val="008E44EE"/>
    <w:rsid w:val="008E4A2F"/>
    <w:rsid w:val="008E4B53"/>
    <w:rsid w:val="008E59CB"/>
    <w:rsid w:val="008E63FB"/>
    <w:rsid w:val="008E7CB0"/>
    <w:rsid w:val="008E7D71"/>
    <w:rsid w:val="008E7F30"/>
    <w:rsid w:val="008F04C7"/>
    <w:rsid w:val="008F0994"/>
    <w:rsid w:val="008F0EA5"/>
    <w:rsid w:val="008F1336"/>
    <w:rsid w:val="008F1422"/>
    <w:rsid w:val="008F1828"/>
    <w:rsid w:val="008F18B1"/>
    <w:rsid w:val="008F196A"/>
    <w:rsid w:val="008F19E2"/>
    <w:rsid w:val="008F1E99"/>
    <w:rsid w:val="008F207B"/>
    <w:rsid w:val="008F215C"/>
    <w:rsid w:val="008F21EB"/>
    <w:rsid w:val="008F26C0"/>
    <w:rsid w:val="008F28C9"/>
    <w:rsid w:val="008F3131"/>
    <w:rsid w:val="008F362A"/>
    <w:rsid w:val="008F394C"/>
    <w:rsid w:val="008F3A93"/>
    <w:rsid w:val="008F3B93"/>
    <w:rsid w:val="008F3E05"/>
    <w:rsid w:val="008F3F29"/>
    <w:rsid w:val="008F3FAC"/>
    <w:rsid w:val="008F418E"/>
    <w:rsid w:val="008F44CF"/>
    <w:rsid w:val="008F4703"/>
    <w:rsid w:val="008F4C04"/>
    <w:rsid w:val="008F531F"/>
    <w:rsid w:val="008F576F"/>
    <w:rsid w:val="008F5992"/>
    <w:rsid w:val="008F5ACC"/>
    <w:rsid w:val="008F5BAA"/>
    <w:rsid w:val="008F5E4F"/>
    <w:rsid w:val="008F5FE3"/>
    <w:rsid w:val="008F6BFC"/>
    <w:rsid w:val="008F706D"/>
    <w:rsid w:val="008F7916"/>
    <w:rsid w:val="0090037E"/>
    <w:rsid w:val="009005E3"/>
    <w:rsid w:val="009006E0"/>
    <w:rsid w:val="00900841"/>
    <w:rsid w:val="00900EB0"/>
    <w:rsid w:val="00900F42"/>
    <w:rsid w:val="00900F5D"/>
    <w:rsid w:val="0090189D"/>
    <w:rsid w:val="00901C0E"/>
    <w:rsid w:val="00901DAF"/>
    <w:rsid w:val="0090201A"/>
    <w:rsid w:val="00902D4C"/>
    <w:rsid w:val="0090316B"/>
    <w:rsid w:val="00904183"/>
    <w:rsid w:val="0090452D"/>
    <w:rsid w:val="009047EC"/>
    <w:rsid w:val="009047F8"/>
    <w:rsid w:val="00905243"/>
    <w:rsid w:val="0090553E"/>
    <w:rsid w:val="00905558"/>
    <w:rsid w:val="009056F6"/>
    <w:rsid w:val="00905D11"/>
    <w:rsid w:val="00905E86"/>
    <w:rsid w:val="0090606C"/>
    <w:rsid w:val="009060E4"/>
    <w:rsid w:val="00906210"/>
    <w:rsid w:val="009064A4"/>
    <w:rsid w:val="0090694B"/>
    <w:rsid w:val="00906B01"/>
    <w:rsid w:val="00906C99"/>
    <w:rsid w:val="00906DCC"/>
    <w:rsid w:val="0090761A"/>
    <w:rsid w:val="00907DE8"/>
    <w:rsid w:val="00910194"/>
    <w:rsid w:val="00910B4B"/>
    <w:rsid w:val="00910DAA"/>
    <w:rsid w:val="00910FCD"/>
    <w:rsid w:val="00911022"/>
    <w:rsid w:val="00911316"/>
    <w:rsid w:val="00911435"/>
    <w:rsid w:val="00911457"/>
    <w:rsid w:val="009119DD"/>
    <w:rsid w:val="00911C97"/>
    <w:rsid w:val="00911D2A"/>
    <w:rsid w:val="0091208A"/>
    <w:rsid w:val="00912152"/>
    <w:rsid w:val="009121AD"/>
    <w:rsid w:val="0091253D"/>
    <w:rsid w:val="0091261B"/>
    <w:rsid w:val="009131AD"/>
    <w:rsid w:val="00913D8D"/>
    <w:rsid w:val="00913DD5"/>
    <w:rsid w:val="00913EC1"/>
    <w:rsid w:val="00913FD3"/>
    <w:rsid w:val="0091422C"/>
    <w:rsid w:val="0091478A"/>
    <w:rsid w:val="00914C9E"/>
    <w:rsid w:val="009150CB"/>
    <w:rsid w:val="009153F8"/>
    <w:rsid w:val="00915927"/>
    <w:rsid w:val="00915DD4"/>
    <w:rsid w:val="00915FA8"/>
    <w:rsid w:val="00915FD7"/>
    <w:rsid w:val="00916147"/>
    <w:rsid w:val="0091632B"/>
    <w:rsid w:val="009165B0"/>
    <w:rsid w:val="009165FC"/>
    <w:rsid w:val="00916773"/>
    <w:rsid w:val="009177D5"/>
    <w:rsid w:val="00917CBB"/>
    <w:rsid w:val="00917CFF"/>
    <w:rsid w:val="0092022D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20FA"/>
    <w:rsid w:val="00922684"/>
    <w:rsid w:val="009226AE"/>
    <w:rsid w:val="009227B1"/>
    <w:rsid w:val="009228B9"/>
    <w:rsid w:val="00922C45"/>
    <w:rsid w:val="009231BE"/>
    <w:rsid w:val="0092380F"/>
    <w:rsid w:val="00923AE6"/>
    <w:rsid w:val="00923D24"/>
    <w:rsid w:val="009242F8"/>
    <w:rsid w:val="00924864"/>
    <w:rsid w:val="00924CBC"/>
    <w:rsid w:val="00924F1E"/>
    <w:rsid w:val="00925209"/>
    <w:rsid w:val="0092537A"/>
    <w:rsid w:val="00925BFF"/>
    <w:rsid w:val="00925D7C"/>
    <w:rsid w:val="00925EE9"/>
    <w:rsid w:val="0092636A"/>
    <w:rsid w:val="00926480"/>
    <w:rsid w:val="009266D1"/>
    <w:rsid w:val="009267CD"/>
    <w:rsid w:val="00926A88"/>
    <w:rsid w:val="00926CBE"/>
    <w:rsid w:val="00926CFF"/>
    <w:rsid w:val="0092719C"/>
    <w:rsid w:val="009272D1"/>
    <w:rsid w:val="009272FA"/>
    <w:rsid w:val="0092791E"/>
    <w:rsid w:val="00927981"/>
    <w:rsid w:val="00927C37"/>
    <w:rsid w:val="00927DDB"/>
    <w:rsid w:val="00927E12"/>
    <w:rsid w:val="00927ED7"/>
    <w:rsid w:val="00927FFC"/>
    <w:rsid w:val="00930468"/>
    <w:rsid w:val="0093062A"/>
    <w:rsid w:val="009306AD"/>
    <w:rsid w:val="00931424"/>
    <w:rsid w:val="0093170A"/>
    <w:rsid w:val="00931AC2"/>
    <w:rsid w:val="00931C1E"/>
    <w:rsid w:val="00931CD9"/>
    <w:rsid w:val="0093234E"/>
    <w:rsid w:val="00932770"/>
    <w:rsid w:val="0093290E"/>
    <w:rsid w:val="00932D51"/>
    <w:rsid w:val="0093308D"/>
    <w:rsid w:val="009335F1"/>
    <w:rsid w:val="00933E85"/>
    <w:rsid w:val="00934128"/>
    <w:rsid w:val="00934A62"/>
    <w:rsid w:val="00934B75"/>
    <w:rsid w:val="00934C53"/>
    <w:rsid w:val="00935052"/>
    <w:rsid w:val="009355A3"/>
    <w:rsid w:val="00935E79"/>
    <w:rsid w:val="009364C2"/>
    <w:rsid w:val="00936791"/>
    <w:rsid w:val="00936BE6"/>
    <w:rsid w:val="00936C30"/>
    <w:rsid w:val="00936EB7"/>
    <w:rsid w:val="00936FA4"/>
    <w:rsid w:val="0093777A"/>
    <w:rsid w:val="0093778D"/>
    <w:rsid w:val="00937A67"/>
    <w:rsid w:val="00937B5B"/>
    <w:rsid w:val="00937ECB"/>
    <w:rsid w:val="0094027E"/>
    <w:rsid w:val="009402CB"/>
    <w:rsid w:val="009404D6"/>
    <w:rsid w:val="00940A9F"/>
    <w:rsid w:val="00940C83"/>
    <w:rsid w:val="009410AF"/>
    <w:rsid w:val="009413A0"/>
    <w:rsid w:val="00941408"/>
    <w:rsid w:val="0094141D"/>
    <w:rsid w:val="009414D7"/>
    <w:rsid w:val="009414E3"/>
    <w:rsid w:val="009415D0"/>
    <w:rsid w:val="009418C6"/>
    <w:rsid w:val="00941FD2"/>
    <w:rsid w:val="009420A1"/>
    <w:rsid w:val="00943237"/>
    <w:rsid w:val="00943332"/>
    <w:rsid w:val="009433D2"/>
    <w:rsid w:val="0094371A"/>
    <w:rsid w:val="00943FF9"/>
    <w:rsid w:val="009442EA"/>
    <w:rsid w:val="009445E7"/>
    <w:rsid w:val="00944820"/>
    <w:rsid w:val="00944D71"/>
    <w:rsid w:val="0094552A"/>
    <w:rsid w:val="0094552D"/>
    <w:rsid w:val="009458B6"/>
    <w:rsid w:val="009458E8"/>
    <w:rsid w:val="00945A50"/>
    <w:rsid w:val="00945F21"/>
    <w:rsid w:val="00946064"/>
    <w:rsid w:val="009460A6"/>
    <w:rsid w:val="00946897"/>
    <w:rsid w:val="00946949"/>
    <w:rsid w:val="00947037"/>
    <w:rsid w:val="0094720E"/>
    <w:rsid w:val="00947364"/>
    <w:rsid w:val="00947C47"/>
    <w:rsid w:val="00947E03"/>
    <w:rsid w:val="009500DE"/>
    <w:rsid w:val="00950759"/>
    <w:rsid w:val="00950E27"/>
    <w:rsid w:val="00950F78"/>
    <w:rsid w:val="00950FA7"/>
    <w:rsid w:val="00950FAC"/>
    <w:rsid w:val="00951B00"/>
    <w:rsid w:val="00951DEF"/>
    <w:rsid w:val="00951EA4"/>
    <w:rsid w:val="00951F1F"/>
    <w:rsid w:val="009521EE"/>
    <w:rsid w:val="00952E1E"/>
    <w:rsid w:val="00952EC3"/>
    <w:rsid w:val="00953357"/>
    <w:rsid w:val="00953BB3"/>
    <w:rsid w:val="00953D7B"/>
    <w:rsid w:val="00954159"/>
    <w:rsid w:val="009541D8"/>
    <w:rsid w:val="00954584"/>
    <w:rsid w:val="00954A66"/>
    <w:rsid w:val="00955298"/>
    <w:rsid w:val="00955D74"/>
    <w:rsid w:val="00955DC6"/>
    <w:rsid w:val="009561CD"/>
    <w:rsid w:val="00956687"/>
    <w:rsid w:val="00956AE7"/>
    <w:rsid w:val="00956EC5"/>
    <w:rsid w:val="009570D5"/>
    <w:rsid w:val="0095723F"/>
    <w:rsid w:val="00957983"/>
    <w:rsid w:val="00957F14"/>
    <w:rsid w:val="00960277"/>
    <w:rsid w:val="00960521"/>
    <w:rsid w:val="009606CE"/>
    <w:rsid w:val="0096075E"/>
    <w:rsid w:val="0096096A"/>
    <w:rsid w:val="00960A64"/>
    <w:rsid w:val="00960AC4"/>
    <w:rsid w:val="00961157"/>
    <w:rsid w:val="009615DE"/>
    <w:rsid w:val="0096167D"/>
    <w:rsid w:val="009619D5"/>
    <w:rsid w:val="00962181"/>
    <w:rsid w:val="00962286"/>
    <w:rsid w:val="009622B7"/>
    <w:rsid w:val="00962453"/>
    <w:rsid w:val="00962A56"/>
    <w:rsid w:val="00962D53"/>
    <w:rsid w:val="00962D86"/>
    <w:rsid w:val="009630C6"/>
    <w:rsid w:val="00963C4D"/>
    <w:rsid w:val="009646CC"/>
    <w:rsid w:val="009648A4"/>
    <w:rsid w:val="009648D0"/>
    <w:rsid w:val="00964C7C"/>
    <w:rsid w:val="009651A9"/>
    <w:rsid w:val="00965C17"/>
    <w:rsid w:val="009661A0"/>
    <w:rsid w:val="0096680B"/>
    <w:rsid w:val="0096686A"/>
    <w:rsid w:val="00966F51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A"/>
    <w:rsid w:val="00970603"/>
    <w:rsid w:val="00970E67"/>
    <w:rsid w:val="00971113"/>
    <w:rsid w:val="0097116B"/>
    <w:rsid w:val="009716DA"/>
    <w:rsid w:val="00971A53"/>
    <w:rsid w:val="00972739"/>
    <w:rsid w:val="00973201"/>
    <w:rsid w:val="00973316"/>
    <w:rsid w:val="0097379D"/>
    <w:rsid w:val="00973C9E"/>
    <w:rsid w:val="00973D9F"/>
    <w:rsid w:val="0097420A"/>
    <w:rsid w:val="0097446F"/>
    <w:rsid w:val="00974A10"/>
    <w:rsid w:val="00974E60"/>
    <w:rsid w:val="00975787"/>
    <w:rsid w:val="00975892"/>
    <w:rsid w:val="009759DE"/>
    <w:rsid w:val="00975ED1"/>
    <w:rsid w:val="0097626B"/>
    <w:rsid w:val="00976620"/>
    <w:rsid w:val="00976C85"/>
    <w:rsid w:val="00976E3A"/>
    <w:rsid w:val="00977280"/>
    <w:rsid w:val="00977585"/>
    <w:rsid w:val="009777CB"/>
    <w:rsid w:val="009779D7"/>
    <w:rsid w:val="00977BBB"/>
    <w:rsid w:val="00977D3E"/>
    <w:rsid w:val="00977D42"/>
    <w:rsid w:val="00977DE9"/>
    <w:rsid w:val="009801F1"/>
    <w:rsid w:val="00980473"/>
    <w:rsid w:val="009804E8"/>
    <w:rsid w:val="00980A5C"/>
    <w:rsid w:val="00980ED2"/>
    <w:rsid w:val="00981356"/>
    <w:rsid w:val="009813BD"/>
    <w:rsid w:val="0098177A"/>
    <w:rsid w:val="00981C06"/>
    <w:rsid w:val="0098200A"/>
    <w:rsid w:val="0098217B"/>
    <w:rsid w:val="00982FA2"/>
    <w:rsid w:val="00983433"/>
    <w:rsid w:val="00983A52"/>
    <w:rsid w:val="00983E59"/>
    <w:rsid w:val="00983F97"/>
    <w:rsid w:val="00984024"/>
    <w:rsid w:val="00984231"/>
    <w:rsid w:val="009843B0"/>
    <w:rsid w:val="00984525"/>
    <w:rsid w:val="009846D6"/>
    <w:rsid w:val="009847DF"/>
    <w:rsid w:val="0098489E"/>
    <w:rsid w:val="009854C3"/>
    <w:rsid w:val="009856D4"/>
    <w:rsid w:val="00985874"/>
    <w:rsid w:val="00985942"/>
    <w:rsid w:val="00985F8F"/>
    <w:rsid w:val="00986267"/>
    <w:rsid w:val="0098649F"/>
    <w:rsid w:val="009869C2"/>
    <w:rsid w:val="00986CAE"/>
    <w:rsid w:val="00986DB3"/>
    <w:rsid w:val="009875A2"/>
    <w:rsid w:val="00990D45"/>
    <w:rsid w:val="00991206"/>
    <w:rsid w:val="00991961"/>
    <w:rsid w:val="009919CC"/>
    <w:rsid w:val="00991B20"/>
    <w:rsid w:val="00991B88"/>
    <w:rsid w:val="00992028"/>
    <w:rsid w:val="00992486"/>
    <w:rsid w:val="009925BC"/>
    <w:rsid w:val="009926D0"/>
    <w:rsid w:val="00992769"/>
    <w:rsid w:val="009927F7"/>
    <w:rsid w:val="009929B4"/>
    <w:rsid w:val="00992D05"/>
    <w:rsid w:val="00993019"/>
    <w:rsid w:val="00993373"/>
    <w:rsid w:val="00993877"/>
    <w:rsid w:val="009938D5"/>
    <w:rsid w:val="00993C5C"/>
    <w:rsid w:val="00994AAA"/>
    <w:rsid w:val="00994C82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737"/>
    <w:rsid w:val="00997B73"/>
    <w:rsid w:val="009A02D7"/>
    <w:rsid w:val="009A0825"/>
    <w:rsid w:val="009A0847"/>
    <w:rsid w:val="009A1398"/>
    <w:rsid w:val="009A1FFF"/>
    <w:rsid w:val="009A226B"/>
    <w:rsid w:val="009A227E"/>
    <w:rsid w:val="009A30C1"/>
    <w:rsid w:val="009A330E"/>
    <w:rsid w:val="009A3402"/>
    <w:rsid w:val="009A3467"/>
    <w:rsid w:val="009A34D4"/>
    <w:rsid w:val="009A352C"/>
    <w:rsid w:val="009A360E"/>
    <w:rsid w:val="009A3B3E"/>
    <w:rsid w:val="009A4132"/>
    <w:rsid w:val="009A42D0"/>
    <w:rsid w:val="009A441D"/>
    <w:rsid w:val="009A465C"/>
    <w:rsid w:val="009A4BAF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E9"/>
    <w:rsid w:val="009A765D"/>
    <w:rsid w:val="009A76CA"/>
    <w:rsid w:val="009A78DF"/>
    <w:rsid w:val="009A7C79"/>
    <w:rsid w:val="009A7ED6"/>
    <w:rsid w:val="009B038D"/>
    <w:rsid w:val="009B0727"/>
    <w:rsid w:val="009B0A11"/>
    <w:rsid w:val="009B0B77"/>
    <w:rsid w:val="009B1041"/>
    <w:rsid w:val="009B1360"/>
    <w:rsid w:val="009B15D8"/>
    <w:rsid w:val="009B18ED"/>
    <w:rsid w:val="009B2392"/>
    <w:rsid w:val="009B2EFB"/>
    <w:rsid w:val="009B3153"/>
    <w:rsid w:val="009B31F1"/>
    <w:rsid w:val="009B3929"/>
    <w:rsid w:val="009B3B6A"/>
    <w:rsid w:val="009B3D73"/>
    <w:rsid w:val="009B3DE8"/>
    <w:rsid w:val="009B4835"/>
    <w:rsid w:val="009B4878"/>
    <w:rsid w:val="009B4C19"/>
    <w:rsid w:val="009B4D7E"/>
    <w:rsid w:val="009B53F8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71B2"/>
    <w:rsid w:val="009B786E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8EA"/>
    <w:rsid w:val="009C1C7F"/>
    <w:rsid w:val="009C20F5"/>
    <w:rsid w:val="009C2312"/>
    <w:rsid w:val="009C2C2D"/>
    <w:rsid w:val="009C2F73"/>
    <w:rsid w:val="009C3C6C"/>
    <w:rsid w:val="009C3D23"/>
    <w:rsid w:val="009C4705"/>
    <w:rsid w:val="009C4931"/>
    <w:rsid w:val="009C4CC4"/>
    <w:rsid w:val="009C50BD"/>
    <w:rsid w:val="009C5C02"/>
    <w:rsid w:val="009C5F84"/>
    <w:rsid w:val="009C640A"/>
    <w:rsid w:val="009C691E"/>
    <w:rsid w:val="009C6C8F"/>
    <w:rsid w:val="009C6F46"/>
    <w:rsid w:val="009C6F6F"/>
    <w:rsid w:val="009C7571"/>
    <w:rsid w:val="009C75A0"/>
    <w:rsid w:val="009C77F6"/>
    <w:rsid w:val="009C79B6"/>
    <w:rsid w:val="009C7D56"/>
    <w:rsid w:val="009D0358"/>
    <w:rsid w:val="009D03A3"/>
    <w:rsid w:val="009D04E4"/>
    <w:rsid w:val="009D14A6"/>
    <w:rsid w:val="009D163A"/>
    <w:rsid w:val="009D24FE"/>
    <w:rsid w:val="009D25FE"/>
    <w:rsid w:val="009D2E98"/>
    <w:rsid w:val="009D331D"/>
    <w:rsid w:val="009D362F"/>
    <w:rsid w:val="009D373C"/>
    <w:rsid w:val="009D3842"/>
    <w:rsid w:val="009D392D"/>
    <w:rsid w:val="009D3FBE"/>
    <w:rsid w:val="009D410B"/>
    <w:rsid w:val="009D442B"/>
    <w:rsid w:val="009D44F8"/>
    <w:rsid w:val="009D4663"/>
    <w:rsid w:val="009D4CB0"/>
    <w:rsid w:val="009D5076"/>
    <w:rsid w:val="009D53EC"/>
    <w:rsid w:val="009D674A"/>
    <w:rsid w:val="009D6F72"/>
    <w:rsid w:val="009D75E6"/>
    <w:rsid w:val="009D783A"/>
    <w:rsid w:val="009D7C00"/>
    <w:rsid w:val="009E0037"/>
    <w:rsid w:val="009E09A7"/>
    <w:rsid w:val="009E0CB3"/>
    <w:rsid w:val="009E0E93"/>
    <w:rsid w:val="009E11D6"/>
    <w:rsid w:val="009E1243"/>
    <w:rsid w:val="009E1327"/>
    <w:rsid w:val="009E1367"/>
    <w:rsid w:val="009E1823"/>
    <w:rsid w:val="009E1E76"/>
    <w:rsid w:val="009E1FAC"/>
    <w:rsid w:val="009E2022"/>
    <w:rsid w:val="009E20CB"/>
    <w:rsid w:val="009E2160"/>
    <w:rsid w:val="009E25A9"/>
    <w:rsid w:val="009E2BF8"/>
    <w:rsid w:val="009E2C0A"/>
    <w:rsid w:val="009E2D40"/>
    <w:rsid w:val="009E2D7C"/>
    <w:rsid w:val="009E2FE7"/>
    <w:rsid w:val="009E33D7"/>
    <w:rsid w:val="009E35AD"/>
    <w:rsid w:val="009E35C4"/>
    <w:rsid w:val="009E36E4"/>
    <w:rsid w:val="009E37DC"/>
    <w:rsid w:val="009E3DD1"/>
    <w:rsid w:val="009E4FE1"/>
    <w:rsid w:val="009E513A"/>
    <w:rsid w:val="009E5AC5"/>
    <w:rsid w:val="009E5B3B"/>
    <w:rsid w:val="009E5BAE"/>
    <w:rsid w:val="009E5EFE"/>
    <w:rsid w:val="009E61D3"/>
    <w:rsid w:val="009E64D6"/>
    <w:rsid w:val="009E679D"/>
    <w:rsid w:val="009E6C41"/>
    <w:rsid w:val="009E6F6B"/>
    <w:rsid w:val="009E7235"/>
    <w:rsid w:val="009E74D2"/>
    <w:rsid w:val="009E7EA1"/>
    <w:rsid w:val="009F0A90"/>
    <w:rsid w:val="009F0C48"/>
    <w:rsid w:val="009F0C54"/>
    <w:rsid w:val="009F14C1"/>
    <w:rsid w:val="009F1C7C"/>
    <w:rsid w:val="009F2108"/>
    <w:rsid w:val="009F2713"/>
    <w:rsid w:val="009F27EE"/>
    <w:rsid w:val="009F2A09"/>
    <w:rsid w:val="009F2DDD"/>
    <w:rsid w:val="009F2E9F"/>
    <w:rsid w:val="009F382A"/>
    <w:rsid w:val="009F3F33"/>
    <w:rsid w:val="009F3F95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629"/>
    <w:rsid w:val="009F69DE"/>
    <w:rsid w:val="009F6BC9"/>
    <w:rsid w:val="009F6E27"/>
    <w:rsid w:val="009F716A"/>
    <w:rsid w:val="009F7318"/>
    <w:rsid w:val="009F7800"/>
    <w:rsid w:val="009F7966"/>
    <w:rsid w:val="009F7A07"/>
    <w:rsid w:val="009F7C3E"/>
    <w:rsid w:val="00A0029A"/>
    <w:rsid w:val="00A00770"/>
    <w:rsid w:val="00A00893"/>
    <w:rsid w:val="00A01109"/>
    <w:rsid w:val="00A0139E"/>
    <w:rsid w:val="00A0170A"/>
    <w:rsid w:val="00A017DC"/>
    <w:rsid w:val="00A02394"/>
    <w:rsid w:val="00A02A1D"/>
    <w:rsid w:val="00A02D36"/>
    <w:rsid w:val="00A03A39"/>
    <w:rsid w:val="00A03E1D"/>
    <w:rsid w:val="00A04264"/>
    <w:rsid w:val="00A04BF3"/>
    <w:rsid w:val="00A050A6"/>
    <w:rsid w:val="00A057EF"/>
    <w:rsid w:val="00A059C3"/>
    <w:rsid w:val="00A05B02"/>
    <w:rsid w:val="00A05DBE"/>
    <w:rsid w:val="00A05F0A"/>
    <w:rsid w:val="00A06A1E"/>
    <w:rsid w:val="00A06C37"/>
    <w:rsid w:val="00A06FAA"/>
    <w:rsid w:val="00A06FD7"/>
    <w:rsid w:val="00A071FC"/>
    <w:rsid w:val="00A0764E"/>
    <w:rsid w:val="00A07676"/>
    <w:rsid w:val="00A077E8"/>
    <w:rsid w:val="00A07AE1"/>
    <w:rsid w:val="00A07D8E"/>
    <w:rsid w:val="00A10110"/>
    <w:rsid w:val="00A1055A"/>
    <w:rsid w:val="00A10871"/>
    <w:rsid w:val="00A10AB5"/>
    <w:rsid w:val="00A10DA7"/>
    <w:rsid w:val="00A11017"/>
    <w:rsid w:val="00A110D0"/>
    <w:rsid w:val="00A11BE9"/>
    <w:rsid w:val="00A11F85"/>
    <w:rsid w:val="00A1217A"/>
    <w:rsid w:val="00A127A8"/>
    <w:rsid w:val="00A12B9F"/>
    <w:rsid w:val="00A12C8E"/>
    <w:rsid w:val="00A13625"/>
    <w:rsid w:val="00A136E7"/>
    <w:rsid w:val="00A13765"/>
    <w:rsid w:val="00A1399D"/>
    <w:rsid w:val="00A14322"/>
    <w:rsid w:val="00A147D2"/>
    <w:rsid w:val="00A14857"/>
    <w:rsid w:val="00A14C54"/>
    <w:rsid w:val="00A15269"/>
    <w:rsid w:val="00A15390"/>
    <w:rsid w:val="00A153EB"/>
    <w:rsid w:val="00A1577D"/>
    <w:rsid w:val="00A15C68"/>
    <w:rsid w:val="00A1663A"/>
    <w:rsid w:val="00A16AF6"/>
    <w:rsid w:val="00A16D13"/>
    <w:rsid w:val="00A16FE1"/>
    <w:rsid w:val="00A176DA"/>
    <w:rsid w:val="00A17995"/>
    <w:rsid w:val="00A20027"/>
    <w:rsid w:val="00A20735"/>
    <w:rsid w:val="00A2086E"/>
    <w:rsid w:val="00A210B9"/>
    <w:rsid w:val="00A21400"/>
    <w:rsid w:val="00A214E4"/>
    <w:rsid w:val="00A21503"/>
    <w:rsid w:val="00A2171F"/>
    <w:rsid w:val="00A21833"/>
    <w:rsid w:val="00A21D17"/>
    <w:rsid w:val="00A21D96"/>
    <w:rsid w:val="00A220E5"/>
    <w:rsid w:val="00A220ED"/>
    <w:rsid w:val="00A223AB"/>
    <w:rsid w:val="00A22671"/>
    <w:rsid w:val="00A232EB"/>
    <w:rsid w:val="00A235A2"/>
    <w:rsid w:val="00A236D9"/>
    <w:rsid w:val="00A23A84"/>
    <w:rsid w:val="00A23A8C"/>
    <w:rsid w:val="00A23AAB"/>
    <w:rsid w:val="00A23F1E"/>
    <w:rsid w:val="00A23F79"/>
    <w:rsid w:val="00A23FF5"/>
    <w:rsid w:val="00A24108"/>
    <w:rsid w:val="00A24210"/>
    <w:rsid w:val="00A2486D"/>
    <w:rsid w:val="00A257C6"/>
    <w:rsid w:val="00A2674D"/>
    <w:rsid w:val="00A277B0"/>
    <w:rsid w:val="00A278AB"/>
    <w:rsid w:val="00A279A8"/>
    <w:rsid w:val="00A27C39"/>
    <w:rsid w:val="00A30550"/>
    <w:rsid w:val="00A30838"/>
    <w:rsid w:val="00A308D2"/>
    <w:rsid w:val="00A3117C"/>
    <w:rsid w:val="00A3163B"/>
    <w:rsid w:val="00A3185A"/>
    <w:rsid w:val="00A31C34"/>
    <w:rsid w:val="00A31E96"/>
    <w:rsid w:val="00A31ECA"/>
    <w:rsid w:val="00A32097"/>
    <w:rsid w:val="00A32455"/>
    <w:rsid w:val="00A32890"/>
    <w:rsid w:val="00A329A8"/>
    <w:rsid w:val="00A32C02"/>
    <w:rsid w:val="00A33050"/>
    <w:rsid w:val="00A330C6"/>
    <w:rsid w:val="00A335E5"/>
    <w:rsid w:val="00A33AC6"/>
    <w:rsid w:val="00A33ACA"/>
    <w:rsid w:val="00A33ECD"/>
    <w:rsid w:val="00A3426B"/>
    <w:rsid w:val="00A345DE"/>
    <w:rsid w:val="00A34816"/>
    <w:rsid w:val="00A349EE"/>
    <w:rsid w:val="00A34B5C"/>
    <w:rsid w:val="00A34D87"/>
    <w:rsid w:val="00A34F60"/>
    <w:rsid w:val="00A35030"/>
    <w:rsid w:val="00A353B9"/>
    <w:rsid w:val="00A354B6"/>
    <w:rsid w:val="00A35788"/>
    <w:rsid w:val="00A358C2"/>
    <w:rsid w:val="00A35F57"/>
    <w:rsid w:val="00A367DF"/>
    <w:rsid w:val="00A3681A"/>
    <w:rsid w:val="00A36EF1"/>
    <w:rsid w:val="00A37519"/>
    <w:rsid w:val="00A376D2"/>
    <w:rsid w:val="00A376D5"/>
    <w:rsid w:val="00A37741"/>
    <w:rsid w:val="00A378C5"/>
    <w:rsid w:val="00A37A04"/>
    <w:rsid w:val="00A37F4B"/>
    <w:rsid w:val="00A40396"/>
    <w:rsid w:val="00A40A1F"/>
    <w:rsid w:val="00A40BCD"/>
    <w:rsid w:val="00A410D7"/>
    <w:rsid w:val="00A413F4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9C5"/>
    <w:rsid w:val="00A43A24"/>
    <w:rsid w:val="00A445BE"/>
    <w:rsid w:val="00A445E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BFC"/>
    <w:rsid w:val="00A45DC6"/>
    <w:rsid w:val="00A462C2"/>
    <w:rsid w:val="00A46510"/>
    <w:rsid w:val="00A466DD"/>
    <w:rsid w:val="00A4697C"/>
    <w:rsid w:val="00A46BB9"/>
    <w:rsid w:val="00A46C86"/>
    <w:rsid w:val="00A46F08"/>
    <w:rsid w:val="00A4714D"/>
    <w:rsid w:val="00A476ED"/>
    <w:rsid w:val="00A47781"/>
    <w:rsid w:val="00A47876"/>
    <w:rsid w:val="00A47C36"/>
    <w:rsid w:val="00A501D3"/>
    <w:rsid w:val="00A504ED"/>
    <w:rsid w:val="00A50A52"/>
    <w:rsid w:val="00A50BBE"/>
    <w:rsid w:val="00A50CEB"/>
    <w:rsid w:val="00A5139C"/>
    <w:rsid w:val="00A51693"/>
    <w:rsid w:val="00A51756"/>
    <w:rsid w:val="00A52156"/>
    <w:rsid w:val="00A524ED"/>
    <w:rsid w:val="00A527D0"/>
    <w:rsid w:val="00A52CD6"/>
    <w:rsid w:val="00A532D9"/>
    <w:rsid w:val="00A5372B"/>
    <w:rsid w:val="00A5425C"/>
    <w:rsid w:val="00A5439B"/>
    <w:rsid w:val="00A54898"/>
    <w:rsid w:val="00A54B70"/>
    <w:rsid w:val="00A55412"/>
    <w:rsid w:val="00A5557B"/>
    <w:rsid w:val="00A55EF1"/>
    <w:rsid w:val="00A5650C"/>
    <w:rsid w:val="00A56B67"/>
    <w:rsid w:val="00A56F96"/>
    <w:rsid w:val="00A5712E"/>
    <w:rsid w:val="00A574E8"/>
    <w:rsid w:val="00A57965"/>
    <w:rsid w:val="00A60F73"/>
    <w:rsid w:val="00A61033"/>
    <w:rsid w:val="00A6119C"/>
    <w:rsid w:val="00A61431"/>
    <w:rsid w:val="00A6148E"/>
    <w:rsid w:val="00A61933"/>
    <w:rsid w:val="00A61DDC"/>
    <w:rsid w:val="00A61FEA"/>
    <w:rsid w:val="00A620E4"/>
    <w:rsid w:val="00A6265F"/>
    <w:rsid w:val="00A62727"/>
    <w:rsid w:val="00A62754"/>
    <w:rsid w:val="00A63243"/>
    <w:rsid w:val="00A634D7"/>
    <w:rsid w:val="00A63615"/>
    <w:rsid w:val="00A63F24"/>
    <w:rsid w:val="00A642A5"/>
    <w:rsid w:val="00A64725"/>
    <w:rsid w:val="00A655AF"/>
    <w:rsid w:val="00A6575B"/>
    <w:rsid w:val="00A65820"/>
    <w:rsid w:val="00A65A6B"/>
    <w:rsid w:val="00A66115"/>
    <w:rsid w:val="00A664BB"/>
    <w:rsid w:val="00A66A7A"/>
    <w:rsid w:val="00A67565"/>
    <w:rsid w:val="00A67E11"/>
    <w:rsid w:val="00A7030F"/>
    <w:rsid w:val="00A7046C"/>
    <w:rsid w:val="00A707B1"/>
    <w:rsid w:val="00A7084F"/>
    <w:rsid w:val="00A70FFB"/>
    <w:rsid w:val="00A71397"/>
    <w:rsid w:val="00A715B6"/>
    <w:rsid w:val="00A71B28"/>
    <w:rsid w:val="00A71B89"/>
    <w:rsid w:val="00A71C5F"/>
    <w:rsid w:val="00A72155"/>
    <w:rsid w:val="00A721F5"/>
    <w:rsid w:val="00A7239E"/>
    <w:rsid w:val="00A723F1"/>
    <w:rsid w:val="00A7254A"/>
    <w:rsid w:val="00A72DD1"/>
    <w:rsid w:val="00A73697"/>
    <w:rsid w:val="00A740C4"/>
    <w:rsid w:val="00A7414A"/>
    <w:rsid w:val="00A747ED"/>
    <w:rsid w:val="00A74938"/>
    <w:rsid w:val="00A7578B"/>
    <w:rsid w:val="00A75BD3"/>
    <w:rsid w:val="00A760AC"/>
    <w:rsid w:val="00A767D4"/>
    <w:rsid w:val="00A768E0"/>
    <w:rsid w:val="00A76953"/>
    <w:rsid w:val="00A769A2"/>
    <w:rsid w:val="00A76AB1"/>
    <w:rsid w:val="00A77BF8"/>
    <w:rsid w:val="00A77C6C"/>
    <w:rsid w:val="00A77D34"/>
    <w:rsid w:val="00A77D7D"/>
    <w:rsid w:val="00A8001E"/>
    <w:rsid w:val="00A804FE"/>
    <w:rsid w:val="00A805D0"/>
    <w:rsid w:val="00A80ED3"/>
    <w:rsid w:val="00A812C2"/>
    <w:rsid w:val="00A8177D"/>
    <w:rsid w:val="00A81B7C"/>
    <w:rsid w:val="00A81CBF"/>
    <w:rsid w:val="00A81CF2"/>
    <w:rsid w:val="00A81D07"/>
    <w:rsid w:val="00A81E09"/>
    <w:rsid w:val="00A824C7"/>
    <w:rsid w:val="00A82737"/>
    <w:rsid w:val="00A84249"/>
    <w:rsid w:val="00A84737"/>
    <w:rsid w:val="00A84F33"/>
    <w:rsid w:val="00A85A58"/>
    <w:rsid w:val="00A85AEE"/>
    <w:rsid w:val="00A85E32"/>
    <w:rsid w:val="00A867C7"/>
    <w:rsid w:val="00A867DE"/>
    <w:rsid w:val="00A86991"/>
    <w:rsid w:val="00A8732B"/>
    <w:rsid w:val="00A87516"/>
    <w:rsid w:val="00A877A8"/>
    <w:rsid w:val="00A87CDC"/>
    <w:rsid w:val="00A90110"/>
    <w:rsid w:val="00A90126"/>
    <w:rsid w:val="00A90170"/>
    <w:rsid w:val="00A9083D"/>
    <w:rsid w:val="00A90BDB"/>
    <w:rsid w:val="00A90C13"/>
    <w:rsid w:val="00A90EDF"/>
    <w:rsid w:val="00A90FF9"/>
    <w:rsid w:val="00A9107A"/>
    <w:rsid w:val="00A91D70"/>
    <w:rsid w:val="00A92886"/>
    <w:rsid w:val="00A9294E"/>
    <w:rsid w:val="00A92A2B"/>
    <w:rsid w:val="00A92D60"/>
    <w:rsid w:val="00A92E07"/>
    <w:rsid w:val="00A92E81"/>
    <w:rsid w:val="00A93065"/>
    <w:rsid w:val="00A93182"/>
    <w:rsid w:val="00A934C4"/>
    <w:rsid w:val="00A93812"/>
    <w:rsid w:val="00A9387A"/>
    <w:rsid w:val="00A9406E"/>
    <w:rsid w:val="00A94540"/>
    <w:rsid w:val="00A94610"/>
    <w:rsid w:val="00A95400"/>
    <w:rsid w:val="00A95723"/>
    <w:rsid w:val="00A95A0E"/>
    <w:rsid w:val="00A95AC6"/>
    <w:rsid w:val="00A95FA5"/>
    <w:rsid w:val="00A96315"/>
    <w:rsid w:val="00A966F4"/>
    <w:rsid w:val="00A96A0C"/>
    <w:rsid w:val="00A96A75"/>
    <w:rsid w:val="00A96EB6"/>
    <w:rsid w:val="00A973D0"/>
    <w:rsid w:val="00A974FA"/>
    <w:rsid w:val="00AA0596"/>
    <w:rsid w:val="00AA07E5"/>
    <w:rsid w:val="00AA081C"/>
    <w:rsid w:val="00AA0DFE"/>
    <w:rsid w:val="00AA10E6"/>
    <w:rsid w:val="00AA12D4"/>
    <w:rsid w:val="00AA132F"/>
    <w:rsid w:val="00AA148D"/>
    <w:rsid w:val="00AA169A"/>
    <w:rsid w:val="00AA1957"/>
    <w:rsid w:val="00AA1AE8"/>
    <w:rsid w:val="00AA2464"/>
    <w:rsid w:val="00AA2E90"/>
    <w:rsid w:val="00AA301E"/>
    <w:rsid w:val="00AA33A6"/>
    <w:rsid w:val="00AA38A7"/>
    <w:rsid w:val="00AA3A1C"/>
    <w:rsid w:val="00AA3A97"/>
    <w:rsid w:val="00AA3CC2"/>
    <w:rsid w:val="00AA3F5A"/>
    <w:rsid w:val="00AA4237"/>
    <w:rsid w:val="00AA46E4"/>
    <w:rsid w:val="00AA4B6A"/>
    <w:rsid w:val="00AA4F5E"/>
    <w:rsid w:val="00AA52DE"/>
    <w:rsid w:val="00AA5656"/>
    <w:rsid w:val="00AA58A1"/>
    <w:rsid w:val="00AA5F3C"/>
    <w:rsid w:val="00AA5F7C"/>
    <w:rsid w:val="00AA652A"/>
    <w:rsid w:val="00AA6FD0"/>
    <w:rsid w:val="00AA70D4"/>
    <w:rsid w:val="00AA71EA"/>
    <w:rsid w:val="00AA7441"/>
    <w:rsid w:val="00AA7681"/>
    <w:rsid w:val="00AA7CBF"/>
    <w:rsid w:val="00AA7FC4"/>
    <w:rsid w:val="00AB08D9"/>
    <w:rsid w:val="00AB0940"/>
    <w:rsid w:val="00AB1CF8"/>
    <w:rsid w:val="00AB21A8"/>
    <w:rsid w:val="00AB22C9"/>
    <w:rsid w:val="00AB2432"/>
    <w:rsid w:val="00AB2553"/>
    <w:rsid w:val="00AB2555"/>
    <w:rsid w:val="00AB2681"/>
    <w:rsid w:val="00AB2C34"/>
    <w:rsid w:val="00AB2DB2"/>
    <w:rsid w:val="00AB3043"/>
    <w:rsid w:val="00AB37A6"/>
    <w:rsid w:val="00AB3A09"/>
    <w:rsid w:val="00AB4007"/>
    <w:rsid w:val="00AB413D"/>
    <w:rsid w:val="00AB41D8"/>
    <w:rsid w:val="00AB43AE"/>
    <w:rsid w:val="00AB46D4"/>
    <w:rsid w:val="00AB4761"/>
    <w:rsid w:val="00AB4A35"/>
    <w:rsid w:val="00AB4CC3"/>
    <w:rsid w:val="00AB4D18"/>
    <w:rsid w:val="00AB4F0D"/>
    <w:rsid w:val="00AB5229"/>
    <w:rsid w:val="00AB5434"/>
    <w:rsid w:val="00AB54FD"/>
    <w:rsid w:val="00AB5871"/>
    <w:rsid w:val="00AB5CC6"/>
    <w:rsid w:val="00AB5D12"/>
    <w:rsid w:val="00AB5F13"/>
    <w:rsid w:val="00AB615C"/>
    <w:rsid w:val="00AB676F"/>
    <w:rsid w:val="00AB6F54"/>
    <w:rsid w:val="00AB732F"/>
    <w:rsid w:val="00AB74B4"/>
    <w:rsid w:val="00AB74E6"/>
    <w:rsid w:val="00AB790A"/>
    <w:rsid w:val="00AB7B6A"/>
    <w:rsid w:val="00AB7B82"/>
    <w:rsid w:val="00AB7CC0"/>
    <w:rsid w:val="00AB7DB7"/>
    <w:rsid w:val="00AC00BE"/>
    <w:rsid w:val="00AC014B"/>
    <w:rsid w:val="00AC021F"/>
    <w:rsid w:val="00AC04FA"/>
    <w:rsid w:val="00AC0AF4"/>
    <w:rsid w:val="00AC0BC2"/>
    <w:rsid w:val="00AC17BD"/>
    <w:rsid w:val="00AC1D25"/>
    <w:rsid w:val="00AC1F0A"/>
    <w:rsid w:val="00AC1FCD"/>
    <w:rsid w:val="00AC20C6"/>
    <w:rsid w:val="00AC229C"/>
    <w:rsid w:val="00AC2C6D"/>
    <w:rsid w:val="00AC30DF"/>
    <w:rsid w:val="00AC3659"/>
    <w:rsid w:val="00AC3C4B"/>
    <w:rsid w:val="00AC4573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62A8"/>
    <w:rsid w:val="00AC6879"/>
    <w:rsid w:val="00AC6FC6"/>
    <w:rsid w:val="00AC7363"/>
    <w:rsid w:val="00AC7403"/>
    <w:rsid w:val="00AC7765"/>
    <w:rsid w:val="00AC7933"/>
    <w:rsid w:val="00AD02F9"/>
    <w:rsid w:val="00AD0698"/>
    <w:rsid w:val="00AD08CB"/>
    <w:rsid w:val="00AD093E"/>
    <w:rsid w:val="00AD0E5C"/>
    <w:rsid w:val="00AD0EE0"/>
    <w:rsid w:val="00AD1412"/>
    <w:rsid w:val="00AD18A1"/>
    <w:rsid w:val="00AD25D2"/>
    <w:rsid w:val="00AD2B40"/>
    <w:rsid w:val="00AD2D22"/>
    <w:rsid w:val="00AD312B"/>
    <w:rsid w:val="00AD3B81"/>
    <w:rsid w:val="00AD3CCE"/>
    <w:rsid w:val="00AD4150"/>
    <w:rsid w:val="00AD49EC"/>
    <w:rsid w:val="00AD5258"/>
    <w:rsid w:val="00AD526B"/>
    <w:rsid w:val="00AD52AE"/>
    <w:rsid w:val="00AD5999"/>
    <w:rsid w:val="00AD59D2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7235"/>
    <w:rsid w:val="00AD732C"/>
    <w:rsid w:val="00AD7352"/>
    <w:rsid w:val="00AD7416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EDD"/>
    <w:rsid w:val="00AE148D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765"/>
    <w:rsid w:val="00AE28EF"/>
    <w:rsid w:val="00AE2959"/>
    <w:rsid w:val="00AE30C3"/>
    <w:rsid w:val="00AE319C"/>
    <w:rsid w:val="00AE36A0"/>
    <w:rsid w:val="00AE36B9"/>
    <w:rsid w:val="00AE3D78"/>
    <w:rsid w:val="00AE3F10"/>
    <w:rsid w:val="00AE4180"/>
    <w:rsid w:val="00AE48AE"/>
    <w:rsid w:val="00AE4D86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67AD"/>
    <w:rsid w:val="00AE69C1"/>
    <w:rsid w:val="00AE6FD9"/>
    <w:rsid w:val="00AE71ED"/>
    <w:rsid w:val="00AE72EA"/>
    <w:rsid w:val="00AE7941"/>
    <w:rsid w:val="00AF0309"/>
    <w:rsid w:val="00AF03BE"/>
    <w:rsid w:val="00AF0578"/>
    <w:rsid w:val="00AF058D"/>
    <w:rsid w:val="00AF0AB4"/>
    <w:rsid w:val="00AF1146"/>
    <w:rsid w:val="00AF1229"/>
    <w:rsid w:val="00AF1BD8"/>
    <w:rsid w:val="00AF1C9A"/>
    <w:rsid w:val="00AF2087"/>
    <w:rsid w:val="00AF2312"/>
    <w:rsid w:val="00AF2444"/>
    <w:rsid w:val="00AF289A"/>
    <w:rsid w:val="00AF318F"/>
    <w:rsid w:val="00AF35BE"/>
    <w:rsid w:val="00AF48ED"/>
    <w:rsid w:val="00AF4D05"/>
    <w:rsid w:val="00AF4DE4"/>
    <w:rsid w:val="00AF5340"/>
    <w:rsid w:val="00AF5500"/>
    <w:rsid w:val="00AF5551"/>
    <w:rsid w:val="00AF580B"/>
    <w:rsid w:val="00AF6026"/>
    <w:rsid w:val="00AF612E"/>
    <w:rsid w:val="00AF68E9"/>
    <w:rsid w:val="00AF69C1"/>
    <w:rsid w:val="00AF6B32"/>
    <w:rsid w:val="00AF6D39"/>
    <w:rsid w:val="00AF6F4B"/>
    <w:rsid w:val="00AF725D"/>
    <w:rsid w:val="00AF797A"/>
    <w:rsid w:val="00AF7C2E"/>
    <w:rsid w:val="00AF7D05"/>
    <w:rsid w:val="00AF7F05"/>
    <w:rsid w:val="00AF7F09"/>
    <w:rsid w:val="00B000AA"/>
    <w:rsid w:val="00B0014E"/>
    <w:rsid w:val="00B0029E"/>
    <w:rsid w:val="00B00368"/>
    <w:rsid w:val="00B00721"/>
    <w:rsid w:val="00B00A3C"/>
    <w:rsid w:val="00B00EC2"/>
    <w:rsid w:val="00B01429"/>
    <w:rsid w:val="00B014EA"/>
    <w:rsid w:val="00B016F5"/>
    <w:rsid w:val="00B01716"/>
    <w:rsid w:val="00B017B4"/>
    <w:rsid w:val="00B01CE1"/>
    <w:rsid w:val="00B01E33"/>
    <w:rsid w:val="00B01F49"/>
    <w:rsid w:val="00B01FCF"/>
    <w:rsid w:val="00B0229A"/>
    <w:rsid w:val="00B0262D"/>
    <w:rsid w:val="00B02AA0"/>
    <w:rsid w:val="00B02B14"/>
    <w:rsid w:val="00B02BC8"/>
    <w:rsid w:val="00B02F32"/>
    <w:rsid w:val="00B03690"/>
    <w:rsid w:val="00B03B2B"/>
    <w:rsid w:val="00B03F7A"/>
    <w:rsid w:val="00B0404B"/>
    <w:rsid w:val="00B0423D"/>
    <w:rsid w:val="00B043EE"/>
    <w:rsid w:val="00B043F3"/>
    <w:rsid w:val="00B04C96"/>
    <w:rsid w:val="00B04E05"/>
    <w:rsid w:val="00B051D4"/>
    <w:rsid w:val="00B05399"/>
    <w:rsid w:val="00B05CBE"/>
    <w:rsid w:val="00B0693A"/>
    <w:rsid w:val="00B06A40"/>
    <w:rsid w:val="00B06D3A"/>
    <w:rsid w:val="00B06E36"/>
    <w:rsid w:val="00B06EC3"/>
    <w:rsid w:val="00B06ED9"/>
    <w:rsid w:val="00B07C22"/>
    <w:rsid w:val="00B10199"/>
    <w:rsid w:val="00B105D6"/>
    <w:rsid w:val="00B109FE"/>
    <w:rsid w:val="00B10E8A"/>
    <w:rsid w:val="00B110E3"/>
    <w:rsid w:val="00B1111B"/>
    <w:rsid w:val="00B11362"/>
    <w:rsid w:val="00B114B4"/>
    <w:rsid w:val="00B1177B"/>
    <w:rsid w:val="00B12536"/>
    <w:rsid w:val="00B12804"/>
    <w:rsid w:val="00B12A96"/>
    <w:rsid w:val="00B12B1C"/>
    <w:rsid w:val="00B12CBD"/>
    <w:rsid w:val="00B1321F"/>
    <w:rsid w:val="00B13267"/>
    <w:rsid w:val="00B134AC"/>
    <w:rsid w:val="00B13558"/>
    <w:rsid w:val="00B13AD6"/>
    <w:rsid w:val="00B13D76"/>
    <w:rsid w:val="00B13E82"/>
    <w:rsid w:val="00B13FF9"/>
    <w:rsid w:val="00B14134"/>
    <w:rsid w:val="00B141FA"/>
    <w:rsid w:val="00B14228"/>
    <w:rsid w:val="00B143C0"/>
    <w:rsid w:val="00B1462D"/>
    <w:rsid w:val="00B14F63"/>
    <w:rsid w:val="00B15416"/>
    <w:rsid w:val="00B1612B"/>
    <w:rsid w:val="00B1643C"/>
    <w:rsid w:val="00B1643E"/>
    <w:rsid w:val="00B168A6"/>
    <w:rsid w:val="00B169BF"/>
    <w:rsid w:val="00B16A1F"/>
    <w:rsid w:val="00B1746B"/>
    <w:rsid w:val="00B1765D"/>
    <w:rsid w:val="00B17A20"/>
    <w:rsid w:val="00B20387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3296"/>
    <w:rsid w:val="00B23406"/>
    <w:rsid w:val="00B23826"/>
    <w:rsid w:val="00B23E1E"/>
    <w:rsid w:val="00B24107"/>
    <w:rsid w:val="00B24B78"/>
    <w:rsid w:val="00B2503C"/>
    <w:rsid w:val="00B2504E"/>
    <w:rsid w:val="00B25658"/>
    <w:rsid w:val="00B25670"/>
    <w:rsid w:val="00B2572C"/>
    <w:rsid w:val="00B25922"/>
    <w:rsid w:val="00B259C4"/>
    <w:rsid w:val="00B259E9"/>
    <w:rsid w:val="00B25D66"/>
    <w:rsid w:val="00B25DEC"/>
    <w:rsid w:val="00B25E47"/>
    <w:rsid w:val="00B26221"/>
    <w:rsid w:val="00B265B1"/>
    <w:rsid w:val="00B26615"/>
    <w:rsid w:val="00B2673B"/>
    <w:rsid w:val="00B26D56"/>
    <w:rsid w:val="00B26F0D"/>
    <w:rsid w:val="00B2797B"/>
    <w:rsid w:val="00B27A07"/>
    <w:rsid w:val="00B27DD9"/>
    <w:rsid w:val="00B27EB2"/>
    <w:rsid w:val="00B27F63"/>
    <w:rsid w:val="00B301DE"/>
    <w:rsid w:val="00B30EEB"/>
    <w:rsid w:val="00B310DA"/>
    <w:rsid w:val="00B313A1"/>
    <w:rsid w:val="00B316D5"/>
    <w:rsid w:val="00B31A5A"/>
    <w:rsid w:val="00B31E70"/>
    <w:rsid w:val="00B31EC2"/>
    <w:rsid w:val="00B31FB6"/>
    <w:rsid w:val="00B32220"/>
    <w:rsid w:val="00B322E2"/>
    <w:rsid w:val="00B3288C"/>
    <w:rsid w:val="00B32A02"/>
    <w:rsid w:val="00B32C5A"/>
    <w:rsid w:val="00B32FCC"/>
    <w:rsid w:val="00B333D5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22"/>
    <w:rsid w:val="00B34F33"/>
    <w:rsid w:val="00B35495"/>
    <w:rsid w:val="00B354C7"/>
    <w:rsid w:val="00B358F7"/>
    <w:rsid w:val="00B35C70"/>
    <w:rsid w:val="00B35CEF"/>
    <w:rsid w:val="00B35F36"/>
    <w:rsid w:val="00B35FBF"/>
    <w:rsid w:val="00B3647F"/>
    <w:rsid w:val="00B3650F"/>
    <w:rsid w:val="00B36AB5"/>
    <w:rsid w:val="00B36BFE"/>
    <w:rsid w:val="00B36E6C"/>
    <w:rsid w:val="00B37304"/>
    <w:rsid w:val="00B374EF"/>
    <w:rsid w:val="00B375F0"/>
    <w:rsid w:val="00B37708"/>
    <w:rsid w:val="00B379A1"/>
    <w:rsid w:val="00B37D2A"/>
    <w:rsid w:val="00B4039E"/>
    <w:rsid w:val="00B4054C"/>
    <w:rsid w:val="00B40BAE"/>
    <w:rsid w:val="00B415CD"/>
    <w:rsid w:val="00B41C61"/>
    <w:rsid w:val="00B41C6C"/>
    <w:rsid w:val="00B421A0"/>
    <w:rsid w:val="00B42432"/>
    <w:rsid w:val="00B424C2"/>
    <w:rsid w:val="00B42C4B"/>
    <w:rsid w:val="00B42E04"/>
    <w:rsid w:val="00B43046"/>
    <w:rsid w:val="00B430C3"/>
    <w:rsid w:val="00B430FD"/>
    <w:rsid w:val="00B43141"/>
    <w:rsid w:val="00B434DE"/>
    <w:rsid w:val="00B435E2"/>
    <w:rsid w:val="00B43988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F49"/>
    <w:rsid w:val="00B468A9"/>
    <w:rsid w:val="00B4694E"/>
    <w:rsid w:val="00B46B9B"/>
    <w:rsid w:val="00B47405"/>
    <w:rsid w:val="00B47B4D"/>
    <w:rsid w:val="00B47B71"/>
    <w:rsid w:val="00B47D07"/>
    <w:rsid w:val="00B5010E"/>
    <w:rsid w:val="00B50376"/>
    <w:rsid w:val="00B50593"/>
    <w:rsid w:val="00B508F4"/>
    <w:rsid w:val="00B50CEF"/>
    <w:rsid w:val="00B50D49"/>
    <w:rsid w:val="00B50E2D"/>
    <w:rsid w:val="00B512B3"/>
    <w:rsid w:val="00B51456"/>
    <w:rsid w:val="00B51AF0"/>
    <w:rsid w:val="00B51B62"/>
    <w:rsid w:val="00B51CD8"/>
    <w:rsid w:val="00B52039"/>
    <w:rsid w:val="00B52411"/>
    <w:rsid w:val="00B53087"/>
    <w:rsid w:val="00B539B1"/>
    <w:rsid w:val="00B53AA7"/>
    <w:rsid w:val="00B53EDC"/>
    <w:rsid w:val="00B53F57"/>
    <w:rsid w:val="00B54008"/>
    <w:rsid w:val="00B5441A"/>
    <w:rsid w:val="00B547EC"/>
    <w:rsid w:val="00B5484A"/>
    <w:rsid w:val="00B5499A"/>
    <w:rsid w:val="00B54E5C"/>
    <w:rsid w:val="00B54F48"/>
    <w:rsid w:val="00B54FEE"/>
    <w:rsid w:val="00B55ACD"/>
    <w:rsid w:val="00B55AF2"/>
    <w:rsid w:val="00B55D67"/>
    <w:rsid w:val="00B564CF"/>
    <w:rsid w:val="00B56561"/>
    <w:rsid w:val="00B570DC"/>
    <w:rsid w:val="00B571DA"/>
    <w:rsid w:val="00B5742A"/>
    <w:rsid w:val="00B578F0"/>
    <w:rsid w:val="00B57F9C"/>
    <w:rsid w:val="00B6028E"/>
    <w:rsid w:val="00B60AC7"/>
    <w:rsid w:val="00B610EC"/>
    <w:rsid w:val="00B61203"/>
    <w:rsid w:val="00B6191F"/>
    <w:rsid w:val="00B619C7"/>
    <w:rsid w:val="00B61EED"/>
    <w:rsid w:val="00B61F86"/>
    <w:rsid w:val="00B621C8"/>
    <w:rsid w:val="00B628F1"/>
    <w:rsid w:val="00B632CE"/>
    <w:rsid w:val="00B636DD"/>
    <w:rsid w:val="00B63B01"/>
    <w:rsid w:val="00B63C05"/>
    <w:rsid w:val="00B63F62"/>
    <w:rsid w:val="00B64457"/>
    <w:rsid w:val="00B6465D"/>
    <w:rsid w:val="00B648DF"/>
    <w:rsid w:val="00B64CA3"/>
    <w:rsid w:val="00B65047"/>
    <w:rsid w:val="00B6539C"/>
    <w:rsid w:val="00B653B6"/>
    <w:rsid w:val="00B659D8"/>
    <w:rsid w:val="00B65B1B"/>
    <w:rsid w:val="00B65D32"/>
    <w:rsid w:val="00B65DFA"/>
    <w:rsid w:val="00B66005"/>
    <w:rsid w:val="00B6633F"/>
    <w:rsid w:val="00B663E7"/>
    <w:rsid w:val="00B66EBF"/>
    <w:rsid w:val="00B67026"/>
    <w:rsid w:val="00B67180"/>
    <w:rsid w:val="00B67264"/>
    <w:rsid w:val="00B67682"/>
    <w:rsid w:val="00B67AAC"/>
    <w:rsid w:val="00B70967"/>
    <w:rsid w:val="00B70F49"/>
    <w:rsid w:val="00B71240"/>
    <w:rsid w:val="00B714C8"/>
    <w:rsid w:val="00B714D4"/>
    <w:rsid w:val="00B7170E"/>
    <w:rsid w:val="00B71FBD"/>
    <w:rsid w:val="00B7230A"/>
    <w:rsid w:val="00B72488"/>
    <w:rsid w:val="00B72A96"/>
    <w:rsid w:val="00B72C0B"/>
    <w:rsid w:val="00B73612"/>
    <w:rsid w:val="00B73614"/>
    <w:rsid w:val="00B73753"/>
    <w:rsid w:val="00B738CB"/>
    <w:rsid w:val="00B739E2"/>
    <w:rsid w:val="00B73ABE"/>
    <w:rsid w:val="00B73D84"/>
    <w:rsid w:val="00B7479C"/>
    <w:rsid w:val="00B74A0B"/>
    <w:rsid w:val="00B74E75"/>
    <w:rsid w:val="00B74EFF"/>
    <w:rsid w:val="00B75061"/>
    <w:rsid w:val="00B753B9"/>
    <w:rsid w:val="00B75DFF"/>
    <w:rsid w:val="00B75F3E"/>
    <w:rsid w:val="00B7634F"/>
    <w:rsid w:val="00B7637E"/>
    <w:rsid w:val="00B768A4"/>
    <w:rsid w:val="00B76B44"/>
    <w:rsid w:val="00B76BBD"/>
    <w:rsid w:val="00B77BFA"/>
    <w:rsid w:val="00B77E25"/>
    <w:rsid w:val="00B80342"/>
    <w:rsid w:val="00B807A7"/>
    <w:rsid w:val="00B8096A"/>
    <w:rsid w:val="00B8098C"/>
    <w:rsid w:val="00B80A53"/>
    <w:rsid w:val="00B8127F"/>
    <w:rsid w:val="00B81D13"/>
    <w:rsid w:val="00B8220A"/>
    <w:rsid w:val="00B82258"/>
    <w:rsid w:val="00B82562"/>
    <w:rsid w:val="00B830E3"/>
    <w:rsid w:val="00B83AB4"/>
    <w:rsid w:val="00B83DD7"/>
    <w:rsid w:val="00B83F04"/>
    <w:rsid w:val="00B8414E"/>
    <w:rsid w:val="00B843DD"/>
    <w:rsid w:val="00B84A51"/>
    <w:rsid w:val="00B84BCF"/>
    <w:rsid w:val="00B84E78"/>
    <w:rsid w:val="00B84EDF"/>
    <w:rsid w:val="00B859AF"/>
    <w:rsid w:val="00B85B06"/>
    <w:rsid w:val="00B85C25"/>
    <w:rsid w:val="00B85D0D"/>
    <w:rsid w:val="00B85EC3"/>
    <w:rsid w:val="00B85FD4"/>
    <w:rsid w:val="00B860F4"/>
    <w:rsid w:val="00B86DDB"/>
    <w:rsid w:val="00B87613"/>
    <w:rsid w:val="00B900E5"/>
    <w:rsid w:val="00B905CF"/>
    <w:rsid w:val="00B908E5"/>
    <w:rsid w:val="00B90D9C"/>
    <w:rsid w:val="00B90FBA"/>
    <w:rsid w:val="00B91867"/>
    <w:rsid w:val="00B918B7"/>
    <w:rsid w:val="00B91D4D"/>
    <w:rsid w:val="00B91E7E"/>
    <w:rsid w:val="00B91FE7"/>
    <w:rsid w:val="00B92340"/>
    <w:rsid w:val="00B925B4"/>
    <w:rsid w:val="00B92C03"/>
    <w:rsid w:val="00B9321F"/>
    <w:rsid w:val="00B93C36"/>
    <w:rsid w:val="00B93C4C"/>
    <w:rsid w:val="00B93C87"/>
    <w:rsid w:val="00B9414D"/>
    <w:rsid w:val="00B94911"/>
    <w:rsid w:val="00B94B9C"/>
    <w:rsid w:val="00B94D41"/>
    <w:rsid w:val="00B95604"/>
    <w:rsid w:val="00B960F1"/>
    <w:rsid w:val="00B97151"/>
    <w:rsid w:val="00B97199"/>
    <w:rsid w:val="00B973FB"/>
    <w:rsid w:val="00B97609"/>
    <w:rsid w:val="00B97793"/>
    <w:rsid w:val="00BA02DA"/>
    <w:rsid w:val="00BA051A"/>
    <w:rsid w:val="00BA07E6"/>
    <w:rsid w:val="00BA0AE9"/>
    <w:rsid w:val="00BA0C7D"/>
    <w:rsid w:val="00BA0E75"/>
    <w:rsid w:val="00BA143F"/>
    <w:rsid w:val="00BA14C5"/>
    <w:rsid w:val="00BA14DA"/>
    <w:rsid w:val="00BA1510"/>
    <w:rsid w:val="00BA1937"/>
    <w:rsid w:val="00BA1BDA"/>
    <w:rsid w:val="00BA1C58"/>
    <w:rsid w:val="00BA20F6"/>
    <w:rsid w:val="00BA230B"/>
    <w:rsid w:val="00BA2820"/>
    <w:rsid w:val="00BA2D81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E5B"/>
    <w:rsid w:val="00BA52F3"/>
    <w:rsid w:val="00BA5347"/>
    <w:rsid w:val="00BA53D3"/>
    <w:rsid w:val="00BA5432"/>
    <w:rsid w:val="00BA55F0"/>
    <w:rsid w:val="00BA5EE3"/>
    <w:rsid w:val="00BA60DE"/>
    <w:rsid w:val="00BA64DE"/>
    <w:rsid w:val="00BA67CE"/>
    <w:rsid w:val="00BA6818"/>
    <w:rsid w:val="00BA68AB"/>
    <w:rsid w:val="00BA701C"/>
    <w:rsid w:val="00BA7773"/>
    <w:rsid w:val="00BA7BBA"/>
    <w:rsid w:val="00BA7CCF"/>
    <w:rsid w:val="00BA7D89"/>
    <w:rsid w:val="00BB0C4F"/>
    <w:rsid w:val="00BB1337"/>
    <w:rsid w:val="00BB1E19"/>
    <w:rsid w:val="00BB25E2"/>
    <w:rsid w:val="00BB3005"/>
    <w:rsid w:val="00BB3520"/>
    <w:rsid w:val="00BB367C"/>
    <w:rsid w:val="00BB3ABF"/>
    <w:rsid w:val="00BB3B3B"/>
    <w:rsid w:val="00BB3DEA"/>
    <w:rsid w:val="00BB40ED"/>
    <w:rsid w:val="00BB43BA"/>
    <w:rsid w:val="00BB4510"/>
    <w:rsid w:val="00BB47AF"/>
    <w:rsid w:val="00BB4B84"/>
    <w:rsid w:val="00BB530E"/>
    <w:rsid w:val="00BB55A7"/>
    <w:rsid w:val="00BB58AD"/>
    <w:rsid w:val="00BB5C6E"/>
    <w:rsid w:val="00BB5D72"/>
    <w:rsid w:val="00BB60ED"/>
    <w:rsid w:val="00BB6657"/>
    <w:rsid w:val="00BB66AB"/>
    <w:rsid w:val="00BB6A81"/>
    <w:rsid w:val="00BB709B"/>
    <w:rsid w:val="00BB7292"/>
    <w:rsid w:val="00BB7547"/>
    <w:rsid w:val="00BB790E"/>
    <w:rsid w:val="00BB7A72"/>
    <w:rsid w:val="00BB7D86"/>
    <w:rsid w:val="00BC04B1"/>
    <w:rsid w:val="00BC04C5"/>
    <w:rsid w:val="00BC0C34"/>
    <w:rsid w:val="00BC1919"/>
    <w:rsid w:val="00BC1B48"/>
    <w:rsid w:val="00BC1B50"/>
    <w:rsid w:val="00BC1E82"/>
    <w:rsid w:val="00BC208D"/>
    <w:rsid w:val="00BC2187"/>
    <w:rsid w:val="00BC2359"/>
    <w:rsid w:val="00BC2922"/>
    <w:rsid w:val="00BC2973"/>
    <w:rsid w:val="00BC2CD6"/>
    <w:rsid w:val="00BC2F7A"/>
    <w:rsid w:val="00BC3084"/>
    <w:rsid w:val="00BC31F3"/>
    <w:rsid w:val="00BC32CF"/>
    <w:rsid w:val="00BC371F"/>
    <w:rsid w:val="00BC3CED"/>
    <w:rsid w:val="00BC3CFE"/>
    <w:rsid w:val="00BC3F46"/>
    <w:rsid w:val="00BC3FEC"/>
    <w:rsid w:val="00BC41B7"/>
    <w:rsid w:val="00BC4298"/>
    <w:rsid w:val="00BC4409"/>
    <w:rsid w:val="00BC4658"/>
    <w:rsid w:val="00BC48A3"/>
    <w:rsid w:val="00BC497A"/>
    <w:rsid w:val="00BC4D27"/>
    <w:rsid w:val="00BC54B4"/>
    <w:rsid w:val="00BC5761"/>
    <w:rsid w:val="00BC5B4A"/>
    <w:rsid w:val="00BC623D"/>
    <w:rsid w:val="00BC6525"/>
    <w:rsid w:val="00BC6587"/>
    <w:rsid w:val="00BC6F50"/>
    <w:rsid w:val="00BC723F"/>
    <w:rsid w:val="00BC761D"/>
    <w:rsid w:val="00BC7CAF"/>
    <w:rsid w:val="00BD0098"/>
    <w:rsid w:val="00BD031D"/>
    <w:rsid w:val="00BD03A8"/>
    <w:rsid w:val="00BD060C"/>
    <w:rsid w:val="00BD066C"/>
    <w:rsid w:val="00BD1494"/>
    <w:rsid w:val="00BD1941"/>
    <w:rsid w:val="00BD1C9A"/>
    <w:rsid w:val="00BD2320"/>
    <w:rsid w:val="00BD24AE"/>
    <w:rsid w:val="00BD2584"/>
    <w:rsid w:val="00BD2AFD"/>
    <w:rsid w:val="00BD32B9"/>
    <w:rsid w:val="00BD3455"/>
    <w:rsid w:val="00BD39A3"/>
    <w:rsid w:val="00BD3D44"/>
    <w:rsid w:val="00BD3E58"/>
    <w:rsid w:val="00BD3F70"/>
    <w:rsid w:val="00BD4166"/>
    <w:rsid w:val="00BD4906"/>
    <w:rsid w:val="00BD5555"/>
    <w:rsid w:val="00BD602B"/>
    <w:rsid w:val="00BD60FD"/>
    <w:rsid w:val="00BD6263"/>
    <w:rsid w:val="00BD62A4"/>
    <w:rsid w:val="00BD6621"/>
    <w:rsid w:val="00BD681D"/>
    <w:rsid w:val="00BD6832"/>
    <w:rsid w:val="00BD6A66"/>
    <w:rsid w:val="00BD6D39"/>
    <w:rsid w:val="00BD6F26"/>
    <w:rsid w:val="00BD6FE2"/>
    <w:rsid w:val="00BD78BD"/>
    <w:rsid w:val="00BD7933"/>
    <w:rsid w:val="00BD7A85"/>
    <w:rsid w:val="00BD7EE3"/>
    <w:rsid w:val="00BE002A"/>
    <w:rsid w:val="00BE0387"/>
    <w:rsid w:val="00BE06D5"/>
    <w:rsid w:val="00BE0734"/>
    <w:rsid w:val="00BE0CBE"/>
    <w:rsid w:val="00BE116A"/>
    <w:rsid w:val="00BE11C0"/>
    <w:rsid w:val="00BE13C1"/>
    <w:rsid w:val="00BE1741"/>
    <w:rsid w:val="00BE1846"/>
    <w:rsid w:val="00BE1D67"/>
    <w:rsid w:val="00BE2A3D"/>
    <w:rsid w:val="00BE343D"/>
    <w:rsid w:val="00BE3474"/>
    <w:rsid w:val="00BE3737"/>
    <w:rsid w:val="00BE3AE7"/>
    <w:rsid w:val="00BE3D1A"/>
    <w:rsid w:val="00BE40C7"/>
    <w:rsid w:val="00BE414D"/>
    <w:rsid w:val="00BE4686"/>
    <w:rsid w:val="00BE48BF"/>
    <w:rsid w:val="00BE4BF0"/>
    <w:rsid w:val="00BE4C49"/>
    <w:rsid w:val="00BE4C85"/>
    <w:rsid w:val="00BE523B"/>
    <w:rsid w:val="00BE56AF"/>
    <w:rsid w:val="00BE56BD"/>
    <w:rsid w:val="00BE5827"/>
    <w:rsid w:val="00BE5EB7"/>
    <w:rsid w:val="00BE6E20"/>
    <w:rsid w:val="00BE6EBB"/>
    <w:rsid w:val="00BE7109"/>
    <w:rsid w:val="00BE7347"/>
    <w:rsid w:val="00BE735A"/>
    <w:rsid w:val="00BE7E00"/>
    <w:rsid w:val="00BF00E7"/>
    <w:rsid w:val="00BF010F"/>
    <w:rsid w:val="00BF018F"/>
    <w:rsid w:val="00BF0572"/>
    <w:rsid w:val="00BF0A24"/>
    <w:rsid w:val="00BF139D"/>
    <w:rsid w:val="00BF1A90"/>
    <w:rsid w:val="00BF1B4A"/>
    <w:rsid w:val="00BF2018"/>
    <w:rsid w:val="00BF210A"/>
    <w:rsid w:val="00BF2365"/>
    <w:rsid w:val="00BF2416"/>
    <w:rsid w:val="00BF288F"/>
    <w:rsid w:val="00BF30BE"/>
    <w:rsid w:val="00BF3343"/>
    <w:rsid w:val="00BF3679"/>
    <w:rsid w:val="00BF37A4"/>
    <w:rsid w:val="00BF3D5A"/>
    <w:rsid w:val="00BF3DAB"/>
    <w:rsid w:val="00BF3E87"/>
    <w:rsid w:val="00BF45BC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CB"/>
    <w:rsid w:val="00BF5E22"/>
    <w:rsid w:val="00BF657A"/>
    <w:rsid w:val="00BF6BE4"/>
    <w:rsid w:val="00BF6D2E"/>
    <w:rsid w:val="00BF7460"/>
    <w:rsid w:val="00BF75A4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3D8"/>
    <w:rsid w:val="00C013E6"/>
    <w:rsid w:val="00C01896"/>
    <w:rsid w:val="00C01AE3"/>
    <w:rsid w:val="00C01BC8"/>
    <w:rsid w:val="00C01E4F"/>
    <w:rsid w:val="00C02231"/>
    <w:rsid w:val="00C023A2"/>
    <w:rsid w:val="00C023C2"/>
    <w:rsid w:val="00C02747"/>
    <w:rsid w:val="00C02836"/>
    <w:rsid w:val="00C02B7F"/>
    <w:rsid w:val="00C02B95"/>
    <w:rsid w:val="00C02E1E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854"/>
    <w:rsid w:val="00C04E55"/>
    <w:rsid w:val="00C0555E"/>
    <w:rsid w:val="00C057A1"/>
    <w:rsid w:val="00C05AFC"/>
    <w:rsid w:val="00C05B93"/>
    <w:rsid w:val="00C05E09"/>
    <w:rsid w:val="00C05EE3"/>
    <w:rsid w:val="00C0606E"/>
    <w:rsid w:val="00C061C7"/>
    <w:rsid w:val="00C069D2"/>
    <w:rsid w:val="00C06C7D"/>
    <w:rsid w:val="00C07090"/>
    <w:rsid w:val="00C070C6"/>
    <w:rsid w:val="00C075E3"/>
    <w:rsid w:val="00C079A7"/>
    <w:rsid w:val="00C07B6A"/>
    <w:rsid w:val="00C07C8B"/>
    <w:rsid w:val="00C105D4"/>
    <w:rsid w:val="00C1073A"/>
    <w:rsid w:val="00C1076C"/>
    <w:rsid w:val="00C108FC"/>
    <w:rsid w:val="00C1094C"/>
    <w:rsid w:val="00C10A33"/>
    <w:rsid w:val="00C10A39"/>
    <w:rsid w:val="00C10D6C"/>
    <w:rsid w:val="00C10DC3"/>
    <w:rsid w:val="00C11196"/>
    <w:rsid w:val="00C116F1"/>
    <w:rsid w:val="00C11F34"/>
    <w:rsid w:val="00C12322"/>
    <w:rsid w:val="00C12562"/>
    <w:rsid w:val="00C12689"/>
    <w:rsid w:val="00C126AF"/>
    <w:rsid w:val="00C12994"/>
    <w:rsid w:val="00C12DA5"/>
    <w:rsid w:val="00C12FD9"/>
    <w:rsid w:val="00C131D5"/>
    <w:rsid w:val="00C1360C"/>
    <w:rsid w:val="00C13806"/>
    <w:rsid w:val="00C13A72"/>
    <w:rsid w:val="00C13FF5"/>
    <w:rsid w:val="00C14069"/>
    <w:rsid w:val="00C140CB"/>
    <w:rsid w:val="00C14552"/>
    <w:rsid w:val="00C147A4"/>
    <w:rsid w:val="00C147E1"/>
    <w:rsid w:val="00C14C7D"/>
    <w:rsid w:val="00C155F5"/>
    <w:rsid w:val="00C159C2"/>
    <w:rsid w:val="00C15ED5"/>
    <w:rsid w:val="00C16236"/>
    <w:rsid w:val="00C16E1D"/>
    <w:rsid w:val="00C178FC"/>
    <w:rsid w:val="00C17BAD"/>
    <w:rsid w:val="00C17F47"/>
    <w:rsid w:val="00C201BA"/>
    <w:rsid w:val="00C2043A"/>
    <w:rsid w:val="00C20B90"/>
    <w:rsid w:val="00C20C90"/>
    <w:rsid w:val="00C20DB5"/>
    <w:rsid w:val="00C21233"/>
    <w:rsid w:val="00C21595"/>
    <w:rsid w:val="00C220DF"/>
    <w:rsid w:val="00C22204"/>
    <w:rsid w:val="00C2248F"/>
    <w:rsid w:val="00C225A2"/>
    <w:rsid w:val="00C225A6"/>
    <w:rsid w:val="00C23085"/>
    <w:rsid w:val="00C23466"/>
    <w:rsid w:val="00C2367D"/>
    <w:rsid w:val="00C2367E"/>
    <w:rsid w:val="00C2380F"/>
    <w:rsid w:val="00C241F2"/>
    <w:rsid w:val="00C249DA"/>
    <w:rsid w:val="00C24B30"/>
    <w:rsid w:val="00C25025"/>
    <w:rsid w:val="00C250C6"/>
    <w:rsid w:val="00C254C2"/>
    <w:rsid w:val="00C25757"/>
    <w:rsid w:val="00C26281"/>
    <w:rsid w:val="00C26533"/>
    <w:rsid w:val="00C26B0F"/>
    <w:rsid w:val="00C275C7"/>
    <w:rsid w:val="00C27993"/>
    <w:rsid w:val="00C27B6E"/>
    <w:rsid w:val="00C30023"/>
    <w:rsid w:val="00C3047C"/>
    <w:rsid w:val="00C3055A"/>
    <w:rsid w:val="00C305BF"/>
    <w:rsid w:val="00C30827"/>
    <w:rsid w:val="00C30DAE"/>
    <w:rsid w:val="00C30E2E"/>
    <w:rsid w:val="00C310D9"/>
    <w:rsid w:val="00C31198"/>
    <w:rsid w:val="00C31338"/>
    <w:rsid w:val="00C314C4"/>
    <w:rsid w:val="00C316AB"/>
    <w:rsid w:val="00C31781"/>
    <w:rsid w:val="00C318E0"/>
    <w:rsid w:val="00C31A0F"/>
    <w:rsid w:val="00C321C8"/>
    <w:rsid w:val="00C3240E"/>
    <w:rsid w:val="00C324D9"/>
    <w:rsid w:val="00C3268D"/>
    <w:rsid w:val="00C32BA1"/>
    <w:rsid w:val="00C32FD0"/>
    <w:rsid w:val="00C331EE"/>
    <w:rsid w:val="00C33371"/>
    <w:rsid w:val="00C333B8"/>
    <w:rsid w:val="00C3354B"/>
    <w:rsid w:val="00C3356C"/>
    <w:rsid w:val="00C3366C"/>
    <w:rsid w:val="00C33CEF"/>
    <w:rsid w:val="00C33EAF"/>
    <w:rsid w:val="00C33EB6"/>
    <w:rsid w:val="00C33EBD"/>
    <w:rsid w:val="00C34C3B"/>
    <w:rsid w:val="00C34D8E"/>
    <w:rsid w:val="00C353E5"/>
    <w:rsid w:val="00C354A3"/>
    <w:rsid w:val="00C354CD"/>
    <w:rsid w:val="00C3552C"/>
    <w:rsid w:val="00C359AC"/>
    <w:rsid w:val="00C35A9D"/>
    <w:rsid w:val="00C361BA"/>
    <w:rsid w:val="00C36469"/>
    <w:rsid w:val="00C3652F"/>
    <w:rsid w:val="00C366AB"/>
    <w:rsid w:val="00C366D8"/>
    <w:rsid w:val="00C36E12"/>
    <w:rsid w:val="00C37300"/>
    <w:rsid w:val="00C37734"/>
    <w:rsid w:val="00C37CC6"/>
    <w:rsid w:val="00C37F32"/>
    <w:rsid w:val="00C41498"/>
    <w:rsid w:val="00C41EA7"/>
    <w:rsid w:val="00C421C4"/>
    <w:rsid w:val="00C4225E"/>
    <w:rsid w:val="00C42431"/>
    <w:rsid w:val="00C424BB"/>
    <w:rsid w:val="00C42C0C"/>
    <w:rsid w:val="00C42D37"/>
    <w:rsid w:val="00C42D55"/>
    <w:rsid w:val="00C42DBD"/>
    <w:rsid w:val="00C42F07"/>
    <w:rsid w:val="00C4335F"/>
    <w:rsid w:val="00C44837"/>
    <w:rsid w:val="00C44955"/>
    <w:rsid w:val="00C451B6"/>
    <w:rsid w:val="00C4534F"/>
    <w:rsid w:val="00C4536F"/>
    <w:rsid w:val="00C4563C"/>
    <w:rsid w:val="00C4595E"/>
    <w:rsid w:val="00C45972"/>
    <w:rsid w:val="00C45EB9"/>
    <w:rsid w:val="00C4604B"/>
    <w:rsid w:val="00C46091"/>
    <w:rsid w:val="00C46738"/>
    <w:rsid w:val="00C46983"/>
    <w:rsid w:val="00C46C24"/>
    <w:rsid w:val="00C4751F"/>
    <w:rsid w:val="00C475CD"/>
    <w:rsid w:val="00C47840"/>
    <w:rsid w:val="00C478A3"/>
    <w:rsid w:val="00C47ACC"/>
    <w:rsid w:val="00C47D2C"/>
    <w:rsid w:val="00C50029"/>
    <w:rsid w:val="00C50483"/>
    <w:rsid w:val="00C508E7"/>
    <w:rsid w:val="00C50C66"/>
    <w:rsid w:val="00C50E0F"/>
    <w:rsid w:val="00C512E4"/>
    <w:rsid w:val="00C5179D"/>
    <w:rsid w:val="00C517BA"/>
    <w:rsid w:val="00C51AB3"/>
    <w:rsid w:val="00C51CFC"/>
    <w:rsid w:val="00C526BD"/>
    <w:rsid w:val="00C52859"/>
    <w:rsid w:val="00C52EB4"/>
    <w:rsid w:val="00C530AC"/>
    <w:rsid w:val="00C54D51"/>
    <w:rsid w:val="00C558E6"/>
    <w:rsid w:val="00C56062"/>
    <w:rsid w:val="00C561BE"/>
    <w:rsid w:val="00C5691E"/>
    <w:rsid w:val="00C573ED"/>
    <w:rsid w:val="00C5760A"/>
    <w:rsid w:val="00C577B3"/>
    <w:rsid w:val="00C57917"/>
    <w:rsid w:val="00C57A88"/>
    <w:rsid w:val="00C57C40"/>
    <w:rsid w:val="00C57CEF"/>
    <w:rsid w:val="00C6096A"/>
    <w:rsid w:val="00C60C31"/>
    <w:rsid w:val="00C60D7A"/>
    <w:rsid w:val="00C61564"/>
    <w:rsid w:val="00C61635"/>
    <w:rsid w:val="00C6183C"/>
    <w:rsid w:val="00C61B44"/>
    <w:rsid w:val="00C61FC4"/>
    <w:rsid w:val="00C624CF"/>
    <w:rsid w:val="00C62654"/>
    <w:rsid w:val="00C626B8"/>
    <w:rsid w:val="00C62A20"/>
    <w:rsid w:val="00C62A56"/>
    <w:rsid w:val="00C62D15"/>
    <w:rsid w:val="00C63261"/>
    <w:rsid w:val="00C63A46"/>
    <w:rsid w:val="00C63E04"/>
    <w:rsid w:val="00C640BB"/>
    <w:rsid w:val="00C6415C"/>
    <w:rsid w:val="00C64582"/>
    <w:rsid w:val="00C64658"/>
    <w:rsid w:val="00C648E4"/>
    <w:rsid w:val="00C64F7D"/>
    <w:rsid w:val="00C6503C"/>
    <w:rsid w:val="00C65423"/>
    <w:rsid w:val="00C65A79"/>
    <w:rsid w:val="00C66A30"/>
    <w:rsid w:val="00C6725C"/>
    <w:rsid w:val="00C67528"/>
    <w:rsid w:val="00C702C9"/>
    <w:rsid w:val="00C705C7"/>
    <w:rsid w:val="00C70881"/>
    <w:rsid w:val="00C70CC9"/>
    <w:rsid w:val="00C70F92"/>
    <w:rsid w:val="00C711CD"/>
    <w:rsid w:val="00C71F62"/>
    <w:rsid w:val="00C72028"/>
    <w:rsid w:val="00C720B7"/>
    <w:rsid w:val="00C72708"/>
    <w:rsid w:val="00C7283E"/>
    <w:rsid w:val="00C732A8"/>
    <w:rsid w:val="00C732F3"/>
    <w:rsid w:val="00C73424"/>
    <w:rsid w:val="00C738A7"/>
    <w:rsid w:val="00C73A9C"/>
    <w:rsid w:val="00C73E23"/>
    <w:rsid w:val="00C74067"/>
    <w:rsid w:val="00C742C8"/>
    <w:rsid w:val="00C74370"/>
    <w:rsid w:val="00C746D8"/>
    <w:rsid w:val="00C74AEF"/>
    <w:rsid w:val="00C74F0D"/>
    <w:rsid w:val="00C760A2"/>
    <w:rsid w:val="00C76709"/>
    <w:rsid w:val="00C76841"/>
    <w:rsid w:val="00C76DF8"/>
    <w:rsid w:val="00C7761C"/>
    <w:rsid w:val="00C779E3"/>
    <w:rsid w:val="00C802CF"/>
    <w:rsid w:val="00C803AE"/>
    <w:rsid w:val="00C80B25"/>
    <w:rsid w:val="00C81124"/>
    <w:rsid w:val="00C815C4"/>
    <w:rsid w:val="00C81BEC"/>
    <w:rsid w:val="00C81E64"/>
    <w:rsid w:val="00C81ECA"/>
    <w:rsid w:val="00C824A2"/>
    <w:rsid w:val="00C829E4"/>
    <w:rsid w:val="00C82A2A"/>
    <w:rsid w:val="00C82C5F"/>
    <w:rsid w:val="00C82E0F"/>
    <w:rsid w:val="00C835A3"/>
    <w:rsid w:val="00C83F6C"/>
    <w:rsid w:val="00C84122"/>
    <w:rsid w:val="00C8435B"/>
    <w:rsid w:val="00C84368"/>
    <w:rsid w:val="00C8468D"/>
    <w:rsid w:val="00C84D24"/>
    <w:rsid w:val="00C8501D"/>
    <w:rsid w:val="00C85024"/>
    <w:rsid w:val="00C850F7"/>
    <w:rsid w:val="00C851AB"/>
    <w:rsid w:val="00C85495"/>
    <w:rsid w:val="00C85AB5"/>
    <w:rsid w:val="00C85ACD"/>
    <w:rsid w:val="00C85ED8"/>
    <w:rsid w:val="00C86114"/>
    <w:rsid w:val="00C86227"/>
    <w:rsid w:val="00C86357"/>
    <w:rsid w:val="00C86379"/>
    <w:rsid w:val="00C868AC"/>
    <w:rsid w:val="00C869BE"/>
    <w:rsid w:val="00C86E09"/>
    <w:rsid w:val="00C86E5F"/>
    <w:rsid w:val="00C876F8"/>
    <w:rsid w:val="00C87744"/>
    <w:rsid w:val="00C87CFF"/>
    <w:rsid w:val="00C90205"/>
    <w:rsid w:val="00C9034C"/>
    <w:rsid w:val="00C90617"/>
    <w:rsid w:val="00C9080B"/>
    <w:rsid w:val="00C90C3A"/>
    <w:rsid w:val="00C913C4"/>
    <w:rsid w:val="00C91857"/>
    <w:rsid w:val="00C921A2"/>
    <w:rsid w:val="00C925CE"/>
    <w:rsid w:val="00C92798"/>
    <w:rsid w:val="00C92BCF"/>
    <w:rsid w:val="00C92DD7"/>
    <w:rsid w:val="00C9315A"/>
    <w:rsid w:val="00C93384"/>
    <w:rsid w:val="00C93FF7"/>
    <w:rsid w:val="00C944BC"/>
    <w:rsid w:val="00C945C7"/>
    <w:rsid w:val="00C94767"/>
    <w:rsid w:val="00C94CE4"/>
    <w:rsid w:val="00C95058"/>
    <w:rsid w:val="00C950FE"/>
    <w:rsid w:val="00C955E4"/>
    <w:rsid w:val="00C956DD"/>
    <w:rsid w:val="00C95F43"/>
    <w:rsid w:val="00C961C4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815"/>
    <w:rsid w:val="00CA0A5D"/>
    <w:rsid w:val="00CA0BB2"/>
    <w:rsid w:val="00CA0CCC"/>
    <w:rsid w:val="00CA1193"/>
    <w:rsid w:val="00CA194B"/>
    <w:rsid w:val="00CA1997"/>
    <w:rsid w:val="00CA1E53"/>
    <w:rsid w:val="00CA21E5"/>
    <w:rsid w:val="00CA22A1"/>
    <w:rsid w:val="00CA253C"/>
    <w:rsid w:val="00CA2572"/>
    <w:rsid w:val="00CA3583"/>
    <w:rsid w:val="00CA375F"/>
    <w:rsid w:val="00CA391C"/>
    <w:rsid w:val="00CA39DC"/>
    <w:rsid w:val="00CA3A92"/>
    <w:rsid w:val="00CA4950"/>
    <w:rsid w:val="00CA49FA"/>
    <w:rsid w:val="00CA4AA9"/>
    <w:rsid w:val="00CA4E95"/>
    <w:rsid w:val="00CA4F2F"/>
    <w:rsid w:val="00CA5008"/>
    <w:rsid w:val="00CA503B"/>
    <w:rsid w:val="00CA5040"/>
    <w:rsid w:val="00CA515F"/>
    <w:rsid w:val="00CA5365"/>
    <w:rsid w:val="00CA5427"/>
    <w:rsid w:val="00CA6053"/>
    <w:rsid w:val="00CA64F9"/>
    <w:rsid w:val="00CA6B24"/>
    <w:rsid w:val="00CA6BF9"/>
    <w:rsid w:val="00CA71D0"/>
    <w:rsid w:val="00CA7519"/>
    <w:rsid w:val="00CA7906"/>
    <w:rsid w:val="00CA7E5D"/>
    <w:rsid w:val="00CB07AB"/>
    <w:rsid w:val="00CB0A82"/>
    <w:rsid w:val="00CB0B10"/>
    <w:rsid w:val="00CB0F6B"/>
    <w:rsid w:val="00CB10AE"/>
    <w:rsid w:val="00CB180C"/>
    <w:rsid w:val="00CB1B0D"/>
    <w:rsid w:val="00CB1CC7"/>
    <w:rsid w:val="00CB24EB"/>
    <w:rsid w:val="00CB275D"/>
    <w:rsid w:val="00CB27DD"/>
    <w:rsid w:val="00CB2B1B"/>
    <w:rsid w:val="00CB2B43"/>
    <w:rsid w:val="00CB2BA4"/>
    <w:rsid w:val="00CB2BAD"/>
    <w:rsid w:val="00CB3057"/>
    <w:rsid w:val="00CB3440"/>
    <w:rsid w:val="00CB3D5A"/>
    <w:rsid w:val="00CB40EE"/>
    <w:rsid w:val="00CB4244"/>
    <w:rsid w:val="00CB44AF"/>
    <w:rsid w:val="00CB4E3B"/>
    <w:rsid w:val="00CB5143"/>
    <w:rsid w:val="00CB5469"/>
    <w:rsid w:val="00CB549A"/>
    <w:rsid w:val="00CB5AD3"/>
    <w:rsid w:val="00CB5D1D"/>
    <w:rsid w:val="00CB6133"/>
    <w:rsid w:val="00CB6135"/>
    <w:rsid w:val="00CB622E"/>
    <w:rsid w:val="00CB6B3A"/>
    <w:rsid w:val="00CB6E5A"/>
    <w:rsid w:val="00CB6F4E"/>
    <w:rsid w:val="00CB6F8D"/>
    <w:rsid w:val="00CB7237"/>
    <w:rsid w:val="00CB73EE"/>
    <w:rsid w:val="00CB7D1B"/>
    <w:rsid w:val="00CB7E24"/>
    <w:rsid w:val="00CC006F"/>
    <w:rsid w:val="00CC0376"/>
    <w:rsid w:val="00CC055D"/>
    <w:rsid w:val="00CC057A"/>
    <w:rsid w:val="00CC05E0"/>
    <w:rsid w:val="00CC07EC"/>
    <w:rsid w:val="00CC087B"/>
    <w:rsid w:val="00CC0EE1"/>
    <w:rsid w:val="00CC127F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CFB"/>
    <w:rsid w:val="00CC2E5D"/>
    <w:rsid w:val="00CC3292"/>
    <w:rsid w:val="00CC3567"/>
    <w:rsid w:val="00CC371A"/>
    <w:rsid w:val="00CC4421"/>
    <w:rsid w:val="00CC48BB"/>
    <w:rsid w:val="00CC4C74"/>
    <w:rsid w:val="00CC4CEA"/>
    <w:rsid w:val="00CC55BC"/>
    <w:rsid w:val="00CC57D3"/>
    <w:rsid w:val="00CC6738"/>
    <w:rsid w:val="00CC6F9E"/>
    <w:rsid w:val="00CC70EE"/>
    <w:rsid w:val="00CC7137"/>
    <w:rsid w:val="00CC7B8A"/>
    <w:rsid w:val="00CD03A8"/>
    <w:rsid w:val="00CD052F"/>
    <w:rsid w:val="00CD0598"/>
    <w:rsid w:val="00CD0EC0"/>
    <w:rsid w:val="00CD11CB"/>
    <w:rsid w:val="00CD150D"/>
    <w:rsid w:val="00CD16B7"/>
    <w:rsid w:val="00CD199B"/>
    <w:rsid w:val="00CD1C30"/>
    <w:rsid w:val="00CD1D4D"/>
    <w:rsid w:val="00CD2E92"/>
    <w:rsid w:val="00CD2FA0"/>
    <w:rsid w:val="00CD31F8"/>
    <w:rsid w:val="00CD35E0"/>
    <w:rsid w:val="00CD3C96"/>
    <w:rsid w:val="00CD404D"/>
    <w:rsid w:val="00CD40F0"/>
    <w:rsid w:val="00CD431C"/>
    <w:rsid w:val="00CD45DA"/>
    <w:rsid w:val="00CD4BA9"/>
    <w:rsid w:val="00CD5BDD"/>
    <w:rsid w:val="00CD61B2"/>
    <w:rsid w:val="00CD66AD"/>
    <w:rsid w:val="00CD6708"/>
    <w:rsid w:val="00CD6866"/>
    <w:rsid w:val="00CD6BDF"/>
    <w:rsid w:val="00CD6E80"/>
    <w:rsid w:val="00CD7114"/>
    <w:rsid w:val="00CD72F0"/>
    <w:rsid w:val="00CD7364"/>
    <w:rsid w:val="00CD7942"/>
    <w:rsid w:val="00CE007A"/>
    <w:rsid w:val="00CE0101"/>
    <w:rsid w:val="00CE03F3"/>
    <w:rsid w:val="00CE0503"/>
    <w:rsid w:val="00CE0695"/>
    <w:rsid w:val="00CE0CC1"/>
    <w:rsid w:val="00CE1047"/>
    <w:rsid w:val="00CE10E4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C5D"/>
    <w:rsid w:val="00CE2E09"/>
    <w:rsid w:val="00CE30B9"/>
    <w:rsid w:val="00CE35B7"/>
    <w:rsid w:val="00CE37DD"/>
    <w:rsid w:val="00CE3A94"/>
    <w:rsid w:val="00CE3BAC"/>
    <w:rsid w:val="00CE3EF8"/>
    <w:rsid w:val="00CE4227"/>
    <w:rsid w:val="00CE48D4"/>
    <w:rsid w:val="00CE4BAA"/>
    <w:rsid w:val="00CE4F49"/>
    <w:rsid w:val="00CE589B"/>
    <w:rsid w:val="00CE5B38"/>
    <w:rsid w:val="00CE5C36"/>
    <w:rsid w:val="00CE61BB"/>
    <w:rsid w:val="00CE61C5"/>
    <w:rsid w:val="00CE638B"/>
    <w:rsid w:val="00CE6702"/>
    <w:rsid w:val="00CE6E6C"/>
    <w:rsid w:val="00CE6F42"/>
    <w:rsid w:val="00CE710E"/>
    <w:rsid w:val="00CE71AD"/>
    <w:rsid w:val="00CE7553"/>
    <w:rsid w:val="00CE764F"/>
    <w:rsid w:val="00CE7A2B"/>
    <w:rsid w:val="00CE7C39"/>
    <w:rsid w:val="00CE7D57"/>
    <w:rsid w:val="00CF025C"/>
    <w:rsid w:val="00CF06E9"/>
    <w:rsid w:val="00CF095E"/>
    <w:rsid w:val="00CF0AEB"/>
    <w:rsid w:val="00CF0E86"/>
    <w:rsid w:val="00CF1286"/>
    <w:rsid w:val="00CF1A81"/>
    <w:rsid w:val="00CF1AF6"/>
    <w:rsid w:val="00CF26B3"/>
    <w:rsid w:val="00CF29BD"/>
    <w:rsid w:val="00CF34B2"/>
    <w:rsid w:val="00CF3929"/>
    <w:rsid w:val="00CF3A86"/>
    <w:rsid w:val="00CF3BAB"/>
    <w:rsid w:val="00CF3C8E"/>
    <w:rsid w:val="00CF4BFF"/>
    <w:rsid w:val="00CF55C1"/>
    <w:rsid w:val="00CF5C21"/>
    <w:rsid w:val="00CF5EE4"/>
    <w:rsid w:val="00CF5FA2"/>
    <w:rsid w:val="00CF61A3"/>
    <w:rsid w:val="00CF62F5"/>
    <w:rsid w:val="00CF6373"/>
    <w:rsid w:val="00CF6434"/>
    <w:rsid w:val="00CF688A"/>
    <w:rsid w:val="00CF6E97"/>
    <w:rsid w:val="00CF7270"/>
    <w:rsid w:val="00CF72BE"/>
    <w:rsid w:val="00CF74B4"/>
    <w:rsid w:val="00CF7BAC"/>
    <w:rsid w:val="00CF7ECA"/>
    <w:rsid w:val="00D00347"/>
    <w:rsid w:val="00D00557"/>
    <w:rsid w:val="00D0084F"/>
    <w:rsid w:val="00D00A1C"/>
    <w:rsid w:val="00D00E24"/>
    <w:rsid w:val="00D01340"/>
    <w:rsid w:val="00D0174A"/>
    <w:rsid w:val="00D01B12"/>
    <w:rsid w:val="00D01D38"/>
    <w:rsid w:val="00D01D85"/>
    <w:rsid w:val="00D01DFA"/>
    <w:rsid w:val="00D01F26"/>
    <w:rsid w:val="00D022E6"/>
    <w:rsid w:val="00D029B3"/>
    <w:rsid w:val="00D02A12"/>
    <w:rsid w:val="00D02F6A"/>
    <w:rsid w:val="00D03AFE"/>
    <w:rsid w:val="00D03E85"/>
    <w:rsid w:val="00D03F06"/>
    <w:rsid w:val="00D03FA1"/>
    <w:rsid w:val="00D0445D"/>
    <w:rsid w:val="00D048A2"/>
    <w:rsid w:val="00D04A5F"/>
    <w:rsid w:val="00D04D36"/>
    <w:rsid w:val="00D050FF"/>
    <w:rsid w:val="00D05366"/>
    <w:rsid w:val="00D0566B"/>
    <w:rsid w:val="00D05FB8"/>
    <w:rsid w:val="00D06550"/>
    <w:rsid w:val="00D065BE"/>
    <w:rsid w:val="00D06667"/>
    <w:rsid w:val="00D07219"/>
    <w:rsid w:val="00D07BBE"/>
    <w:rsid w:val="00D07F80"/>
    <w:rsid w:val="00D106CD"/>
    <w:rsid w:val="00D10713"/>
    <w:rsid w:val="00D10C5B"/>
    <w:rsid w:val="00D113A5"/>
    <w:rsid w:val="00D11B97"/>
    <w:rsid w:val="00D12675"/>
    <w:rsid w:val="00D128B9"/>
    <w:rsid w:val="00D12904"/>
    <w:rsid w:val="00D12A45"/>
    <w:rsid w:val="00D12E11"/>
    <w:rsid w:val="00D1320F"/>
    <w:rsid w:val="00D13273"/>
    <w:rsid w:val="00D1385F"/>
    <w:rsid w:val="00D13BA0"/>
    <w:rsid w:val="00D13D04"/>
    <w:rsid w:val="00D13F95"/>
    <w:rsid w:val="00D13FAF"/>
    <w:rsid w:val="00D14035"/>
    <w:rsid w:val="00D14575"/>
    <w:rsid w:val="00D1474C"/>
    <w:rsid w:val="00D1495F"/>
    <w:rsid w:val="00D14A03"/>
    <w:rsid w:val="00D14BA6"/>
    <w:rsid w:val="00D14DF9"/>
    <w:rsid w:val="00D153E6"/>
    <w:rsid w:val="00D15DD2"/>
    <w:rsid w:val="00D15F56"/>
    <w:rsid w:val="00D16166"/>
    <w:rsid w:val="00D166AD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194"/>
    <w:rsid w:val="00D212C2"/>
    <w:rsid w:val="00D213D0"/>
    <w:rsid w:val="00D21A58"/>
    <w:rsid w:val="00D21AA7"/>
    <w:rsid w:val="00D21DC9"/>
    <w:rsid w:val="00D220FB"/>
    <w:rsid w:val="00D2216D"/>
    <w:rsid w:val="00D2257C"/>
    <w:rsid w:val="00D229E3"/>
    <w:rsid w:val="00D22E3C"/>
    <w:rsid w:val="00D22F2B"/>
    <w:rsid w:val="00D233AB"/>
    <w:rsid w:val="00D2356B"/>
    <w:rsid w:val="00D23BEC"/>
    <w:rsid w:val="00D23CA9"/>
    <w:rsid w:val="00D23F93"/>
    <w:rsid w:val="00D24112"/>
    <w:rsid w:val="00D24420"/>
    <w:rsid w:val="00D24BAA"/>
    <w:rsid w:val="00D24E70"/>
    <w:rsid w:val="00D251C1"/>
    <w:rsid w:val="00D25789"/>
    <w:rsid w:val="00D2607B"/>
    <w:rsid w:val="00D26166"/>
    <w:rsid w:val="00D264AF"/>
    <w:rsid w:val="00D26625"/>
    <w:rsid w:val="00D266E6"/>
    <w:rsid w:val="00D26963"/>
    <w:rsid w:val="00D26E2E"/>
    <w:rsid w:val="00D27030"/>
    <w:rsid w:val="00D27364"/>
    <w:rsid w:val="00D276B1"/>
    <w:rsid w:val="00D277C0"/>
    <w:rsid w:val="00D27950"/>
    <w:rsid w:val="00D2798F"/>
    <w:rsid w:val="00D27A3C"/>
    <w:rsid w:val="00D27DDD"/>
    <w:rsid w:val="00D30430"/>
    <w:rsid w:val="00D30A5D"/>
    <w:rsid w:val="00D30B6C"/>
    <w:rsid w:val="00D30C75"/>
    <w:rsid w:val="00D30E12"/>
    <w:rsid w:val="00D310CF"/>
    <w:rsid w:val="00D31114"/>
    <w:rsid w:val="00D313B7"/>
    <w:rsid w:val="00D314D5"/>
    <w:rsid w:val="00D3191D"/>
    <w:rsid w:val="00D31B65"/>
    <w:rsid w:val="00D31CF6"/>
    <w:rsid w:val="00D31E7A"/>
    <w:rsid w:val="00D3234E"/>
    <w:rsid w:val="00D32601"/>
    <w:rsid w:val="00D32847"/>
    <w:rsid w:val="00D328CC"/>
    <w:rsid w:val="00D32E43"/>
    <w:rsid w:val="00D33380"/>
    <w:rsid w:val="00D339D8"/>
    <w:rsid w:val="00D3509E"/>
    <w:rsid w:val="00D351D5"/>
    <w:rsid w:val="00D351DE"/>
    <w:rsid w:val="00D354D8"/>
    <w:rsid w:val="00D35816"/>
    <w:rsid w:val="00D358C2"/>
    <w:rsid w:val="00D35910"/>
    <w:rsid w:val="00D35A43"/>
    <w:rsid w:val="00D362C4"/>
    <w:rsid w:val="00D36843"/>
    <w:rsid w:val="00D36B64"/>
    <w:rsid w:val="00D36BB3"/>
    <w:rsid w:val="00D37A2B"/>
    <w:rsid w:val="00D37C64"/>
    <w:rsid w:val="00D37CF7"/>
    <w:rsid w:val="00D37CFF"/>
    <w:rsid w:val="00D37EA4"/>
    <w:rsid w:val="00D37F70"/>
    <w:rsid w:val="00D403DB"/>
    <w:rsid w:val="00D40478"/>
    <w:rsid w:val="00D407B6"/>
    <w:rsid w:val="00D40A43"/>
    <w:rsid w:val="00D40E57"/>
    <w:rsid w:val="00D4228D"/>
    <w:rsid w:val="00D4256A"/>
    <w:rsid w:val="00D42606"/>
    <w:rsid w:val="00D42706"/>
    <w:rsid w:val="00D42D03"/>
    <w:rsid w:val="00D437A0"/>
    <w:rsid w:val="00D43888"/>
    <w:rsid w:val="00D443AD"/>
    <w:rsid w:val="00D448FB"/>
    <w:rsid w:val="00D44C13"/>
    <w:rsid w:val="00D45ACA"/>
    <w:rsid w:val="00D45DE6"/>
    <w:rsid w:val="00D45E30"/>
    <w:rsid w:val="00D462B4"/>
    <w:rsid w:val="00D465FF"/>
    <w:rsid w:val="00D4679C"/>
    <w:rsid w:val="00D469DD"/>
    <w:rsid w:val="00D46D86"/>
    <w:rsid w:val="00D46FA3"/>
    <w:rsid w:val="00D47023"/>
    <w:rsid w:val="00D473C6"/>
    <w:rsid w:val="00D474DE"/>
    <w:rsid w:val="00D47678"/>
    <w:rsid w:val="00D47741"/>
    <w:rsid w:val="00D47A99"/>
    <w:rsid w:val="00D47D4C"/>
    <w:rsid w:val="00D5017A"/>
    <w:rsid w:val="00D5066E"/>
    <w:rsid w:val="00D50906"/>
    <w:rsid w:val="00D50917"/>
    <w:rsid w:val="00D509C9"/>
    <w:rsid w:val="00D50BD8"/>
    <w:rsid w:val="00D511A1"/>
    <w:rsid w:val="00D512BC"/>
    <w:rsid w:val="00D5145A"/>
    <w:rsid w:val="00D5149B"/>
    <w:rsid w:val="00D51B4D"/>
    <w:rsid w:val="00D51CB6"/>
    <w:rsid w:val="00D51D8A"/>
    <w:rsid w:val="00D51E57"/>
    <w:rsid w:val="00D52174"/>
    <w:rsid w:val="00D52D96"/>
    <w:rsid w:val="00D52DB4"/>
    <w:rsid w:val="00D52DDA"/>
    <w:rsid w:val="00D52FC2"/>
    <w:rsid w:val="00D53077"/>
    <w:rsid w:val="00D531B1"/>
    <w:rsid w:val="00D53D57"/>
    <w:rsid w:val="00D53D80"/>
    <w:rsid w:val="00D53EBD"/>
    <w:rsid w:val="00D549AD"/>
    <w:rsid w:val="00D54CD3"/>
    <w:rsid w:val="00D552F3"/>
    <w:rsid w:val="00D553F7"/>
    <w:rsid w:val="00D555B0"/>
    <w:rsid w:val="00D555B2"/>
    <w:rsid w:val="00D55688"/>
    <w:rsid w:val="00D55C33"/>
    <w:rsid w:val="00D55D35"/>
    <w:rsid w:val="00D55E08"/>
    <w:rsid w:val="00D56213"/>
    <w:rsid w:val="00D5638C"/>
    <w:rsid w:val="00D56532"/>
    <w:rsid w:val="00D56939"/>
    <w:rsid w:val="00D56C2E"/>
    <w:rsid w:val="00D5729B"/>
    <w:rsid w:val="00D574A3"/>
    <w:rsid w:val="00D57632"/>
    <w:rsid w:val="00D57679"/>
    <w:rsid w:val="00D57941"/>
    <w:rsid w:val="00D579DE"/>
    <w:rsid w:val="00D579E0"/>
    <w:rsid w:val="00D57B1B"/>
    <w:rsid w:val="00D57F48"/>
    <w:rsid w:val="00D6074B"/>
    <w:rsid w:val="00D60FC2"/>
    <w:rsid w:val="00D61148"/>
    <w:rsid w:val="00D6116B"/>
    <w:rsid w:val="00D6186A"/>
    <w:rsid w:val="00D61EE8"/>
    <w:rsid w:val="00D61F17"/>
    <w:rsid w:val="00D62014"/>
    <w:rsid w:val="00D622E3"/>
    <w:rsid w:val="00D6238F"/>
    <w:rsid w:val="00D6283C"/>
    <w:rsid w:val="00D6318F"/>
    <w:rsid w:val="00D63575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5CE"/>
    <w:rsid w:val="00D65783"/>
    <w:rsid w:val="00D65834"/>
    <w:rsid w:val="00D6594B"/>
    <w:rsid w:val="00D65AC1"/>
    <w:rsid w:val="00D661D8"/>
    <w:rsid w:val="00D66206"/>
    <w:rsid w:val="00D6645F"/>
    <w:rsid w:val="00D66A4B"/>
    <w:rsid w:val="00D66B9A"/>
    <w:rsid w:val="00D66C4F"/>
    <w:rsid w:val="00D66D50"/>
    <w:rsid w:val="00D66D96"/>
    <w:rsid w:val="00D6705E"/>
    <w:rsid w:val="00D67969"/>
    <w:rsid w:val="00D67B7C"/>
    <w:rsid w:val="00D67D9A"/>
    <w:rsid w:val="00D70428"/>
    <w:rsid w:val="00D70653"/>
    <w:rsid w:val="00D70A16"/>
    <w:rsid w:val="00D70A76"/>
    <w:rsid w:val="00D70EA4"/>
    <w:rsid w:val="00D7119F"/>
    <w:rsid w:val="00D7157C"/>
    <w:rsid w:val="00D715F5"/>
    <w:rsid w:val="00D71E54"/>
    <w:rsid w:val="00D71F36"/>
    <w:rsid w:val="00D720AF"/>
    <w:rsid w:val="00D72300"/>
    <w:rsid w:val="00D72369"/>
    <w:rsid w:val="00D72B39"/>
    <w:rsid w:val="00D72F99"/>
    <w:rsid w:val="00D73918"/>
    <w:rsid w:val="00D73E86"/>
    <w:rsid w:val="00D73EA1"/>
    <w:rsid w:val="00D74387"/>
    <w:rsid w:val="00D74A59"/>
    <w:rsid w:val="00D74E30"/>
    <w:rsid w:val="00D75626"/>
    <w:rsid w:val="00D75755"/>
    <w:rsid w:val="00D759EC"/>
    <w:rsid w:val="00D75B56"/>
    <w:rsid w:val="00D761B0"/>
    <w:rsid w:val="00D76336"/>
    <w:rsid w:val="00D76C48"/>
    <w:rsid w:val="00D76CD3"/>
    <w:rsid w:val="00D7712A"/>
    <w:rsid w:val="00D775BE"/>
    <w:rsid w:val="00D775D0"/>
    <w:rsid w:val="00D779A2"/>
    <w:rsid w:val="00D779B0"/>
    <w:rsid w:val="00D77C66"/>
    <w:rsid w:val="00D77C8D"/>
    <w:rsid w:val="00D77CDA"/>
    <w:rsid w:val="00D80E46"/>
    <w:rsid w:val="00D81019"/>
    <w:rsid w:val="00D8109D"/>
    <w:rsid w:val="00D81201"/>
    <w:rsid w:val="00D816C8"/>
    <w:rsid w:val="00D81A27"/>
    <w:rsid w:val="00D81FC0"/>
    <w:rsid w:val="00D828E5"/>
    <w:rsid w:val="00D82941"/>
    <w:rsid w:val="00D8339D"/>
    <w:rsid w:val="00D835D5"/>
    <w:rsid w:val="00D84707"/>
    <w:rsid w:val="00D84935"/>
    <w:rsid w:val="00D84B64"/>
    <w:rsid w:val="00D84BE9"/>
    <w:rsid w:val="00D8548B"/>
    <w:rsid w:val="00D8552D"/>
    <w:rsid w:val="00D85609"/>
    <w:rsid w:val="00D8561A"/>
    <w:rsid w:val="00D859B6"/>
    <w:rsid w:val="00D859DD"/>
    <w:rsid w:val="00D85D5E"/>
    <w:rsid w:val="00D85EBF"/>
    <w:rsid w:val="00D86566"/>
    <w:rsid w:val="00D86AC4"/>
    <w:rsid w:val="00D871A2"/>
    <w:rsid w:val="00D871D7"/>
    <w:rsid w:val="00D8744B"/>
    <w:rsid w:val="00D87852"/>
    <w:rsid w:val="00D879D5"/>
    <w:rsid w:val="00D87FFD"/>
    <w:rsid w:val="00D902E1"/>
    <w:rsid w:val="00D90649"/>
    <w:rsid w:val="00D90831"/>
    <w:rsid w:val="00D91198"/>
    <w:rsid w:val="00D917C9"/>
    <w:rsid w:val="00D91C41"/>
    <w:rsid w:val="00D91F1F"/>
    <w:rsid w:val="00D9200D"/>
    <w:rsid w:val="00D92114"/>
    <w:rsid w:val="00D9258B"/>
    <w:rsid w:val="00D927C2"/>
    <w:rsid w:val="00D92AA2"/>
    <w:rsid w:val="00D92B26"/>
    <w:rsid w:val="00D92CAE"/>
    <w:rsid w:val="00D92DEF"/>
    <w:rsid w:val="00D92E45"/>
    <w:rsid w:val="00D92FD8"/>
    <w:rsid w:val="00D931EE"/>
    <w:rsid w:val="00D934E2"/>
    <w:rsid w:val="00D94332"/>
    <w:rsid w:val="00D949F3"/>
    <w:rsid w:val="00D94A1E"/>
    <w:rsid w:val="00D94AB7"/>
    <w:rsid w:val="00D9519C"/>
    <w:rsid w:val="00D95604"/>
    <w:rsid w:val="00D95A37"/>
    <w:rsid w:val="00D960A2"/>
    <w:rsid w:val="00D963A9"/>
    <w:rsid w:val="00D96687"/>
    <w:rsid w:val="00D9673C"/>
    <w:rsid w:val="00D97887"/>
    <w:rsid w:val="00D97A76"/>
    <w:rsid w:val="00D97B6D"/>
    <w:rsid w:val="00D97F46"/>
    <w:rsid w:val="00DA0487"/>
    <w:rsid w:val="00DA05FC"/>
    <w:rsid w:val="00DA082B"/>
    <w:rsid w:val="00DA0C87"/>
    <w:rsid w:val="00DA0EE5"/>
    <w:rsid w:val="00DA143D"/>
    <w:rsid w:val="00DA1A01"/>
    <w:rsid w:val="00DA1A73"/>
    <w:rsid w:val="00DA1B3A"/>
    <w:rsid w:val="00DA1F7C"/>
    <w:rsid w:val="00DA2024"/>
    <w:rsid w:val="00DA2450"/>
    <w:rsid w:val="00DA268A"/>
    <w:rsid w:val="00DA270D"/>
    <w:rsid w:val="00DA299B"/>
    <w:rsid w:val="00DA2D8E"/>
    <w:rsid w:val="00DA38BD"/>
    <w:rsid w:val="00DA3980"/>
    <w:rsid w:val="00DA3A9A"/>
    <w:rsid w:val="00DA3E20"/>
    <w:rsid w:val="00DA41BC"/>
    <w:rsid w:val="00DA4DEC"/>
    <w:rsid w:val="00DA5098"/>
    <w:rsid w:val="00DA52B9"/>
    <w:rsid w:val="00DA5BDE"/>
    <w:rsid w:val="00DA5F0E"/>
    <w:rsid w:val="00DA5F72"/>
    <w:rsid w:val="00DA6155"/>
    <w:rsid w:val="00DA62F1"/>
    <w:rsid w:val="00DA68DA"/>
    <w:rsid w:val="00DA6971"/>
    <w:rsid w:val="00DA6FB5"/>
    <w:rsid w:val="00DA7242"/>
    <w:rsid w:val="00DA7288"/>
    <w:rsid w:val="00DA78DF"/>
    <w:rsid w:val="00DA7B0B"/>
    <w:rsid w:val="00DA7B14"/>
    <w:rsid w:val="00DB0367"/>
    <w:rsid w:val="00DB0EAD"/>
    <w:rsid w:val="00DB0F68"/>
    <w:rsid w:val="00DB0F83"/>
    <w:rsid w:val="00DB11FE"/>
    <w:rsid w:val="00DB1C03"/>
    <w:rsid w:val="00DB1C6D"/>
    <w:rsid w:val="00DB1F82"/>
    <w:rsid w:val="00DB27F3"/>
    <w:rsid w:val="00DB2882"/>
    <w:rsid w:val="00DB291C"/>
    <w:rsid w:val="00DB2E47"/>
    <w:rsid w:val="00DB3091"/>
    <w:rsid w:val="00DB3106"/>
    <w:rsid w:val="00DB3343"/>
    <w:rsid w:val="00DB3558"/>
    <w:rsid w:val="00DB35E8"/>
    <w:rsid w:val="00DB36C9"/>
    <w:rsid w:val="00DB3B85"/>
    <w:rsid w:val="00DB47BE"/>
    <w:rsid w:val="00DB4D8B"/>
    <w:rsid w:val="00DB5328"/>
    <w:rsid w:val="00DB5D2E"/>
    <w:rsid w:val="00DB60CD"/>
    <w:rsid w:val="00DB61AC"/>
    <w:rsid w:val="00DB684A"/>
    <w:rsid w:val="00DB6A75"/>
    <w:rsid w:val="00DB6B58"/>
    <w:rsid w:val="00DB6FAC"/>
    <w:rsid w:val="00DB71CB"/>
    <w:rsid w:val="00DB7389"/>
    <w:rsid w:val="00DB7A33"/>
    <w:rsid w:val="00DC0095"/>
    <w:rsid w:val="00DC0B97"/>
    <w:rsid w:val="00DC0CF8"/>
    <w:rsid w:val="00DC1889"/>
    <w:rsid w:val="00DC1930"/>
    <w:rsid w:val="00DC199E"/>
    <w:rsid w:val="00DC1C9D"/>
    <w:rsid w:val="00DC2059"/>
    <w:rsid w:val="00DC2237"/>
    <w:rsid w:val="00DC2348"/>
    <w:rsid w:val="00DC24BF"/>
    <w:rsid w:val="00DC2676"/>
    <w:rsid w:val="00DC275E"/>
    <w:rsid w:val="00DC2841"/>
    <w:rsid w:val="00DC2975"/>
    <w:rsid w:val="00DC2B36"/>
    <w:rsid w:val="00DC2BFF"/>
    <w:rsid w:val="00DC2FC5"/>
    <w:rsid w:val="00DC32D7"/>
    <w:rsid w:val="00DC3303"/>
    <w:rsid w:val="00DC330E"/>
    <w:rsid w:val="00DC3343"/>
    <w:rsid w:val="00DC3FC5"/>
    <w:rsid w:val="00DC4365"/>
    <w:rsid w:val="00DC4484"/>
    <w:rsid w:val="00DC4664"/>
    <w:rsid w:val="00DC4A47"/>
    <w:rsid w:val="00DC4DB2"/>
    <w:rsid w:val="00DC5119"/>
    <w:rsid w:val="00DC51A0"/>
    <w:rsid w:val="00DC58E4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D01A6"/>
    <w:rsid w:val="00DD062C"/>
    <w:rsid w:val="00DD0A7B"/>
    <w:rsid w:val="00DD0BE0"/>
    <w:rsid w:val="00DD0D89"/>
    <w:rsid w:val="00DD15CF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C18"/>
    <w:rsid w:val="00DD4CF1"/>
    <w:rsid w:val="00DD4F05"/>
    <w:rsid w:val="00DD51DC"/>
    <w:rsid w:val="00DD54D0"/>
    <w:rsid w:val="00DD586A"/>
    <w:rsid w:val="00DD5D7B"/>
    <w:rsid w:val="00DD5FD5"/>
    <w:rsid w:val="00DD6359"/>
    <w:rsid w:val="00DD637A"/>
    <w:rsid w:val="00DD6801"/>
    <w:rsid w:val="00DD6E54"/>
    <w:rsid w:val="00DD74C8"/>
    <w:rsid w:val="00DD7A29"/>
    <w:rsid w:val="00DE04A1"/>
    <w:rsid w:val="00DE06C9"/>
    <w:rsid w:val="00DE1311"/>
    <w:rsid w:val="00DE1562"/>
    <w:rsid w:val="00DE197C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8E8"/>
    <w:rsid w:val="00DE3DE4"/>
    <w:rsid w:val="00DE41CA"/>
    <w:rsid w:val="00DE46D8"/>
    <w:rsid w:val="00DE47F7"/>
    <w:rsid w:val="00DE49C1"/>
    <w:rsid w:val="00DE5551"/>
    <w:rsid w:val="00DE615A"/>
    <w:rsid w:val="00DE6168"/>
    <w:rsid w:val="00DE654E"/>
    <w:rsid w:val="00DE6E76"/>
    <w:rsid w:val="00DE7087"/>
    <w:rsid w:val="00DE77E5"/>
    <w:rsid w:val="00DE7849"/>
    <w:rsid w:val="00DF0381"/>
    <w:rsid w:val="00DF08B0"/>
    <w:rsid w:val="00DF0C2D"/>
    <w:rsid w:val="00DF16EE"/>
    <w:rsid w:val="00DF1E5C"/>
    <w:rsid w:val="00DF1F94"/>
    <w:rsid w:val="00DF22C6"/>
    <w:rsid w:val="00DF26EA"/>
    <w:rsid w:val="00DF2C6E"/>
    <w:rsid w:val="00DF2C8E"/>
    <w:rsid w:val="00DF2DC5"/>
    <w:rsid w:val="00DF3000"/>
    <w:rsid w:val="00DF3697"/>
    <w:rsid w:val="00DF3CC5"/>
    <w:rsid w:val="00DF3EEE"/>
    <w:rsid w:val="00DF448A"/>
    <w:rsid w:val="00DF4502"/>
    <w:rsid w:val="00DF4D5F"/>
    <w:rsid w:val="00DF50B5"/>
    <w:rsid w:val="00DF5751"/>
    <w:rsid w:val="00DF587A"/>
    <w:rsid w:val="00DF5B73"/>
    <w:rsid w:val="00DF645C"/>
    <w:rsid w:val="00DF67FE"/>
    <w:rsid w:val="00DF68E0"/>
    <w:rsid w:val="00DF6F8E"/>
    <w:rsid w:val="00DF70E7"/>
    <w:rsid w:val="00DF7136"/>
    <w:rsid w:val="00DF7333"/>
    <w:rsid w:val="00DF77A0"/>
    <w:rsid w:val="00DF7C04"/>
    <w:rsid w:val="00DF7C49"/>
    <w:rsid w:val="00DF7F3A"/>
    <w:rsid w:val="00E00185"/>
    <w:rsid w:val="00E002C3"/>
    <w:rsid w:val="00E01138"/>
    <w:rsid w:val="00E020A2"/>
    <w:rsid w:val="00E0215F"/>
    <w:rsid w:val="00E0261F"/>
    <w:rsid w:val="00E02621"/>
    <w:rsid w:val="00E02CCC"/>
    <w:rsid w:val="00E03611"/>
    <w:rsid w:val="00E03D8F"/>
    <w:rsid w:val="00E03FF8"/>
    <w:rsid w:val="00E04E40"/>
    <w:rsid w:val="00E0504A"/>
    <w:rsid w:val="00E05527"/>
    <w:rsid w:val="00E05A34"/>
    <w:rsid w:val="00E05F38"/>
    <w:rsid w:val="00E05FB8"/>
    <w:rsid w:val="00E065FF"/>
    <w:rsid w:val="00E06698"/>
    <w:rsid w:val="00E06719"/>
    <w:rsid w:val="00E06812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F2"/>
    <w:rsid w:val="00E10464"/>
    <w:rsid w:val="00E109D1"/>
    <w:rsid w:val="00E109D9"/>
    <w:rsid w:val="00E1188F"/>
    <w:rsid w:val="00E11D46"/>
    <w:rsid w:val="00E11DEE"/>
    <w:rsid w:val="00E11E26"/>
    <w:rsid w:val="00E12D56"/>
    <w:rsid w:val="00E12F7B"/>
    <w:rsid w:val="00E131B5"/>
    <w:rsid w:val="00E13DAC"/>
    <w:rsid w:val="00E140BD"/>
    <w:rsid w:val="00E141C0"/>
    <w:rsid w:val="00E14672"/>
    <w:rsid w:val="00E148CA"/>
    <w:rsid w:val="00E150FE"/>
    <w:rsid w:val="00E155DB"/>
    <w:rsid w:val="00E15601"/>
    <w:rsid w:val="00E15DB7"/>
    <w:rsid w:val="00E15DCE"/>
    <w:rsid w:val="00E164AF"/>
    <w:rsid w:val="00E1655D"/>
    <w:rsid w:val="00E165FA"/>
    <w:rsid w:val="00E16917"/>
    <w:rsid w:val="00E16E86"/>
    <w:rsid w:val="00E1703B"/>
    <w:rsid w:val="00E1764E"/>
    <w:rsid w:val="00E178A5"/>
    <w:rsid w:val="00E178C4"/>
    <w:rsid w:val="00E17956"/>
    <w:rsid w:val="00E17DE4"/>
    <w:rsid w:val="00E2047F"/>
    <w:rsid w:val="00E204C3"/>
    <w:rsid w:val="00E20EFC"/>
    <w:rsid w:val="00E21DBB"/>
    <w:rsid w:val="00E21DEC"/>
    <w:rsid w:val="00E21F21"/>
    <w:rsid w:val="00E222C5"/>
    <w:rsid w:val="00E22620"/>
    <w:rsid w:val="00E229A7"/>
    <w:rsid w:val="00E22E10"/>
    <w:rsid w:val="00E22EB2"/>
    <w:rsid w:val="00E232A5"/>
    <w:rsid w:val="00E234D4"/>
    <w:rsid w:val="00E235D9"/>
    <w:rsid w:val="00E23815"/>
    <w:rsid w:val="00E242BA"/>
    <w:rsid w:val="00E246AC"/>
    <w:rsid w:val="00E24930"/>
    <w:rsid w:val="00E24942"/>
    <w:rsid w:val="00E2495D"/>
    <w:rsid w:val="00E24BFA"/>
    <w:rsid w:val="00E2504C"/>
    <w:rsid w:val="00E2517C"/>
    <w:rsid w:val="00E25636"/>
    <w:rsid w:val="00E258BD"/>
    <w:rsid w:val="00E25E7D"/>
    <w:rsid w:val="00E25EE1"/>
    <w:rsid w:val="00E25F39"/>
    <w:rsid w:val="00E262AC"/>
    <w:rsid w:val="00E26328"/>
    <w:rsid w:val="00E2648A"/>
    <w:rsid w:val="00E26729"/>
    <w:rsid w:val="00E268EB"/>
    <w:rsid w:val="00E274A4"/>
    <w:rsid w:val="00E27E89"/>
    <w:rsid w:val="00E3035C"/>
    <w:rsid w:val="00E30BFE"/>
    <w:rsid w:val="00E30D32"/>
    <w:rsid w:val="00E311A6"/>
    <w:rsid w:val="00E31D0C"/>
    <w:rsid w:val="00E31E17"/>
    <w:rsid w:val="00E31E26"/>
    <w:rsid w:val="00E321ED"/>
    <w:rsid w:val="00E3259E"/>
    <w:rsid w:val="00E32AD0"/>
    <w:rsid w:val="00E32D9D"/>
    <w:rsid w:val="00E334A1"/>
    <w:rsid w:val="00E334DC"/>
    <w:rsid w:val="00E3392B"/>
    <w:rsid w:val="00E3423B"/>
    <w:rsid w:val="00E346BE"/>
    <w:rsid w:val="00E352B7"/>
    <w:rsid w:val="00E35745"/>
    <w:rsid w:val="00E35756"/>
    <w:rsid w:val="00E35843"/>
    <w:rsid w:val="00E358F9"/>
    <w:rsid w:val="00E3613D"/>
    <w:rsid w:val="00E366DE"/>
    <w:rsid w:val="00E367C3"/>
    <w:rsid w:val="00E36AFA"/>
    <w:rsid w:val="00E3700C"/>
    <w:rsid w:val="00E37422"/>
    <w:rsid w:val="00E37653"/>
    <w:rsid w:val="00E37BE9"/>
    <w:rsid w:val="00E37C3F"/>
    <w:rsid w:val="00E37FF2"/>
    <w:rsid w:val="00E406B7"/>
    <w:rsid w:val="00E40DD9"/>
    <w:rsid w:val="00E413CB"/>
    <w:rsid w:val="00E415EC"/>
    <w:rsid w:val="00E424FF"/>
    <w:rsid w:val="00E42FFC"/>
    <w:rsid w:val="00E4301E"/>
    <w:rsid w:val="00E43148"/>
    <w:rsid w:val="00E4350D"/>
    <w:rsid w:val="00E435B6"/>
    <w:rsid w:val="00E439ED"/>
    <w:rsid w:val="00E44020"/>
    <w:rsid w:val="00E440CD"/>
    <w:rsid w:val="00E440D8"/>
    <w:rsid w:val="00E440FD"/>
    <w:rsid w:val="00E44582"/>
    <w:rsid w:val="00E44997"/>
    <w:rsid w:val="00E44AA7"/>
    <w:rsid w:val="00E44C09"/>
    <w:rsid w:val="00E44DE1"/>
    <w:rsid w:val="00E44DE2"/>
    <w:rsid w:val="00E4513C"/>
    <w:rsid w:val="00E451AE"/>
    <w:rsid w:val="00E453FB"/>
    <w:rsid w:val="00E459AB"/>
    <w:rsid w:val="00E45E8E"/>
    <w:rsid w:val="00E460E2"/>
    <w:rsid w:val="00E460F1"/>
    <w:rsid w:val="00E46AC8"/>
    <w:rsid w:val="00E46CA8"/>
    <w:rsid w:val="00E46EBC"/>
    <w:rsid w:val="00E473CE"/>
    <w:rsid w:val="00E47947"/>
    <w:rsid w:val="00E47A80"/>
    <w:rsid w:val="00E47E46"/>
    <w:rsid w:val="00E500B8"/>
    <w:rsid w:val="00E50242"/>
    <w:rsid w:val="00E502E9"/>
    <w:rsid w:val="00E50604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9A2"/>
    <w:rsid w:val="00E51BEF"/>
    <w:rsid w:val="00E51EDD"/>
    <w:rsid w:val="00E51F2D"/>
    <w:rsid w:val="00E527CA"/>
    <w:rsid w:val="00E52C3A"/>
    <w:rsid w:val="00E53025"/>
    <w:rsid w:val="00E53211"/>
    <w:rsid w:val="00E542FC"/>
    <w:rsid w:val="00E54C98"/>
    <w:rsid w:val="00E5501D"/>
    <w:rsid w:val="00E558AD"/>
    <w:rsid w:val="00E55CEB"/>
    <w:rsid w:val="00E56B37"/>
    <w:rsid w:val="00E56C0D"/>
    <w:rsid w:val="00E56D8A"/>
    <w:rsid w:val="00E56F83"/>
    <w:rsid w:val="00E57B3F"/>
    <w:rsid w:val="00E57D21"/>
    <w:rsid w:val="00E57F39"/>
    <w:rsid w:val="00E6036D"/>
    <w:rsid w:val="00E604B4"/>
    <w:rsid w:val="00E609D5"/>
    <w:rsid w:val="00E6137F"/>
    <w:rsid w:val="00E6183F"/>
    <w:rsid w:val="00E61CF7"/>
    <w:rsid w:val="00E61D85"/>
    <w:rsid w:val="00E61E21"/>
    <w:rsid w:val="00E61EBE"/>
    <w:rsid w:val="00E61F8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656"/>
    <w:rsid w:val="00E63786"/>
    <w:rsid w:val="00E638FA"/>
    <w:rsid w:val="00E63937"/>
    <w:rsid w:val="00E63C5D"/>
    <w:rsid w:val="00E64373"/>
    <w:rsid w:val="00E6447F"/>
    <w:rsid w:val="00E648A4"/>
    <w:rsid w:val="00E64C8E"/>
    <w:rsid w:val="00E64DE3"/>
    <w:rsid w:val="00E65377"/>
    <w:rsid w:val="00E6586A"/>
    <w:rsid w:val="00E659F4"/>
    <w:rsid w:val="00E65EC1"/>
    <w:rsid w:val="00E65FDC"/>
    <w:rsid w:val="00E6612E"/>
    <w:rsid w:val="00E6633A"/>
    <w:rsid w:val="00E663E6"/>
    <w:rsid w:val="00E6677E"/>
    <w:rsid w:val="00E669DA"/>
    <w:rsid w:val="00E66B3D"/>
    <w:rsid w:val="00E66D01"/>
    <w:rsid w:val="00E66F7B"/>
    <w:rsid w:val="00E67485"/>
    <w:rsid w:val="00E71A01"/>
    <w:rsid w:val="00E71A51"/>
    <w:rsid w:val="00E71D1F"/>
    <w:rsid w:val="00E71F45"/>
    <w:rsid w:val="00E7219F"/>
    <w:rsid w:val="00E72379"/>
    <w:rsid w:val="00E723E4"/>
    <w:rsid w:val="00E7250F"/>
    <w:rsid w:val="00E72799"/>
    <w:rsid w:val="00E72D14"/>
    <w:rsid w:val="00E72F7B"/>
    <w:rsid w:val="00E732F4"/>
    <w:rsid w:val="00E739B9"/>
    <w:rsid w:val="00E73C53"/>
    <w:rsid w:val="00E73FE8"/>
    <w:rsid w:val="00E74716"/>
    <w:rsid w:val="00E748CB"/>
    <w:rsid w:val="00E748F2"/>
    <w:rsid w:val="00E74C0A"/>
    <w:rsid w:val="00E74DE9"/>
    <w:rsid w:val="00E74FD2"/>
    <w:rsid w:val="00E75016"/>
    <w:rsid w:val="00E75182"/>
    <w:rsid w:val="00E76214"/>
    <w:rsid w:val="00E765B2"/>
    <w:rsid w:val="00E7699B"/>
    <w:rsid w:val="00E76E77"/>
    <w:rsid w:val="00E76FF9"/>
    <w:rsid w:val="00E774D1"/>
    <w:rsid w:val="00E77612"/>
    <w:rsid w:val="00E776B8"/>
    <w:rsid w:val="00E7772A"/>
    <w:rsid w:val="00E7784B"/>
    <w:rsid w:val="00E77AA2"/>
    <w:rsid w:val="00E77C38"/>
    <w:rsid w:val="00E77D1C"/>
    <w:rsid w:val="00E808FE"/>
    <w:rsid w:val="00E80BBC"/>
    <w:rsid w:val="00E80DCD"/>
    <w:rsid w:val="00E8136F"/>
    <w:rsid w:val="00E816E0"/>
    <w:rsid w:val="00E819D1"/>
    <w:rsid w:val="00E8242C"/>
    <w:rsid w:val="00E8244D"/>
    <w:rsid w:val="00E826BF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4AEC"/>
    <w:rsid w:val="00E85332"/>
    <w:rsid w:val="00E857EA"/>
    <w:rsid w:val="00E85CF0"/>
    <w:rsid w:val="00E85FA7"/>
    <w:rsid w:val="00E85FBE"/>
    <w:rsid w:val="00E8606F"/>
    <w:rsid w:val="00E868AC"/>
    <w:rsid w:val="00E87839"/>
    <w:rsid w:val="00E87A54"/>
    <w:rsid w:val="00E900A6"/>
    <w:rsid w:val="00E90BAA"/>
    <w:rsid w:val="00E90E61"/>
    <w:rsid w:val="00E91085"/>
    <w:rsid w:val="00E9150A"/>
    <w:rsid w:val="00E93235"/>
    <w:rsid w:val="00E9353B"/>
    <w:rsid w:val="00E93597"/>
    <w:rsid w:val="00E939BB"/>
    <w:rsid w:val="00E93A0F"/>
    <w:rsid w:val="00E93F3B"/>
    <w:rsid w:val="00E93F77"/>
    <w:rsid w:val="00E94111"/>
    <w:rsid w:val="00E9415F"/>
    <w:rsid w:val="00E9425E"/>
    <w:rsid w:val="00E943D7"/>
    <w:rsid w:val="00E943E0"/>
    <w:rsid w:val="00E94F2B"/>
    <w:rsid w:val="00E951C2"/>
    <w:rsid w:val="00E95667"/>
    <w:rsid w:val="00E95EBB"/>
    <w:rsid w:val="00E95F3D"/>
    <w:rsid w:val="00E9657D"/>
    <w:rsid w:val="00E96D50"/>
    <w:rsid w:val="00E97608"/>
    <w:rsid w:val="00E9762B"/>
    <w:rsid w:val="00E97ED2"/>
    <w:rsid w:val="00EA01BB"/>
    <w:rsid w:val="00EA02F2"/>
    <w:rsid w:val="00EA0588"/>
    <w:rsid w:val="00EA064B"/>
    <w:rsid w:val="00EA07B7"/>
    <w:rsid w:val="00EA0907"/>
    <w:rsid w:val="00EA0D65"/>
    <w:rsid w:val="00EA1209"/>
    <w:rsid w:val="00EA1314"/>
    <w:rsid w:val="00EA13CB"/>
    <w:rsid w:val="00EA16DA"/>
    <w:rsid w:val="00EA1835"/>
    <w:rsid w:val="00EA186B"/>
    <w:rsid w:val="00EA1CDA"/>
    <w:rsid w:val="00EA2605"/>
    <w:rsid w:val="00EA36A6"/>
    <w:rsid w:val="00EA375A"/>
    <w:rsid w:val="00EA3EE3"/>
    <w:rsid w:val="00EA49F6"/>
    <w:rsid w:val="00EA4F4F"/>
    <w:rsid w:val="00EA532E"/>
    <w:rsid w:val="00EA533A"/>
    <w:rsid w:val="00EA53FD"/>
    <w:rsid w:val="00EA5710"/>
    <w:rsid w:val="00EA5B92"/>
    <w:rsid w:val="00EA5C23"/>
    <w:rsid w:val="00EA5DEB"/>
    <w:rsid w:val="00EA63F3"/>
    <w:rsid w:val="00EA666A"/>
    <w:rsid w:val="00EA6999"/>
    <w:rsid w:val="00EA7139"/>
    <w:rsid w:val="00EA72E0"/>
    <w:rsid w:val="00EA7472"/>
    <w:rsid w:val="00EA75FF"/>
    <w:rsid w:val="00EA7826"/>
    <w:rsid w:val="00EA7911"/>
    <w:rsid w:val="00EA7E94"/>
    <w:rsid w:val="00EB04A9"/>
    <w:rsid w:val="00EB0F62"/>
    <w:rsid w:val="00EB0F7F"/>
    <w:rsid w:val="00EB111F"/>
    <w:rsid w:val="00EB1B20"/>
    <w:rsid w:val="00EB1D82"/>
    <w:rsid w:val="00EB1ED2"/>
    <w:rsid w:val="00EB2071"/>
    <w:rsid w:val="00EB227B"/>
    <w:rsid w:val="00EB234C"/>
    <w:rsid w:val="00EB2ADB"/>
    <w:rsid w:val="00EB2E7C"/>
    <w:rsid w:val="00EB2E82"/>
    <w:rsid w:val="00EB30EE"/>
    <w:rsid w:val="00EB3F48"/>
    <w:rsid w:val="00EB3FBB"/>
    <w:rsid w:val="00EB4110"/>
    <w:rsid w:val="00EB45F7"/>
    <w:rsid w:val="00EB4D2C"/>
    <w:rsid w:val="00EB4D8A"/>
    <w:rsid w:val="00EB4F31"/>
    <w:rsid w:val="00EB50F3"/>
    <w:rsid w:val="00EB5232"/>
    <w:rsid w:val="00EB567C"/>
    <w:rsid w:val="00EB58B2"/>
    <w:rsid w:val="00EB5908"/>
    <w:rsid w:val="00EB5953"/>
    <w:rsid w:val="00EB59B1"/>
    <w:rsid w:val="00EB6145"/>
    <w:rsid w:val="00EB689D"/>
    <w:rsid w:val="00EB6F4F"/>
    <w:rsid w:val="00EB6FDF"/>
    <w:rsid w:val="00EB72C3"/>
    <w:rsid w:val="00EB78CD"/>
    <w:rsid w:val="00EC011B"/>
    <w:rsid w:val="00EC02A0"/>
    <w:rsid w:val="00EC0704"/>
    <w:rsid w:val="00EC1101"/>
    <w:rsid w:val="00EC1163"/>
    <w:rsid w:val="00EC1270"/>
    <w:rsid w:val="00EC12CD"/>
    <w:rsid w:val="00EC13BB"/>
    <w:rsid w:val="00EC1487"/>
    <w:rsid w:val="00EC1879"/>
    <w:rsid w:val="00EC1CAF"/>
    <w:rsid w:val="00EC1F2C"/>
    <w:rsid w:val="00EC20A2"/>
    <w:rsid w:val="00EC2550"/>
    <w:rsid w:val="00EC28FC"/>
    <w:rsid w:val="00EC3A5E"/>
    <w:rsid w:val="00EC4941"/>
    <w:rsid w:val="00EC4CBB"/>
    <w:rsid w:val="00EC4E25"/>
    <w:rsid w:val="00EC4E79"/>
    <w:rsid w:val="00EC563C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F92"/>
    <w:rsid w:val="00EC75C1"/>
    <w:rsid w:val="00EC78D9"/>
    <w:rsid w:val="00EC796C"/>
    <w:rsid w:val="00EC7971"/>
    <w:rsid w:val="00EC7DBE"/>
    <w:rsid w:val="00ED0582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E4"/>
    <w:rsid w:val="00ED3F2A"/>
    <w:rsid w:val="00ED4081"/>
    <w:rsid w:val="00ED4459"/>
    <w:rsid w:val="00ED44AB"/>
    <w:rsid w:val="00ED4918"/>
    <w:rsid w:val="00ED4939"/>
    <w:rsid w:val="00ED556E"/>
    <w:rsid w:val="00ED599F"/>
    <w:rsid w:val="00ED5BA2"/>
    <w:rsid w:val="00ED5D07"/>
    <w:rsid w:val="00ED5D4B"/>
    <w:rsid w:val="00ED5EEA"/>
    <w:rsid w:val="00ED5F21"/>
    <w:rsid w:val="00ED6699"/>
    <w:rsid w:val="00ED66E5"/>
    <w:rsid w:val="00ED69CF"/>
    <w:rsid w:val="00ED6B0D"/>
    <w:rsid w:val="00ED6DC9"/>
    <w:rsid w:val="00ED7323"/>
    <w:rsid w:val="00ED742A"/>
    <w:rsid w:val="00EE03F8"/>
    <w:rsid w:val="00EE0802"/>
    <w:rsid w:val="00EE0BED"/>
    <w:rsid w:val="00EE12C2"/>
    <w:rsid w:val="00EE1464"/>
    <w:rsid w:val="00EE15CC"/>
    <w:rsid w:val="00EE1922"/>
    <w:rsid w:val="00EE1C96"/>
    <w:rsid w:val="00EE1D3E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3700"/>
    <w:rsid w:val="00EE3BA0"/>
    <w:rsid w:val="00EE406B"/>
    <w:rsid w:val="00EE4532"/>
    <w:rsid w:val="00EE46D1"/>
    <w:rsid w:val="00EE46D4"/>
    <w:rsid w:val="00EE472D"/>
    <w:rsid w:val="00EE4C5A"/>
    <w:rsid w:val="00EE4D76"/>
    <w:rsid w:val="00EE4F6F"/>
    <w:rsid w:val="00EE5371"/>
    <w:rsid w:val="00EE5D29"/>
    <w:rsid w:val="00EE60C5"/>
    <w:rsid w:val="00EE61F1"/>
    <w:rsid w:val="00EE61F9"/>
    <w:rsid w:val="00EE6B45"/>
    <w:rsid w:val="00EE6E82"/>
    <w:rsid w:val="00EE737B"/>
    <w:rsid w:val="00EE73A4"/>
    <w:rsid w:val="00EE74BA"/>
    <w:rsid w:val="00EE7C2E"/>
    <w:rsid w:val="00EE7D31"/>
    <w:rsid w:val="00EF094A"/>
    <w:rsid w:val="00EF0A89"/>
    <w:rsid w:val="00EF0C2D"/>
    <w:rsid w:val="00EF0C36"/>
    <w:rsid w:val="00EF1264"/>
    <w:rsid w:val="00EF12F4"/>
    <w:rsid w:val="00EF1593"/>
    <w:rsid w:val="00EF1BCC"/>
    <w:rsid w:val="00EF1DB1"/>
    <w:rsid w:val="00EF23E2"/>
    <w:rsid w:val="00EF24C5"/>
    <w:rsid w:val="00EF2675"/>
    <w:rsid w:val="00EF2A4D"/>
    <w:rsid w:val="00EF2C40"/>
    <w:rsid w:val="00EF2C7E"/>
    <w:rsid w:val="00EF30A7"/>
    <w:rsid w:val="00EF30BF"/>
    <w:rsid w:val="00EF338C"/>
    <w:rsid w:val="00EF3BED"/>
    <w:rsid w:val="00EF3DC6"/>
    <w:rsid w:val="00EF3E20"/>
    <w:rsid w:val="00EF408B"/>
    <w:rsid w:val="00EF4384"/>
    <w:rsid w:val="00EF452B"/>
    <w:rsid w:val="00EF4640"/>
    <w:rsid w:val="00EF465D"/>
    <w:rsid w:val="00EF471B"/>
    <w:rsid w:val="00EF49D3"/>
    <w:rsid w:val="00EF5165"/>
    <w:rsid w:val="00EF52FF"/>
    <w:rsid w:val="00EF5363"/>
    <w:rsid w:val="00EF53C4"/>
    <w:rsid w:val="00EF5762"/>
    <w:rsid w:val="00EF5A25"/>
    <w:rsid w:val="00EF5CBD"/>
    <w:rsid w:val="00EF607A"/>
    <w:rsid w:val="00EF60B6"/>
    <w:rsid w:val="00EF60C0"/>
    <w:rsid w:val="00EF644C"/>
    <w:rsid w:val="00EF6636"/>
    <w:rsid w:val="00EF7BBD"/>
    <w:rsid w:val="00EF7E26"/>
    <w:rsid w:val="00EF7E27"/>
    <w:rsid w:val="00EF7EA9"/>
    <w:rsid w:val="00EF7FDE"/>
    <w:rsid w:val="00F001EC"/>
    <w:rsid w:val="00F00207"/>
    <w:rsid w:val="00F005A3"/>
    <w:rsid w:val="00F00659"/>
    <w:rsid w:val="00F009B0"/>
    <w:rsid w:val="00F00AC6"/>
    <w:rsid w:val="00F00B5E"/>
    <w:rsid w:val="00F00EE2"/>
    <w:rsid w:val="00F01435"/>
    <w:rsid w:val="00F01798"/>
    <w:rsid w:val="00F01BC2"/>
    <w:rsid w:val="00F01E7D"/>
    <w:rsid w:val="00F01FC6"/>
    <w:rsid w:val="00F029B8"/>
    <w:rsid w:val="00F03591"/>
    <w:rsid w:val="00F037DB"/>
    <w:rsid w:val="00F04096"/>
    <w:rsid w:val="00F0416D"/>
    <w:rsid w:val="00F041D3"/>
    <w:rsid w:val="00F042D8"/>
    <w:rsid w:val="00F043DB"/>
    <w:rsid w:val="00F04F04"/>
    <w:rsid w:val="00F0537D"/>
    <w:rsid w:val="00F054D5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6B11"/>
    <w:rsid w:val="00F07374"/>
    <w:rsid w:val="00F07ADF"/>
    <w:rsid w:val="00F07B2F"/>
    <w:rsid w:val="00F106F4"/>
    <w:rsid w:val="00F108BC"/>
    <w:rsid w:val="00F10B09"/>
    <w:rsid w:val="00F10C7C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B0E"/>
    <w:rsid w:val="00F12DB0"/>
    <w:rsid w:val="00F12F10"/>
    <w:rsid w:val="00F12F1C"/>
    <w:rsid w:val="00F132E8"/>
    <w:rsid w:val="00F134BA"/>
    <w:rsid w:val="00F13738"/>
    <w:rsid w:val="00F1390C"/>
    <w:rsid w:val="00F14223"/>
    <w:rsid w:val="00F143D3"/>
    <w:rsid w:val="00F1461C"/>
    <w:rsid w:val="00F147B3"/>
    <w:rsid w:val="00F14E98"/>
    <w:rsid w:val="00F154B1"/>
    <w:rsid w:val="00F159C9"/>
    <w:rsid w:val="00F15B7A"/>
    <w:rsid w:val="00F15BF8"/>
    <w:rsid w:val="00F16405"/>
    <w:rsid w:val="00F16461"/>
    <w:rsid w:val="00F1669C"/>
    <w:rsid w:val="00F170AE"/>
    <w:rsid w:val="00F17355"/>
    <w:rsid w:val="00F202CA"/>
    <w:rsid w:val="00F20748"/>
    <w:rsid w:val="00F20880"/>
    <w:rsid w:val="00F20A5B"/>
    <w:rsid w:val="00F20DB2"/>
    <w:rsid w:val="00F216A0"/>
    <w:rsid w:val="00F21A68"/>
    <w:rsid w:val="00F21D9C"/>
    <w:rsid w:val="00F21F0E"/>
    <w:rsid w:val="00F2275C"/>
    <w:rsid w:val="00F229D6"/>
    <w:rsid w:val="00F22ADE"/>
    <w:rsid w:val="00F22BE4"/>
    <w:rsid w:val="00F22D2B"/>
    <w:rsid w:val="00F22E60"/>
    <w:rsid w:val="00F22F27"/>
    <w:rsid w:val="00F23076"/>
    <w:rsid w:val="00F237B4"/>
    <w:rsid w:val="00F23D35"/>
    <w:rsid w:val="00F23EC3"/>
    <w:rsid w:val="00F23F2C"/>
    <w:rsid w:val="00F241C0"/>
    <w:rsid w:val="00F24CC7"/>
    <w:rsid w:val="00F25250"/>
    <w:rsid w:val="00F257D2"/>
    <w:rsid w:val="00F25CBE"/>
    <w:rsid w:val="00F26613"/>
    <w:rsid w:val="00F26689"/>
    <w:rsid w:val="00F26A27"/>
    <w:rsid w:val="00F272CC"/>
    <w:rsid w:val="00F27818"/>
    <w:rsid w:val="00F27A9A"/>
    <w:rsid w:val="00F27D06"/>
    <w:rsid w:val="00F27E5B"/>
    <w:rsid w:val="00F27FE2"/>
    <w:rsid w:val="00F27FEC"/>
    <w:rsid w:val="00F300FB"/>
    <w:rsid w:val="00F3021A"/>
    <w:rsid w:val="00F30622"/>
    <w:rsid w:val="00F30FF0"/>
    <w:rsid w:val="00F311B4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9B"/>
    <w:rsid w:val="00F34723"/>
    <w:rsid w:val="00F34A95"/>
    <w:rsid w:val="00F34DC2"/>
    <w:rsid w:val="00F355D3"/>
    <w:rsid w:val="00F35669"/>
    <w:rsid w:val="00F35D1B"/>
    <w:rsid w:val="00F35E9E"/>
    <w:rsid w:val="00F35EDF"/>
    <w:rsid w:val="00F36074"/>
    <w:rsid w:val="00F36126"/>
    <w:rsid w:val="00F36234"/>
    <w:rsid w:val="00F3706F"/>
    <w:rsid w:val="00F37796"/>
    <w:rsid w:val="00F37955"/>
    <w:rsid w:val="00F401A4"/>
    <w:rsid w:val="00F40AC6"/>
    <w:rsid w:val="00F40AD8"/>
    <w:rsid w:val="00F40F46"/>
    <w:rsid w:val="00F40FAA"/>
    <w:rsid w:val="00F41571"/>
    <w:rsid w:val="00F41983"/>
    <w:rsid w:val="00F41B92"/>
    <w:rsid w:val="00F41D37"/>
    <w:rsid w:val="00F41DA1"/>
    <w:rsid w:val="00F42523"/>
    <w:rsid w:val="00F429C6"/>
    <w:rsid w:val="00F4332E"/>
    <w:rsid w:val="00F434C7"/>
    <w:rsid w:val="00F43757"/>
    <w:rsid w:val="00F44651"/>
    <w:rsid w:val="00F44683"/>
    <w:rsid w:val="00F44885"/>
    <w:rsid w:val="00F44AE5"/>
    <w:rsid w:val="00F44E99"/>
    <w:rsid w:val="00F44EA6"/>
    <w:rsid w:val="00F451C3"/>
    <w:rsid w:val="00F452DB"/>
    <w:rsid w:val="00F4536E"/>
    <w:rsid w:val="00F45379"/>
    <w:rsid w:val="00F45CA2"/>
    <w:rsid w:val="00F46052"/>
    <w:rsid w:val="00F46403"/>
    <w:rsid w:val="00F46616"/>
    <w:rsid w:val="00F4669C"/>
    <w:rsid w:val="00F4692C"/>
    <w:rsid w:val="00F46E18"/>
    <w:rsid w:val="00F46EF2"/>
    <w:rsid w:val="00F47BB6"/>
    <w:rsid w:val="00F50494"/>
    <w:rsid w:val="00F50854"/>
    <w:rsid w:val="00F50907"/>
    <w:rsid w:val="00F50FA5"/>
    <w:rsid w:val="00F51080"/>
    <w:rsid w:val="00F51416"/>
    <w:rsid w:val="00F519F4"/>
    <w:rsid w:val="00F51E84"/>
    <w:rsid w:val="00F52006"/>
    <w:rsid w:val="00F52760"/>
    <w:rsid w:val="00F527E6"/>
    <w:rsid w:val="00F52D04"/>
    <w:rsid w:val="00F52E1A"/>
    <w:rsid w:val="00F5362C"/>
    <w:rsid w:val="00F537D2"/>
    <w:rsid w:val="00F53D58"/>
    <w:rsid w:val="00F53E58"/>
    <w:rsid w:val="00F53FEC"/>
    <w:rsid w:val="00F5466B"/>
    <w:rsid w:val="00F54FDF"/>
    <w:rsid w:val="00F5534D"/>
    <w:rsid w:val="00F558BB"/>
    <w:rsid w:val="00F55E5F"/>
    <w:rsid w:val="00F56205"/>
    <w:rsid w:val="00F5624F"/>
    <w:rsid w:val="00F56663"/>
    <w:rsid w:val="00F56A67"/>
    <w:rsid w:val="00F56B55"/>
    <w:rsid w:val="00F570B6"/>
    <w:rsid w:val="00F57206"/>
    <w:rsid w:val="00F57C82"/>
    <w:rsid w:val="00F57E23"/>
    <w:rsid w:val="00F57EF8"/>
    <w:rsid w:val="00F57F7A"/>
    <w:rsid w:val="00F6055A"/>
    <w:rsid w:val="00F60C4B"/>
    <w:rsid w:val="00F60C7A"/>
    <w:rsid w:val="00F60CAB"/>
    <w:rsid w:val="00F6143F"/>
    <w:rsid w:val="00F6188E"/>
    <w:rsid w:val="00F61996"/>
    <w:rsid w:val="00F61E40"/>
    <w:rsid w:val="00F61EB5"/>
    <w:rsid w:val="00F61FB0"/>
    <w:rsid w:val="00F62590"/>
    <w:rsid w:val="00F626A3"/>
    <w:rsid w:val="00F627DB"/>
    <w:rsid w:val="00F627E7"/>
    <w:rsid w:val="00F62AEA"/>
    <w:rsid w:val="00F62CAF"/>
    <w:rsid w:val="00F63170"/>
    <w:rsid w:val="00F6349D"/>
    <w:rsid w:val="00F635C5"/>
    <w:rsid w:val="00F637E0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634"/>
    <w:rsid w:val="00F65BA6"/>
    <w:rsid w:val="00F66921"/>
    <w:rsid w:val="00F66A3C"/>
    <w:rsid w:val="00F66ABC"/>
    <w:rsid w:val="00F66C47"/>
    <w:rsid w:val="00F671D6"/>
    <w:rsid w:val="00F671E1"/>
    <w:rsid w:val="00F67314"/>
    <w:rsid w:val="00F67373"/>
    <w:rsid w:val="00F674AF"/>
    <w:rsid w:val="00F675BC"/>
    <w:rsid w:val="00F67A14"/>
    <w:rsid w:val="00F67A93"/>
    <w:rsid w:val="00F67B2E"/>
    <w:rsid w:val="00F67C63"/>
    <w:rsid w:val="00F67E4E"/>
    <w:rsid w:val="00F70139"/>
    <w:rsid w:val="00F704A0"/>
    <w:rsid w:val="00F70C06"/>
    <w:rsid w:val="00F70EF0"/>
    <w:rsid w:val="00F711AD"/>
    <w:rsid w:val="00F714A5"/>
    <w:rsid w:val="00F72409"/>
    <w:rsid w:val="00F72833"/>
    <w:rsid w:val="00F729C8"/>
    <w:rsid w:val="00F72CC7"/>
    <w:rsid w:val="00F72D9E"/>
    <w:rsid w:val="00F72F67"/>
    <w:rsid w:val="00F730DF"/>
    <w:rsid w:val="00F73433"/>
    <w:rsid w:val="00F74587"/>
    <w:rsid w:val="00F74725"/>
    <w:rsid w:val="00F74C1E"/>
    <w:rsid w:val="00F75184"/>
    <w:rsid w:val="00F752AF"/>
    <w:rsid w:val="00F75DA0"/>
    <w:rsid w:val="00F75ED7"/>
    <w:rsid w:val="00F761DA"/>
    <w:rsid w:val="00F761E9"/>
    <w:rsid w:val="00F7644F"/>
    <w:rsid w:val="00F764B2"/>
    <w:rsid w:val="00F7675E"/>
    <w:rsid w:val="00F7677A"/>
    <w:rsid w:val="00F76844"/>
    <w:rsid w:val="00F76BE2"/>
    <w:rsid w:val="00F76DFD"/>
    <w:rsid w:val="00F7713F"/>
    <w:rsid w:val="00F7731F"/>
    <w:rsid w:val="00F7767D"/>
    <w:rsid w:val="00F80135"/>
    <w:rsid w:val="00F804F1"/>
    <w:rsid w:val="00F80757"/>
    <w:rsid w:val="00F808AE"/>
    <w:rsid w:val="00F80E2D"/>
    <w:rsid w:val="00F812CE"/>
    <w:rsid w:val="00F816B8"/>
    <w:rsid w:val="00F81B5D"/>
    <w:rsid w:val="00F81BF3"/>
    <w:rsid w:val="00F82766"/>
    <w:rsid w:val="00F82928"/>
    <w:rsid w:val="00F832CD"/>
    <w:rsid w:val="00F83CDF"/>
    <w:rsid w:val="00F8407E"/>
    <w:rsid w:val="00F845FB"/>
    <w:rsid w:val="00F850C1"/>
    <w:rsid w:val="00F8558C"/>
    <w:rsid w:val="00F8589A"/>
    <w:rsid w:val="00F858F8"/>
    <w:rsid w:val="00F8601A"/>
    <w:rsid w:val="00F86094"/>
    <w:rsid w:val="00F86191"/>
    <w:rsid w:val="00F861F0"/>
    <w:rsid w:val="00F86995"/>
    <w:rsid w:val="00F869E7"/>
    <w:rsid w:val="00F86B4E"/>
    <w:rsid w:val="00F86C8E"/>
    <w:rsid w:val="00F86CD8"/>
    <w:rsid w:val="00F86D4C"/>
    <w:rsid w:val="00F86E2E"/>
    <w:rsid w:val="00F86E9E"/>
    <w:rsid w:val="00F871AC"/>
    <w:rsid w:val="00F87588"/>
    <w:rsid w:val="00F878BB"/>
    <w:rsid w:val="00F878FB"/>
    <w:rsid w:val="00F90CC0"/>
    <w:rsid w:val="00F90D4C"/>
    <w:rsid w:val="00F9115C"/>
    <w:rsid w:val="00F9128A"/>
    <w:rsid w:val="00F91422"/>
    <w:rsid w:val="00F914B9"/>
    <w:rsid w:val="00F91A14"/>
    <w:rsid w:val="00F91C0D"/>
    <w:rsid w:val="00F923E8"/>
    <w:rsid w:val="00F929E9"/>
    <w:rsid w:val="00F92AFD"/>
    <w:rsid w:val="00F92B3D"/>
    <w:rsid w:val="00F92CCB"/>
    <w:rsid w:val="00F92D0E"/>
    <w:rsid w:val="00F92E33"/>
    <w:rsid w:val="00F92FAB"/>
    <w:rsid w:val="00F9320E"/>
    <w:rsid w:val="00F9326E"/>
    <w:rsid w:val="00F9367B"/>
    <w:rsid w:val="00F940B2"/>
    <w:rsid w:val="00F94139"/>
    <w:rsid w:val="00F942ED"/>
    <w:rsid w:val="00F94770"/>
    <w:rsid w:val="00F94D5B"/>
    <w:rsid w:val="00F94F34"/>
    <w:rsid w:val="00F94F3D"/>
    <w:rsid w:val="00F9573B"/>
    <w:rsid w:val="00F95911"/>
    <w:rsid w:val="00F95C29"/>
    <w:rsid w:val="00F95D08"/>
    <w:rsid w:val="00F95F02"/>
    <w:rsid w:val="00F9663C"/>
    <w:rsid w:val="00F96FB0"/>
    <w:rsid w:val="00F97280"/>
    <w:rsid w:val="00F979C3"/>
    <w:rsid w:val="00FA000B"/>
    <w:rsid w:val="00FA0068"/>
    <w:rsid w:val="00FA032A"/>
    <w:rsid w:val="00FA063E"/>
    <w:rsid w:val="00FA085C"/>
    <w:rsid w:val="00FA0DF5"/>
    <w:rsid w:val="00FA0E31"/>
    <w:rsid w:val="00FA117D"/>
    <w:rsid w:val="00FA120B"/>
    <w:rsid w:val="00FA161B"/>
    <w:rsid w:val="00FA1CC9"/>
    <w:rsid w:val="00FA1FDD"/>
    <w:rsid w:val="00FA26A2"/>
    <w:rsid w:val="00FA297F"/>
    <w:rsid w:val="00FA2F94"/>
    <w:rsid w:val="00FA3613"/>
    <w:rsid w:val="00FA3662"/>
    <w:rsid w:val="00FA471C"/>
    <w:rsid w:val="00FA47E0"/>
    <w:rsid w:val="00FA4CCA"/>
    <w:rsid w:val="00FA4D33"/>
    <w:rsid w:val="00FA5123"/>
    <w:rsid w:val="00FA5515"/>
    <w:rsid w:val="00FA586F"/>
    <w:rsid w:val="00FA5BC1"/>
    <w:rsid w:val="00FA5C3D"/>
    <w:rsid w:val="00FA5CDA"/>
    <w:rsid w:val="00FA5F55"/>
    <w:rsid w:val="00FA60DE"/>
    <w:rsid w:val="00FA61F3"/>
    <w:rsid w:val="00FA627B"/>
    <w:rsid w:val="00FA6B9A"/>
    <w:rsid w:val="00FA6CD2"/>
    <w:rsid w:val="00FA6DCB"/>
    <w:rsid w:val="00FA6EF5"/>
    <w:rsid w:val="00FA6F3B"/>
    <w:rsid w:val="00FA7897"/>
    <w:rsid w:val="00FA7B4A"/>
    <w:rsid w:val="00FA7CCE"/>
    <w:rsid w:val="00FA7E65"/>
    <w:rsid w:val="00FB01EA"/>
    <w:rsid w:val="00FB036D"/>
    <w:rsid w:val="00FB0503"/>
    <w:rsid w:val="00FB0E3D"/>
    <w:rsid w:val="00FB1F76"/>
    <w:rsid w:val="00FB1FED"/>
    <w:rsid w:val="00FB214C"/>
    <w:rsid w:val="00FB22F6"/>
    <w:rsid w:val="00FB27B7"/>
    <w:rsid w:val="00FB28D6"/>
    <w:rsid w:val="00FB2A11"/>
    <w:rsid w:val="00FB2ADB"/>
    <w:rsid w:val="00FB375C"/>
    <w:rsid w:val="00FB3E44"/>
    <w:rsid w:val="00FB4233"/>
    <w:rsid w:val="00FB46FD"/>
    <w:rsid w:val="00FB49EC"/>
    <w:rsid w:val="00FB4D3C"/>
    <w:rsid w:val="00FB5275"/>
    <w:rsid w:val="00FB545F"/>
    <w:rsid w:val="00FB54D5"/>
    <w:rsid w:val="00FB5D50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1D8"/>
    <w:rsid w:val="00FC33C3"/>
    <w:rsid w:val="00FC351F"/>
    <w:rsid w:val="00FC359F"/>
    <w:rsid w:val="00FC3749"/>
    <w:rsid w:val="00FC382A"/>
    <w:rsid w:val="00FC3B8B"/>
    <w:rsid w:val="00FC406D"/>
    <w:rsid w:val="00FC40CC"/>
    <w:rsid w:val="00FC4261"/>
    <w:rsid w:val="00FC5216"/>
    <w:rsid w:val="00FC5BDE"/>
    <w:rsid w:val="00FC625A"/>
    <w:rsid w:val="00FC632B"/>
    <w:rsid w:val="00FC69CF"/>
    <w:rsid w:val="00FC6B0C"/>
    <w:rsid w:val="00FC6DB7"/>
    <w:rsid w:val="00FC6E16"/>
    <w:rsid w:val="00FC6EC2"/>
    <w:rsid w:val="00FC7003"/>
    <w:rsid w:val="00FC7309"/>
    <w:rsid w:val="00FC74A2"/>
    <w:rsid w:val="00FC76BE"/>
    <w:rsid w:val="00FC78FE"/>
    <w:rsid w:val="00FC7CD3"/>
    <w:rsid w:val="00FD005C"/>
    <w:rsid w:val="00FD0127"/>
    <w:rsid w:val="00FD04DC"/>
    <w:rsid w:val="00FD0857"/>
    <w:rsid w:val="00FD0CC7"/>
    <w:rsid w:val="00FD210E"/>
    <w:rsid w:val="00FD32DA"/>
    <w:rsid w:val="00FD37D9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A90"/>
    <w:rsid w:val="00FD5B7E"/>
    <w:rsid w:val="00FD5E9B"/>
    <w:rsid w:val="00FD6051"/>
    <w:rsid w:val="00FD6816"/>
    <w:rsid w:val="00FD6843"/>
    <w:rsid w:val="00FD6F09"/>
    <w:rsid w:val="00FD7073"/>
    <w:rsid w:val="00FD7E54"/>
    <w:rsid w:val="00FE029B"/>
    <w:rsid w:val="00FE0849"/>
    <w:rsid w:val="00FE089A"/>
    <w:rsid w:val="00FE0FC5"/>
    <w:rsid w:val="00FE1336"/>
    <w:rsid w:val="00FE1734"/>
    <w:rsid w:val="00FE18E8"/>
    <w:rsid w:val="00FE1EC3"/>
    <w:rsid w:val="00FE2157"/>
    <w:rsid w:val="00FE2376"/>
    <w:rsid w:val="00FE250B"/>
    <w:rsid w:val="00FE266B"/>
    <w:rsid w:val="00FE29C0"/>
    <w:rsid w:val="00FE2EC7"/>
    <w:rsid w:val="00FE3234"/>
    <w:rsid w:val="00FE36EE"/>
    <w:rsid w:val="00FE3B8E"/>
    <w:rsid w:val="00FE41AB"/>
    <w:rsid w:val="00FE41BE"/>
    <w:rsid w:val="00FE42A2"/>
    <w:rsid w:val="00FE42C7"/>
    <w:rsid w:val="00FE4335"/>
    <w:rsid w:val="00FE43A7"/>
    <w:rsid w:val="00FE45B1"/>
    <w:rsid w:val="00FE463A"/>
    <w:rsid w:val="00FE47DE"/>
    <w:rsid w:val="00FE4B76"/>
    <w:rsid w:val="00FE4E60"/>
    <w:rsid w:val="00FE509F"/>
    <w:rsid w:val="00FE515D"/>
    <w:rsid w:val="00FE53BC"/>
    <w:rsid w:val="00FE5CA3"/>
    <w:rsid w:val="00FE649F"/>
    <w:rsid w:val="00FE657C"/>
    <w:rsid w:val="00FE6818"/>
    <w:rsid w:val="00FE6D88"/>
    <w:rsid w:val="00FE6E75"/>
    <w:rsid w:val="00FE708F"/>
    <w:rsid w:val="00FE70F4"/>
    <w:rsid w:val="00FE7191"/>
    <w:rsid w:val="00FE7665"/>
    <w:rsid w:val="00FE7A96"/>
    <w:rsid w:val="00FE7AC1"/>
    <w:rsid w:val="00FF0246"/>
    <w:rsid w:val="00FF0E2F"/>
    <w:rsid w:val="00FF10A1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534"/>
    <w:rsid w:val="00FF4B00"/>
    <w:rsid w:val="00FF4CF2"/>
    <w:rsid w:val="00FF4FEC"/>
    <w:rsid w:val="00FF50FA"/>
    <w:rsid w:val="00FF5463"/>
    <w:rsid w:val="00FF5697"/>
    <w:rsid w:val="00FF573C"/>
    <w:rsid w:val="00FF5BFC"/>
    <w:rsid w:val="00FF5EBB"/>
    <w:rsid w:val="00FF662A"/>
    <w:rsid w:val="00FF6BDA"/>
    <w:rsid w:val="00FF6C0E"/>
    <w:rsid w:val="00FF719C"/>
    <w:rsid w:val="00FF7328"/>
    <w:rsid w:val="00FF7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customXml" Target="../customXml/item2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DDF0CFFE7824BB0A632FAAE5B63F4" ma:contentTypeVersion="10" ma:contentTypeDescription="Create a new document." ma:contentTypeScope="" ma:versionID="15a8dc6f50931eecb557543a40b70b8c">
  <xsd:schema xmlns:xsd="http://www.w3.org/2001/XMLSchema" xmlns:xs="http://www.w3.org/2001/XMLSchema" xmlns:p="http://schemas.microsoft.com/office/2006/metadata/properties" xmlns:ns2="24fade9a-85b0-4635-9e51-460970b3ddca" targetNamespace="http://schemas.microsoft.com/office/2006/metadata/properties" ma:root="true" ma:fieldsID="514d74bc35864b3160b4d4a5172c9e91" ns2:_="">
    <xsd:import namespace="24fade9a-85b0-4635-9e51-460970b3d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ade9a-85b0-4635-9e51-460970b3dd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A0096-F996-4B75-9FF4-17033FF7157F}"/>
</file>

<file path=customXml/itemProps3.xml><?xml version="1.0" encoding="utf-8"?>
<ds:datastoreItem xmlns:ds="http://schemas.openxmlformats.org/officeDocument/2006/customXml" ds:itemID="{A36745E3-38D4-4899-868E-D72FF8B1BB59}"/>
</file>

<file path=customXml/itemProps4.xml><?xml version="1.0" encoding="utf-8"?>
<ds:datastoreItem xmlns:ds="http://schemas.openxmlformats.org/officeDocument/2006/customXml" ds:itemID="{7D30C37F-C796-482E-8699-FA8103C6A7BF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22</Pages>
  <Words>4421</Words>
  <Characters>25204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Benjamart Deemark</cp:lastModifiedBy>
  <cp:revision>2</cp:revision>
  <cp:lastPrinted>2021-05-07T07:33:00Z</cp:lastPrinted>
  <dcterms:created xsi:type="dcterms:W3CDTF">2021-05-13T14:52:00Z</dcterms:created>
  <dcterms:modified xsi:type="dcterms:W3CDTF">2021-05-13T14:52:00Z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0x0101007CEDDF0CFFE7824BB0A632FAAE5B63F4</vt:lpwstr>
  </property>
</Properties>
</file>