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00328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AF5EEFE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7DE81D4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279016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CF6F6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F1092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7F9BF84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334FF53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333DAD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75FFD3E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830CC3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68D7B7E" w14:textId="77C66E99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CF0C3F" w:rsidRPr="00CF0C3F">
        <w:rPr>
          <w:rFonts w:ascii="Angsana New" w:hAnsi="Angsana New" w:cs="Angsana New"/>
          <w:b w:val="0"/>
          <w:bCs w:val="0"/>
          <w:sz w:val="32"/>
          <w:szCs w:val="32"/>
          <w:lang w:val="en-GB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F0C3F" w:rsidRPr="00CF0C3F">
        <w:rPr>
          <w:rFonts w:ascii="Angsana New" w:hAnsi="Angsana New" w:cs="Angsana New"/>
          <w:b w:val="0"/>
          <w:bCs w:val="0"/>
          <w:sz w:val="32"/>
          <w:szCs w:val="32"/>
          <w:lang w:val="en-GB"/>
        </w:rPr>
        <w:t>2564</w:t>
      </w:r>
    </w:p>
    <w:p w14:paraId="0CC764EC" w14:textId="77777777" w:rsidR="007B12F0" w:rsidRPr="004D6A47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8776489" w14:textId="77777777" w:rsidR="007B12F0" w:rsidRPr="00745AAA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58BB7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21C2942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7B12F0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D6793D5" w14:textId="77777777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99F1776" w14:textId="77777777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53F5D6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0B0935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16CF067" w14:textId="77777777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1B4F5119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CE6EFF7" w14:textId="0A65D25E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31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2564</w:t>
      </w:r>
      <w:r w:rsidRPr="001B7F2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สำหรับงวดสามเดือนสิ้นสุดวันที่ </w:t>
      </w:r>
      <w:r w:rsidR="00CF0C3F" w:rsidRPr="00CF0C3F">
        <w:rPr>
          <w:rFonts w:ascii="Angsana New" w:hAnsi="Angsana New"/>
          <w:spacing w:val="-5"/>
          <w:sz w:val="30"/>
          <w:szCs w:val="30"/>
          <w:lang w:val="en-GB"/>
        </w:rPr>
        <w:t>31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/>
          <w:spacing w:val="-5"/>
          <w:sz w:val="30"/>
          <w:szCs w:val="30"/>
          <w:lang w:val="en-GB"/>
        </w:rPr>
        <w:t>2564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0C64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143D36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E7CEDC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9BB9942" w14:textId="1EF171D4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65FC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CF32D0D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142EC8" w14:textId="77777777" w:rsidR="007B12F0" w:rsidRPr="001B02E9" w:rsidRDefault="007B12F0" w:rsidP="007B12F0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7B12F0" w:rsidRPr="001B02E9" w:rsidSect="00FD53C8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9536714" w14:textId="07E5F6E4" w:rsidR="007B12F0" w:rsidRPr="001B02E9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FA63B7C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45005B" w14:textId="6FC27CAF" w:rsidR="007B12F0" w:rsidRPr="001B02E9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465FCB">
        <w:rPr>
          <w:rFonts w:ascii="Angsana New" w:hAnsi="Angsana New"/>
          <w:sz w:val="30"/>
          <w:szCs w:val="30"/>
        </w:rPr>
        <w:br/>
      </w:r>
      <w:r w:rsidRPr="001B02E9">
        <w:rPr>
          <w:rFonts w:ascii="Angsana New" w:hAnsi="Angsana New"/>
          <w:sz w:val="30"/>
          <w:szCs w:val="30"/>
          <w:cs/>
        </w:rPr>
        <w:t xml:space="preserve">ฉบับที่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34</w:t>
      </w:r>
      <w:r w:rsidRPr="001B02E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/>
          <w:sz w:val="30"/>
          <w:szCs w:val="30"/>
        </w:rPr>
        <w:t xml:space="preserve"> </w:t>
      </w:r>
      <w:r w:rsidRPr="001B02E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D2B63B9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49D80AF" w14:textId="77777777" w:rsidR="007B12F0" w:rsidRPr="001B02E9" w:rsidRDefault="007B12F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5E7032" w14:textId="77777777" w:rsidR="007B12F0" w:rsidRPr="001B02E9" w:rsidRDefault="007B12F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0317F6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CBB247D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1273AD60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7ACEE6CE" w14:textId="702DA441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CF0C3F" w:rsidRPr="00CF0C3F">
        <w:rPr>
          <w:rFonts w:ascii="Angsana New" w:hAnsi="Angsana New" w:cs="Angsana New"/>
          <w:lang w:val="en-GB"/>
        </w:rPr>
        <w:t>3565</w:t>
      </w:r>
    </w:p>
    <w:p w14:paraId="6E79701C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43CEC50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68815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A35E4FB" w14:textId="717B324B" w:rsidR="007B12F0" w:rsidRPr="00016040" w:rsidRDefault="00CF0C3F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F0C3F">
        <w:rPr>
          <w:rFonts w:ascii="Angsana New" w:hAnsi="Angsana New"/>
          <w:sz w:val="30"/>
          <w:szCs w:val="30"/>
          <w:lang w:val="en-GB"/>
        </w:rPr>
        <w:t>13</w:t>
      </w:r>
      <w:r w:rsidR="007B12F0" w:rsidRPr="004D6A47">
        <w:rPr>
          <w:rFonts w:ascii="Angsana New" w:hAnsi="Angsana New"/>
          <w:sz w:val="30"/>
          <w:szCs w:val="30"/>
        </w:rPr>
        <w:t xml:space="preserve"> </w:t>
      </w:r>
      <w:r w:rsidR="007B12F0" w:rsidRPr="004D6A47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F0C3F">
        <w:rPr>
          <w:rFonts w:ascii="Angsana New" w:hAnsi="Angsana New"/>
          <w:sz w:val="30"/>
          <w:szCs w:val="30"/>
          <w:lang w:val="en-GB"/>
        </w:rPr>
        <w:t>2564</w:t>
      </w:r>
    </w:p>
    <w:p w14:paraId="638EB669" w14:textId="77777777" w:rsidR="00EA4A03" w:rsidRDefault="00EA4A03" w:rsidP="00D025D7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val="th-TH"/>
        </w:rPr>
      </w:pPr>
    </w:p>
    <w:sectPr w:rsidR="00EA4A03" w:rsidSect="00D025D7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825EE" w14:textId="77777777" w:rsidR="00DE2B1D" w:rsidRDefault="00DE2B1D" w:rsidP="004956B4">
      <w:r>
        <w:separator/>
      </w:r>
    </w:p>
  </w:endnote>
  <w:endnote w:type="continuationSeparator" w:id="0">
    <w:p w14:paraId="50FBA455" w14:textId="77777777" w:rsidR="00DE2B1D" w:rsidRDefault="00DE2B1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61CE7" w14:textId="52D012CD" w:rsidR="000742FD" w:rsidRDefault="000742FD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CF0C3F">
      <w:rPr>
        <w:rStyle w:val="PageNumber"/>
        <w:noProof/>
        <w:lang w:val="en-GB"/>
      </w:rPr>
      <w:t>0</w:t>
    </w:r>
    <w:r>
      <w:rPr>
        <w:rStyle w:val="PageNumber"/>
      </w:rPr>
      <w:fldChar w:fldCharType="end"/>
    </w:r>
  </w:p>
  <w:p w14:paraId="506F8855" w14:textId="77777777" w:rsidR="000742FD" w:rsidRDefault="000742FD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4F636" w14:textId="0554974E" w:rsidR="000742FD" w:rsidRPr="009702ED" w:rsidRDefault="000742FD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F0C3F">
      <w:rPr>
        <w:rStyle w:val="PageNumber"/>
        <w:rFonts w:ascii="Angsana New" w:hAnsi="Angsana New"/>
        <w:noProof/>
        <w:sz w:val="30"/>
        <w:szCs w:val="30"/>
        <w:lang w:val="en-GB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A16542C" w14:textId="70E3E3FD" w:rsidR="000742FD" w:rsidRPr="009702ED" w:rsidRDefault="000742FD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D025D7">
      <w:rPr>
        <w:rFonts w:ascii="Angsana New" w:hAnsi="Angsana New"/>
        <w:i/>
        <w:iCs/>
        <w:noProof/>
        <w:sz w:val="30"/>
        <w:szCs w:val="30"/>
      </w:rPr>
      <w:t>RATCHt1-set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7DBB8" w14:textId="77777777" w:rsidR="000742FD" w:rsidRPr="00124EE3" w:rsidRDefault="000742FD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437F5" w14:textId="737AB35A" w:rsidR="000742FD" w:rsidRDefault="000742FD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CF0C3F">
      <w:rPr>
        <w:rStyle w:val="PageNumber"/>
        <w:noProof/>
        <w:lang w:val="en-GB"/>
      </w:rPr>
      <w:t>0</w:t>
    </w:r>
    <w:r>
      <w:rPr>
        <w:rStyle w:val="PageNumber"/>
      </w:rPr>
      <w:fldChar w:fldCharType="end"/>
    </w:r>
  </w:p>
  <w:p w14:paraId="1D13A326" w14:textId="77777777" w:rsidR="000742FD" w:rsidRDefault="000742FD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43535" w14:textId="27AE1B4C" w:rsidR="000742FD" w:rsidRPr="009702ED" w:rsidRDefault="000742FD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CF0C3F">
      <w:rPr>
        <w:rStyle w:val="PageNumber"/>
        <w:rFonts w:ascii="Angsana New" w:hAnsi="Angsana New"/>
        <w:noProof/>
        <w:sz w:val="30"/>
        <w:szCs w:val="30"/>
        <w:lang w:val="en-GB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E19F9A8" w14:textId="77777777" w:rsidR="000742FD" w:rsidRPr="009702ED" w:rsidRDefault="000742FD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70FCD" w14:textId="77777777" w:rsidR="000742FD" w:rsidRPr="00124EE3" w:rsidRDefault="000742FD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D64ED" w14:textId="77777777" w:rsidR="00D025D7" w:rsidRPr="009702ED" w:rsidRDefault="00D025D7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CF0C3F">
      <w:rPr>
        <w:rStyle w:val="PageNumber"/>
        <w:rFonts w:ascii="Angsana New" w:hAnsi="Angsana New"/>
        <w:noProof/>
        <w:sz w:val="30"/>
        <w:szCs w:val="30"/>
        <w:lang w:val="en-GB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35C4F9" w14:textId="77777777" w:rsidR="00D025D7" w:rsidRPr="009702ED" w:rsidRDefault="00D025D7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16345" w14:textId="77777777" w:rsidR="00DE2B1D" w:rsidRDefault="00DE2B1D" w:rsidP="004956B4">
      <w:r>
        <w:separator/>
      </w:r>
    </w:p>
  </w:footnote>
  <w:footnote w:type="continuationSeparator" w:id="0">
    <w:p w14:paraId="49CBD393" w14:textId="77777777" w:rsidR="00DE2B1D" w:rsidRDefault="00DE2B1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B904E" w14:textId="263ED829" w:rsidR="000742FD" w:rsidRDefault="000742FD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F0C3F">
      <w:rPr>
        <w:rStyle w:val="PageNumber"/>
        <w:noProof/>
        <w:lang w:val="en-GB"/>
      </w:rPr>
      <w:t>0</w:t>
    </w:r>
    <w:r>
      <w:rPr>
        <w:rStyle w:val="PageNumber"/>
        <w:cs/>
      </w:rPr>
      <w:fldChar w:fldCharType="end"/>
    </w:r>
  </w:p>
  <w:p w14:paraId="0F3BEEDC" w14:textId="77777777" w:rsidR="000742FD" w:rsidRDefault="000742FD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15FEC" w14:textId="77777777" w:rsidR="000742FD" w:rsidRDefault="000742F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E9CD87" w14:textId="77777777" w:rsidR="000742FD" w:rsidRDefault="000742F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7EAA5A" w14:textId="77777777" w:rsidR="000742FD" w:rsidRPr="004738DB" w:rsidRDefault="000742F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7C85" w14:textId="77777777" w:rsidR="000742FD" w:rsidRPr="003D40BB" w:rsidRDefault="000742FD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410BBF40" w14:textId="77777777" w:rsidR="000742FD" w:rsidRPr="003D40BB" w:rsidRDefault="000742FD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7AB4D848" w14:textId="77777777" w:rsidR="000742FD" w:rsidRPr="003D40BB" w:rsidRDefault="000742FD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4029E" w14:textId="77777777" w:rsidR="000742FD" w:rsidRPr="00E56CB2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2952643" w14:textId="77777777" w:rsidR="000742FD" w:rsidRPr="00E56CB2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6EE9C163" w14:textId="77777777" w:rsidR="000742FD" w:rsidRPr="00E56CB2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18ACE622" w14:textId="77777777" w:rsidR="000742FD" w:rsidRPr="00E56CB2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C0560DF" w14:textId="77777777" w:rsidR="000742FD" w:rsidRPr="00E56CB2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621F88" w14:textId="77777777" w:rsidR="000742FD" w:rsidRPr="00E56CB2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2E67B" w14:textId="1CD23517" w:rsidR="000742FD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14:paraId="474B6269" w14:textId="77777777" w:rsidR="00D025D7" w:rsidRPr="009873F3" w:rsidRDefault="00D025D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9"/>
  </w:num>
  <w:num w:numId="14">
    <w:abstractNumId w:val="17"/>
  </w:num>
  <w:num w:numId="15">
    <w:abstractNumId w:val="19"/>
  </w:num>
  <w:num w:numId="16">
    <w:abstractNumId w:val="31"/>
  </w:num>
  <w:num w:numId="17">
    <w:abstractNumId w:val="32"/>
  </w:num>
  <w:num w:numId="18">
    <w:abstractNumId w:val="20"/>
  </w:num>
  <w:num w:numId="19">
    <w:abstractNumId w:val="14"/>
  </w:num>
  <w:num w:numId="20">
    <w:abstractNumId w:val="11"/>
  </w:num>
  <w:num w:numId="21">
    <w:abstractNumId w:val="13"/>
  </w:num>
  <w:num w:numId="22">
    <w:abstractNumId w:val="26"/>
  </w:num>
  <w:num w:numId="23">
    <w:abstractNumId w:val="24"/>
  </w:num>
  <w:num w:numId="24">
    <w:abstractNumId w:val="15"/>
  </w:num>
  <w:num w:numId="25">
    <w:abstractNumId w:val="34"/>
  </w:num>
  <w:num w:numId="26">
    <w:abstractNumId w:val="17"/>
  </w:num>
  <w:num w:numId="27">
    <w:abstractNumId w:val="28"/>
  </w:num>
  <w:num w:numId="28">
    <w:abstractNumId w:val="30"/>
  </w:num>
  <w:num w:numId="29">
    <w:abstractNumId w:val="25"/>
  </w:num>
  <w:num w:numId="30">
    <w:abstractNumId w:val="27"/>
  </w:num>
  <w:num w:numId="31">
    <w:abstractNumId w:val="21"/>
  </w:num>
  <w:num w:numId="32">
    <w:abstractNumId w:val="10"/>
  </w:num>
  <w:num w:numId="33">
    <w:abstractNumId w:val="33"/>
  </w:num>
  <w:num w:numId="34">
    <w:abstractNumId w:val="23"/>
  </w:num>
  <w:num w:numId="35">
    <w:abstractNumId w:val="12"/>
  </w:num>
  <w:num w:numId="3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4312"/>
    <w:rsid w:val="000448C5"/>
    <w:rsid w:val="00044DC9"/>
    <w:rsid w:val="000458DE"/>
    <w:rsid w:val="00045BC5"/>
    <w:rsid w:val="00045F1F"/>
    <w:rsid w:val="00045F78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1B2"/>
    <w:rsid w:val="00160214"/>
    <w:rsid w:val="0016028C"/>
    <w:rsid w:val="0016056B"/>
    <w:rsid w:val="0016091A"/>
    <w:rsid w:val="00160B21"/>
    <w:rsid w:val="00160B28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F4C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486"/>
    <w:rsid w:val="0029752E"/>
    <w:rsid w:val="002976EE"/>
    <w:rsid w:val="002979EE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022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30B4"/>
    <w:rsid w:val="003E3186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661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8E6"/>
    <w:rsid w:val="00426983"/>
    <w:rsid w:val="00426BB9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313"/>
    <w:rsid w:val="004A451B"/>
    <w:rsid w:val="004A4701"/>
    <w:rsid w:val="004A472D"/>
    <w:rsid w:val="004A4878"/>
    <w:rsid w:val="004A4BF2"/>
    <w:rsid w:val="004A4C70"/>
    <w:rsid w:val="004A4D8F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C9E"/>
    <w:rsid w:val="00516F5D"/>
    <w:rsid w:val="00517100"/>
    <w:rsid w:val="005173FF"/>
    <w:rsid w:val="00517408"/>
    <w:rsid w:val="00517521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7EE"/>
    <w:rsid w:val="00564B0A"/>
    <w:rsid w:val="00564C83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4066"/>
    <w:rsid w:val="005840D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B06"/>
    <w:rsid w:val="00592BAC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408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DD2"/>
    <w:rsid w:val="005E633A"/>
    <w:rsid w:val="005E6406"/>
    <w:rsid w:val="005E64AD"/>
    <w:rsid w:val="005E6775"/>
    <w:rsid w:val="005E6855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80B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A25"/>
    <w:rsid w:val="00697E7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62"/>
    <w:rsid w:val="006E09E1"/>
    <w:rsid w:val="006E0D67"/>
    <w:rsid w:val="006E0F60"/>
    <w:rsid w:val="006E1216"/>
    <w:rsid w:val="006E170B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CE3"/>
    <w:rsid w:val="006E4D2B"/>
    <w:rsid w:val="006E4E2E"/>
    <w:rsid w:val="006E4FE6"/>
    <w:rsid w:val="006E53EE"/>
    <w:rsid w:val="006E5901"/>
    <w:rsid w:val="006E5A3F"/>
    <w:rsid w:val="006E6070"/>
    <w:rsid w:val="006E6528"/>
    <w:rsid w:val="006E68B6"/>
    <w:rsid w:val="006E6A34"/>
    <w:rsid w:val="006E6A5F"/>
    <w:rsid w:val="006E6ABC"/>
    <w:rsid w:val="006E6C89"/>
    <w:rsid w:val="006E6F8A"/>
    <w:rsid w:val="006E715F"/>
    <w:rsid w:val="006E736D"/>
    <w:rsid w:val="006E73F6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345A"/>
    <w:rsid w:val="00733505"/>
    <w:rsid w:val="007338AD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F90"/>
    <w:rsid w:val="00783F97"/>
    <w:rsid w:val="007841B7"/>
    <w:rsid w:val="007842E0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B09"/>
    <w:rsid w:val="007D3E25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55A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FAD"/>
    <w:rsid w:val="008D4066"/>
    <w:rsid w:val="008D4478"/>
    <w:rsid w:val="008D53A4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7FF"/>
    <w:rsid w:val="00912D11"/>
    <w:rsid w:val="00912E66"/>
    <w:rsid w:val="0091316F"/>
    <w:rsid w:val="00913867"/>
    <w:rsid w:val="0091399B"/>
    <w:rsid w:val="009139C2"/>
    <w:rsid w:val="00913A74"/>
    <w:rsid w:val="00913D69"/>
    <w:rsid w:val="00913D9D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FD"/>
    <w:rsid w:val="009169FA"/>
    <w:rsid w:val="00916A1D"/>
    <w:rsid w:val="00916AA3"/>
    <w:rsid w:val="00916B75"/>
    <w:rsid w:val="0091741D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A44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AF7"/>
    <w:rsid w:val="00985B8D"/>
    <w:rsid w:val="00985CD8"/>
    <w:rsid w:val="00985E00"/>
    <w:rsid w:val="009862BD"/>
    <w:rsid w:val="009862E4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95"/>
    <w:rsid w:val="009B335E"/>
    <w:rsid w:val="009B3670"/>
    <w:rsid w:val="009B3B47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84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F4B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D7D"/>
    <w:rsid w:val="00B05E4E"/>
    <w:rsid w:val="00B05FF7"/>
    <w:rsid w:val="00B060F6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C1"/>
    <w:rsid w:val="00BB345B"/>
    <w:rsid w:val="00BB35AB"/>
    <w:rsid w:val="00BB3809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AEE"/>
    <w:rsid w:val="00BD6D99"/>
    <w:rsid w:val="00BD6EAE"/>
    <w:rsid w:val="00BD71C7"/>
    <w:rsid w:val="00BD755F"/>
    <w:rsid w:val="00BD777F"/>
    <w:rsid w:val="00BD7968"/>
    <w:rsid w:val="00BD7B20"/>
    <w:rsid w:val="00BD7CCE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112"/>
    <w:rsid w:val="00C5139E"/>
    <w:rsid w:val="00C51667"/>
    <w:rsid w:val="00C51761"/>
    <w:rsid w:val="00C51AB3"/>
    <w:rsid w:val="00C51B6F"/>
    <w:rsid w:val="00C51C87"/>
    <w:rsid w:val="00C51F97"/>
    <w:rsid w:val="00C52237"/>
    <w:rsid w:val="00C52338"/>
    <w:rsid w:val="00C524A9"/>
    <w:rsid w:val="00C52624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541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52C"/>
    <w:rsid w:val="00CE65B0"/>
    <w:rsid w:val="00CE6806"/>
    <w:rsid w:val="00CE68D4"/>
    <w:rsid w:val="00CE6978"/>
    <w:rsid w:val="00CE6B8E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5D7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2012"/>
    <w:rsid w:val="00D2205A"/>
    <w:rsid w:val="00D222AA"/>
    <w:rsid w:val="00D22639"/>
    <w:rsid w:val="00D226BA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659A"/>
    <w:rsid w:val="00D269FA"/>
    <w:rsid w:val="00D26A87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E2F"/>
    <w:rsid w:val="00D75FFF"/>
    <w:rsid w:val="00D7629E"/>
    <w:rsid w:val="00D764EA"/>
    <w:rsid w:val="00D766B7"/>
    <w:rsid w:val="00D76A77"/>
    <w:rsid w:val="00D76ADC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C7"/>
    <w:rsid w:val="00E13D18"/>
    <w:rsid w:val="00E14178"/>
    <w:rsid w:val="00E143CB"/>
    <w:rsid w:val="00E14C98"/>
    <w:rsid w:val="00E14D63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2D0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A47"/>
    <w:rsid w:val="00E94069"/>
    <w:rsid w:val="00E9431E"/>
    <w:rsid w:val="00E943B8"/>
    <w:rsid w:val="00E9446F"/>
    <w:rsid w:val="00E947A4"/>
    <w:rsid w:val="00E94A29"/>
    <w:rsid w:val="00E94C67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6F1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13B8"/>
    <w:rsid w:val="00EE1572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9A0"/>
    <w:rsid w:val="00F13D20"/>
    <w:rsid w:val="00F14063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5C2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E8"/>
    <w:rsid w:val="00F95953"/>
    <w:rsid w:val="00F95B35"/>
    <w:rsid w:val="00F95BDE"/>
    <w:rsid w:val="00F95D19"/>
    <w:rsid w:val="00F9600A"/>
    <w:rsid w:val="00F9617F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601"/>
    <w:rsid w:val="00FA1839"/>
    <w:rsid w:val="00FA1A40"/>
    <w:rsid w:val="00FA1A7D"/>
    <w:rsid w:val="00FA1F00"/>
    <w:rsid w:val="00FA2105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8A8"/>
    <w:rsid w:val="00FC69AA"/>
    <w:rsid w:val="00FC6A4E"/>
    <w:rsid w:val="00FC6A4F"/>
    <w:rsid w:val="00FC6A57"/>
    <w:rsid w:val="00FC6DBA"/>
    <w:rsid w:val="00FC713B"/>
    <w:rsid w:val="00FC7831"/>
    <w:rsid w:val="00FC7B9F"/>
    <w:rsid w:val="00FC7BC9"/>
    <w:rsid w:val="00FC7E69"/>
    <w:rsid w:val="00FC7EA3"/>
    <w:rsid w:val="00FC7FB9"/>
    <w:rsid w:val="00FD0180"/>
    <w:rsid w:val="00FD0226"/>
    <w:rsid w:val="00FD0677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73B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393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Somjai, Nigonyanont</cp:lastModifiedBy>
  <cp:revision>3</cp:revision>
  <cp:lastPrinted>2021-05-12T12:30:00Z</cp:lastPrinted>
  <dcterms:created xsi:type="dcterms:W3CDTF">2021-05-13T07:26:00Z</dcterms:created>
  <dcterms:modified xsi:type="dcterms:W3CDTF">2021-05-13T07:29:00Z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