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6A1A0451" w14:textId="77777777" w:rsidR="00820360" w:rsidRPr="0082412F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77777777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BA2021" w14:textId="77777777" w:rsidR="00B54D34" w:rsidRPr="002D479A" w:rsidRDefault="00B54D34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77777777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77777777" w:rsidR="00F855C2" w:rsidRPr="0082412F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3C625D9" w14:textId="68311200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82412F">
        <w:rPr>
          <w:rFonts w:ascii="Angsana New" w:hAnsi="Angsana New" w:hint="cs"/>
          <w:sz w:val="30"/>
          <w:szCs w:val="30"/>
          <w:cs/>
        </w:rPr>
        <w:t>เมื่อ</w:t>
      </w:r>
      <w:r w:rsidRPr="0082412F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82412F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13</w:t>
      </w:r>
      <w:r w:rsidR="00126C68" w:rsidRPr="0082412F">
        <w:rPr>
          <w:rFonts w:ascii="Angsana New" w:hAnsi="Angsana New" w:hint="cs"/>
          <w:sz w:val="30"/>
          <w:szCs w:val="30"/>
        </w:rPr>
        <w:t xml:space="preserve"> </w:t>
      </w:r>
      <w:r w:rsidR="00126C68" w:rsidRPr="0082412F">
        <w:rPr>
          <w:rFonts w:ascii="Angsana New" w:hAnsi="Angsana New" w:hint="cs"/>
          <w:sz w:val="30"/>
          <w:szCs w:val="30"/>
          <w:cs/>
        </w:rPr>
        <w:t>พฤษภาคม</w:t>
      </w:r>
      <w:r w:rsidR="004E58EC"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</w:p>
    <w:p w14:paraId="23A6D33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200E514" w14:textId="77777777" w:rsidR="00677FA6" w:rsidRPr="0082412F" w:rsidRDefault="00677FA6" w:rsidP="003E19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076107C9" w14:textId="77777777" w:rsidR="00677FA6" w:rsidRPr="0082412F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74637E" w14:textId="372DDE27" w:rsidR="006D22DC" w:rsidRPr="0082412F" w:rsidRDefault="008125C0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บริษัท ราช กรุ๊ป จำกัด (มหาชน) </w:t>
      </w:r>
      <w:r w:rsidR="006D22DC" w:rsidRPr="0082412F">
        <w:rPr>
          <w:rFonts w:ascii="Angsana New" w:hAnsi="Angsana New" w:hint="cs"/>
          <w:sz w:val="30"/>
          <w:szCs w:val="30"/>
        </w:rPr>
        <w:t>“</w:t>
      </w:r>
      <w:r w:rsidR="006D22DC" w:rsidRPr="0082412F">
        <w:rPr>
          <w:rFonts w:ascii="Angsana New" w:hAnsi="Angsana New" w:hint="cs"/>
          <w:sz w:val="30"/>
          <w:szCs w:val="30"/>
          <w:cs/>
        </w:rPr>
        <w:t>บริษัท</w:t>
      </w:r>
      <w:r w:rsidR="006D22DC" w:rsidRPr="0082412F">
        <w:rPr>
          <w:rFonts w:ascii="Angsana New" w:hAnsi="Angsana New" w:hint="cs"/>
          <w:sz w:val="30"/>
          <w:szCs w:val="30"/>
        </w:rPr>
        <w:t>”</w:t>
      </w:r>
      <w:r w:rsidR="006D22DC" w:rsidRPr="0082412F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</w:t>
      </w:r>
      <w:r w:rsidR="006D22DC" w:rsidRPr="00322EA1">
        <w:rPr>
          <w:rFonts w:ascii="Angsana New" w:hAnsi="Angsana New" w:hint="cs"/>
          <w:sz w:val="30"/>
          <w:szCs w:val="30"/>
          <w:cs/>
        </w:rPr>
        <w:t>ไทย</w:t>
      </w:r>
      <w:r w:rsidR="006D22DC" w:rsidRPr="00322EA1">
        <w:rPr>
          <w:rFonts w:ascii="Angsana New" w:hAnsi="Angsana New" w:hint="cs"/>
          <w:sz w:val="30"/>
          <w:szCs w:val="30"/>
        </w:rPr>
        <w:t xml:space="preserve"> </w:t>
      </w:r>
      <w:r w:rsidR="00C0470C" w:rsidRPr="00322EA1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และจดทะเบียนกับตลาดหลักทรัพย์แห่งประเทศไทยเมื่อเดือนตุลาคม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2543</w:t>
      </w:r>
      <w:r w:rsidR="00C0470C" w:rsidRPr="00322EA1">
        <w:rPr>
          <w:rFonts w:ascii="Angsana New" w:hAnsi="Angsana New"/>
          <w:sz w:val="30"/>
          <w:szCs w:val="30"/>
        </w:rPr>
        <w:t xml:space="preserve"> </w:t>
      </w:r>
      <w:r w:rsidR="00B337E9" w:rsidRPr="00322EA1">
        <w:rPr>
          <w:rFonts w:ascii="Angsana New" w:hAnsi="Angsana New" w:hint="cs"/>
          <w:sz w:val="30"/>
          <w:szCs w:val="30"/>
          <w:cs/>
        </w:rPr>
        <w:t>โดย</w:t>
      </w:r>
      <w:r w:rsidR="006D22DC" w:rsidRPr="00322EA1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322EA1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322EA1">
        <w:rPr>
          <w:rFonts w:ascii="Angsana New" w:hAnsi="Angsana New" w:hint="cs"/>
          <w:sz w:val="30"/>
          <w:szCs w:val="30"/>
          <w:cs/>
        </w:rPr>
        <w:t>ตั้ง</w:t>
      </w:r>
      <w:r w:rsidR="006D22DC" w:rsidRPr="0082412F">
        <w:rPr>
          <w:rFonts w:ascii="Angsana New" w:hAnsi="Angsana New" w:hint="cs"/>
          <w:sz w:val="30"/>
          <w:szCs w:val="30"/>
          <w:cs/>
        </w:rPr>
        <w:t>อยู่เลขที่</w:t>
      </w:r>
      <w:r w:rsidR="006D22DC" w:rsidRPr="0082412F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72</w:t>
      </w:r>
      <w:r w:rsidR="006D22DC" w:rsidRPr="0082412F">
        <w:rPr>
          <w:rFonts w:ascii="Angsana New" w:hAnsi="Angsana New" w:hint="cs"/>
          <w:sz w:val="30"/>
          <w:szCs w:val="30"/>
        </w:rPr>
        <w:t xml:space="preserve"> </w:t>
      </w:r>
      <w:r w:rsidR="006D22DC" w:rsidRPr="0082412F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7C199876" w14:textId="77777777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CFACFD7" w14:textId="2BD18EAB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ผู้ถือหุ้นรายใหญ่ในระหว่างงวดได้แก่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82412F">
        <w:rPr>
          <w:rFonts w:ascii="Angsana New" w:hAnsi="Angsana New" w:hint="cs"/>
          <w:sz w:val="30"/>
          <w:szCs w:val="30"/>
        </w:rPr>
        <w:t xml:space="preserve"> (“</w:t>
      </w:r>
      <w:r w:rsidRPr="0082412F">
        <w:rPr>
          <w:rFonts w:ascii="Angsana New" w:hAnsi="Angsana New" w:hint="cs"/>
          <w:sz w:val="30"/>
          <w:szCs w:val="30"/>
          <w:cs/>
        </w:rPr>
        <w:t>กฟผ</w:t>
      </w:r>
      <w:r w:rsidRPr="0082412F">
        <w:rPr>
          <w:rFonts w:ascii="Angsana New" w:hAnsi="Angsana New" w:hint="cs"/>
          <w:sz w:val="30"/>
          <w:szCs w:val="30"/>
        </w:rPr>
        <w:t>.”) (</w:t>
      </w:r>
      <w:r w:rsidRPr="0082412F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45</w:t>
      </w:r>
      <w:r w:rsidRPr="0082412F">
        <w:rPr>
          <w:rFonts w:ascii="Angsana New" w:hAnsi="Angsana New" w:hint="cs"/>
          <w:sz w:val="30"/>
          <w:szCs w:val="30"/>
        </w:rPr>
        <w:t xml:space="preserve">) </w:t>
      </w:r>
      <w:r w:rsidRPr="0082412F">
        <w:rPr>
          <w:rFonts w:ascii="Angsana New" w:hAnsi="Angsana New" w:hint="cs"/>
          <w:sz w:val="30"/>
          <w:szCs w:val="30"/>
          <w:cs/>
        </w:rPr>
        <w:t>ซึ่งเป็น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="00B165D6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3D045761" w14:textId="77777777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8E9D8" w14:textId="5860316F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82412F">
        <w:rPr>
          <w:rFonts w:ascii="Angsana New" w:hAnsi="Angsana New" w:hint="cs"/>
          <w:sz w:val="30"/>
          <w:szCs w:val="30"/>
          <w:cs/>
        </w:rPr>
        <w:t xml:space="preserve">การลงทุนในบริษัทที่มีวัตถุประสงค์ในการผลิตและจำหน่ายพลังงานไฟฟ้า </w:t>
      </w:r>
      <w:r w:rsidR="0082412F">
        <w:rPr>
          <w:rFonts w:ascii="Angsana New" w:hAnsi="Angsana New"/>
          <w:sz w:val="30"/>
          <w:szCs w:val="30"/>
          <w:cs/>
        </w:rPr>
        <w:br/>
      </w:r>
      <w:r w:rsidR="00C0470C" w:rsidRPr="00322EA1">
        <w:rPr>
          <w:rFonts w:ascii="Angsana New" w:hAnsi="Angsana New" w:hint="cs"/>
          <w:sz w:val="30"/>
          <w:szCs w:val="30"/>
          <w:cs/>
        </w:rPr>
        <w:t>พัฒนาโครงการด้านพลังงานไฟฟ้า และธุรกิจระบบสาธารณูปโภคพื้นฐาน โดย</w:t>
      </w:r>
      <w:r w:rsidRPr="00322EA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="00C0470C" w:rsidRPr="00322EA1">
        <w:rPr>
          <w:rFonts w:ascii="Angsana New" w:hAnsi="Angsana New"/>
          <w:sz w:val="30"/>
          <w:szCs w:val="30"/>
          <w:cs/>
        </w:rPr>
        <w:br/>
      </w:r>
      <w:r w:rsidRPr="00322EA1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 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26C68" w:rsidRPr="00322EA1">
        <w:rPr>
          <w:rFonts w:ascii="Angsana New" w:hAnsi="Angsana New" w:hint="cs"/>
          <w:sz w:val="30"/>
          <w:szCs w:val="30"/>
        </w:rPr>
        <w:t xml:space="preserve"> </w:t>
      </w:r>
      <w:r w:rsidR="00126C68" w:rsidRPr="00322E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322E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322EA1">
        <w:rPr>
          <w:rFonts w:ascii="Angsana New" w:hAnsi="Angsana New" w:hint="cs"/>
          <w:sz w:val="30"/>
          <w:szCs w:val="30"/>
        </w:rPr>
        <w:t xml:space="preserve"> </w:t>
      </w:r>
      <w:r w:rsidRPr="00322E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  <w:r w:rsidRPr="00322EA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74FF9DC" w14:textId="77777777" w:rsidR="00745965" w:rsidRPr="0082412F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450" w:type="dxa"/>
        <w:tblLook w:val="01E0" w:firstRow="1" w:lastRow="1" w:firstColumn="1" w:lastColumn="1" w:noHBand="0" w:noVBand="0"/>
      </w:tblPr>
      <w:tblGrid>
        <w:gridCol w:w="3312"/>
        <w:gridCol w:w="2718"/>
        <w:gridCol w:w="1350"/>
        <w:gridCol w:w="1080"/>
        <w:gridCol w:w="1038"/>
      </w:tblGrid>
      <w:tr w:rsidR="00126C68" w:rsidRPr="00B165D6" w14:paraId="625CCFCF" w14:textId="77777777" w:rsidTr="003E1959">
        <w:trPr>
          <w:tblHeader/>
        </w:trPr>
        <w:tc>
          <w:tcPr>
            <w:tcW w:w="3312" w:type="dxa"/>
            <w:vAlign w:val="bottom"/>
          </w:tcPr>
          <w:p w14:paraId="2231201A" w14:textId="77777777" w:rsidR="00126C68" w:rsidRPr="0082412F" w:rsidRDefault="00126C68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18" w:type="dxa"/>
            <w:vAlign w:val="bottom"/>
          </w:tcPr>
          <w:p w14:paraId="51A93B3E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452A365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51534CC8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118" w:type="dxa"/>
            <w:gridSpan w:val="2"/>
            <w:vAlign w:val="bottom"/>
          </w:tcPr>
          <w:p w14:paraId="03B56E80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126C68" w:rsidRPr="00B165D6" w14:paraId="3B6B6ED3" w14:textId="77777777" w:rsidTr="003E1959">
        <w:trPr>
          <w:tblHeader/>
        </w:trPr>
        <w:tc>
          <w:tcPr>
            <w:tcW w:w="3312" w:type="dxa"/>
            <w:vAlign w:val="bottom"/>
          </w:tcPr>
          <w:p w14:paraId="1D9D1197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DB89C15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489D62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A8494" w14:textId="0A041859" w:rsidR="00126C68" w:rsidRPr="0082412F" w:rsidRDefault="00CF0C3F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126C68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6C68" w:rsidRPr="008241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8" w:type="dxa"/>
            <w:vAlign w:val="bottom"/>
          </w:tcPr>
          <w:p w14:paraId="0E4D02A7" w14:textId="1D4D43B5" w:rsidR="00126C68" w:rsidRPr="0082412F" w:rsidRDefault="00CF0C3F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126C68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6C68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6C68" w:rsidRPr="00B165D6" w14:paraId="782724E4" w14:textId="77777777" w:rsidTr="003E1959">
        <w:trPr>
          <w:tblHeader/>
        </w:trPr>
        <w:tc>
          <w:tcPr>
            <w:tcW w:w="3312" w:type="dxa"/>
            <w:vAlign w:val="bottom"/>
          </w:tcPr>
          <w:p w14:paraId="23876A4C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1D05B0B1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5829EC" w14:textId="77777777" w:rsidR="00126C68" w:rsidRPr="0082412F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D48B5" w14:textId="4F571A3A" w:rsidR="00126C68" w:rsidRPr="0082412F" w:rsidRDefault="00CF0C3F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038" w:type="dxa"/>
            <w:vAlign w:val="bottom"/>
          </w:tcPr>
          <w:p w14:paraId="0AEB18E8" w14:textId="2425878B" w:rsidR="00126C68" w:rsidRPr="0082412F" w:rsidRDefault="00CF0C3F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126C68" w:rsidRPr="00B165D6" w14:paraId="761E5329" w14:textId="77777777" w:rsidTr="003E1959">
        <w:tc>
          <w:tcPr>
            <w:tcW w:w="3312" w:type="dxa"/>
            <w:vAlign w:val="bottom"/>
          </w:tcPr>
          <w:p w14:paraId="10BF29E7" w14:textId="77777777" w:rsidR="00126C68" w:rsidRPr="0082412F" w:rsidRDefault="00126C68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18" w:type="dxa"/>
            <w:vAlign w:val="bottom"/>
          </w:tcPr>
          <w:p w14:paraId="10B74C20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F02CDB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5C778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9F20E61" w14:textId="77777777" w:rsidR="00126C68" w:rsidRPr="0082412F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078D4D0C" w14:textId="77777777" w:rsidTr="003E1959">
        <w:tc>
          <w:tcPr>
            <w:tcW w:w="3312" w:type="dxa"/>
            <w:vAlign w:val="bottom"/>
          </w:tcPr>
          <w:p w14:paraId="04694761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718" w:type="dxa"/>
            <w:vAlign w:val="bottom"/>
          </w:tcPr>
          <w:p w14:paraId="55E414E6" w14:textId="4049C828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2A02B26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4828350" w14:textId="46B3B7C4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5DF47DDC" w14:textId="16E90AFD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C0470C" w:rsidRPr="00B165D6" w14:paraId="63725B20" w14:textId="77777777" w:rsidTr="003E1959">
        <w:tc>
          <w:tcPr>
            <w:tcW w:w="3312" w:type="dxa"/>
            <w:vAlign w:val="bottom"/>
          </w:tcPr>
          <w:p w14:paraId="52D17CF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49B3944D" w14:textId="04FE75E0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ไฟฟ้าและลงทุนใน</w:t>
            </w:r>
            <w:r w:rsidR="00130EE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094D2AE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7302EE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74454B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1EBE64E9" w14:textId="77777777" w:rsidTr="003E1959">
        <w:tc>
          <w:tcPr>
            <w:tcW w:w="3312" w:type="dxa"/>
            <w:vAlign w:val="bottom"/>
          </w:tcPr>
          <w:p w14:paraId="351EBD6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77541B82" w14:textId="6CED66CB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70B0524B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2020E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025A1D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63D4873A" w14:textId="77777777" w:rsidTr="003E1959">
        <w:tc>
          <w:tcPr>
            <w:tcW w:w="3312" w:type="dxa"/>
            <w:vAlign w:val="bottom"/>
          </w:tcPr>
          <w:p w14:paraId="09321424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718" w:type="dxa"/>
            <w:vAlign w:val="bottom"/>
          </w:tcPr>
          <w:p w14:paraId="613B663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3ECD549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6326A42" w14:textId="07C9B419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37236488" w14:textId="49022784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C0470C" w:rsidRPr="00B165D6" w14:paraId="54A54504" w14:textId="77777777" w:rsidTr="003E1959">
        <w:tc>
          <w:tcPr>
            <w:tcW w:w="3312" w:type="dxa"/>
            <w:vAlign w:val="bottom"/>
          </w:tcPr>
          <w:p w14:paraId="6B54A36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90D460A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D44BA4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AB5564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7F7B34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3C195902" w14:textId="77777777" w:rsidTr="003E1959">
        <w:tc>
          <w:tcPr>
            <w:tcW w:w="3312" w:type="dxa"/>
            <w:vAlign w:val="bottom"/>
          </w:tcPr>
          <w:p w14:paraId="63559A52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718" w:type="dxa"/>
            <w:vAlign w:val="bottom"/>
          </w:tcPr>
          <w:p w14:paraId="660E1CE5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4677669E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DA884AD" w14:textId="35F81296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74F6D369" w14:textId="497AA51D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C0470C" w:rsidRPr="00B165D6" w14:paraId="2379B988" w14:textId="77777777" w:rsidTr="003E1959">
        <w:tc>
          <w:tcPr>
            <w:tcW w:w="3312" w:type="dxa"/>
            <w:vAlign w:val="bottom"/>
          </w:tcPr>
          <w:p w14:paraId="337870ED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718" w:type="dxa"/>
            <w:vAlign w:val="bottom"/>
          </w:tcPr>
          <w:p w14:paraId="2E910DB7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DC7E240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3F70A4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4D110AE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0742C742" w14:textId="77777777" w:rsidTr="003E1959">
        <w:tc>
          <w:tcPr>
            <w:tcW w:w="3312" w:type="dxa"/>
            <w:vAlign w:val="bottom"/>
          </w:tcPr>
          <w:p w14:paraId="0FCF537A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1FC2243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F45B5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A6056F8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CF53D71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103AE6A2" w14:textId="77777777" w:rsidTr="003E1959">
        <w:tc>
          <w:tcPr>
            <w:tcW w:w="3312" w:type="dxa"/>
            <w:vAlign w:val="bottom"/>
          </w:tcPr>
          <w:p w14:paraId="27E2F317" w14:textId="77777777" w:rsidR="00631822" w:rsidRPr="0050612B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4894711A" w14:textId="77777777" w:rsidR="00631822" w:rsidRPr="0050612B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C3D1AF" w14:textId="77777777" w:rsidR="00631822" w:rsidRPr="0050612B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4FD4E1" w14:textId="77777777" w:rsidR="00631822" w:rsidRPr="0050612B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1A69F53" w14:textId="77777777" w:rsidR="00631822" w:rsidRPr="0050612B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3A9B5DF8" w14:textId="77777777" w:rsidTr="003E1959">
        <w:tc>
          <w:tcPr>
            <w:tcW w:w="3312" w:type="dxa"/>
            <w:vAlign w:val="bottom"/>
          </w:tcPr>
          <w:p w14:paraId="3EAE8029" w14:textId="77777777" w:rsidR="00631822" w:rsidRPr="0082412F" w:rsidRDefault="00631822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718" w:type="dxa"/>
            <w:vAlign w:val="bottom"/>
          </w:tcPr>
          <w:p w14:paraId="47777E4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3484BE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D55F23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7AFB40E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591D6C68" w14:textId="77777777" w:rsidTr="003E1959">
        <w:tc>
          <w:tcPr>
            <w:tcW w:w="3312" w:type="dxa"/>
            <w:vAlign w:val="bottom"/>
          </w:tcPr>
          <w:p w14:paraId="7570C79C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718" w:type="dxa"/>
            <w:vAlign w:val="bottom"/>
          </w:tcPr>
          <w:p w14:paraId="02A6A7AF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4E7B895D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45195BE" w14:textId="3A544A97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78EA8C83" w14:textId="07070CC0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C0470C" w:rsidRPr="00B165D6" w14:paraId="203ECA09" w14:textId="77777777" w:rsidTr="003E1959">
        <w:tc>
          <w:tcPr>
            <w:tcW w:w="3312" w:type="dxa"/>
            <w:vAlign w:val="bottom"/>
          </w:tcPr>
          <w:p w14:paraId="58D4C47F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7583197F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4176036A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6DD119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FB92E1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52E41C5E" w14:textId="77777777" w:rsidTr="003E1959">
        <w:tc>
          <w:tcPr>
            <w:tcW w:w="3312" w:type="dxa"/>
            <w:vAlign w:val="bottom"/>
          </w:tcPr>
          <w:p w14:paraId="23D97E55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718" w:type="dxa"/>
            <w:vAlign w:val="bottom"/>
          </w:tcPr>
          <w:p w14:paraId="69D04C2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7068D1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15FC781" w14:textId="2C48E1C6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62758E61" w14:textId="4408848A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631822" w:rsidRPr="00B165D6" w14:paraId="490823F3" w14:textId="77777777" w:rsidTr="003E1959">
        <w:tc>
          <w:tcPr>
            <w:tcW w:w="3312" w:type="dxa"/>
            <w:vAlign w:val="bottom"/>
          </w:tcPr>
          <w:p w14:paraId="14212907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572FB414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C1C487E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15F2D3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911557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2E1A9B20" w14:textId="77777777" w:rsidTr="003E1959">
        <w:tc>
          <w:tcPr>
            <w:tcW w:w="3312" w:type="dxa"/>
            <w:vAlign w:val="bottom"/>
          </w:tcPr>
          <w:p w14:paraId="5857EED4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ราช โคเจนเนอเรชั่น จำกัด</w:t>
            </w:r>
          </w:p>
        </w:tc>
        <w:tc>
          <w:tcPr>
            <w:tcW w:w="2718" w:type="dxa"/>
            <w:vAlign w:val="bottom"/>
          </w:tcPr>
          <w:p w14:paraId="407214C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394075B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0EB31F0" w14:textId="4E0DC50F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97</w:t>
            </w:r>
          </w:p>
        </w:tc>
        <w:tc>
          <w:tcPr>
            <w:tcW w:w="1038" w:type="dxa"/>
            <w:vAlign w:val="bottom"/>
          </w:tcPr>
          <w:p w14:paraId="29E76BAD" w14:textId="2052B5A5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97</w:t>
            </w:r>
          </w:p>
        </w:tc>
      </w:tr>
      <w:tr w:rsidR="00C0470C" w:rsidRPr="00B165D6" w14:paraId="5D0E60A7" w14:textId="77777777" w:rsidTr="003E1959">
        <w:tc>
          <w:tcPr>
            <w:tcW w:w="3312" w:type="dxa"/>
            <w:vAlign w:val="bottom"/>
          </w:tcPr>
          <w:p w14:paraId="4DBDD4D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8" w:type="dxa"/>
            <w:vAlign w:val="bottom"/>
          </w:tcPr>
          <w:p w14:paraId="069B417B" w14:textId="6731DBCA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</w:t>
            </w:r>
            <w:r w:rsidR="00AB2DA1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1350" w:type="dxa"/>
            <w:vAlign w:val="bottom"/>
          </w:tcPr>
          <w:p w14:paraId="0D2BCB7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428C45B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  <w:tc>
          <w:tcPr>
            <w:tcW w:w="1038" w:type="dxa"/>
            <w:vAlign w:val="bottom"/>
          </w:tcPr>
          <w:p w14:paraId="0B01BF2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</w:tr>
      <w:tr w:rsidR="00C0470C" w:rsidRPr="00B165D6" w14:paraId="454D01AA" w14:textId="77777777" w:rsidTr="003E1959">
        <w:tc>
          <w:tcPr>
            <w:tcW w:w="3312" w:type="dxa"/>
            <w:vAlign w:val="bottom"/>
          </w:tcPr>
          <w:p w14:paraId="0B9ED6B0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82412F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82412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718" w:type="dxa"/>
            <w:vAlign w:val="bottom"/>
          </w:tcPr>
          <w:p w14:paraId="679EE69E" w14:textId="77777777" w:rsidR="00C0470C" w:rsidRPr="002D479A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56021C94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A0F4A29" w14:textId="723C3444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279CCC0E" w14:textId="16FED24A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631822" w:rsidRPr="00B165D6" w14:paraId="1042320E" w14:textId="77777777" w:rsidTr="003E1959">
        <w:tc>
          <w:tcPr>
            <w:tcW w:w="3312" w:type="dxa"/>
            <w:vAlign w:val="bottom"/>
          </w:tcPr>
          <w:p w14:paraId="3645A2A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87E074F" w14:textId="77777777" w:rsidR="00631822" w:rsidRPr="002D479A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  <w:r w:rsidR="008B0433" w:rsidRPr="002D479A">
              <w:rPr>
                <w:rFonts w:ascii="Angsana New" w:hAnsi="Angsana New" w:hint="cs"/>
                <w:sz w:val="30"/>
                <w:szCs w:val="30"/>
                <w:cs/>
              </w:rPr>
              <w:t>และลงทุน</w:t>
            </w:r>
          </w:p>
        </w:tc>
        <w:tc>
          <w:tcPr>
            <w:tcW w:w="1350" w:type="dxa"/>
            <w:vAlign w:val="bottom"/>
          </w:tcPr>
          <w:p w14:paraId="05EB3A58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29F0E0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00A8FF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433" w:rsidRPr="00B165D6" w14:paraId="70058F73" w14:textId="77777777" w:rsidTr="003E1959">
        <w:tc>
          <w:tcPr>
            <w:tcW w:w="3312" w:type="dxa"/>
            <w:vAlign w:val="bottom"/>
          </w:tcPr>
          <w:p w14:paraId="5686FA75" w14:textId="77777777" w:rsidR="008B0433" w:rsidRPr="0082412F" w:rsidRDefault="008B0433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13433D43" w14:textId="77777777" w:rsidR="008B0433" w:rsidRPr="002D479A" w:rsidRDefault="008B0433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ในธุรกิจพลังงานไฟฟ้า</w:t>
            </w:r>
          </w:p>
        </w:tc>
        <w:tc>
          <w:tcPr>
            <w:tcW w:w="1350" w:type="dxa"/>
            <w:vAlign w:val="bottom"/>
          </w:tcPr>
          <w:p w14:paraId="1591F641" w14:textId="77777777" w:rsidR="008B0433" w:rsidRPr="0082412F" w:rsidRDefault="008B0433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A0D6F6" w14:textId="77777777" w:rsidR="008B0433" w:rsidRPr="0082412F" w:rsidRDefault="008B0433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4634974" w14:textId="77777777" w:rsidR="008B0433" w:rsidRPr="0082412F" w:rsidRDefault="008B0433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49A28208" w14:textId="77777777" w:rsidTr="003E1959">
        <w:tc>
          <w:tcPr>
            <w:tcW w:w="3312" w:type="dxa"/>
            <w:vAlign w:val="bottom"/>
          </w:tcPr>
          <w:p w14:paraId="205D2458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3047F74C" w14:textId="77777777" w:rsidR="00631822" w:rsidRPr="002D479A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0470C" w:rsidRPr="002D479A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สาธารณูปโภคพื้นฐาน</w:t>
            </w:r>
          </w:p>
        </w:tc>
        <w:tc>
          <w:tcPr>
            <w:tcW w:w="1350" w:type="dxa"/>
            <w:vAlign w:val="bottom"/>
          </w:tcPr>
          <w:p w14:paraId="53E6E258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862B9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543806C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189E9CCA" w14:textId="77777777" w:rsidTr="003E1959">
        <w:tc>
          <w:tcPr>
            <w:tcW w:w="3312" w:type="dxa"/>
            <w:vAlign w:val="bottom"/>
          </w:tcPr>
          <w:p w14:paraId="7A633BBA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4BF7521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144DFC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00A76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C22A848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7517A4CA" w14:textId="77777777" w:rsidTr="003E1959">
        <w:tc>
          <w:tcPr>
            <w:tcW w:w="3312" w:type="dxa"/>
            <w:vAlign w:val="bottom"/>
          </w:tcPr>
          <w:p w14:paraId="17F1A191" w14:textId="77777777" w:rsidR="00631822" w:rsidRPr="0082412F" w:rsidRDefault="00631822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18" w:type="dxa"/>
            <w:vAlign w:val="bottom"/>
          </w:tcPr>
          <w:p w14:paraId="2BCFE34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14F366B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78AFA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BCB661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34A6A9D6" w14:textId="77777777" w:rsidTr="003E1959">
        <w:tc>
          <w:tcPr>
            <w:tcW w:w="3312" w:type="dxa"/>
            <w:vAlign w:val="bottom"/>
          </w:tcPr>
          <w:p w14:paraId="2719DB16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718" w:type="dxa"/>
            <w:vAlign w:val="bottom"/>
          </w:tcPr>
          <w:p w14:paraId="25F69EA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1314756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14:paraId="5A8A5979" w14:textId="3CFD4188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  <w:tc>
          <w:tcPr>
            <w:tcW w:w="1038" w:type="dxa"/>
            <w:vAlign w:val="bottom"/>
          </w:tcPr>
          <w:p w14:paraId="08976FBF" w14:textId="3E6C89D2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</w:tr>
      <w:tr w:rsidR="00C0470C" w:rsidRPr="00B165D6" w14:paraId="0092336C" w14:textId="77777777" w:rsidTr="003E1959">
        <w:tc>
          <w:tcPr>
            <w:tcW w:w="3312" w:type="dxa"/>
            <w:vAlign w:val="bottom"/>
          </w:tcPr>
          <w:p w14:paraId="78CE3A19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718" w:type="dxa"/>
            <w:vAlign w:val="bottom"/>
          </w:tcPr>
          <w:p w14:paraId="1A97DC9A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4EF6BBD0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8FF96B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0607C6D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470C" w:rsidRPr="00B165D6" w14:paraId="774B13D9" w14:textId="77777777" w:rsidTr="003E1959">
        <w:tc>
          <w:tcPr>
            <w:tcW w:w="3312" w:type="dxa"/>
            <w:vAlign w:val="bottom"/>
          </w:tcPr>
          <w:p w14:paraId="03CB7734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718" w:type="dxa"/>
            <w:vAlign w:val="bottom"/>
          </w:tcPr>
          <w:p w14:paraId="2FA8A58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3E26A96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501FEECB" w14:textId="67C5B4E7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  <w:tc>
          <w:tcPr>
            <w:tcW w:w="1038" w:type="dxa"/>
            <w:vAlign w:val="bottom"/>
          </w:tcPr>
          <w:p w14:paraId="7418D25C" w14:textId="45DC945E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</w:tr>
      <w:tr w:rsidR="00C0470C" w:rsidRPr="00B165D6" w14:paraId="6972644C" w14:textId="77777777" w:rsidTr="003E1959">
        <w:tc>
          <w:tcPr>
            <w:tcW w:w="3312" w:type="dxa"/>
            <w:vAlign w:val="bottom"/>
          </w:tcPr>
          <w:p w14:paraId="16455290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718" w:type="dxa"/>
            <w:vAlign w:val="bottom"/>
          </w:tcPr>
          <w:p w14:paraId="7C7D12FC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654E41FC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4644E1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0CD278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3DB1B062" w14:textId="77777777" w:rsidTr="003E1959">
        <w:tc>
          <w:tcPr>
            <w:tcW w:w="3312" w:type="dxa"/>
            <w:vAlign w:val="bottom"/>
          </w:tcPr>
          <w:p w14:paraId="647E93EB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ราช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718" w:type="dxa"/>
            <w:vAlign w:val="bottom"/>
          </w:tcPr>
          <w:p w14:paraId="66FD962E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350" w:type="dxa"/>
            <w:vAlign w:val="bottom"/>
          </w:tcPr>
          <w:p w14:paraId="29774D8F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60E74189" w14:textId="1556A6A7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  <w:tc>
          <w:tcPr>
            <w:tcW w:w="1038" w:type="dxa"/>
            <w:vAlign w:val="bottom"/>
          </w:tcPr>
          <w:p w14:paraId="22CA15C3" w14:textId="23BD1357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</w:tr>
      <w:tr w:rsidR="00631822" w:rsidRPr="00B165D6" w14:paraId="6DFFED97" w14:textId="77777777" w:rsidTr="003E1959">
        <w:tc>
          <w:tcPr>
            <w:tcW w:w="3312" w:type="dxa"/>
            <w:vAlign w:val="bottom"/>
          </w:tcPr>
          <w:p w14:paraId="64C87192" w14:textId="77777777" w:rsidR="00631822" w:rsidRPr="0082412F" w:rsidRDefault="00631822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718" w:type="dxa"/>
            <w:vAlign w:val="bottom"/>
          </w:tcPr>
          <w:p w14:paraId="78B9E34C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350" w:type="dxa"/>
            <w:vAlign w:val="bottom"/>
          </w:tcPr>
          <w:p w14:paraId="0E51E51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CDFD84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783953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1822" w:rsidRPr="00B165D6" w14:paraId="4CFD486A" w14:textId="77777777" w:rsidTr="003E1959">
        <w:tc>
          <w:tcPr>
            <w:tcW w:w="3312" w:type="dxa"/>
            <w:vAlign w:val="bottom"/>
          </w:tcPr>
          <w:p w14:paraId="0E4AA3CF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607AE9AE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66639BDD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5F5D75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39101C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5A3CFF73" w14:textId="77777777" w:rsidTr="003E1959">
        <w:tc>
          <w:tcPr>
            <w:tcW w:w="3312" w:type="dxa"/>
            <w:vAlign w:val="bottom"/>
          </w:tcPr>
          <w:p w14:paraId="2BCFFBA7" w14:textId="7777777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718" w:type="dxa"/>
            <w:vAlign w:val="bottom"/>
          </w:tcPr>
          <w:p w14:paraId="64F5F3C8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4A962FC0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14:paraId="7EB2A865" w14:textId="1D92D605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  <w:tc>
          <w:tcPr>
            <w:tcW w:w="1038" w:type="dxa"/>
            <w:vAlign w:val="bottom"/>
          </w:tcPr>
          <w:p w14:paraId="26F32E1E" w14:textId="3C87EB8D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100</w:t>
            </w:r>
          </w:p>
        </w:tc>
      </w:tr>
      <w:tr w:rsidR="00C0470C" w:rsidRPr="00B165D6" w14:paraId="4AB73966" w14:textId="77777777" w:rsidTr="003E1959">
        <w:tc>
          <w:tcPr>
            <w:tcW w:w="3312" w:type="dxa"/>
            <w:vAlign w:val="bottom"/>
          </w:tcPr>
          <w:p w14:paraId="7120D4B6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138D469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2DD94401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12A299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CF47EF3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0C" w:rsidRPr="00B165D6" w14:paraId="54AF85D2" w14:textId="77777777" w:rsidTr="003E1959">
        <w:tc>
          <w:tcPr>
            <w:tcW w:w="3312" w:type="dxa"/>
            <w:vAlign w:val="bottom"/>
          </w:tcPr>
          <w:p w14:paraId="7221D80A" w14:textId="34CBF5E7" w:rsidR="00C0470C" w:rsidRPr="0082412F" w:rsidRDefault="00C0470C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อาร์อี โซลาร์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8" w:type="dxa"/>
            <w:vAlign w:val="bottom"/>
          </w:tcPr>
          <w:p w14:paraId="1769FD9B" w14:textId="60C88BE2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832F474" w14:textId="77777777" w:rsidR="00C0470C" w:rsidRPr="0082412F" w:rsidRDefault="00C0470C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5D8FB7B" w14:textId="666D503B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  <w:tc>
          <w:tcPr>
            <w:tcW w:w="1038" w:type="dxa"/>
            <w:vAlign w:val="bottom"/>
          </w:tcPr>
          <w:p w14:paraId="60346264" w14:textId="6DF9335D" w:rsidR="00C0470C" w:rsidRPr="0082412F" w:rsidRDefault="00CF0C3F" w:rsidP="00C0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C0470C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7F2DC9" w:rsidRPr="00B165D6" w14:paraId="1032A84A" w14:textId="77777777" w:rsidTr="003E1959">
        <w:tc>
          <w:tcPr>
            <w:tcW w:w="3312" w:type="dxa"/>
            <w:vAlign w:val="bottom"/>
          </w:tcPr>
          <w:p w14:paraId="1E06AE34" w14:textId="4B103CAC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8" w:type="dxa"/>
            <w:vAlign w:val="bottom"/>
          </w:tcPr>
          <w:p w14:paraId="0155C24F" w14:textId="0B7AE3D5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Pr="007F2DC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20BF3C4" w14:textId="669B7EEA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F938058" w14:textId="40637AE6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D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48AF829D" w14:textId="6A10960D" w:rsidR="007F2DC9" w:rsidRPr="007F2DC9" w:rsidRDefault="00CF0C3F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7F2DC9" w:rsidRPr="007F2DC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7F2DC9" w:rsidRPr="00B165D6" w14:paraId="22ED8034" w14:textId="77777777" w:rsidTr="003E1959">
        <w:tc>
          <w:tcPr>
            <w:tcW w:w="3312" w:type="dxa"/>
            <w:vAlign w:val="bottom"/>
          </w:tcPr>
          <w:p w14:paraId="026EDDE7" w14:textId="4186155E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 xml:space="preserve">(ชำระบัญชีเสร็จสิ้นในปี 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8" w:type="dxa"/>
            <w:vAlign w:val="bottom"/>
          </w:tcPr>
          <w:p w14:paraId="7243912D" w14:textId="04832C30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255646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46B8DA1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D2516EE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DC9" w:rsidRPr="00B165D6" w14:paraId="51956EF8" w14:textId="77777777" w:rsidTr="003E1959">
        <w:tc>
          <w:tcPr>
            <w:tcW w:w="3312" w:type="dxa"/>
            <w:vAlign w:val="bottom"/>
          </w:tcPr>
          <w:p w14:paraId="7D29F91A" w14:textId="257CBB08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8" w:type="dxa"/>
            <w:vAlign w:val="bottom"/>
          </w:tcPr>
          <w:p w14:paraId="4E46685C" w14:textId="0D6FAEE9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Pr="007F2DC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E1E6C75" w14:textId="09AB9DE1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033B8F1" w14:textId="47BAA879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D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0B4AD9E2" w14:textId="02AF0E4F" w:rsidR="007F2DC9" w:rsidRPr="007F2DC9" w:rsidRDefault="00CF0C3F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7F2DC9" w:rsidRPr="007F2DC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7F2DC9" w:rsidRPr="00B165D6" w14:paraId="16EE46B5" w14:textId="77777777" w:rsidTr="003E1959">
        <w:tc>
          <w:tcPr>
            <w:tcW w:w="3312" w:type="dxa"/>
            <w:vAlign w:val="bottom"/>
          </w:tcPr>
          <w:p w14:paraId="118DB34E" w14:textId="0EB5C62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 xml:space="preserve">(ชำระบัญชีเสร็จสิ้นในปี 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8" w:type="dxa"/>
            <w:vAlign w:val="bottom"/>
          </w:tcPr>
          <w:p w14:paraId="0424686B" w14:textId="1095CA4F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3C68360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AABDAF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E3BCB2D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DC9" w:rsidRPr="00B165D6" w14:paraId="6E7D193E" w14:textId="77777777" w:rsidTr="003E1959">
        <w:tc>
          <w:tcPr>
            <w:tcW w:w="3312" w:type="dxa"/>
            <w:vAlign w:val="bottom"/>
          </w:tcPr>
          <w:p w14:paraId="4758178A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vAlign w:val="bottom"/>
          </w:tcPr>
          <w:p w14:paraId="198BF721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947958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FFDBF7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5A67902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DC9" w:rsidRPr="00B165D6" w14:paraId="4D513C16" w14:textId="77777777" w:rsidTr="003E1959">
        <w:tc>
          <w:tcPr>
            <w:tcW w:w="3312" w:type="dxa"/>
            <w:vAlign w:val="bottom"/>
          </w:tcPr>
          <w:p w14:paraId="20ECA27A" w14:textId="5A703704" w:rsidR="007F2DC9" w:rsidRPr="00C0470C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718" w:type="dxa"/>
            <w:vAlign w:val="bottom"/>
          </w:tcPr>
          <w:p w14:paraId="3121E083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AED249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C62C68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9A29594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DC9" w:rsidRPr="007F2DC9" w14:paraId="5575FBFB" w14:textId="77777777" w:rsidTr="003E1959">
        <w:tc>
          <w:tcPr>
            <w:tcW w:w="3312" w:type="dxa"/>
            <w:vAlign w:val="bottom"/>
          </w:tcPr>
          <w:p w14:paraId="43E364CC" w14:textId="3A50160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8" w:type="dxa"/>
            <w:vAlign w:val="bottom"/>
          </w:tcPr>
          <w:p w14:paraId="059EBBAF" w14:textId="4F2B3E9C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Pr="007F2DC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592D4B5" w14:textId="507FCB63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CF6FD11" w14:textId="043E540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0A5762CD" w14:textId="4D1745F6" w:rsidR="007F2DC9" w:rsidRPr="007F2DC9" w:rsidRDefault="00CF0C3F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  <w:r w:rsidR="007F2DC9" w:rsidRPr="007F2DC9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99</w:t>
            </w:r>
          </w:p>
        </w:tc>
      </w:tr>
      <w:tr w:rsidR="007F2DC9" w:rsidRPr="007F2DC9" w14:paraId="527F79C7" w14:textId="77777777" w:rsidTr="003E1959">
        <w:tc>
          <w:tcPr>
            <w:tcW w:w="3312" w:type="dxa"/>
            <w:vAlign w:val="bottom"/>
          </w:tcPr>
          <w:p w14:paraId="12CC527A" w14:textId="2E27E10F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DC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 xml:space="preserve">(ชำระบัญชีเสร็จสิ้นในปี 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 w:rsidRPr="007F2DC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8" w:type="dxa"/>
            <w:vAlign w:val="bottom"/>
          </w:tcPr>
          <w:p w14:paraId="4384DB3A" w14:textId="490DB905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DB0FCB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F9C2C7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8B21294" w14:textId="77777777" w:rsidR="007F2DC9" w:rsidRPr="007F2DC9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DC9" w:rsidRPr="00B165D6" w14:paraId="7C17CC8B" w14:textId="77777777" w:rsidTr="003E1959">
        <w:tc>
          <w:tcPr>
            <w:tcW w:w="3312" w:type="dxa"/>
            <w:vAlign w:val="bottom"/>
          </w:tcPr>
          <w:p w14:paraId="734A9B09" w14:textId="77777777" w:rsidR="007F2DC9" w:rsidRPr="00C0470C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18" w:type="dxa"/>
            <w:vAlign w:val="bottom"/>
          </w:tcPr>
          <w:p w14:paraId="102AA807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7CBC7B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578D67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CD896A3" w14:textId="77777777" w:rsidR="007F2DC9" w:rsidRPr="0082412F" w:rsidRDefault="007F2DC9" w:rsidP="007F2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22" w:rsidRPr="00B165D6" w14:paraId="6EE1D7F5" w14:textId="77777777" w:rsidTr="003E1959">
        <w:tc>
          <w:tcPr>
            <w:tcW w:w="3312" w:type="dxa"/>
            <w:vAlign w:val="bottom"/>
          </w:tcPr>
          <w:p w14:paraId="6C8C90DB" w14:textId="77777777" w:rsidR="00631822" w:rsidRPr="0082412F" w:rsidRDefault="00631822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718" w:type="dxa"/>
            <w:vAlign w:val="bottom"/>
          </w:tcPr>
          <w:p w14:paraId="679E2249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9626C2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59AAF4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200419C" w14:textId="77777777" w:rsidR="00631822" w:rsidRPr="0082412F" w:rsidRDefault="00631822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1C0" w:rsidRPr="00B165D6" w14:paraId="3C8704F7" w14:textId="77777777" w:rsidTr="003E1959">
        <w:tc>
          <w:tcPr>
            <w:tcW w:w="3312" w:type="dxa"/>
            <w:vAlign w:val="bottom"/>
          </w:tcPr>
          <w:p w14:paraId="6926CD7C" w14:textId="77777777" w:rsidR="004761C0" w:rsidRPr="0082412F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718" w:type="dxa"/>
            <w:vAlign w:val="bottom"/>
          </w:tcPr>
          <w:p w14:paraId="10A5F514" w14:textId="56120CAF" w:rsidR="004761C0" w:rsidRPr="0082412F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9B7AA60" w14:textId="77777777" w:rsidR="004761C0" w:rsidRPr="0082412F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1001DD" w14:textId="20FD2F25" w:rsidR="004761C0" w:rsidRPr="0082412F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20</w:t>
            </w:r>
          </w:p>
        </w:tc>
        <w:tc>
          <w:tcPr>
            <w:tcW w:w="1038" w:type="dxa"/>
            <w:vAlign w:val="bottom"/>
          </w:tcPr>
          <w:p w14:paraId="4F243EB8" w14:textId="0B2AE2E8" w:rsidR="004761C0" w:rsidRPr="0082412F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20</w:t>
            </w:r>
          </w:p>
        </w:tc>
      </w:tr>
      <w:tr w:rsidR="004761C0" w:rsidRPr="00B165D6" w14:paraId="628A6BC5" w14:textId="77777777" w:rsidTr="003E1959">
        <w:tc>
          <w:tcPr>
            <w:tcW w:w="3312" w:type="dxa"/>
            <w:vAlign w:val="bottom"/>
          </w:tcPr>
          <w:p w14:paraId="5F56E7FF" w14:textId="77777777" w:rsidR="004761C0" w:rsidRPr="0082412F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718" w:type="dxa"/>
            <w:vAlign w:val="bottom"/>
          </w:tcPr>
          <w:p w14:paraId="240F1328" w14:textId="43ED82EE" w:rsidR="004761C0" w:rsidRPr="0082412F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15EA01F" w14:textId="77777777" w:rsidR="004761C0" w:rsidRPr="0082412F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631C71D" w14:textId="131BCB34" w:rsidR="004761C0" w:rsidRPr="0082412F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20</w:t>
            </w:r>
          </w:p>
        </w:tc>
        <w:tc>
          <w:tcPr>
            <w:tcW w:w="1038" w:type="dxa"/>
            <w:vAlign w:val="bottom"/>
          </w:tcPr>
          <w:p w14:paraId="4EB07522" w14:textId="77370DB7" w:rsidR="004761C0" w:rsidRPr="0082412F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20</w:t>
            </w:r>
          </w:p>
        </w:tc>
      </w:tr>
      <w:tr w:rsidR="004761C0" w:rsidRPr="004761C0" w14:paraId="3B25880C" w14:textId="77777777" w:rsidTr="003E1959">
        <w:tc>
          <w:tcPr>
            <w:tcW w:w="3312" w:type="dxa"/>
            <w:vAlign w:val="bottom"/>
          </w:tcPr>
          <w:p w14:paraId="20898EC7" w14:textId="77777777" w:rsidR="004761C0" w:rsidRPr="00F2224E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69465932"/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นอร์ทเทิร์น บางกอกโมโนเรล</w:t>
            </w:r>
          </w:p>
        </w:tc>
        <w:tc>
          <w:tcPr>
            <w:tcW w:w="2718" w:type="dxa"/>
            <w:vAlign w:val="bottom"/>
          </w:tcPr>
          <w:p w14:paraId="58373611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ธุรกิจระบบขนส่งมวลชน</w:t>
            </w:r>
          </w:p>
        </w:tc>
        <w:tc>
          <w:tcPr>
            <w:tcW w:w="1350" w:type="dxa"/>
            <w:vAlign w:val="bottom"/>
          </w:tcPr>
          <w:p w14:paraId="592218D8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C1FFB2D" w14:textId="56116A72" w:rsidR="004761C0" w:rsidRPr="00F2224E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1038" w:type="dxa"/>
            <w:vAlign w:val="bottom"/>
          </w:tcPr>
          <w:p w14:paraId="41F3A59E" w14:textId="6DEDFECC" w:rsidR="004761C0" w:rsidRPr="00F2224E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bookmarkEnd w:id="0"/>
      <w:tr w:rsidR="004761C0" w:rsidRPr="004761C0" w14:paraId="69FE7688" w14:textId="77777777" w:rsidTr="003E1959">
        <w:tc>
          <w:tcPr>
            <w:tcW w:w="3312" w:type="dxa"/>
            <w:vAlign w:val="bottom"/>
          </w:tcPr>
          <w:p w14:paraId="29E1128C" w14:textId="77777777" w:rsidR="004761C0" w:rsidRPr="00F2224E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18" w:type="dxa"/>
            <w:vAlign w:val="bottom"/>
          </w:tcPr>
          <w:p w14:paraId="3A9144B3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055793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FD865B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61836E4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1C0" w:rsidRPr="004761C0" w14:paraId="01F4BFF9" w14:textId="77777777" w:rsidTr="003E1959">
        <w:tc>
          <w:tcPr>
            <w:tcW w:w="3312" w:type="dxa"/>
            <w:vAlign w:val="bottom"/>
          </w:tcPr>
          <w:p w14:paraId="621637F7" w14:textId="77777777" w:rsidR="004761C0" w:rsidRPr="00F2224E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>บริษัท อีสเทิร์น บางกอกโมโนเรล</w:t>
            </w:r>
          </w:p>
        </w:tc>
        <w:tc>
          <w:tcPr>
            <w:tcW w:w="2718" w:type="dxa"/>
            <w:vAlign w:val="bottom"/>
          </w:tcPr>
          <w:p w14:paraId="096DE28A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ธุรกิจระบบขนส่งมวลชน</w:t>
            </w:r>
          </w:p>
        </w:tc>
        <w:tc>
          <w:tcPr>
            <w:tcW w:w="1350" w:type="dxa"/>
            <w:vAlign w:val="bottom"/>
          </w:tcPr>
          <w:p w14:paraId="57987982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F7A64F8" w14:textId="751B67EA" w:rsidR="004761C0" w:rsidRPr="00F2224E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1038" w:type="dxa"/>
            <w:vAlign w:val="bottom"/>
          </w:tcPr>
          <w:p w14:paraId="6580316B" w14:textId="22BA2B4C" w:rsidR="004761C0" w:rsidRPr="00F2224E" w:rsidRDefault="00CF0C3F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4761C0" w:rsidRPr="004761C0" w14:paraId="462520C9" w14:textId="77777777" w:rsidTr="003E1959">
        <w:tc>
          <w:tcPr>
            <w:tcW w:w="3312" w:type="dxa"/>
            <w:vAlign w:val="bottom"/>
          </w:tcPr>
          <w:p w14:paraId="25756EBA" w14:textId="77777777" w:rsidR="004761C0" w:rsidRPr="00F2224E" w:rsidRDefault="004761C0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24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18" w:type="dxa"/>
            <w:vAlign w:val="bottom"/>
          </w:tcPr>
          <w:p w14:paraId="2525A30D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FECED29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5303A7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EBFFBA1" w14:textId="77777777" w:rsidR="004761C0" w:rsidRPr="00F2224E" w:rsidRDefault="004761C0" w:rsidP="0047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4761C0" w14:paraId="506EBFD7" w14:textId="77777777" w:rsidTr="003E1959">
        <w:tc>
          <w:tcPr>
            <w:tcW w:w="3312" w:type="dxa"/>
            <w:vAlign w:val="bottom"/>
          </w:tcPr>
          <w:p w14:paraId="19679BEF" w14:textId="77777777" w:rsidR="00F2224E" w:rsidRPr="002D479A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บริการเชื้อเพลิงการบินกรุงเทพ </w:t>
            </w:r>
          </w:p>
        </w:tc>
        <w:tc>
          <w:tcPr>
            <w:tcW w:w="2718" w:type="dxa"/>
            <w:vAlign w:val="bottom"/>
          </w:tcPr>
          <w:p w14:paraId="36D5DC4B" w14:textId="131645B2" w:rsidR="00F2224E" w:rsidRPr="002D479A" w:rsidRDefault="0076733D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F2224E" w:rsidRPr="002D479A">
              <w:rPr>
                <w:rFonts w:ascii="Angsana New" w:hAnsi="Angsana New" w:hint="cs"/>
                <w:sz w:val="30"/>
                <w:szCs w:val="30"/>
                <w:cs/>
              </w:rPr>
              <w:t>บริการเติมน้ำมันเชื้อเพลิง</w:t>
            </w:r>
          </w:p>
        </w:tc>
        <w:tc>
          <w:tcPr>
            <w:tcW w:w="1350" w:type="dxa"/>
            <w:vAlign w:val="bottom"/>
          </w:tcPr>
          <w:p w14:paraId="4570F320" w14:textId="77777777" w:rsidR="00F2224E" w:rsidRPr="002D479A" w:rsidRDefault="00F2224E" w:rsidP="008A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92BF037" w14:textId="66D55852" w:rsidR="00F2224E" w:rsidRPr="002D479A" w:rsidRDefault="00CF0C3F" w:rsidP="008A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="00F2224E" w:rsidRPr="002D479A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53</w:t>
            </w:r>
          </w:p>
        </w:tc>
        <w:tc>
          <w:tcPr>
            <w:tcW w:w="1038" w:type="dxa"/>
            <w:vAlign w:val="bottom"/>
          </w:tcPr>
          <w:p w14:paraId="45AB1C70" w14:textId="77777777" w:rsidR="00F2224E" w:rsidRPr="002D479A" w:rsidRDefault="00F2224E" w:rsidP="008A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7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224E" w:rsidRPr="004761C0" w14:paraId="32B2D0A9" w14:textId="77777777" w:rsidTr="003E1959">
        <w:tc>
          <w:tcPr>
            <w:tcW w:w="3312" w:type="dxa"/>
            <w:vAlign w:val="bottom"/>
          </w:tcPr>
          <w:p w14:paraId="43C27C10" w14:textId="77777777" w:rsidR="00F2224E" w:rsidRPr="002D479A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D479A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2718" w:type="dxa"/>
            <w:vAlign w:val="bottom"/>
          </w:tcPr>
          <w:p w14:paraId="171E4D4E" w14:textId="141188CB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อากาศยาน</w:t>
            </w:r>
          </w:p>
        </w:tc>
        <w:tc>
          <w:tcPr>
            <w:tcW w:w="1350" w:type="dxa"/>
            <w:vAlign w:val="bottom"/>
          </w:tcPr>
          <w:p w14:paraId="00885480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91E5798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C131252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7E01D946" w14:textId="77777777" w:rsidTr="003E1959">
        <w:tc>
          <w:tcPr>
            <w:tcW w:w="3312" w:type="dxa"/>
            <w:vAlign w:val="bottom"/>
          </w:tcPr>
          <w:p w14:paraId="10FB9ED1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0086CFA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497D5F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5B9B72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9676106" w14:textId="77777777" w:rsidR="00F2224E" w:rsidRPr="002D479A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382B7B60" w14:textId="77777777" w:rsidTr="003E1959">
        <w:tc>
          <w:tcPr>
            <w:tcW w:w="3312" w:type="dxa"/>
            <w:vAlign w:val="bottom"/>
          </w:tcPr>
          <w:p w14:paraId="27F9582E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18" w:type="dxa"/>
            <w:vAlign w:val="bottom"/>
          </w:tcPr>
          <w:p w14:paraId="23B89908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D383D8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7601A8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62A848A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6A162C6B" w14:textId="77777777" w:rsidTr="003E1959">
        <w:tc>
          <w:tcPr>
            <w:tcW w:w="3312" w:type="dxa"/>
            <w:vAlign w:val="bottom"/>
          </w:tcPr>
          <w:p w14:paraId="7728D229" w14:textId="6A1463EC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(โคราช </w:t>
            </w:r>
            <w:r w:rsidR="00CF0C3F" w:rsidRPr="00CF0C3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3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718" w:type="dxa"/>
            <w:vAlign w:val="bottom"/>
          </w:tcPr>
          <w:p w14:paraId="74136940" w14:textId="4E40A83D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7B9ADE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951D8FB" w14:textId="421DFF89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73FDC908" w14:textId="3A77C679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0C007037" w14:textId="77777777" w:rsidTr="003E1959">
        <w:tc>
          <w:tcPr>
            <w:tcW w:w="3312" w:type="dxa"/>
            <w:vAlign w:val="bottom"/>
          </w:tcPr>
          <w:p w14:paraId="3DDC7A97" w14:textId="1E73E272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(โคราช </w:t>
            </w:r>
            <w:r w:rsidR="00CF0C3F" w:rsidRPr="00CF0C3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4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718" w:type="dxa"/>
            <w:vAlign w:val="bottom"/>
          </w:tcPr>
          <w:p w14:paraId="4E57D84F" w14:textId="6899E26F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B12264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253CBB0" w14:textId="79B18684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03B9DA82" w14:textId="6AC20547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701FED27" w14:textId="77777777" w:rsidTr="003E1959">
        <w:tc>
          <w:tcPr>
            <w:tcW w:w="3312" w:type="dxa"/>
            <w:vAlign w:val="bottom"/>
          </w:tcPr>
          <w:p w14:paraId="537C7B41" w14:textId="04A6636B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(โคราช </w:t>
            </w:r>
            <w:r w:rsidR="00CF0C3F" w:rsidRPr="00CF0C3F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7</w:t>
            </w:r>
            <w:r w:rsidR="00130EE2"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718" w:type="dxa"/>
            <w:vAlign w:val="bottom"/>
          </w:tcPr>
          <w:p w14:paraId="699145C7" w14:textId="22001D5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52EC2F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DFAC8EF" w14:textId="3D92685F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48FB6A0A" w14:textId="01A8C096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40569A8C" w14:textId="77777777" w:rsidTr="003E1959">
        <w:tc>
          <w:tcPr>
            <w:tcW w:w="3312" w:type="dxa"/>
            <w:vAlign w:val="bottom"/>
          </w:tcPr>
          <w:p w14:paraId="420774FF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33203C45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B4F08A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7CD74B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4E5C2725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24E" w:rsidRPr="00B165D6" w14:paraId="7D047482" w14:textId="77777777" w:rsidTr="003E1959">
        <w:tc>
          <w:tcPr>
            <w:tcW w:w="3312" w:type="dxa"/>
            <w:vAlign w:val="bottom"/>
          </w:tcPr>
          <w:p w14:paraId="5573BA1C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718" w:type="dxa"/>
            <w:vAlign w:val="bottom"/>
          </w:tcPr>
          <w:p w14:paraId="53B7A86D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C538C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205307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171E35D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24E" w:rsidRPr="00B165D6" w14:paraId="45EFB5D0" w14:textId="77777777" w:rsidTr="003E1959">
        <w:tc>
          <w:tcPr>
            <w:tcW w:w="3312" w:type="dxa"/>
            <w:vAlign w:val="bottom"/>
          </w:tcPr>
          <w:p w14:paraId="2EF6A5A6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718" w:type="dxa"/>
            <w:vAlign w:val="bottom"/>
          </w:tcPr>
          <w:p w14:paraId="473DA60C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231804E9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B811D5B" w14:textId="17A1EDC4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1038" w:type="dxa"/>
            <w:vAlign w:val="bottom"/>
          </w:tcPr>
          <w:p w14:paraId="53502D89" w14:textId="247F8C29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</w:tr>
      <w:tr w:rsidR="00F2224E" w:rsidRPr="00B165D6" w14:paraId="45B6F798" w14:textId="77777777" w:rsidTr="003E1959">
        <w:tc>
          <w:tcPr>
            <w:tcW w:w="3312" w:type="dxa"/>
            <w:vAlign w:val="bottom"/>
          </w:tcPr>
          <w:p w14:paraId="181ECCA0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718" w:type="dxa"/>
            <w:vAlign w:val="bottom"/>
          </w:tcPr>
          <w:p w14:paraId="709CC45A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4925B3A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6A947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1CD8D6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10567A8A" w14:textId="77777777" w:rsidTr="003E1959">
        <w:tc>
          <w:tcPr>
            <w:tcW w:w="3312" w:type="dxa"/>
            <w:vAlign w:val="bottom"/>
          </w:tcPr>
          <w:p w14:paraId="13A144AE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718" w:type="dxa"/>
            <w:vAlign w:val="bottom"/>
          </w:tcPr>
          <w:p w14:paraId="2CD486C0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0424EC9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AD56975" w14:textId="46783965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33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33</w:t>
            </w:r>
          </w:p>
        </w:tc>
        <w:tc>
          <w:tcPr>
            <w:tcW w:w="1038" w:type="dxa"/>
            <w:vAlign w:val="bottom"/>
          </w:tcPr>
          <w:p w14:paraId="283B91D6" w14:textId="71465806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33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33</w:t>
            </w:r>
          </w:p>
        </w:tc>
      </w:tr>
      <w:tr w:rsidR="00F2224E" w:rsidRPr="00B165D6" w14:paraId="562900DC" w14:textId="77777777" w:rsidTr="003E1959">
        <w:tc>
          <w:tcPr>
            <w:tcW w:w="3312" w:type="dxa"/>
            <w:vAlign w:val="bottom"/>
          </w:tcPr>
          <w:p w14:paraId="60A7B1A9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718" w:type="dxa"/>
            <w:vAlign w:val="bottom"/>
          </w:tcPr>
          <w:p w14:paraId="1C577CB5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357FD33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997860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7ABD577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24E" w:rsidRPr="00B165D6" w14:paraId="11627B22" w14:textId="77777777" w:rsidTr="003E1959">
        <w:tc>
          <w:tcPr>
            <w:tcW w:w="3312" w:type="dxa"/>
            <w:vAlign w:val="bottom"/>
          </w:tcPr>
          <w:p w14:paraId="7E12CE76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2718" w:type="dxa"/>
            <w:vAlign w:val="bottom"/>
          </w:tcPr>
          <w:p w14:paraId="32877D34" w14:textId="77777777" w:rsidR="00F2224E" w:rsidRPr="0082412F" w:rsidRDefault="00F2224E" w:rsidP="005D46AC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ลงทุนในโครงการโครงข่าย</w:t>
            </w:r>
          </w:p>
        </w:tc>
        <w:tc>
          <w:tcPr>
            <w:tcW w:w="1350" w:type="dxa"/>
            <w:vAlign w:val="bottom"/>
          </w:tcPr>
          <w:p w14:paraId="12DB02F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70CA33A" w14:textId="087AF906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  <w:tc>
          <w:tcPr>
            <w:tcW w:w="1038" w:type="dxa"/>
            <w:vAlign w:val="bottom"/>
          </w:tcPr>
          <w:p w14:paraId="3ADED371" w14:textId="301A7314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</w:tr>
      <w:tr w:rsidR="00F2224E" w:rsidRPr="00B165D6" w14:paraId="48F8AC8D" w14:textId="77777777" w:rsidTr="003E1959">
        <w:tc>
          <w:tcPr>
            <w:tcW w:w="3312" w:type="dxa"/>
            <w:vAlign w:val="bottom"/>
          </w:tcPr>
          <w:p w14:paraId="0A1A7C1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3517C67D" w14:textId="77777777" w:rsidR="00F2224E" w:rsidRPr="0082412F" w:rsidRDefault="00F2224E" w:rsidP="005D46AC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สายใยแก้วนำแสงใต้ดิน</w:t>
            </w:r>
          </w:p>
        </w:tc>
        <w:tc>
          <w:tcPr>
            <w:tcW w:w="1350" w:type="dxa"/>
            <w:vAlign w:val="bottom"/>
          </w:tcPr>
          <w:p w14:paraId="6C268977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D74953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C8C2F20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19ED6350" w14:textId="77777777" w:rsidTr="003E1959">
        <w:tc>
          <w:tcPr>
            <w:tcW w:w="3312" w:type="dxa"/>
            <w:vAlign w:val="bottom"/>
          </w:tcPr>
          <w:p w14:paraId="07007378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ติงส์ ออน เน็ต จำกัด</w:t>
            </w:r>
          </w:p>
        </w:tc>
        <w:tc>
          <w:tcPr>
            <w:tcW w:w="2718" w:type="dxa"/>
            <w:vAlign w:val="bottom"/>
          </w:tcPr>
          <w:p w14:paraId="375A78B1" w14:textId="77777777" w:rsidR="00F2224E" w:rsidRPr="0082412F" w:rsidRDefault="00F2224E" w:rsidP="005D46AC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ลงทุนในโครงการติดตั้ง</w:t>
            </w:r>
          </w:p>
        </w:tc>
        <w:tc>
          <w:tcPr>
            <w:tcW w:w="1350" w:type="dxa"/>
            <w:vAlign w:val="bottom"/>
          </w:tcPr>
          <w:p w14:paraId="24D4FDB0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A15052F" w14:textId="630FF957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</w:t>
            </w:r>
          </w:p>
        </w:tc>
        <w:tc>
          <w:tcPr>
            <w:tcW w:w="1038" w:type="dxa"/>
            <w:vAlign w:val="bottom"/>
          </w:tcPr>
          <w:p w14:paraId="3374910D" w14:textId="27C1919F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</w:t>
            </w:r>
          </w:p>
        </w:tc>
      </w:tr>
      <w:tr w:rsidR="00F2224E" w:rsidRPr="00B165D6" w14:paraId="438BB92D" w14:textId="77777777" w:rsidTr="003E1959">
        <w:tc>
          <w:tcPr>
            <w:tcW w:w="3312" w:type="dxa"/>
            <w:vAlign w:val="bottom"/>
          </w:tcPr>
          <w:p w14:paraId="4307A165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16C7756A" w14:textId="2DEE804F" w:rsidR="00F2224E" w:rsidRPr="007F2DC9" w:rsidRDefault="00F2224E" w:rsidP="007F2DC9">
            <w:pPr>
              <w:tabs>
                <w:tab w:val="clear" w:pos="2580"/>
                <w:tab w:val="left" w:pos="2160"/>
              </w:tabs>
              <w:autoSpaceDE w:val="0"/>
              <w:autoSpaceDN w:val="0"/>
              <w:spacing w:line="240" w:lineRule="auto"/>
              <w:ind w:right="-253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F2DC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และพัฒนาโครงข่าย</w:t>
            </w:r>
            <w:r w:rsidR="007F2DC9" w:rsidRPr="007F2DC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1350" w:type="dxa"/>
            <w:vAlign w:val="bottom"/>
          </w:tcPr>
          <w:p w14:paraId="7CF00F30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83A0AC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4B7A040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416" w:rsidRPr="00B165D6" w14:paraId="51F8FAE4" w14:textId="77777777" w:rsidTr="003E1959">
        <w:tc>
          <w:tcPr>
            <w:tcW w:w="3312" w:type="dxa"/>
            <w:vAlign w:val="bottom"/>
          </w:tcPr>
          <w:p w14:paraId="73747302" w14:textId="68DAC8D2" w:rsidR="00946416" w:rsidRPr="0082412F" w:rsidRDefault="00946416" w:rsidP="003E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การร่วมค้าทางตรง</w:t>
            </w:r>
          </w:p>
        </w:tc>
        <w:tc>
          <w:tcPr>
            <w:tcW w:w="2718" w:type="dxa"/>
            <w:vAlign w:val="bottom"/>
          </w:tcPr>
          <w:p w14:paraId="556D1BF2" w14:textId="77777777" w:rsidR="00946416" w:rsidRPr="007F2DC9" w:rsidRDefault="00946416" w:rsidP="007F2DC9">
            <w:pPr>
              <w:tabs>
                <w:tab w:val="clear" w:pos="2580"/>
                <w:tab w:val="left" w:pos="2160"/>
              </w:tabs>
              <w:autoSpaceDE w:val="0"/>
              <w:autoSpaceDN w:val="0"/>
              <w:spacing w:line="240" w:lineRule="auto"/>
              <w:ind w:right="-253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5D5F572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35EAC9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B7CE8BB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155DF637" w14:textId="77777777" w:rsidTr="003E1959">
        <w:tc>
          <w:tcPr>
            <w:tcW w:w="3312" w:type="dxa"/>
            <w:vAlign w:val="bottom"/>
          </w:tcPr>
          <w:p w14:paraId="04950F77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2718" w:type="dxa"/>
            <w:vAlign w:val="bottom"/>
          </w:tcPr>
          <w:p w14:paraId="657F0392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4B8F2D8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6493D81" w14:textId="34133B50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  <w:tc>
          <w:tcPr>
            <w:tcW w:w="1038" w:type="dxa"/>
            <w:vAlign w:val="bottom"/>
          </w:tcPr>
          <w:p w14:paraId="52C9736D" w14:textId="3B8AD8A5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</w:tr>
      <w:tr w:rsidR="00F2224E" w:rsidRPr="00B165D6" w14:paraId="712CD8B8" w14:textId="77777777" w:rsidTr="003E1959">
        <w:tc>
          <w:tcPr>
            <w:tcW w:w="3312" w:type="dxa"/>
            <w:vAlign w:val="bottom"/>
          </w:tcPr>
          <w:p w14:paraId="50BB58BF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3E487D24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DF59B2D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4F0A07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D4091F9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8A7FB1" w14:paraId="3BC8E8F9" w14:textId="77777777" w:rsidTr="003E1959">
        <w:tc>
          <w:tcPr>
            <w:tcW w:w="3312" w:type="dxa"/>
            <w:shd w:val="clear" w:color="auto" w:fill="auto"/>
            <w:vAlign w:val="bottom"/>
          </w:tcPr>
          <w:p w14:paraId="6082EDD3" w14:textId="77777777" w:rsidR="00F2224E" w:rsidRPr="008A7FB1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อาร์ อี เอ็น โคราช เอนเนอร์ยี่</w:t>
            </w:r>
            <w:r w:rsidRPr="008A7FB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18" w:type="dxa"/>
            <w:shd w:val="clear" w:color="auto" w:fill="auto"/>
            <w:vAlign w:val="bottom"/>
          </w:tcPr>
          <w:p w14:paraId="19EA8F8C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1A3CF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60DA6" w14:textId="5053D262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6865DCB" w14:textId="2BA7AF3A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8A7FB1" w14:paraId="1F8C875C" w14:textId="77777777" w:rsidTr="003E1959">
        <w:tc>
          <w:tcPr>
            <w:tcW w:w="3312" w:type="dxa"/>
            <w:shd w:val="clear" w:color="auto" w:fill="auto"/>
            <w:vAlign w:val="bottom"/>
          </w:tcPr>
          <w:p w14:paraId="259E6316" w14:textId="77777777" w:rsidR="00F2224E" w:rsidRPr="008A7FB1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18" w:type="dxa"/>
            <w:shd w:val="clear" w:color="auto" w:fill="auto"/>
            <w:vAlign w:val="bottom"/>
          </w:tcPr>
          <w:p w14:paraId="484C1989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7C6EBE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13DED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4A16AD6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8A7FB1" w14:paraId="3A803D35" w14:textId="77777777" w:rsidTr="003E1959">
        <w:tc>
          <w:tcPr>
            <w:tcW w:w="3312" w:type="dxa"/>
            <w:shd w:val="clear" w:color="auto" w:fill="auto"/>
            <w:vAlign w:val="bottom"/>
          </w:tcPr>
          <w:p w14:paraId="6D31A950" w14:textId="77777777" w:rsidR="00F2224E" w:rsidRPr="008A7FB1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8A7FB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8A7F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718" w:type="dxa"/>
            <w:shd w:val="clear" w:color="auto" w:fill="auto"/>
            <w:vAlign w:val="bottom"/>
          </w:tcPr>
          <w:p w14:paraId="25395A8D" w14:textId="516C102E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A7FB1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389B3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D64D87" w14:textId="74F0CB65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F69020B" w14:textId="2BB2B357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</w:tr>
      <w:tr w:rsidR="00F2224E" w:rsidRPr="008A7FB1" w14:paraId="40730879" w14:textId="77777777" w:rsidTr="003E1959">
        <w:tc>
          <w:tcPr>
            <w:tcW w:w="3312" w:type="dxa"/>
            <w:vAlign w:val="bottom"/>
          </w:tcPr>
          <w:p w14:paraId="1B0F5B81" w14:textId="77777777" w:rsidR="00F2224E" w:rsidRPr="008A7FB1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4"/>
                <w:sz w:val="30"/>
                <w:szCs w:val="30"/>
              </w:rPr>
              <w:t>NEXIF RATCH ENERGY</w:t>
            </w:r>
          </w:p>
        </w:tc>
        <w:tc>
          <w:tcPr>
            <w:tcW w:w="2718" w:type="dxa"/>
            <w:vAlign w:val="bottom"/>
          </w:tcPr>
          <w:p w14:paraId="373618EA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31669390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FB1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4737CAE3" w14:textId="10336C05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426F3C8F" w14:textId="32F76D19" w:rsidR="00F2224E" w:rsidRPr="008A7FB1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</w:tr>
      <w:tr w:rsidR="00F2224E" w:rsidRPr="008A7FB1" w14:paraId="1DD8BFBA" w14:textId="77777777" w:rsidTr="003E1959">
        <w:tc>
          <w:tcPr>
            <w:tcW w:w="3312" w:type="dxa"/>
            <w:vAlign w:val="bottom"/>
          </w:tcPr>
          <w:p w14:paraId="1818F196" w14:textId="77777777" w:rsidR="00F2224E" w:rsidRPr="008A7FB1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SINGAPORE PTE. LTD.</w:t>
            </w:r>
          </w:p>
        </w:tc>
        <w:tc>
          <w:tcPr>
            <w:tcW w:w="2718" w:type="dxa"/>
            <w:vAlign w:val="bottom"/>
          </w:tcPr>
          <w:p w14:paraId="0FF8C2FD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FB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55D1FED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EB3E4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3682825" w14:textId="77777777" w:rsidR="00F2224E" w:rsidRPr="008A7FB1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2BEC6D5F" w14:textId="77777777" w:rsidTr="003E1959">
        <w:tc>
          <w:tcPr>
            <w:tcW w:w="3312" w:type="dxa"/>
            <w:vAlign w:val="bottom"/>
          </w:tcPr>
          <w:p w14:paraId="1F400376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75D184E1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E3A2BB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4E67E22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8" w:type="dxa"/>
            <w:vAlign w:val="bottom"/>
          </w:tcPr>
          <w:p w14:paraId="6981998C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224E" w:rsidRPr="00B165D6" w14:paraId="28C2924C" w14:textId="77777777" w:rsidTr="003E1959">
        <w:tc>
          <w:tcPr>
            <w:tcW w:w="3312" w:type="dxa"/>
            <w:vAlign w:val="bottom"/>
          </w:tcPr>
          <w:p w14:paraId="282CA35D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18" w:type="dxa"/>
            <w:vAlign w:val="bottom"/>
          </w:tcPr>
          <w:p w14:paraId="5383F60F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8837E0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6D7EB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B161222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1217669A" w14:textId="77777777" w:rsidTr="003E1959">
        <w:tc>
          <w:tcPr>
            <w:tcW w:w="3312" w:type="dxa"/>
            <w:vAlign w:val="bottom"/>
          </w:tcPr>
          <w:p w14:paraId="4B732F52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8" w:type="dxa"/>
            <w:vAlign w:val="bottom"/>
          </w:tcPr>
          <w:p w14:paraId="1CEB4218" w14:textId="2E332FAA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8535C6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10B978F" w14:textId="118DF88D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  <w:tc>
          <w:tcPr>
            <w:tcW w:w="1038" w:type="dxa"/>
            <w:vAlign w:val="bottom"/>
          </w:tcPr>
          <w:p w14:paraId="34C203C5" w14:textId="1ED7F0EA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</w:tr>
      <w:tr w:rsidR="00F2224E" w:rsidRPr="00B165D6" w14:paraId="3B1D597F" w14:textId="77777777" w:rsidTr="003E1959">
        <w:tc>
          <w:tcPr>
            <w:tcW w:w="3312" w:type="dxa"/>
            <w:vAlign w:val="bottom"/>
          </w:tcPr>
          <w:p w14:paraId="2012D4FA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18" w:type="dxa"/>
            <w:vAlign w:val="bottom"/>
          </w:tcPr>
          <w:p w14:paraId="0D812FDF" w14:textId="498F1B1D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C742FB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016489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1EAB23F" w14:textId="22763736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03C51759" w14:textId="6AF7C12B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1480598C" w14:textId="77777777" w:rsidTr="003E1959">
        <w:tc>
          <w:tcPr>
            <w:tcW w:w="3312" w:type="dxa"/>
            <w:vAlign w:val="bottom"/>
          </w:tcPr>
          <w:p w14:paraId="6FFF1E66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93E10EA" w14:textId="325D8A4B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vAlign w:val="bottom"/>
          </w:tcPr>
          <w:p w14:paraId="4D1B9D2D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699BB8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6987A98C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24E" w:rsidRPr="00B165D6" w14:paraId="4EAC1C5F" w14:textId="77777777" w:rsidTr="003E1959">
        <w:tc>
          <w:tcPr>
            <w:tcW w:w="3312" w:type="dxa"/>
            <w:vAlign w:val="bottom"/>
          </w:tcPr>
          <w:p w14:paraId="1AF802BD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718" w:type="dxa"/>
            <w:vAlign w:val="bottom"/>
          </w:tcPr>
          <w:p w14:paraId="378DCCF3" w14:textId="30A94010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C742FB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5FC5A45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D1FFAA8" w14:textId="33F5A0A7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5EDFE6F5" w14:textId="16DE9247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7C4285FB" w14:textId="77777777" w:rsidTr="003E1959">
        <w:tc>
          <w:tcPr>
            <w:tcW w:w="3312" w:type="dxa"/>
            <w:vAlign w:val="bottom"/>
          </w:tcPr>
          <w:p w14:paraId="3BC93A69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718" w:type="dxa"/>
            <w:vAlign w:val="bottom"/>
          </w:tcPr>
          <w:p w14:paraId="31D29614" w14:textId="187737ED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vAlign w:val="bottom"/>
          </w:tcPr>
          <w:p w14:paraId="76D43F20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86A1DD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2FC8337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26EE7DF2" w14:textId="77777777" w:rsidTr="003E1959">
        <w:tc>
          <w:tcPr>
            <w:tcW w:w="3312" w:type="dxa"/>
            <w:vAlign w:val="bottom"/>
          </w:tcPr>
          <w:p w14:paraId="1F1AE672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718" w:type="dxa"/>
            <w:vAlign w:val="bottom"/>
          </w:tcPr>
          <w:p w14:paraId="66076B6B" w14:textId="680B6BCB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C742FB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5B0D71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C376FEF" w14:textId="4A594C19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</w:t>
            </w:r>
          </w:p>
        </w:tc>
        <w:tc>
          <w:tcPr>
            <w:tcW w:w="1038" w:type="dxa"/>
            <w:vAlign w:val="bottom"/>
          </w:tcPr>
          <w:p w14:paraId="65CDE59C" w14:textId="66A4430D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</w:t>
            </w:r>
          </w:p>
        </w:tc>
      </w:tr>
      <w:tr w:rsidR="00F2224E" w:rsidRPr="00B165D6" w14:paraId="35759E09" w14:textId="77777777" w:rsidTr="003E1959">
        <w:tc>
          <w:tcPr>
            <w:tcW w:w="3312" w:type="dxa"/>
            <w:vAlign w:val="bottom"/>
          </w:tcPr>
          <w:p w14:paraId="26627273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9CD6ED6" w14:textId="19333D9D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vAlign w:val="bottom"/>
          </w:tcPr>
          <w:p w14:paraId="4921BF0A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AABE6C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757FC44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003E0B79" w14:textId="77777777" w:rsidTr="003E1959">
        <w:tc>
          <w:tcPr>
            <w:tcW w:w="3312" w:type="dxa"/>
            <w:vAlign w:val="bottom"/>
          </w:tcPr>
          <w:p w14:paraId="7C3C973B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718" w:type="dxa"/>
            <w:vAlign w:val="bottom"/>
          </w:tcPr>
          <w:p w14:paraId="3B82BC14" w14:textId="09F03C55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17618A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A9D23F3" w14:textId="67C1B0B5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0978F43A" w14:textId="328A6560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</w:tr>
      <w:tr w:rsidR="00F2224E" w:rsidRPr="00B165D6" w14:paraId="1AE8616E" w14:textId="77777777" w:rsidTr="003E1959">
        <w:tc>
          <w:tcPr>
            <w:tcW w:w="3312" w:type="dxa"/>
            <w:vAlign w:val="bottom"/>
          </w:tcPr>
          <w:p w14:paraId="06ABCE1B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718" w:type="dxa"/>
            <w:vAlign w:val="bottom"/>
          </w:tcPr>
          <w:p w14:paraId="080E9211" w14:textId="53D9C800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20648C1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621DEE5" w14:textId="6F816246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4C70B54E" w14:textId="1AD5E585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0E9ADEDC" w14:textId="77777777" w:rsidTr="003E1959">
        <w:tc>
          <w:tcPr>
            <w:tcW w:w="3312" w:type="dxa"/>
            <w:vAlign w:val="bottom"/>
          </w:tcPr>
          <w:p w14:paraId="1EE3B922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718" w:type="dxa"/>
            <w:vAlign w:val="bottom"/>
          </w:tcPr>
          <w:p w14:paraId="21420793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350" w:type="dxa"/>
            <w:vAlign w:val="bottom"/>
          </w:tcPr>
          <w:p w14:paraId="7D294B0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430F17D" w14:textId="2893BD64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54AD1210" w14:textId="022CC378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447BD544" w14:textId="77777777" w:rsidTr="003E1959">
        <w:tc>
          <w:tcPr>
            <w:tcW w:w="3312" w:type="dxa"/>
            <w:vAlign w:val="bottom"/>
          </w:tcPr>
          <w:p w14:paraId="666458BD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718" w:type="dxa"/>
            <w:vAlign w:val="bottom"/>
          </w:tcPr>
          <w:p w14:paraId="32AD3B0E" w14:textId="1660A002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ABF4D3F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58033676" w14:textId="40231F89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0E4D3F23" w14:textId="5320C15A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B165D6" w14:paraId="5C9B7D15" w14:textId="77777777" w:rsidTr="003E1959">
        <w:tc>
          <w:tcPr>
            <w:tcW w:w="3312" w:type="dxa"/>
            <w:vAlign w:val="bottom"/>
          </w:tcPr>
          <w:p w14:paraId="5D053071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718" w:type="dxa"/>
            <w:vAlign w:val="bottom"/>
          </w:tcPr>
          <w:p w14:paraId="2B203D9D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350" w:type="dxa"/>
            <w:vAlign w:val="bottom"/>
          </w:tcPr>
          <w:p w14:paraId="0EE86C5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05919B01" w14:textId="125E3852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37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1038" w:type="dxa"/>
            <w:vAlign w:val="bottom"/>
          </w:tcPr>
          <w:p w14:paraId="3DF434D4" w14:textId="6A78757A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37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</w:tr>
      <w:tr w:rsidR="00F2224E" w:rsidRPr="00B165D6" w14:paraId="0BDDF3BE" w14:textId="77777777" w:rsidTr="003E1959">
        <w:tc>
          <w:tcPr>
            <w:tcW w:w="3312" w:type="dxa"/>
            <w:vAlign w:val="bottom"/>
          </w:tcPr>
          <w:p w14:paraId="541A8730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2718" w:type="dxa"/>
            <w:vAlign w:val="bottom"/>
          </w:tcPr>
          <w:p w14:paraId="18C1203F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1350" w:type="dxa"/>
            <w:vAlign w:val="bottom"/>
          </w:tcPr>
          <w:p w14:paraId="43FEC244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1F6F7915" w14:textId="4EFB9CD2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  <w:tc>
          <w:tcPr>
            <w:tcW w:w="1038" w:type="dxa"/>
            <w:vAlign w:val="bottom"/>
          </w:tcPr>
          <w:p w14:paraId="1284CDF5" w14:textId="37F44AF4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</w:p>
        </w:tc>
      </w:tr>
      <w:tr w:rsidR="00F2224E" w:rsidRPr="005D46AC" w14:paraId="24D010C7" w14:textId="77777777" w:rsidTr="003E1959">
        <w:tc>
          <w:tcPr>
            <w:tcW w:w="3312" w:type="dxa"/>
            <w:vAlign w:val="bottom"/>
          </w:tcPr>
          <w:p w14:paraId="5CDC7B4A" w14:textId="77777777" w:rsidR="00F2224E" w:rsidRPr="00E2788D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SIPHANDONE-RATCH LAO </w:t>
            </w:r>
          </w:p>
        </w:tc>
        <w:tc>
          <w:tcPr>
            <w:tcW w:w="2718" w:type="dxa"/>
            <w:vAlign w:val="bottom"/>
          </w:tcPr>
          <w:p w14:paraId="1172B9BA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94BC100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6A381230" w14:textId="0116D939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  <w:tc>
          <w:tcPr>
            <w:tcW w:w="1038" w:type="dxa"/>
            <w:vAlign w:val="bottom"/>
          </w:tcPr>
          <w:p w14:paraId="041E9894" w14:textId="384D2D73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</w:tr>
      <w:tr w:rsidR="00F2224E" w:rsidRPr="00B165D6" w14:paraId="09B50DDA" w14:textId="77777777" w:rsidTr="003E1959">
        <w:tc>
          <w:tcPr>
            <w:tcW w:w="3312" w:type="dxa"/>
            <w:vAlign w:val="bottom"/>
          </w:tcPr>
          <w:p w14:paraId="5D205FCF" w14:textId="77777777" w:rsidR="00F2224E" w:rsidRPr="00E2788D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   CO., LTD.</w:t>
            </w:r>
          </w:p>
        </w:tc>
        <w:tc>
          <w:tcPr>
            <w:tcW w:w="2718" w:type="dxa"/>
            <w:vAlign w:val="bottom"/>
          </w:tcPr>
          <w:p w14:paraId="3E0866E9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เชื้อเพลิงชีวมวลอัดแน่น</w:t>
            </w:r>
          </w:p>
        </w:tc>
        <w:tc>
          <w:tcPr>
            <w:tcW w:w="1350" w:type="dxa"/>
            <w:vAlign w:val="bottom"/>
          </w:tcPr>
          <w:p w14:paraId="6360C2E6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21CB9F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58D52FA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518D94EC" w14:textId="77777777" w:rsidTr="003E1959">
        <w:tc>
          <w:tcPr>
            <w:tcW w:w="3312" w:type="dxa"/>
            <w:vAlign w:val="bottom"/>
          </w:tcPr>
          <w:p w14:paraId="01E10D2F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718" w:type="dxa"/>
            <w:vAlign w:val="bottom"/>
          </w:tcPr>
          <w:p w14:paraId="31C38543" w14:textId="252A8C3C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4DC363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7F194C92" w14:textId="3571742E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089B86C3" w14:textId="217423D8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</w:tr>
      <w:tr w:rsidR="00F2224E" w:rsidRPr="00B165D6" w14:paraId="4A47DF09" w14:textId="77777777" w:rsidTr="003E1959">
        <w:tc>
          <w:tcPr>
            <w:tcW w:w="3312" w:type="dxa"/>
            <w:vAlign w:val="bottom"/>
          </w:tcPr>
          <w:p w14:paraId="3F96F069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1C91BB59" w14:textId="6C5295D0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CCF896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5B694F42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2127CBA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416" w:rsidRPr="00B165D6" w14:paraId="1ACB79AD" w14:textId="77777777" w:rsidTr="003E1959">
        <w:tc>
          <w:tcPr>
            <w:tcW w:w="3312" w:type="dxa"/>
            <w:vAlign w:val="bottom"/>
          </w:tcPr>
          <w:p w14:paraId="511D4411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6AC91DD5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8A7688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F20684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1F0B7E4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416" w:rsidRPr="00B165D6" w14:paraId="66E494FC" w14:textId="77777777" w:rsidTr="003E1959">
        <w:tc>
          <w:tcPr>
            <w:tcW w:w="3312" w:type="dxa"/>
            <w:vAlign w:val="bottom"/>
          </w:tcPr>
          <w:p w14:paraId="4E202177" w14:textId="0DFC41B9" w:rsidR="00946416" w:rsidRPr="0082412F" w:rsidRDefault="00946416" w:rsidP="00D7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718" w:type="dxa"/>
            <w:vAlign w:val="bottom"/>
          </w:tcPr>
          <w:p w14:paraId="41B0A002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FF73509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BA589C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CE6374F" w14:textId="77777777" w:rsidR="00946416" w:rsidRPr="0082412F" w:rsidRDefault="00946416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2EE6973B" w14:textId="77777777" w:rsidTr="003E1959">
        <w:tc>
          <w:tcPr>
            <w:tcW w:w="3312" w:type="dxa"/>
            <w:vAlign w:val="bottom"/>
          </w:tcPr>
          <w:p w14:paraId="424432A9" w14:textId="77777777" w:rsidR="00F2224E" w:rsidRPr="0082412F" w:rsidRDefault="00F2224E" w:rsidP="00EA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Fareast Renewable Development </w:t>
            </w:r>
          </w:p>
        </w:tc>
        <w:tc>
          <w:tcPr>
            <w:tcW w:w="2718" w:type="dxa"/>
            <w:vAlign w:val="bottom"/>
          </w:tcPr>
          <w:p w14:paraId="4D5867CB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392ADE3" w14:textId="77777777" w:rsidR="00F2224E" w:rsidRPr="0082412F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3D25C0D2" w14:textId="2A3BA087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1038" w:type="dxa"/>
            <w:vAlign w:val="bottom"/>
          </w:tcPr>
          <w:p w14:paraId="6C630C95" w14:textId="67D4908E" w:rsidR="00F2224E" w:rsidRPr="0082412F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</w:tr>
      <w:tr w:rsidR="00F2224E" w:rsidRPr="00B165D6" w14:paraId="77A0DCCD" w14:textId="77777777" w:rsidTr="003E1959">
        <w:tc>
          <w:tcPr>
            <w:tcW w:w="3312" w:type="dxa"/>
            <w:vAlign w:val="bottom"/>
          </w:tcPr>
          <w:p w14:paraId="5F4489E0" w14:textId="77777777" w:rsidR="00F2224E" w:rsidRPr="0082412F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718" w:type="dxa"/>
            <w:vAlign w:val="bottom"/>
          </w:tcPr>
          <w:p w14:paraId="636A2F3D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7BA32155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42A27B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360120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5D46AC" w14:paraId="433DF765" w14:textId="77777777" w:rsidTr="003E1959">
        <w:tc>
          <w:tcPr>
            <w:tcW w:w="3312" w:type="dxa"/>
            <w:vAlign w:val="bottom"/>
          </w:tcPr>
          <w:p w14:paraId="318AEF43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RATCH &amp; AIDC Wind Energy </w:t>
            </w:r>
          </w:p>
        </w:tc>
        <w:tc>
          <w:tcPr>
            <w:tcW w:w="2718" w:type="dxa"/>
            <w:vAlign w:val="bottom"/>
          </w:tcPr>
          <w:p w14:paraId="3A0999B9" w14:textId="7301FF9C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1D5B283C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4D2355AC" w14:textId="146FC264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63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</w:t>
            </w:r>
          </w:p>
        </w:tc>
        <w:tc>
          <w:tcPr>
            <w:tcW w:w="1038" w:type="dxa"/>
            <w:vAlign w:val="bottom"/>
          </w:tcPr>
          <w:p w14:paraId="5F9A7316" w14:textId="5BBA9AAE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63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</w:t>
            </w:r>
          </w:p>
        </w:tc>
      </w:tr>
      <w:tr w:rsidR="00F2224E" w:rsidRPr="005D46AC" w14:paraId="0CA978B8" w14:textId="77777777" w:rsidTr="003E1959">
        <w:tc>
          <w:tcPr>
            <w:tcW w:w="3312" w:type="dxa"/>
            <w:vAlign w:val="bottom"/>
          </w:tcPr>
          <w:p w14:paraId="3B48C6D1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718" w:type="dxa"/>
            <w:vAlign w:val="bottom"/>
          </w:tcPr>
          <w:p w14:paraId="720013B1" w14:textId="43E2E899" w:rsidR="00F2224E" w:rsidRPr="00E2788D" w:rsidRDefault="0078758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</w:t>
            </w:r>
            <w:r w:rsidR="00F2224E" w:rsidRPr="00E278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ไฟฟ้าในต่างประเทศ</w:t>
            </w:r>
          </w:p>
        </w:tc>
        <w:tc>
          <w:tcPr>
            <w:tcW w:w="1350" w:type="dxa"/>
            <w:vAlign w:val="bottom"/>
          </w:tcPr>
          <w:p w14:paraId="0800705B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E2FAB3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5B85BE1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5D46AC" w14:paraId="50A0A487" w14:textId="77777777" w:rsidTr="003E1959">
        <w:tc>
          <w:tcPr>
            <w:tcW w:w="3312" w:type="dxa"/>
            <w:vAlign w:val="bottom"/>
          </w:tcPr>
          <w:p w14:paraId="5C88E43D" w14:textId="4144F055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OLE_LINK1"/>
            <w:bookmarkStart w:id="2" w:name="OLE_LINK2"/>
            <w:r w:rsidRPr="00E2788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An </w:t>
            </w:r>
            <w:proofErr w:type="spellStart"/>
            <w:r w:rsidRPr="00E2788D">
              <w:rPr>
                <w:rFonts w:ascii="Angsana New" w:hAnsi="Angsana New" w:hint="cs"/>
                <w:spacing w:val="-4"/>
                <w:sz w:val="30"/>
                <w:szCs w:val="30"/>
              </w:rPr>
              <w:t>Binh</w:t>
            </w:r>
            <w:proofErr w:type="spellEnd"/>
            <w:r w:rsidRPr="00E2788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Energy and</w:t>
            </w: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2788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Infrastructure </w:t>
            </w:r>
            <w:bookmarkEnd w:id="1"/>
            <w:bookmarkEnd w:id="2"/>
          </w:p>
        </w:tc>
        <w:tc>
          <w:tcPr>
            <w:tcW w:w="2718" w:type="dxa"/>
            <w:vAlign w:val="bottom"/>
          </w:tcPr>
          <w:p w14:paraId="0AA8D73F" w14:textId="146C40E8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A56529F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2CAC6339" w14:textId="4BC06AB4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6C6743CB" w14:textId="01F4F5EF" w:rsidR="00F2224E" w:rsidRPr="00E2788D" w:rsidRDefault="00CF0C3F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</w:tr>
      <w:tr w:rsidR="00F2224E" w:rsidRPr="00B165D6" w14:paraId="2BA8062D" w14:textId="77777777" w:rsidTr="003E1959">
        <w:tc>
          <w:tcPr>
            <w:tcW w:w="3312" w:type="dxa"/>
            <w:vAlign w:val="bottom"/>
          </w:tcPr>
          <w:p w14:paraId="3DD4AA88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788D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E2788D">
              <w:rPr>
                <w:rFonts w:ascii="Angsana New" w:hAnsi="Angsana New" w:hint="cs"/>
                <w:spacing w:val="-4"/>
                <w:sz w:val="30"/>
                <w:szCs w:val="30"/>
              </w:rPr>
              <w:t>Fund</w:t>
            </w:r>
          </w:p>
        </w:tc>
        <w:tc>
          <w:tcPr>
            <w:tcW w:w="2718" w:type="dxa"/>
            <w:vAlign w:val="bottom"/>
          </w:tcPr>
          <w:p w14:paraId="229EF4EE" w14:textId="3F64ADCC" w:rsidR="00F2224E" w:rsidRPr="00E2788D" w:rsidRDefault="0078758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</w:t>
            </w:r>
            <w:r w:rsidR="00F2224E" w:rsidRPr="00E278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และโครงสร้าง</w:t>
            </w:r>
            <w:r w:rsidR="00F2224E" w:rsidRPr="00E2788D">
              <w:rPr>
                <w:rFonts w:ascii="Angsana New" w:hAnsi="Angsana New" w:hint="cs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350" w:type="dxa"/>
            <w:vAlign w:val="bottom"/>
          </w:tcPr>
          <w:p w14:paraId="472719EA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19FC7A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F79F52" w14:textId="77777777" w:rsidR="00F2224E" w:rsidRPr="00E2788D" w:rsidRDefault="00F2224E" w:rsidP="005D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5D46AC" w14:paraId="61605F11" w14:textId="77777777" w:rsidTr="003E1959">
        <w:tc>
          <w:tcPr>
            <w:tcW w:w="3312" w:type="dxa"/>
            <w:vAlign w:val="bottom"/>
          </w:tcPr>
          <w:p w14:paraId="6801A9B6" w14:textId="77777777" w:rsidR="00F2224E" w:rsidRPr="005D46AC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22D8A241" w14:textId="77777777" w:rsidR="00F2224E" w:rsidRPr="005D46AC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BD56A1B" w14:textId="77777777" w:rsidR="00F2224E" w:rsidRPr="005D46AC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548D7C" w14:textId="77777777" w:rsidR="00F2224E" w:rsidRPr="005D46AC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7C4BBAB" w14:textId="77777777" w:rsidR="00F2224E" w:rsidRPr="005D46AC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1CA013E2" w14:textId="77777777" w:rsidTr="003E1959">
        <w:tc>
          <w:tcPr>
            <w:tcW w:w="3312" w:type="dxa"/>
            <w:vAlign w:val="bottom"/>
          </w:tcPr>
          <w:p w14:paraId="492C081C" w14:textId="77777777" w:rsidR="00F2224E" w:rsidRPr="0082412F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718" w:type="dxa"/>
            <w:vAlign w:val="bottom"/>
          </w:tcPr>
          <w:p w14:paraId="393FFA75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6781DA3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15ECD4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92B491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3E87FF77" w14:textId="77777777" w:rsidTr="003E1959">
        <w:tc>
          <w:tcPr>
            <w:tcW w:w="3312" w:type="dxa"/>
            <w:vAlign w:val="bottom"/>
          </w:tcPr>
          <w:p w14:paraId="442789BC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718" w:type="dxa"/>
            <w:vAlign w:val="bottom"/>
          </w:tcPr>
          <w:p w14:paraId="3BDBD9D3" w14:textId="539EE39C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E2788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C403609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665F4ED" w14:textId="6E5B94B6" w:rsidR="00F2224E" w:rsidRPr="00E2788D" w:rsidRDefault="00CF0C3F" w:rsidP="00EF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  <w:tc>
          <w:tcPr>
            <w:tcW w:w="1038" w:type="dxa"/>
            <w:vAlign w:val="bottom"/>
          </w:tcPr>
          <w:p w14:paraId="5071F31A" w14:textId="20020C48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</w:p>
        </w:tc>
      </w:tr>
      <w:tr w:rsidR="00F2224E" w:rsidRPr="006E73F6" w14:paraId="4E8767C4" w14:textId="77777777" w:rsidTr="003E1959">
        <w:tc>
          <w:tcPr>
            <w:tcW w:w="3312" w:type="dxa"/>
            <w:vAlign w:val="bottom"/>
          </w:tcPr>
          <w:p w14:paraId="107AEEA5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เน็กส์ซิฟ ราช เอ็นเนอร์จี </w:t>
            </w:r>
          </w:p>
        </w:tc>
        <w:tc>
          <w:tcPr>
            <w:tcW w:w="2718" w:type="dxa"/>
            <w:vAlign w:val="bottom"/>
          </w:tcPr>
          <w:p w14:paraId="5721E703" w14:textId="50981DF2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AA84B56" w14:textId="77777777" w:rsidR="00F2224E" w:rsidRPr="00E2788D" w:rsidRDefault="00F2224E" w:rsidP="00E33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55EF5A3" w14:textId="5DD8DD63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17024E6D" w14:textId="3D216E54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</w:p>
        </w:tc>
      </w:tr>
      <w:tr w:rsidR="00F2224E" w:rsidRPr="00B165D6" w14:paraId="2290D305" w14:textId="77777777" w:rsidTr="003E1959">
        <w:tc>
          <w:tcPr>
            <w:tcW w:w="3312" w:type="dxa"/>
            <w:vAlign w:val="bottom"/>
          </w:tcPr>
          <w:p w14:paraId="3BA49E93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ระยอง จำกัด</w:t>
            </w:r>
          </w:p>
        </w:tc>
        <w:tc>
          <w:tcPr>
            <w:tcW w:w="2718" w:type="dxa"/>
            <w:vAlign w:val="bottom"/>
          </w:tcPr>
          <w:p w14:paraId="3564351C" w14:textId="76C19FEE" w:rsidR="00F2224E" w:rsidRPr="00E2788D" w:rsidRDefault="0076733D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  <w:r w:rsidR="00F2224E" w:rsidRPr="00E2788D"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vAlign w:val="bottom"/>
          </w:tcPr>
          <w:p w14:paraId="6056467E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8DB2903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AC13EBE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5F370D8F" w14:textId="77777777" w:rsidTr="003E1959">
        <w:tc>
          <w:tcPr>
            <w:tcW w:w="3312" w:type="dxa"/>
            <w:vAlign w:val="bottom"/>
          </w:tcPr>
          <w:p w14:paraId="28FC320C" w14:textId="217EEA95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ไฟฟ้าน้ำงึม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18" w:type="dxa"/>
            <w:vAlign w:val="bottom"/>
          </w:tcPr>
          <w:p w14:paraId="6E18B7EB" w14:textId="259B8D79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554B01A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5CF4A77E" w14:textId="0A1731FB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  <w:tc>
          <w:tcPr>
            <w:tcW w:w="1038" w:type="dxa"/>
            <w:vAlign w:val="bottom"/>
          </w:tcPr>
          <w:p w14:paraId="30CA62A4" w14:textId="0F4DC6F5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</w:p>
        </w:tc>
      </w:tr>
      <w:tr w:rsidR="00B23654" w:rsidRPr="00B165D6" w14:paraId="070BA921" w14:textId="77777777" w:rsidTr="003E1959">
        <w:tc>
          <w:tcPr>
            <w:tcW w:w="3312" w:type="dxa"/>
            <w:vAlign w:val="bottom"/>
          </w:tcPr>
          <w:p w14:paraId="34039C51" w14:textId="77777777" w:rsidR="00B23654" w:rsidRPr="0082412F" w:rsidRDefault="00B2365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09908FDE" w14:textId="77777777" w:rsidR="00B23654" w:rsidRPr="0082412F" w:rsidRDefault="00B23654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EBF338" w14:textId="77777777" w:rsidR="00B23654" w:rsidRPr="0082412F" w:rsidRDefault="00B23654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DE6E55" w14:textId="77777777" w:rsidR="00B23654" w:rsidRPr="0082412F" w:rsidRDefault="00B23654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F3B7530" w14:textId="77777777" w:rsidR="00B23654" w:rsidRPr="0082412F" w:rsidRDefault="00B23654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6A506A45" w14:textId="77777777" w:rsidTr="003E1959">
        <w:tc>
          <w:tcPr>
            <w:tcW w:w="3312" w:type="dxa"/>
            <w:vAlign w:val="bottom"/>
          </w:tcPr>
          <w:p w14:paraId="084331E2" w14:textId="77777777" w:rsidR="00F2224E" w:rsidRPr="0082412F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2718" w:type="dxa"/>
            <w:vAlign w:val="bottom"/>
          </w:tcPr>
          <w:p w14:paraId="14DD5224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A4FAE9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3A693B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0E3B2D4" w14:textId="77777777" w:rsidR="00F2224E" w:rsidRPr="0082412F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5D301D6D" w14:textId="77777777" w:rsidTr="003E1959">
        <w:tc>
          <w:tcPr>
            <w:tcW w:w="3312" w:type="dxa"/>
            <w:vAlign w:val="bottom"/>
          </w:tcPr>
          <w:p w14:paraId="2A09D1A1" w14:textId="77777777" w:rsidR="00F2224E" w:rsidRPr="0082412F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82412F">
              <w:rPr>
                <w:rFonts w:ascii="Angsana New" w:hAnsi="Angsana New" w:hint="cs"/>
                <w:sz w:val="30"/>
                <w:szCs w:val="30"/>
              </w:rPr>
              <w:t>Bajradaya</w:t>
            </w:r>
            <w:proofErr w:type="spellEnd"/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82412F">
              <w:rPr>
                <w:rFonts w:ascii="Angsana New" w:hAnsi="Angsana New" w:hint="cs"/>
                <w:sz w:val="30"/>
                <w:szCs w:val="30"/>
              </w:rPr>
              <w:t>Sentranusa</w:t>
            </w:r>
            <w:proofErr w:type="spellEnd"/>
          </w:p>
        </w:tc>
        <w:tc>
          <w:tcPr>
            <w:tcW w:w="2718" w:type="dxa"/>
            <w:vAlign w:val="bottom"/>
          </w:tcPr>
          <w:p w14:paraId="55BBCAEE" w14:textId="1708A1C9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130EE2" w:rsidRPr="0082412F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064E434" w14:textId="77777777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59936D44" w14:textId="490BF017" w:rsidR="00F2224E" w:rsidRPr="0082412F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26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61</w:t>
            </w:r>
          </w:p>
        </w:tc>
        <w:tc>
          <w:tcPr>
            <w:tcW w:w="1038" w:type="dxa"/>
            <w:vAlign w:val="bottom"/>
          </w:tcPr>
          <w:p w14:paraId="07D3A365" w14:textId="04761684" w:rsidR="00F2224E" w:rsidRPr="0082412F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26</w:t>
            </w:r>
            <w:r w:rsidR="00F2224E" w:rsidRPr="0082412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61</w:t>
            </w:r>
          </w:p>
        </w:tc>
      </w:tr>
      <w:tr w:rsidR="00F2224E" w:rsidRPr="00B165D6" w14:paraId="4025230A" w14:textId="77777777" w:rsidTr="003E1959">
        <w:tc>
          <w:tcPr>
            <w:tcW w:w="3312" w:type="dxa"/>
            <w:vAlign w:val="bottom"/>
          </w:tcPr>
          <w:p w14:paraId="19E5C03B" w14:textId="77777777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1E0C64E9" w14:textId="41335F75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C881170" w14:textId="77777777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6B11EADF" w14:textId="77777777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96C7083" w14:textId="77777777" w:rsidR="00F2224E" w:rsidRPr="0082412F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6E73F6" w14:paraId="73624EC8" w14:textId="77777777" w:rsidTr="003E1959">
        <w:tc>
          <w:tcPr>
            <w:tcW w:w="3312" w:type="dxa"/>
            <w:vAlign w:val="bottom"/>
          </w:tcPr>
          <w:p w14:paraId="6BBDFB1D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</w:rPr>
              <w:t xml:space="preserve">An </w:t>
            </w:r>
            <w:proofErr w:type="spellStart"/>
            <w:r w:rsidRPr="00E2788D">
              <w:rPr>
                <w:rFonts w:ascii="Angsana New" w:hAnsi="Angsana New" w:hint="cs"/>
                <w:sz w:val="30"/>
                <w:szCs w:val="30"/>
              </w:rPr>
              <w:t>Binh</w:t>
            </w:r>
            <w:proofErr w:type="spellEnd"/>
            <w:r w:rsidRPr="00E2788D">
              <w:rPr>
                <w:rFonts w:ascii="Angsana New" w:hAnsi="Angsana New" w:hint="cs"/>
                <w:sz w:val="30"/>
                <w:szCs w:val="30"/>
              </w:rPr>
              <w:t xml:space="preserve"> Investment Group Joint</w:t>
            </w:r>
          </w:p>
        </w:tc>
        <w:tc>
          <w:tcPr>
            <w:tcW w:w="2718" w:type="dxa"/>
            <w:vAlign w:val="bottom"/>
          </w:tcPr>
          <w:p w14:paraId="7257887C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ลงทุนในธุรกิจเกี่ยวกับพลังงาน</w:t>
            </w:r>
          </w:p>
        </w:tc>
        <w:tc>
          <w:tcPr>
            <w:tcW w:w="1350" w:type="dxa"/>
            <w:vAlign w:val="bottom"/>
          </w:tcPr>
          <w:p w14:paraId="231BEE1E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018AAC20" w14:textId="7867EE7F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49</w:t>
            </w:r>
          </w:p>
        </w:tc>
        <w:tc>
          <w:tcPr>
            <w:tcW w:w="1038" w:type="dxa"/>
            <w:vAlign w:val="bottom"/>
          </w:tcPr>
          <w:p w14:paraId="3FF9F615" w14:textId="0BE0D114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49</w:t>
            </w:r>
          </w:p>
        </w:tc>
      </w:tr>
      <w:tr w:rsidR="00F2224E" w:rsidRPr="006E73F6" w14:paraId="1B963E9E" w14:textId="77777777" w:rsidTr="003E1959">
        <w:tc>
          <w:tcPr>
            <w:tcW w:w="3312" w:type="dxa"/>
            <w:vAlign w:val="bottom"/>
          </w:tcPr>
          <w:p w14:paraId="1D753B14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788D">
              <w:rPr>
                <w:rFonts w:ascii="Angsana New" w:hAnsi="Angsana New"/>
                <w:sz w:val="30"/>
                <w:szCs w:val="30"/>
              </w:rPr>
              <w:t>Stock Company</w:t>
            </w:r>
          </w:p>
        </w:tc>
        <w:tc>
          <w:tcPr>
            <w:tcW w:w="2718" w:type="dxa"/>
            <w:vAlign w:val="bottom"/>
          </w:tcPr>
          <w:p w14:paraId="356841D0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350" w:type="dxa"/>
            <w:vAlign w:val="bottom"/>
          </w:tcPr>
          <w:p w14:paraId="7BB19057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FB5A41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6C26B2B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52B197B9" w14:textId="77777777" w:rsidTr="003E1959">
        <w:tc>
          <w:tcPr>
            <w:tcW w:w="3312" w:type="dxa"/>
            <w:vAlign w:val="bottom"/>
          </w:tcPr>
          <w:p w14:paraId="6DECFFBF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E2788D">
              <w:rPr>
                <w:rFonts w:ascii="Angsana New" w:hAnsi="Angsana New"/>
                <w:sz w:val="30"/>
                <w:szCs w:val="30"/>
              </w:rPr>
              <w:t>Ecowin</w:t>
            </w:r>
            <w:proofErr w:type="spellEnd"/>
            <w:r w:rsidRPr="00E2788D">
              <w:rPr>
                <w:rFonts w:ascii="Angsana New" w:hAnsi="Angsana New"/>
                <w:sz w:val="30"/>
                <w:szCs w:val="30"/>
              </w:rPr>
              <w:t xml:space="preserve"> Energy Corporation</w:t>
            </w:r>
          </w:p>
        </w:tc>
        <w:tc>
          <w:tcPr>
            <w:tcW w:w="2718" w:type="dxa"/>
            <w:vAlign w:val="bottom"/>
          </w:tcPr>
          <w:p w14:paraId="381C461D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350" w:type="dxa"/>
            <w:vAlign w:val="bottom"/>
          </w:tcPr>
          <w:p w14:paraId="2FBA869A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21CA8109" w14:textId="7B83130D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04</w:t>
            </w:r>
          </w:p>
        </w:tc>
        <w:tc>
          <w:tcPr>
            <w:tcW w:w="1038" w:type="dxa"/>
            <w:vAlign w:val="bottom"/>
          </w:tcPr>
          <w:p w14:paraId="70C50DDC" w14:textId="1116E678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04</w:t>
            </w:r>
          </w:p>
        </w:tc>
      </w:tr>
      <w:tr w:rsidR="00F2224E" w:rsidRPr="00B165D6" w14:paraId="66ADDC71" w14:textId="77777777" w:rsidTr="003E1959">
        <w:tc>
          <w:tcPr>
            <w:tcW w:w="3312" w:type="dxa"/>
            <w:vAlign w:val="bottom"/>
          </w:tcPr>
          <w:p w14:paraId="02167624" w14:textId="77777777" w:rsidR="00F2224E" w:rsidRPr="00E2788D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vAlign w:val="bottom"/>
          </w:tcPr>
          <w:p w14:paraId="32BF0611" w14:textId="77777777" w:rsidR="00F2224E" w:rsidRPr="00E2788D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5587C7D" w14:textId="77777777" w:rsidR="00F2224E" w:rsidRPr="00E2788D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ACAEBD" w14:textId="77777777" w:rsidR="00F2224E" w:rsidRPr="00E2788D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1B84EA5" w14:textId="77777777" w:rsidR="00F2224E" w:rsidRPr="00E2788D" w:rsidRDefault="00F2224E" w:rsidP="0063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B165D6" w14:paraId="42F94D3D" w14:textId="77777777" w:rsidTr="003E1959">
        <w:tc>
          <w:tcPr>
            <w:tcW w:w="3312" w:type="dxa"/>
            <w:vAlign w:val="bottom"/>
          </w:tcPr>
          <w:p w14:paraId="36EEC659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การร่วมค้าของการร่วมค้าทางอ้อม</w:t>
            </w:r>
          </w:p>
        </w:tc>
        <w:tc>
          <w:tcPr>
            <w:tcW w:w="2718" w:type="dxa"/>
            <w:vAlign w:val="bottom"/>
          </w:tcPr>
          <w:p w14:paraId="013C225F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FF4869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89E34D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E1C96D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24E" w:rsidRPr="006E73F6" w14:paraId="6A338057" w14:textId="77777777" w:rsidTr="003E1959">
        <w:tc>
          <w:tcPr>
            <w:tcW w:w="3312" w:type="dxa"/>
            <w:vAlign w:val="bottom"/>
          </w:tcPr>
          <w:p w14:paraId="7114F3B3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</w:rPr>
              <w:t>Thang Long Power Plant Joint</w:t>
            </w:r>
          </w:p>
        </w:tc>
        <w:tc>
          <w:tcPr>
            <w:tcW w:w="2718" w:type="dxa"/>
            <w:vAlign w:val="bottom"/>
          </w:tcPr>
          <w:p w14:paraId="4BD6125D" w14:textId="73B3D6BB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BB1ACD" w:rsidRPr="00E2788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E8B48D5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7076056B" w14:textId="71509DB0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05</w:t>
            </w:r>
          </w:p>
        </w:tc>
        <w:tc>
          <w:tcPr>
            <w:tcW w:w="1038" w:type="dxa"/>
            <w:vAlign w:val="bottom"/>
          </w:tcPr>
          <w:p w14:paraId="7ABAC564" w14:textId="7064155B" w:rsidR="00F2224E" w:rsidRPr="00E2788D" w:rsidRDefault="00CF0C3F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 w:rsidR="00F2224E" w:rsidRPr="00E2788D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05</w:t>
            </w:r>
          </w:p>
        </w:tc>
      </w:tr>
      <w:tr w:rsidR="00F2224E" w:rsidRPr="00B165D6" w14:paraId="7FA4823F" w14:textId="77777777" w:rsidTr="003E1959">
        <w:tc>
          <w:tcPr>
            <w:tcW w:w="3312" w:type="dxa"/>
            <w:vAlign w:val="bottom"/>
          </w:tcPr>
          <w:p w14:paraId="54CF82EA" w14:textId="77777777" w:rsidR="00F2224E" w:rsidRPr="00E2788D" w:rsidRDefault="00F2224E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88D">
              <w:rPr>
                <w:rFonts w:ascii="Angsana New" w:hAnsi="Angsana New"/>
                <w:sz w:val="30"/>
                <w:szCs w:val="30"/>
              </w:rPr>
              <w:t xml:space="preserve">   Stock Company</w:t>
            </w:r>
          </w:p>
        </w:tc>
        <w:tc>
          <w:tcPr>
            <w:tcW w:w="2718" w:type="dxa"/>
            <w:vAlign w:val="bottom"/>
          </w:tcPr>
          <w:p w14:paraId="37DE27C5" w14:textId="5541A903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A88575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14D1FD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5C8B3C0" w14:textId="77777777" w:rsidR="00F2224E" w:rsidRPr="00E2788D" w:rsidRDefault="00F2224E" w:rsidP="006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3290936" w14:textId="77777777" w:rsidR="00946416" w:rsidRDefault="00946416" w:rsidP="00946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572AFCA6" w14:textId="121ED048" w:rsidR="00946416" w:rsidRDefault="00946416" w:rsidP="00946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196E6215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AB574E7" w14:textId="77777777" w:rsidR="00515797" w:rsidRPr="0082412F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5E52A160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05C973" w14:textId="675C9440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241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00E17FF" w14:textId="77777777" w:rsidR="00BC6A20" w:rsidRPr="0082412F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BB5599" w14:textId="6171BF03" w:rsidR="000E046F" w:rsidRPr="0082412F" w:rsidRDefault="000E046F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C6A20">
        <w:rPr>
          <w:rFonts w:ascii="Angsana New" w:hAnsi="Angsana New" w:hint="cs"/>
          <w:sz w:val="30"/>
          <w:szCs w:val="30"/>
          <w:cs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ธันวาคม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</w:p>
    <w:p w14:paraId="58CF9EC1" w14:textId="77777777" w:rsidR="00A541DE" w:rsidRPr="0082412F" w:rsidRDefault="00A541DE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5029C7" w14:textId="6582506D" w:rsidR="004B4B96" w:rsidRDefault="004B4B96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4B96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Pr="004B4B96">
        <w:rPr>
          <w:rFonts w:ascii="Angsana New" w:hAnsi="Angsana New"/>
          <w:sz w:val="30"/>
          <w:szCs w:val="30"/>
        </w:rPr>
        <w:t xml:space="preserve"> </w:t>
      </w:r>
      <w:r w:rsidRPr="004B4B96">
        <w:rPr>
          <w:rFonts w:ascii="Angsana New" w:hAnsi="Angsana New"/>
          <w:sz w:val="30"/>
          <w:szCs w:val="30"/>
          <w:cs/>
        </w:rPr>
        <w:t xml:space="preserve">มกราคม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4B4B96">
        <w:rPr>
          <w:rFonts w:ascii="Angsana New" w:hAnsi="Angsana New"/>
          <w:sz w:val="30"/>
          <w:szCs w:val="30"/>
        </w:rPr>
        <w:t xml:space="preserve"> </w:t>
      </w:r>
      <w:r w:rsidRPr="004B4B96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</w:t>
      </w:r>
      <w:r w:rsidR="00346189">
        <w:rPr>
          <w:rFonts w:ascii="Angsana New" w:hAnsi="Angsana New"/>
          <w:sz w:val="30"/>
          <w:szCs w:val="30"/>
        </w:rPr>
        <w:br/>
      </w:r>
      <w:r w:rsidRPr="004B4B96">
        <w:rPr>
          <w:rFonts w:ascii="Angsana New" w:hAnsi="Angsana New"/>
          <w:sz w:val="30"/>
          <w:szCs w:val="30"/>
          <w:cs/>
        </w:rPr>
        <w:t>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9F3B75">
        <w:rPr>
          <w:rFonts w:ascii="Angsana New" w:hAnsi="Angsana New"/>
          <w:sz w:val="30"/>
          <w:szCs w:val="30"/>
        </w:rPr>
        <w:br/>
      </w:r>
      <w:r w:rsidRPr="004B4B96">
        <w:rPr>
          <w:rFonts w:ascii="Angsana New" w:hAnsi="Angsana New"/>
          <w:sz w:val="30"/>
          <w:szCs w:val="30"/>
          <w:cs/>
        </w:rPr>
        <w:t>งบการเงิน</w:t>
      </w:r>
    </w:p>
    <w:p w14:paraId="055F7B8E" w14:textId="77777777" w:rsidR="00C13362" w:rsidRDefault="00C13362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B13BC45" w14:textId="77777777" w:rsidR="00C13362" w:rsidRPr="0082412F" w:rsidRDefault="00C13362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F01C4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</w:p>
    <w:p w14:paraId="7F2A7A0E" w14:textId="77777777" w:rsidR="00EF7B60" w:rsidRPr="0082412F" w:rsidRDefault="00EF7B60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B9966DF" w14:textId="77777777" w:rsidR="00DC7B27" w:rsidRPr="0082412F" w:rsidRDefault="00DC7B27" w:rsidP="00DC7B2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286F6D">
        <w:rPr>
          <w:rFonts w:ascii="Angsana New" w:hAnsi="Angsana New"/>
          <w:i/>
          <w:iCs/>
          <w:sz w:val="30"/>
          <w:szCs w:val="30"/>
        </w:rPr>
        <w:t xml:space="preserve">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286F6D" w:rsidRPr="00286F6D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670C2F2F" w14:textId="77777777" w:rsidR="00DC7B27" w:rsidRPr="0082412F" w:rsidRDefault="00DC7B27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7B046D" w14:textId="626E7938" w:rsidR="004738CF" w:rsidRPr="0082412F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</w:p>
    <w:p w14:paraId="5F65A815" w14:textId="7AB8D7C9" w:rsidR="00E058B1" w:rsidRDefault="00E058B1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03B4311" w14:textId="40500799" w:rsidR="00B02723" w:rsidRDefault="00B02723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BE93509" w14:textId="77777777" w:rsidR="00E13D18" w:rsidRPr="00BC6A20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A4595C" w14:textId="3B3BFF47" w:rsidR="00853DB6" w:rsidRPr="008F01C4" w:rsidRDefault="000F5F1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F01C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Pr="008F01C4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5</w:t>
      </w:r>
      <w:r w:rsidRPr="008F01C4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F01C4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6</w:t>
      </w:r>
      <w:r w:rsidR="00173342" w:rsidRPr="008F01C4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8F01C4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8F01C4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8F01C4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8F01C4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0271C5" w:rsidRPr="008F01C4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301E03" w:rsidRPr="008F01C4">
        <w:rPr>
          <w:rFonts w:ascii="Angsana New" w:hAnsi="Angsana New" w:hint="cs"/>
          <w:sz w:val="30"/>
          <w:szCs w:val="30"/>
          <w:cs/>
        </w:rPr>
        <w:t>งวด</w:t>
      </w:r>
    </w:p>
    <w:p w14:paraId="2804F604" w14:textId="77777777" w:rsidR="005A70CB" w:rsidRPr="008F01C4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EB7E4" w14:textId="7BD94CB2" w:rsidR="008B61AD" w:rsidRPr="00D93034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CF0C3F" w:rsidRPr="00CF0C3F">
        <w:rPr>
          <w:rFonts w:ascii="Angsana New" w:hAnsi="Angsana New" w:hint="cs"/>
          <w:spacing w:val="-4"/>
          <w:sz w:val="30"/>
          <w:szCs w:val="30"/>
          <w:lang w:val="en-GB"/>
        </w:rPr>
        <w:t>31</w:t>
      </w:r>
      <w:r w:rsidR="00126C68" w:rsidRPr="00D9303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pacing w:val="-4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pacing w:val="-4"/>
          <w:sz w:val="30"/>
          <w:szCs w:val="30"/>
          <w:lang w:val="en-GB"/>
        </w:rPr>
        <w:t>4</w:t>
      </w:r>
    </w:p>
    <w:p w14:paraId="09C187C3" w14:textId="77777777" w:rsidR="00007766" w:rsidRPr="00BC6A20" w:rsidRDefault="00007766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4CB553" w14:textId="37EDD7B3" w:rsidR="003820DB" w:rsidRPr="00BC6A20" w:rsidRDefault="00647E5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6A20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271C5" w:rsidRPr="00BC6A20">
        <w:rPr>
          <w:rFonts w:ascii="Angsana New" w:hAnsi="Angsana New" w:hint="cs"/>
          <w:sz w:val="30"/>
          <w:szCs w:val="30"/>
          <w:cs/>
        </w:rPr>
        <w:t>สามเดือน</w:t>
      </w:r>
      <w:r w:rsidRPr="00BC6A2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26C68" w:rsidRPr="00BC6A20">
        <w:rPr>
          <w:rFonts w:ascii="Angsana New" w:hAnsi="Angsana New" w:hint="cs"/>
          <w:sz w:val="30"/>
          <w:szCs w:val="30"/>
        </w:rPr>
        <w:t xml:space="preserve"> </w:t>
      </w:r>
      <w:r w:rsidR="00126C68" w:rsidRPr="00BC6A20">
        <w:rPr>
          <w:rFonts w:ascii="Angsana New" w:hAnsi="Angsana New" w:hint="cs"/>
          <w:sz w:val="30"/>
          <w:szCs w:val="30"/>
          <w:cs/>
        </w:rPr>
        <w:t>มีนาคม</w:t>
      </w:r>
      <w:r w:rsidRPr="00BC6A20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54D527D6" w14:textId="77777777" w:rsidR="00BF3991" w:rsidRPr="00BC6A20" w:rsidRDefault="00BF3991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0271C5" w:rsidRPr="00BC6A20" w14:paraId="33184922" w14:textId="77777777" w:rsidTr="003E1959">
        <w:trPr>
          <w:tblHeader/>
        </w:trPr>
        <w:tc>
          <w:tcPr>
            <w:tcW w:w="2078" w:type="pct"/>
            <w:vAlign w:val="bottom"/>
          </w:tcPr>
          <w:p w14:paraId="10663228" w14:textId="6A80562C" w:rsidR="000271C5" w:rsidRPr="00D74B40" w:rsidRDefault="000271C5" w:rsidP="00D7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br w:type="page"/>
            </w:r>
            <w:r w:rsidR="00D84343"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3B9EF436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5C0B80A0" w14:textId="77777777" w:rsidR="000271C5" w:rsidRPr="00BC6A20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40525F21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C6A20" w14:paraId="0EEC67F4" w14:textId="77777777" w:rsidTr="003E1959">
        <w:trPr>
          <w:tblHeader/>
        </w:trPr>
        <w:tc>
          <w:tcPr>
            <w:tcW w:w="2078" w:type="pct"/>
            <w:vAlign w:val="bottom"/>
          </w:tcPr>
          <w:p w14:paraId="45BA7684" w14:textId="452871E0" w:rsidR="000271C5" w:rsidRPr="00BC6A20" w:rsidRDefault="000271C5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D6185A4" w14:textId="39628F35" w:rsidR="000271C5" w:rsidRPr="00BC6A20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26" w:type="pct"/>
            <w:vAlign w:val="bottom"/>
          </w:tcPr>
          <w:p w14:paraId="41509655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A405BB" w14:textId="0B7BC778" w:rsidR="000271C5" w:rsidRPr="00BC6A20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9" w:type="pct"/>
            <w:vAlign w:val="bottom"/>
          </w:tcPr>
          <w:p w14:paraId="6E7CC26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39EF36" w14:textId="6599500F" w:rsidR="000271C5" w:rsidRPr="00BC6A20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pct"/>
            <w:gridSpan w:val="2"/>
            <w:vAlign w:val="bottom"/>
          </w:tcPr>
          <w:p w14:paraId="209ABAB8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AF9DEFC" w14:textId="547199C4" w:rsidR="000271C5" w:rsidRPr="00BC6A20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271C5" w:rsidRPr="00BC6A20" w14:paraId="1BC83160" w14:textId="77777777" w:rsidTr="003E1959">
        <w:trPr>
          <w:trHeight w:val="255"/>
          <w:tblHeader/>
        </w:trPr>
        <w:tc>
          <w:tcPr>
            <w:tcW w:w="2078" w:type="pct"/>
            <w:vAlign w:val="bottom"/>
          </w:tcPr>
          <w:p w14:paraId="1E5CBF9A" w14:textId="77777777" w:rsidR="000271C5" w:rsidRPr="00BC6A20" w:rsidRDefault="000271C5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672F471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C6A20" w14:paraId="7E325E7B" w14:textId="77777777" w:rsidTr="003E1959">
        <w:tc>
          <w:tcPr>
            <w:tcW w:w="2078" w:type="pct"/>
            <w:vAlign w:val="bottom"/>
          </w:tcPr>
          <w:p w14:paraId="6A1B03CB" w14:textId="77777777" w:rsidR="000271C5" w:rsidRPr="00BC6A20" w:rsidRDefault="000271C5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96D6D5F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6099B3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93A429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0D67F3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59B1D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5075EEA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D1157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EA3" w:rsidRPr="00BC6A20" w14:paraId="61866668" w14:textId="77777777" w:rsidTr="003E1959">
        <w:tc>
          <w:tcPr>
            <w:tcW w:w="2078" w:type="pct"/>
            <w:vAlign w:val="bottom"/>
          </w:tcPr>
          <w:p w14:paraId="6D5FA179" w14:textId="77777777" w:rsidR="00840EA3" w:rsidRPr="00BC6A20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8C2847D" w14:textId="031C968D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798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6167AF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8D367DD" w14:textId="34A4F29E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840EA3" w:rsidRPr="00BC6A2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237</w:t>
            </w:r>
            <w:r w:rsidR="00840EA3" w:rsidRPr="00BC6A2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482</w:t>
            </w:r>
          </w:p>
        </w:tc>
        <w:tc>
          <w:tcPr>
            <w:tcW w:w="129" w:type="pct"/>
            <w:vAlign w:val="bottom"/>
          </w:tcPr>
          <w:p w14:paraId="0144411C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28F03" w14:textId="77777777" w:rsidR="00840EA3" w:rsidRPr="00BC6A20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B536A3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FDFAAC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40EA3" w:rsidRPr="00BC6A20" w14:paraId="7768401F" w14:textId="77777777" w:rsidTr="003E1959">
        <w:tc>
          <w:tcPr>
            <w:tcW w:w="2078" w:type="pct"/>
            <w:vAlign w:val="bottom"/>
          </w:tcPr>
          <w:p w14:paraId="7C13A062" w14:textId="77777777" w:rsidR="00840EA3" w:rsidRPr="00BC6A20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7FCD26E" w14:textId="09555397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318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9217F21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5170587" w14:textId="65CCD9BF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 w:rsidR="00840EA3" w:rsidRPr="00BC6A2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531</w:t>
            </w:r>
          </w:p>
        </w:tc>
        <w:tc>
          <w:tcPr>
            <w:tcW w:w="129" w:type="pct"/>
            <w:vAlign w:val="bottom"/>
          </w:tcPr>
          <w:p w14:paraId="0F3C0581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ABEA47" w14:textId="77777777" w:rsidR="00840EA3" w:rsidRPr="00BC6A20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A47530D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D49E879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40EA3" w:rsidRPr="00BC6A20" w14:paraId="58ABACD9" w14:textId="77777777" w:rsidTr="003E1959">
        <w:tc>
          <w:tcPr>
            <w:tcW w:w="2078" w:type="pct"/>
            <w:vAlign w:val="bottom"/>
          </w:tcPr>
          <w:p w14:paraId="7570E11E" w14:textId="77777777" w:rsidR="00840EA3" w:rsidRPr="00BC6A20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6791F7B" w14:textId="5AD85BB0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527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575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FB97498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8BACCED" w14:textId="09B65DF6" w:rsidR="00840EA3" w:rsidRPr="00BC6A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717</w:t>
            </w:r>
            <w:r w:rsidR="00840EA3" w:rsidRPr="00BC6A2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215</w:t>
            </w:r>
          </w:p>
        </w:tc>
        <w:tc>
          <w:tcPr>
            <w:tcW w:w="129" w:type="pct"/>
            <w:vAlign w:val="bottom"/>
          </w:tcPr>
          <w:p w14:paraId="7154748A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07C72C" w14:textId="77777777" w:rsidR="00840EA3" w:rsidRPr="00BC6A20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70B255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F764E6E" w14:textId="77777777" w:rsidR="00840EA3" w:rsidRPr="00BC6A20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40EA3" w:rsidRPr="00B165D6" w14:paraId="3E871E81" w14:textId="77777777" w:rsidTr="003E1959">
        <w:tc>
          <w:tcPr>
            <w:tcW w:w="2078" w:type="pct"/>
            <w:vAlign w:val="bottom"/>
          </w:tcPr>
          <w:p w14:paraId="4D12E755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6941944C" w14:textId="70B7DE9B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890</w:t>
            </w:r>
          </w:p>
        </w:tc>
        <w:tc>
          <w:tcPr>
            <w:tcW w:w="126" w:type="pct"/>
            <w:vAlign w:val="bottom"/>
          </w:tcPr>
          <w:p w14:paraId="13E32172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0B86D33B" w14:textId="2744BFB6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</w:t>
            </w:r>
            <w:r w:rsidR="00840EA3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365</w:t>
            </w:r>
          </w:p>
        </w:tc>
        <w:tc>
          <w:tcPr>
            <w:tcW w:w="129" w:type="pct"/>
            <w:vAlign w:val="bottom"/>
          </w:tcPr>
          <w:p w14:paraId="4E62367B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0E16E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064FD25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505984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40EA3" w:rsidRPr="00B165D6" w14:paraId="62F53AB0" w14:textId="77777777" w:rsidTr="003E1959">
        <w:tc>
          <w:tcPr>
            <w:tcW w:w="2078" w:type="pct"/>
            <w:vAlign w:val="bottom"/>
          </w:tcPr>
          <w:p w14:paraId="60AA16F3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83F4B2E" w14:textId="3803A087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293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146</w:t>
            </w:r>
          </w:p>
        </w:tc>
        <w:tc>
          <w:tcPr>
            <w:tcW w:w="126" w:type="pct"/>
            <w:vAlign w:val="bottom"/>
          </w:tcPr>
          <w:p w14:paraId="2F341AEC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7CF9A945" w14:textId="67DE6B5D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296</w:t>
            </w:r>
            <w:r w:rsidR="00840EA3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748</w:t>
            </w:r>
          </w:p>
        </w:tc>
        <w:tc>
          <w:tcPr>
            <w:tcW w:w="129" w:type="pct"/>
            <w:vAlign w:val="bottom"/>
          </w:tcPr>
          <w:p w14:paraId="10DFBE98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9F90E0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E85E266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14B5B2B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40EA3" w:rsidRPr="00B165D6" w14:paraId="463DA6E0" w14:textId="77777777" w:rsidTr="003E1959">
        <w:tc>
          <w:tcPr>
            <w:tcW w:w="2078" w:type="pct"/>
            <w:vAlign w:val="bottom"/>
          </w:tcPr>
          <w:p w14:paraId="74D9695F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53AC4FE1" w14:textId="1ACC60BB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546</w:t>
            </w:r>
          </w:p>
        </w:tc>
        <w:tc>
          <w:tcPr>
            <w:tcW w:w="126" w:type="pct"/>
            <w:vAlign w:val="bottom"/>
          </w:tcPr>
          <w:p w14:paraId="14815A03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66CE73" w14:textId="27CD3292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542</w:t>
            </w:r>
          </w:p>
        </w:tc>
        <w:tc>
          <w:tcPr>
            <w:tcW w:w="129" w:type="pct"/>
            <w:vAlign w:val="bottom"/>
          </w:tcPr>
          <w:p w14:paraId="200AF5CF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F84CC7B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4A57310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A3BE143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210C" w:rsidRPr="00B165D6" w14:paraId="44A40C45" w14:textId="77777777" w:rsidTr="003E1959">
        <w:tc>
          <w:tcPr>
            <w:tcW w:w="2078" w:type="pct"/>
            <w:vAlign w:val="bottom"/>
          </w:tcPr>
          <w:p w14:paraId="4637A98E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0707FAE" w14:textId="798E7654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083</w:t>
            </w:r>
          </w:p>
        </w:tc>
        <w:tc>
          <w:tcPr>
            <w:tcW w:w="126" w:type="pct"/>
            <w:vAlign w:val="bottom"/>
          </w:tcPr>
          <w:p w14:paraId="56DF20E8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FE574C" w14:textId="3C07F7F9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372</w:t>
            </w:r>
          </w:p>
        </w:tc>
        <w:tc>
          <w:tcPr>
            <w:tcW w:w="129" w:type="pct"/>
            <w:vAlign w:val="bottom"/>
          </w:tcPr>
          <w:p w14:paraId="6067D17A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DC317B" w14:textId="38C521D4" w:rsidR="0005210C" w:rsidRPr="00E35CB3" w:rsidRDefault="00CF0C3F" w:rsidP="00840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752</w:t>
            </w:r>
          </w:p>
        </w:tc>
        <w:tc>
          <w:tcPr>
            <w:tcW w:w="132" w:type="pct"/>
            <w:vAlign w:val="bottom"/>
          </w:tcPr>
          <w:p w14:paraId="5F62EE55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15E2AFC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210C" w:rsidRPr="008103F3" w14:paraId="454B6C62" w14:textId="77777777" w:rsidTr="003E1959">
        <w:tc>
          <w:tcPr>
            <w:tcW w:w="2078" w:type="pct"/>
            <w:vAlign w:val="bottom"/>
          </w:tcPr>
          <w:p w14:paraId="64777D52" w14:textId="77777777" w:rsidR="0005210C" w:rsidRPr="008103F3" w:rsidRDefault="0005210C" w:rsidP="0073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570F8CDA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" w:type="pct"/>
            <w:vAlign w:val="bottom"/>
          </w:tcPr>
          <w:p w14:paraId="0A9B6DC7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vAlign w:val="bottom"/>
          </w:tcPr>
          <w:p w14:paraId="07CF11F6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2DF0B35B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vAlign w:val="bottom"/>
          </w:tcPr>
          <w:p w14:paraId="061D6B40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" w:type="pct"/>
            <w:vAlign w:val="bottom"/>
          </w:tcPr>
          <w:p w14:paraId="31A82AC7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B7DD46F" w14:textId="77777777" w:rsidR="0005210C" w:rsidRPr="008103F3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210C" w:rsidRPr="00B165D6" w14:paraId="573F3420" w14:textId="77777777" w:rsidTr="003E1959">
        <w:tc>
          <w:tcPr>
            <w:tcW w:w="2078" w:type="pct"/>
            <w:vAlign w:val="bottom"/>
          </w:tcPr>
          <w:p w14:paraId="7989BF12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3473FCB7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0B2D6F7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ED9D71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BDDE7B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0CD3C5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3252A86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3DD2E20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EA3" w:rsidRPr="00B165D6" w14:paraId="62F75030" w14:textId="77777777" w:rsidTr="003E1959">
        <w:tc>
          <w:tcPr>
            <w:tcW w:w="2078" w:type="pct"/>
            <w:vAlign w:val="bottom"/>
          </w:tcPr>
          <w:p w14:paraId="2EBF99CD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77C0FB7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D738279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3612F21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259D04B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9895C7" w14:textId="0B221111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39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527</w:t>
            </w:r>
          </w:p>
        </w:tc>
        <w:tc>
          <w:tcPr>
            <w:tcW w:w="132" w:type="pct"/>
            <w:vAlign w:val="bottom"/>
          </w:tcPr>
          <w:p w14:paraId="6AB6C689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EB6E69" w14:textId="0B09E9AE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40</w:t>
            </w:r>
            <w:r w:rsidR="00840EA3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120</w:t>
            </w:r>
          </w:p>
        </w:tc>
      </w:tr>
      <w:tr w:rsidR="00840EA3" w:rsidRPr="00B165D6" w14:paraId="2E264495" w14:textId="77777777" w:rsidTr="003E1959">
        <w:tc>
          <w:tcPr>
            <w:tcW w:w="2078" w:type="pct"/>
            <w:vAlign w:val="bottom"/>
          </w:tcPr>
          <w:p w14:paraId="44CC3B6C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A107872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4E9A1EE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F5EC3E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274FCFC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D1A300E" w14:textId="661B3AE6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843</w:t>
            </w:r>
          </w:p>
        </w:tc>
        <w:tc>
          <w:tcPr>
            <w:tcW w:w="132" w:type="pct"/>
            <w:vAlign w:val="bottom"/>
          </w:tcPr>
          <w:p w14:paraId="00B26122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644F2DF" w14:textId="1A18A64C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13</w:t>
            </w:r>
            <w:r w:rsidR="00840EA3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232</w:t>
            </w:r>
          </w:p>
        </w:tc>
      </w:tr>
      <w:tr w:rsidR="00840EA3" w:rsidRPr="00B165D6" w14:paraId="41F87DEE" w14:textId="77777777" w:rsidTr="003E1959">
        <w:tc>
          <w:tcPr>
            <w:tcW w:w="2078" w:type="pct"/>
            <w:vAlign w:val="bottom"/>
          </w:tcPr>
          <w:p w14:paraId="0D21D8D5" w14:textId="77777777" w:rsidR="00840EA3" w:rsidRPr="0082412F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688088B" w14:textId="77777777" w:rsidR="00840EA3" w:rsidRPr="0082412F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BBC99EF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6A2CB4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41EF26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5806502" w14:textId="78FEBEDE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908</w:t>
            </w:r>
            <w:r w:rsid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 w:rsidR="00D74B4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32" w:type="pct"/>
            <w:vAlign w:val="bottom"/>
          </w:tcPr>
          <w:p w14:paraId="59B0069F" w14:textId="77777777" w:rsidR="00840EA3" w:rsidRPr="0082412F" w:rsidRDefault="00840EA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0FAD635" w14:textId="7E3C8C6D" w:rsidR="00840EA3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527</w:t>
            </w:r>
            <w:r w:rsidR="00840EA3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752</w:t>
            </w:r>
          </w:p>
        </w:tc>
      </w:tr>
      <w:tr w:rsidR="00840EA3" w:rsidRPr="00B165D6" w14:paraId="323B314C" w14:textId="77777777" w:rsidTr="003E1959">
        <w:tc>
          <w:tcPr>
            <w:tcW w:w="2078" w:type="pct"/>
            <w:vAlign w:val="bottom"/>
          </w:tcPr>
          <w:p w14:paraId="7503E2A8" w14:textId="77777777" w:rsidR="00840EA3" w:rsidRPr="00840EA3" w:rsidRDefault="00840EA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311B4703" w14:textId="77777777" w:rsidR="00840EA3" w:rsidRPr="00840EA3" w:rsidRDefault="00840EA3" w:rsidP="0058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E7FFADA" w14:textId="77777777" w:rsidR="00840EA3" w:rsidRPr="00840EA3" w:rsidRDefault="00840EA3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C78951" w14:textId="77777777" w:rsidR="00840EA3" w:rsidRPr="00840EA3" w:rsidRDefault="00840EA3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EB8F51" w14:textId="77777777" w:rsidR="00840EA3" w:rsidRPr="00840EA3" w:rsidRDefault="00840EA3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E5D451" w14:textId="431CEEDA" w:rsidR="00840EA3" w:rsidRPr="00840EA3" w:rsidRDefault="00CF0C3F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840EA3" w:rsidRPr="00840EA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392</w:t>
            </w:r>
          </w:p>
        </w:tc>
        <w:tc>
          <w:tcPr>
            <w:tcW w:w="132" w:type="pct"/>
            <w:vAlign w:val="bottom"/>
          </w:tcPr>
          <w:p w14:paraId="060F029E" w14:textId="77777777" w:rsidR="00840EA3" w:rsidRPr="00840EA3" w:rsidRDefault="00840EA3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8E41D0D" w14:textId="77777777" w:rsidR="00840EA3" w:rsidRPr="00840EA3" w:rsidRDefault="00840EA3" w:rsidP="00BC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210C" w:rsidRPr="008103F3" w14:paraId="141EA64C" w14:textId="77777777" w:rsidTr="003E1959">
        <w:tc>
          <w:tcPr>
            <w:tcW w:w="2078" w:type="pct"/>
            <w:vAlign w:val="bottom"/>
          </w:tcPr>
          <w:p w14:paraId="23DF0595" w14:textId="77777777" w:rsidR="0005210C" w:rsidRPr="008103F3" w:rsidRDefault="0005210C" w:rsidP="0073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" w:type="pct"/>
            <w:vAlign w:val="bottom"/>
          </w:tcPr>
          <w:p w14:paraId="3DE5D7DB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3596C546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vAlign w:val="bottom"/>
          </w:tcPr>
          <w:p w14:paraId="741AEAAA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47A96C9A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vAlign w:val="bottom"/>
          </w:tcPr>
          <w:p w14:paraId="49B818B3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  <w:vAlign w:val="bottom"/>
          </w:tcPr>
          <w:p w14:paraId="3698732E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87719F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210C" w:rsidRPr="00B165D6" w14:paraId="05D14B35" w14:textId="77777777" w:rsidTr="003E1959">
        <w:trPr>
          <w:trHeight w:val="173"/>
        </w:trPr>
        <w:tc>
          <w:tcPr>
            <w:tcW w:w="2078" w:type="pct"/>
            <w:vAlign w:val="bottom"/>
          </w:tcPr>
          <w:p w14:paraId="76DE7AA9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5014A96B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3B449CF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805F2A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CFCDB6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01397E9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AB7827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15BBC5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10C" w:rsidRPr="00B165D6" w14:paraId="43EC960E" w14:textId="77777777" w:rsidTr="003E1959">
        <w:trPr>
          <w:trHeight w:val="191"/>
        </w:trPr>
        <w:tc>
          <w:tcPr>
            <w:tcW w:w="2078" w:type="pct"/>
            <w:vAlign w:val="bottom"/>
          </w:tcPr>
          <w:p w14:paraId="493EDAF6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B62FDBD" w14:textId="77777777" w:rsidR="0005210C" w:rsidRPr="0082412F" w:rsidRDefault="00586DE7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26" w:type="pct"/>
            <w:vAlign w:val="bottom"/>
          </w:tcPr>
          <w:p w14:paraId="6FAD047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921E87" w14:textId="5C9CD01C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569</w:t>
            </w:r>
          </w:p>
        </w:tc>
        <w:tc>
          <w:tcPr>
            <w:tcW w:w="129" w:type="pct"/>
            <w:vAlign w:val="bottom"/>
          </w:tcPr>
          <w:p w14:paraId="0FAA0946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3268F2" w14:textId="2972FA30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569</w:t>
            </w:r>
          </w:p>
        </w:tc>
        <w:tc>
          <w:tcPr>
            <w:tcW w:w="132" w:type="pct"/>
            <w:vAlign w:val="bottom"/>
          </w:tcPr>
          <w:p w14:paraId="6DF0CD53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A01D8F2" w14:textId="5CDFD53A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569</w:t>
            </w:r>
          </w:p>
        </w:tc>
      </w:tr>
      <w:tr w:rsidR="0005210C" w:rsidRPr="008103F3" w14:paraId="1A083DD2" w14:textId="77777777" w:rsidTr="003E1959">
        <w:tc>
          <w:tcPr>
            <w:tcW w:w="2078" w:type="pct"/>
            <w:vAlign w:val="bottom"/>
          </w:tcPr>
          <w:p w14:paraId="66455E44" w14:textId="77777777" w:rsidR="0005210C" w:rsidRPr="008103F3" w:rsidRDefault="0005210C" w:rsidP="0073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" w:type="pct"/>
            <w:vAlign w:val="bottom"/>
          </w:tcPr>
          <w:p w14:paraId="0E3E45FA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60F312F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vAlign w:val="bottom"/>
          </w:tcPr>
          <w:p w14:paraId="0FDE95BE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923604E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vAlign w:val="bottom"/>
          </w:tcPr>
          <w:p w14:paraId="0D3278B7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" w:type="pct"/>
            <w:vAlign w:val="bottom"/>
          </w:tcPr>
          <w:p w14:paraId="644DB8EE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4BC61FF" w14:textId="77777777" w:rsidR="0005210C" w:rsidRPr="008103F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210C" w:rsidRPr="00B165D6" w14:paraId="257B89C2" w14:textId="77777777" w:rsidTr="003E1959">
        <w:trPr>
          <w:trHeight w:val="137"/>
        </w:trPr>
        <w:tc>
          <w:tcPr>
            <w:tcW w:w="2078" w:type="pct"/>
            <w:vAlign w:val="bottom"/>
          </w:tcPr>
          <w:p w14:paraId="49384E05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10160084" w14:textId="77777777" w:rsidR="0005210C" w:rsidRPr="0082412F" w:rsidRDefault="0005210C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371E949B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B37D12E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760A782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06D8E0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BBB017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034D27B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10C" w:rsidRPr="00B165D6" w14:paraId="7D41FCA1" w14:textId="77777777" w:rsidTr="003E1959">
        <w:trPr>
          <w:trHeight w:val="137"/>
        </w:trPr>
        <w:tc>
          <w:tcPr>
            <w:tcW w:w="2078" w:type="pct"/>
            <w:vAlign w:val="bottom"/>
          </w:tcPr>
          <w:p w14:paraId="0F609F7C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08D320E2" w14:textId="2E79A185" w:rsidR="0005210C" w:rsidRPr="0082412F" w:rsidRDefault="00CF0C3F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6" w:type="pct"/>
            <w:vAlign w:val="bottom"/>
          </w:tcPr>
          <w:p w14:paraId="26A1207F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6869ED" w14:textId="276A26B3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515</w:t>
            </w:r>
          </w:p>
        </w:tc>
        <w:tc>
          <w:tcPr>
            <w:tcW w:w="129" w:type="pct"/>
            <w:vAlign w:val="bottom"/>
          </w:tcPr>
          <w:p w14:paraId="56B46F01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3136542" w14:textId="77777777" w:rsidR="0005210C" w:rsidRPr="0082412F" w:rsidRDefault="00586DE7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A20846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C83F45A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210C" w:rsidRPr="00B165D6" w14:paraId="31E3B8CE" w14:textId="77777777" w:rsidTr="003E1959">
        <w:tc>
          <w:tcPr>
            <w:tcW w:w="2078" w:type="pct"/>
            <w:vAlign w:val="bottom"/>
          </w:tcPr>
          <w:p w14:paraId="6785A7D1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D83FC88" w14:textId="77B67295" w:rsidR="0005210C" w:rsidRPr="0082412F" w:rsidRDefault="00CF0C3F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34</w:t>
            </w:r>
            <w:r w:rsidR="000B24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B7BADB3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2C359A8" w14:textId="0201F351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52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230</w:t>
            </w:r>
          </w:p>
        </w:tc>
        <w:tc>
          <w:tcPr>
            <w:tcW w:w="129" w:type="pct"/>
            <w:vAlign w:val="bottom"/>
          </w:tcPr>
          <w:p w14:paraId="4B53739F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B8782B0" w14:textId="0183F848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33</w:t>
            </w:r>
            <w:r w:rsidR="000B2485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873</w:t>
            </w:r>
          </w:p>
        </w:tc>
        <w:tc>
          <w:tcPr>
            <w:tcW w:w="132" w:type="pct"/>
            <w:vAlign w:val="bottom"/>
          </w:tcPr>
          <w:p w14:paraId="78AD714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0E08F3C" w14:textId="3AE2E24D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956</w:t>
            </w:r>
          </w:p>
        </w:tc>
      </w:tr>
      <w:tr w:rsidR="008103F3" w:rsidRPr="00B165D6" w14:paraId="01C30FEE" w14:textId="77777777" w:rsidTr="003E1959">
        <w:tc>
          <w:tcPr>
            <w:tcW w:w="2078" w:type="pct"/>
            <w:vAlign w:val="bottom"/>
          </w:tcPr>
          <w:p w14:paraId="2757DF52" w14:textId="407A020D" w:rsidR="008103F3" w:rsidRPr="0082412F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51" w:type="pct"/>
            <w:vAlign w:val="bottom"/>
          </w:tcPr>
          <w:p w14:paraId="711F1671" w14:textId="77777777" w:rsidR="008103F3" w:rsidRPr="00CF0C3F" w:rsidRDefault="008103F3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0ACDC18" w14:textId="77777777" w:rsidR="008103F3" w:rsidRPr="0082412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84660E" w14:textId="77777777" w:rsidR="008103F3" w:rsidRPr="00CF0C3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7C4BD8AF" w14:textId="77777777" w:rsidR="008103F3" w:rsidRPr="0082412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C4BB39" w14:textId="77777777" w:rsidR="008103F3" w:rsidRPr="00CF0C3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  <w:vAlign w:val="bottom"/>
          </w:tcPr>
          <w:p w14:paraId="0A4F20C0" w14:textId="77777777" w:rsidR="008103F3" w:rsidRPr="0082412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8A80B38" w14:textId="77777777" w:rsidR="008103F3" w:rsidRPr="00CF0C3F" w:rsidRDefault="008103F3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5210C" w:rsidRPr="00B165D6" w14:paraId="6E91F51E" w14:textId="77777777" w:rsidTr="003E1959">
        <w:tc>
          <w:tcPr>
            <w:tcW w:w="2078" w:type="pct"/>
            <w:vAlign w:val="bottom"/>
          </w:tcPr>
          <w:p w14:paraId="08357FAC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76F8BE1" w14:textId="77777777" w:rsidR="0005210C" w:rsidRPr="0082412F" w:rsidRDefault="00DC1820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55F886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62C18F3" w14:textId="3C856C0E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216</w:t>
            </w:r>
          </w:p>
        </w:tc>
        <w:tc>
          <w:tcPr>
            <w:tcW w:w="129" w:type="pct"/>
            <w:vAlign w:val="bottom"/>
          </w:tcPr>
          <w:p w14:paraId="24C60E2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1A9D67" w14:textId="173BCAA8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586DE7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840</w:t>
            </w:r>
          </w:p>
        </w:tc>
        <w:tc>
          <w:tcPr>
            <w:tcW w:w="132" w:type="pct"/>
            <w:vAlign w:val="bottom"/>
          </w:tcPr>
          <w:p w14:paraId="6115561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94190E" w14:textId="40335557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216</w:t>
            </w:r>
          </w:p>
        </w:tc>
      </w:tr>
      <w:tr w:rsidR="0005210C" w:rsidRPr="00B165D6" w14:paraId="75843F9C" w14:textId="77777777" w:rsidTr="003E1959">
        <w:tc>
          <w:tcPr>
            <w:tcW w:w="2078" w:type="pct"/>
            <w:vAlign w:val="bottom"/>
          </w:tcPr>
          <w:p w14:paraId="7075613A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21FEC79" w14:textId="77777777" w:rsidR="0005210C" w:rsidRPr="0082412F" w:rsidRDefault="00DC1820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DBFC847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73425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DC47823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541DEEE" w14:textId="77777777" w:rsidR="0005210C" w:rsidRPr="0082412F" w:rsidRDefault="00586DE7" w:rsidP="00542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B12595A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9FACC82" w14:textId="042C8033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</w:tr>
      <w:tr w:rsidR="0005210C" w:rsidRPr="00B165D6" w14:paraId="42EF9235" w14:textId="77777777" w:rsidTr="003E1959">
        <w:tc>
          <w:tcPr>
            <w:tcW w:w="2078" w:type="pct"/>
            <w:vAlign w:val="bottom"/>
          </w:tcPr>
          <w:p w14:paraId="6D894033" w14:textId="77777777" w:rsidR="0005210C" w:rsidRPr="00DC1820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4570E089" w14:textId="77777777" w:rsidR="0005210C" w:rsidRPr="00DC1820" w:rsidRDefault="00586DE7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8,127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662B2ED" w14:textId="77777777" w:rsidR="0005210C" w:rsidRPr="00DC1820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376E8B1" w14:textId="12E3095A" w:rsidR="0005210C" w:rsidRPr="00DC1820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884E97" w:rsidRPr="00DC1820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107</w:t>
            </w:r>
          </w:p>
        </w:tc>
        <w:tc>
          <w:tcPr>
            <w:tcW w:w="129" w:type="pct"/>
            <w:vAlign w:val="bottom"/>
          </w:tcPr>
          <w:p w14:paraId="63C9A9C9" w14:textId="77777777" w:rsidR="0005210C" w:rsidRPr="00DC1820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A837BE8" w14:textId="77777777" w:rsidR="0005210C" w:rsidRPr="00DC1820" w:rsidRDefault="00586DE7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1353EBC" w14:textId="77777777" w:rsidR="0005210C" w:rsidRPr="00DC1820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2B488C3" w14:textId="77777777" w:rsidR="0005210C" w:rsidRPr="00DC1820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4E97" w:rsidRPr="008F3025" w14:paraId="6EA67CB2" w14:textId="77777777" w:rsidTr="003E1959">
        <w:tc>
          <w:tcPr>
            <w:tcW w:w="2078" w:type="pct"/>
            <w:vAlign w:val="bottom"/>
          </w:tcPr>
          <w:p w14:paraId="3BAA9F21" w14:textId="77777777" w:rsidR="00884E97" w:rsidRPr="008F3025" w:rsidRDefault="00884E97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" w:type="pct"/>
            <w:vAlign w:val="bottom"/>
          </w:tcPr>
          <w:p w14:paraId="1BA79BCB" w14:textId="77777777" w:rsidR="00884E97" w:rsidRPr="008F3025" w:rsidRDefault="00884E97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8107651" w14:textId="77777777" w:rsidR="00884E97" w:rsidRPr="008F3025" w:rsidRDefault="00884E97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vAlign w:val="bottom"/>
          </w:tcPr>
          <w:p w14:paraId="7A97C469" w14:textId="77777777" w:rsidR="00884E97" w:rsidRPr="008F3025" w:rsidRDefault="00884E97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B56D8D2" w14:textId="77777777" w:rsidR="00884E97" w:rsidRPr="008F3025" w:rsidRDefault="00884E97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vAlign w:val="bottom"/>
          </w:tcPr>
          <w:p w14:paraId="3DC8C0B0" w14:textId="77777777" w:rsidR="00884E97" w:rsidRPr="008F3025" w:rsidRDefault="00884E97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" w:type="pct"/>
            <w:vAlign w:val="bottom"/>
          </w:tcPr>
          <w:p w14:paraId="5994F5F4" w14:textId="77777777" w:rsidR="00884E97" w:rsidRPr="008F3025" w:rsidRDefault="00884E97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2AC7F90" w14:textId="77777777" w:rsidR="00884E97" w:rsidRPr="008F3025" w:rsidRDefault="00884E97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210C" w:rsidRPr="00B165D6" w14:paraId="608065BE" w14:textId="77777777" w:rsidTr="003E1959">
        <w:tc>
          <w:tcPr>
            <w:tcW w:w="2078" w:type="pct"/>
            <w:vAlign w:val="bottom"/>
          </w:tcPr>
          <w:p w14:paraId="040A9A26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</w:p>
        </w:tc>
        <w:tc>
          <w:tcPr>
            <w:tcW w:w="651" w:type="pct"/>
            <w:vAlign w:val="bottom"/>
          </w:tcPr>
          <w:p w14:paraId="25C8636C" w14:textId="77777777" w:rsidR="0005210C" w:rsidRPr="0082412F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139AE1E1" w14:textId="77777777" w:rsidR="0005210C" w:rsidRPr="0082412F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7D83EB1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DE9F0DA" w14:textId="77777777" w:rsidR="0005210C" w:rsidRPr="0082412F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2C9D242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393F994" w14:textId="77777777" w:rsidR="0005210C" w:rsidRPr="0082412F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EDA872C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10C" w:rsidRPr="00B165D6" w14:paraId="6F702DAE" w14:textId="77777777" w:rsidTr="003E1959">
        <w:tc>
          <w:tcPr>
            <w:tcW w:w="2078" w:type="pct"/>
            <w:vAlign w:val="bottom"/>
          </w:tcPr>
          <w:p w14:paraId="38CC2428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A93EF39" w14:textId="77777777" w:rsidR="0005210C" w:rsidRPr="0082412F" w:rsidRDefault="000B2485" w:rsidP="000521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sz w:val="30"/>
                <w:szCs w:val="30"/>
              </w:rPr>
              <w:t>18,758</w:t>
            </w:r>
          </w:p>
        </w:tc>
        <w:tc>
          <w:tcPr>
            <w:tcW w:w="126" w:type="pct"/>
            <w:vAlign w:val="bottom"/>
          </w:tcPr>
          <w:p w14:paraId="684D0544" w14:textId="77777777" w:rsidR="0005210C" w:rsidRPr="0082412F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DCFFE4E" w14:textId="2ED48B4C" w:rsidR="0005210C" w:rsidRPr="00B02723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0B2485" w:rsidRPr="00B0272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282</w:t>
            </w:r>
          </w:p>
        </w:tc>
        <w:tc>
          <w:tcPr>
            <w:tcW w:w="129" w:type="pct"/>
            <w:vAlign w:val="bottom"/>
          </w:tcPr>
          <w:p w14:paraId="5F5BF929" w14:textId="77777777" w:rsidR="0005210C" w:rsidRPr="00B0272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672796D" w14:textId="180A1C9D" w:rsidR="0005210C" w:rsidRPr="00B02723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  <w:r w:rsidR="000B2485" w:rsidRPr="00B0272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758</w:t>
            </w:r>
          </w:p>
        </w:tc>
        <w:tc>
          <w:tcPr>
            <w:tcW w:w="132" w:type="pct"/>
            <w:vAlign w:val="bottom"/>
          </w:tcPr>
          <w:p w14:paraId="50A93B24" w14:textId="77777777" w:rsidR="0005210C" w:rsidRPr="00B02723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74EA72D" w14:textId="168F3294" w:rsidR="0005210C" w:rsidRPr="00B02723" w:rsidRDefault="00CF0C3F" w:rsidP="000B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05210C" w:rsidRPr="00B0272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282</w:t>
            </w:r>
          </w:p>
        </w:tc>
      </w:tr>
      <w:tr w:rsidR="00884E97" w:rsidRPr="00B165D6" w14:paraId="4E8ED356" w14:textId="77777777" w:rsidTr="003E1959">
        <w:tc>
          <w:tcPr>
            <w:tcW w:w="2078" w:type="pct"/>
            <w:vAlign w:val="bottom"/>
          </w:tcPr>
          <w:p w14:paraId="3D955F3A" w14:textId="77777777" w:rsidR="00884E97" w:rsidRPr="009C7411" w:rsidRDefault="009C7411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7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26730705" w14:textId="77777777" w:rsidR="00884E97" w:rsidRPr="000B2485" w:rsidRDefault="009C7411" w:rsidP="009C741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trike/>
                <w:sz w:val="30"/>
                <w:szCs w:val="30"/>
                <w:rtl/>
                <w:cs/>
              </w:rPr>
            </w:pPr>
            <w:r w:rsidRPr="009C7411">
              <w:rPr>
                <w:rFonts w:ascii="Angsana New" w:hAnsi="Angsana New"/>
                <w:sz w:val="30"/>
                <w:szCs w:val="30"/>
              </w:rPr>
              <w:t>9,870</w:t>
            </w:r>
          </w:p>
        </w:tc>
        <w:tc>
          <w:tcPr>
            <w:tcW w:w="126" w:type="pct"/>
            <w:vAlign w:val="bottom"/>
          </w:tcPr>
          <w:p w14:paraId="25E10137" w14:textId="77777777" w:rsidR="00884E97" w:rsidRPr="000B2485" w:rsidRDefault="00884E97" w:rsidP="0088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3F86FE0" w14:textId="77777777" w:rsidR="00884E97" w:rsidRPr="001D30B0" w:rsidRDefault="00884E97" w:rsidP="006D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D30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CE8B67F" w14:textId="77777777" w:rsidR="00884E97" w:rsidRPr="001D30B0" w:rsidRDefault="00884E97" w:rsidP="0088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6AE02F8" w14:textId="77777777" w:rsidR="00884E97" w:rsidRPr="001D30B0" w:rsidRDefault="009C7411" w:rsidP="006D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1D30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CB4E653" w14:textId="77777777" w:rsidR="00884E97" w:rsidRPr="001D30B0" w:rsidRDefault="00884E97" w:rsidP="0088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2F4A5F1" w14:textId="77777777" w:rsidR="00884E97" w:rsidRPr="001D30B0" w:rsidRDefault="00884E97" w:rsidP="006D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1D30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210C" w:rsidRPr="008F3025" w14:paraId="12E9BBEB" w14:textId="77777777" w:rsidTr="003E1959">
        <w:tc>
          <w:tcPr>
            <w:tcW w:w="2078" w:type="pct"/>
            <w:vAlign w:val="bottom"/>
          </w:tcPr>
          <w:p w14:paraId="584E5A57" w14:textId="77777777" w:rsidR="0005210C" w:rsidRPr="008F3025" w:rsidRDefault="0005210C" w:rsidP="00736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" w:type="pct"/>
            <w:vAlign w:val="bottom"/>
          </w:tcPr>
          <w:p w14:paraId="50EC9C1D" w14:textId="77777777" w:rsidR="0005210C" w:rsidRPr="008F3025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202DDC94" w14:textId="77777777" w:rsidR="0005210C" w:rsidRPr="008F3025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vAlign w:val="bottom"/>
          </w:tcPr>
          <w:p w14:paraId="1A73DDA7" w14:textId="77777777" w:rsidR="0005210C" w:rsidRPr="008F3025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A0B18DF" w14:textId="77777777" w:rsidR="0005210C" w:rsidRPr="008F3025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vAlign w:val="bottom"/>
          </w:tcPr>
          <w:p w14:paraId="46C60E9C" w14:textId="77777777" w:rsidR="0005210C" w:rsidRPr="008F3025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" w:type="pct"/>
            <w:vAlign w:val="bottom"/>
          </w:tcPr>
          <w:p w14:paraId="372B4A38" w14:textId="77777777" w:rsidR="0005210C" w:rsidRPr="008F3025" w:rsidRDefault="0005210C" w:rsidP="0005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2CB0E21" w14:textId="77777777" w:rsidR="0005210C" w:rsidRPr="008F3025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210C" w:rsidRPr="00B165D6" w14:paraId="7FE4A6D8" w14:textId="77777777" w:rsidTr="003E1959">
        <w:tc>
          <w:tcPr>
            <w:tcW w:w="2078" w:type="pct"/>
            <w:vAlign w:val="bottom"/>
          </w:tcPr>
          <w:p w14:paraId="10A1710F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1C7B02DA" w14:textId="77777777" w:rsidR="0005210C" w:rsidRPr="0082412F" w:rsidRDefault="0005210C" w:rsidP="0005210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2913BA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0E698B1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97C9B2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586995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D720C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610DC69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10C" w:rsidRPr="00B165D6" w14:paraId="1D2F35A0" w14:textId="77777777" w:rsidTr="003E1959">
        <w:tc>
          <w:tcPr>
            <w:tcW w:w="2078" w:type="pct"/>
            <w:vAlign w:val="bottom"/>
          </w:tcPr>
          <w:p w14:paraId="01E1B2AB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4A9009E2" w14:textId="77777777" w:rsidR="0005210C" w:rsidRPr="0082412F" w:rsidRDefault="001E7807" w:rsidP="0005210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42,238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D8130D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65F8C14" w14:textId="61B3AD5B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41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383</w:t>
            </w:r>
          </w:p>
        </w:tc>
        <w:tc>
          <w:tcPr>
            <w:tcW w:w="129" w:type="pct"/>
            <w:vAlign w:val="bottom"/>
          </w:tcPr>
          <w:p w14:paraId="1A8D912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05DC8F" w14:textId="6B80F433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  <w:r w:rsidR="001E7807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611</w:t>
            </w:r>
          </w:p>
        </w:tc>
        <w:tc>
          <w:tcPr>
            <w:tcW w:w="132" w:type="pct"/>
            <w:vAlign w:val="bottom"/>
          </w:tcPr>
          <w:p w14:paraId="2FEB228E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A997BCC" w14:textId="54D96982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="0005210C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826</w:t>
            </w:r>
          </w:p>
        </w:tc>
      </w:tr>
      <w:tr w:rsidR="007366B0" w:rsidRPr="00B165D6" w14:paraId="3D781E93" w14:textId="77777777" w:rsidTr="003E1959">
        <w:tc>
          <w:tcPr>
            <w:tcW w:w="2078" w:type="pct"/>
            <w:vAlign w:val="bottom"/>
          </w:tcPr>
          <w:p w14:paraId="3728FFE9" w14:textId="77777777" w:rsidR="007366B0" w:rsidRPr="001E7807" w:rsidRDefault="007366B0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3AEE5DBE" w14:textId="77777777" w:rsidR="007366B0" w:rsidRPr="0082412F" w:rsidRDefault="001E7807" w:rsidP="007366B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58F2287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F2C9373" w14:textId="28085AD7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7366B0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809</w:t>
            </w:r>
          </w:p>
        </w:tc>
        <w:tc>
          <w:tcPr>
            <w:tcW w:w="129" w:type="pct"/>
            <w:vAlign w:val="bottom"/>
          </w:tcPr>
          <w:p w14:paraId="2C2166AA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86C50F7" w14:textId="281A8244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508</w:t>
            </w:r>
          </w:p>
        </w:tc>
        <w:tc>
          <w:tcPr>
            <w:tcW w:w="132" w:type="pct"/>
            <w:vAlign w:val="bottom"/>
          </w:tcPr>
          <w:p w14:paraId="0E6AD8F8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4124F47" w14:textId="68875E8F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695</w:t>
            </w:r>
          </w:p>
        </w:tc>
      </w:tr>
      <w:tr w:rsidR="007366B0" w:rsidRPr="00B165D6" w14:paraId="4AD21FFF" w14:textId="77777777" w:rsidTr="003E1959">
        <w:tc>
          <w:tcPr>
            <w:tcW w:w="2078" w:type="pct"/>
            <w:vAlign w:val="bottom"/>
          </w:tcPr>
          <w:p w14:paraId="4439C7B1" w14:textId="77777777" w:rsidR="007366B0" w:rsidRPr="001E7807" w:rsidRDefault="007366B0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7AEA66B" w14:textId="77777777" w:rsidR="007366B0" w:rsidRPr="0082412F" w:rsidRDefault="001E7807" w:rsidP="007366B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2333DE7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DA711B" w14:textId="51B2B674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9" w:type="pct"/>
            <w:vAlign w:val="bottom"/>
          </w:tcPr>
          <w:p w14:paraId="1131D668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FFB03BB" w14:textId="681D18D1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168</w:t>
            </w:r>
          </w:p>
        </w:tc>
        <w:tc>
          <w:tcPr>
            <w:tcW w:w="132" w:type="pct"/>
            <w:vAlign w:val="bottom"/>
          </w:tcPr>
          <w:p w14:paraId="1BCAF8BE" w14:textId="77777777" w:rsidR="007366B0" w:rsidRPr="0082412F" w:rsidRDefault="007366B0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54B55030" w14:textId="01EABF50" w:rsidR="007366B0" w:rsidRPr="0082412F" w:rsidRDefault="00CF0C3F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514</w:t>
            </w:r>
          </w:p>
        </w:tc>
      </w:tr>
      <w:tr w:rsidR="0005210C" w:rsidRPr="00B165D6" w14:paraId="3A4C204C" w14:textId="77777777" w:rsidTr="003E1959">
        <w:tc>
          <w:tcPr>
            <w:tcW w:w="2078" w:type="pct"/>
            <w:vAlign w:val="bottom"/>
          </w:tcPr>
          <w:p w14:paraId="7A225C50" w14:textId="77777777" w:rsidR="0005210C" w:rsidRPr="0082412F" w:rsidRDefault="0005210C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C71BC" w14:textId="77777777" w:rsidR="0005210C" w:rsidRPr="0082412F" w:rsidRDefault="001E7807" w:rsidP="0005210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44,424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0E3F8C4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24EA" w14:textId="2CB9EA43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43</w:t>
            </w:r>
            <w:r w:rsidR="0005210C"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862</w:t>
            </w:r>
          </w:p>
        </w:tc>
        <w:tc>
          <w:tcPr>
            <w:tcW w:w="129" w:type="pct"/>
            <w:vAlign w:val="bottom"/>
          </w:tcPr>
          <w:p w14:paraId="5053D0D7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ABE9" w14:textId="4A738CDD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1E78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287</w:t>
            </w:r>
          </w:p>
        </w:tc>
        <w:tc>
          <w:tcPr>
            <w:tcW w:w="132" w:type="pct"/>
            <w:vAlign w:val="bottom"/>
          </w:tcPr>
          <w:p w14:paraId="4EF2E163" w14:textId="77777777" w:rsidR="0005210C" w:rsidRPr="0082412F" w:rsidRDefault="0005210C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6157" w14:textId="37219325" w:rsidR="0005210C" w:rsidRPr="0082412F" w:rsidRDefault="00CF0C3F" w:rsidP="00052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19</w:t>
            </w:r>
            <w:r w:rsidR="0005210C"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035</w:t>
            </w:r>
          </w:p>
        </w:tc>
      </w:tr>
    </w:tbl>
    <w:p w14:paraId="77B296DA" w14:textId="77777777" w:rsidR="008F3025" w:rsidRPr="008F3025" w:rsidRDefault="008F3025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20F5C99" w14:textId="0243A236" w:rsidR="00F02D07" w:rsidRPr="0082412F" w:rsidRDefault="00246D7B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31</w:t>
      </w:r>
      <w:r w:rsidR="00126C68" w:rsidRPr="0082412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126C68" w:rsidRPr="0082412F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2604D6D" w14:textId="77777777" w:rsidR="00F02D07" w:rsidRPr="008F3025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3"/>
        <w:gridCol w:w="269"/>
        <w:gridCol w:w="1170"/>
        <w:gridCol w:w="263"/>
        <w:gridCol w:w="1166"/>
        <w:gridCol w:w="275"/>
        <w:gridCol w:w="1176"/>
      </w:tblGrid>
      <w:tr w:rsidR="000271C5" w:rsidRPr="00B165D6" w14:paraId="76A48D08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21C35183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1ACDC1" w14:textId="298B22B7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3B5002B" w14:textId="249C1C50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3E4D324" w14:textId="0209D9B4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097E400" w14:textId="21C536B0" w:rsidR="000271C5" w:rsidRPr="0082412F" w:rsidRDefault="00CF0C3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F223193" w14:textId="77777777" w:rsidR="00243502" w:rsidRPr="0082412F" w:rsidRDefault="0024350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DD4C925" w14:textId="560CEBB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17B600C" w14:textId="0B05D131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5F82732" w14:textId="4E18DF5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C466990" w14:textId="043D92F7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271C5" w:rsidRPr="00B165D6" w14:paraId="60137050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7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5C8" w:rsidRPr="00B165D6" w14:paraId="0BD3CC5D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64C8876D" w14:textId="77777777" w:rsidR="002F35C8" w:rsidRPr="0082412F" w:rsidRDefault="002F35C8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7C003CAE" w14:textId="6829C00C" w:rsidR="002F35C8" w:rsidRPr="0082412F" w:rsidRDefault="00CF0C3F" w:rsidP="000805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F35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139</w:t>
            </w:r>
            <w:r w:rsidR="002F35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676</w:t>
            </w:r>
          </w:p>
        </w:tc>
        <w:tc>
          <w:tcPr>
            <w:tcW w:w="141" w:type="pct"/>
            <w:vAlign w:val="bottom"/>
          </w:tcPr>
          <w:p w14:paraId="3024E87B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2F78789" w14:textId="79DA09F1" w:rsidR="002F35C8" w:rsidRPr="0082412F" w:rsidRDefault="00CF0C3F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4</w:t>
            </w:r>
            <w:r w:rsidR="002F35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982</w:t>
            </w:r>
            <w:r w:rsidR="002F35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38" w:type="pct"/>
            <w:vAlign w:val="bottom"/>
          </w:tcPr>
          <w:p w14:paraId="3D1745DF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0E05135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89825E2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FF241D0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5C8" w:rsidRPr="00B165D6" w14:paraId="5CBAF8FF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5753D2BE" w14:textId="77777777" w:rsidR="002F35C8" w:rsidRPr="0082412F" w:rsidRDefault="002F35C8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5C89D63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1" w:type="pct"/>
            <w:vAlign w:val="bottom"/>
          </w:tcPr>
          <w:p w14:paraId="3C4ABB0D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19F6C4A1" w14:textId="1EBAC713" w:rsidR="002F35C8" w:rsidRPr="0082412F" w:rsidRDefault="00CF0C3F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38" w:type="pct"/>
            <w:vAlign w:val="bottom"/>
          </w:tcPr>
          <w:p w14:paraId="2AE22556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0BF2DB5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494DF4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4402AE8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5C8" w:rsidRPr="00B165D6" w14:paraId="13B7BF39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EF379D" w14:textId="77777777" w:rsidR="002F35C8" w:rsidRPr="008A36B8" w:rsidRDefault="002F35C8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33547DE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3,139,874</w:t>
            </w:r>
          </w:p>
        </w:tc>
        <w:tc>
          <w:tcPr>
            <w:tcW w:w="141" w:type="pct"/>
            <w:vAlign w:val="bottom"/>
          </w:tcPr>
          <w:p w14:paraId="5E12F493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183D9F05" w14:textId="2330ABC3" w:rsidR="002F35C8" w:rsidRPr="0082412F" w:rsidRDefault="00CF0C3F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4</w:t>
            </w:r>
            <w:r w:rsidR="002F35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982</w:t>
            </w:r>
            <w:r w:rsidR="002F35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38" w:type="pct"/>
            <w:vAlign w:val="bottom"/>
          </w:tcPr>
          <w:p w14:paraId="0F0A40B6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17613AF2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1F0B91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A0B6F40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5C8" w:rsidRPr="00B165D6" w14:paraId="6DB4D101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2FA070" w14:textId="77777777" w:rsidR="002F35C8" w:rsidRPr="0082412F" w:rsidRDefault="002F35C8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D2A9B0A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0C9F77E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4F286561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5BC61473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90B744A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7792608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5C8" w:rsidRPr="00B165D6" w14:paraId="78F23BF2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CC2F3DF" w14:textId="77777777" w:rsidR="002F35C8" w:rsidRPr="0082412F" w:rsidRDefault="002F35C8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56CE143A" w:rsidR="002F35C8" w:rsidRPr="0082412F" w:rsidRDefault="00CF0C3F" w:rsidP="000271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F3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2F3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141" w:type="pct"/>
            <w:vAlign w:val="bottom"/>
          </w:tcPr>
          <w:p w14:paraId="5846FEF8" w14:textId="77777777" w:rsidR="002F35C8" w:rsidRPr="0082412F" w:rsidRDefault="002F35C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5D9D6BFA" w:rsidR="002F35C8" w:rsidRPr="0082412F" w:rsidRDefault="00CF0C3F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F3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  <w:r w:rsidR="002F3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38" w:type="pct"/>
            <w:vAlign w:val="bottom"/>
          </w:tcPr>
          <w:p w14:paraId="275881BC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69E07B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2F35C8" w:rsidRPr="0082412F" w:rsidRDefault="002F35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DA8F2FC" w14:textId="1DE2A9CF" w:rsidR="00D74B40" w:rsidRDefault="00D74B40" w:rsidP="00D74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261"/>
        <w:gridCol w:w="269"/>
        <w:gridCol w:w="1173"/>
        <w:gridCol w:w="239"/>
        <w:gridCol w:w="1200"/>
        <w:gridCol w:w="277"/>
        <w:gridCol w:w="1160"/>
      </w:tblGrid>
      <w:tr w:rsidR="002F35C8" w:rsidRPr="0082412F" w14:paraId="01D297B3" w14:textId="77777777" w:rsidTr="003E1959">
        <w:trPr>
          <w:tblHeader/>
        </w:trPr>
        <w:tc>
          <w:tcPr>
            <w:tcW w:w="2076" w:type="pct"/>
            <w:vAlign w:val="bottom"/>
          </w:tcPr>
          <w:p w14:paraId="02AEC5B8" w14:textId="77777777" w:rsidR="002F35C8" w:rsidRPr="002F35C8" w:rsidRDefault="002F35C8" w:rsidP="002F35C8">
            <w:pPr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  <w:shd w:val="clear" w:color="auto" w:fill="auto"/>
            <w:vAlign w:val="bottom"/>
          </w:tcPr>
          <w:p w14:paraId="05E3E15D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2496523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shd w:val="clear" w:color="auto" w:fill="auto"/>
            <w:vAlign w:val="bottom"/>
          </w:tcPr>
          <w:p w14:paraId="24B9AA9A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2FB" w:rsidRPr="0082412F" w14:paraId="7AC3D6CF" w14:textId="77777777" w:rsidTr="003E1959">
        <w:trPr>
          <w:trHeight w:val="405"/>
        </w:trPr>
        <w:tc>
          <w:tcPr>
            <w:tcW w:w="2076" w:type="pct"/>
            <w:vAlign w:val="bottom"/>
          </w:tcPr>
          <w:p w14:paraId="07125D46" w14:textId="46028CF9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6690FAD8" w14:textId="5D4794E1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vAlign w:val="bottom"/>
          </w:tcPr>
          <w:p w14:paraId="62F41054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82353FC" w14:textId="1E277114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vAlign w:val="bottom"/>
          </w:tcPr>
          <w:p w14:paraId="0E59D2DA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6FAA2AE" w14:textId="0133297B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vAlign w:val="bottom"/>
          </w:tcPr>
          <w:p w14:paraId="783FAA80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D7CE0AB" w14:textId="22CAF58E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42FB" w:rsidRPr="0082412F" w14:paraId="696912CB" w14:textId="77777777" w:rsidTr="003E1959">
        <w:trPr>
          <w:trHeight w:val="405"/>
        </w:trPr>
        <w:tc>
          <w:tcPr>
            <w:tcW w:w="2076" w:type="pct"/>
            <w:vAlign w:val="bottom"/>
          </w:tcPr>
          <w:p w14:paraId="164D761C" w14:textId="6AE7173A" w:rsidR="00C742FB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  <w:vAlign w:val="bottom"/>
          </w:tcPr>
          <w:p w14:paraId="34B8CE97" w14:textId="2F94750F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1" w:type="pct"/>
            <w:vAlign w:val="bottom"/>
          </w:tcPr>
          <w:p w14:paraId="30DA3619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3E5A1C3F" w14:textId="6D5B9B56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5" w:type="pct"/>
            <w:vAlign w:val="bottom"/>
          </w:tcPr>
          <w:p w14:paraId="21FA7B73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15EA719" w14:textId="234D02EC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5" w:type="pct"/>
            <w:vAlign w:val="bottom"/>
          </w:tcPr>
          <w:p w14:paraId="473D2606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FE89A03" w14:textId="5C75CD02" w:rsidR="00C742FB" w:rsidRPr="00CF0C3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C742FB" w:rsidRPr="0082412F" w14:paraId="618584E3" w14:textId="77777777" w:rsidTr="003E1959">
        <w:trPr>
          <w:trHeight w:val="405"/>
        </w:trPr>
        <w:tc>
          <w:tcPr>
            <w:tcW w:w="2076" w:type="pct"/>
            <w:vAlign w:val="bottom"/>
          </w:tcPr>
          <w:p w14:paraId="4614C978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2681ED9E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42FB" w:rsidRPr="006428B8" w14:paraId="1A10FB08" w14:textId="77777777" w:rsidTr="003E1959">
        <w:trPr>
          <w:trHeight w:val="405"/>
        </w:trPr>
        <w:tc>
          <w:tcPr>
            <w:tcW w:w="2076" w:type="pct"/>
            <w:shd w:val="clear" w:color="auto" w:fill="auto"/>
            <w:vAlign w:val="bottom"/>
          </w:tcPr>
          <w:p w14:paraId="5A47E509" w14:textId="77777777" w:rsidR="00C742FB" w:rsidRPr="0082412F" w:rsidRDefault="00C742FB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A6BAE" w14:textId="5A91EA58" w:rsidR="00C742FB" w:rsidRPr="003733F8" w:rsidRDefault="00C742FB" w:rsidP="00C742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  <w:r w:rsidRPr="003733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41" w:type="pct"/>
            <w:vAlign w:val="bottom"/>
          </w:tcPr>
          <w:p w14:paraId="5D71AAC8" w14:textId="77777777" w:rsidR="00C742FB" w:rsidRPr="006428B8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199D0" w14:textId="77777777" w:rsidR="00C742FB" w:rsidRPr="006428B8" w:rsidRDefault="00C742FB" w:rsidP="00C742F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7466B4A0" w14:textId="77777777" w:rsidR="00C742FB" w:rsidRPr="006428B8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C45E7" w14:textId="77777777" w:rsidR="00C742FB" w:rsidRPr="006428B8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482786B" w14:textId="77777777" w:rsidR="00C742FB" w:rsidRPr="006428B8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52A857" w14:textId="77777777" w:rsidR="00C742FB" w:rsidRPr="006428B8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272160A" w14:textId="634618C1" w:rsidR="00B02723" w:rsidRDefault="00B02723" w:rsidP="00A512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262"/>
        <w:gridCol w:w="276"/>
        <w:gridCol w:w="1178"/>
        <w:gridCol w:w="274"/>
        <w:gridCol w:w="1149"/>
        <w:gridCol w:w="278"/>
        <w:gridCol w:w="1151"/>
      </w:tblGrid>
      <w:tr w:rsidR="000271C5" w:rsidRPr="00B165D6" w14:paraId="4DBB129C" w14:textId="77777777" w:rsidTr="003E1959">
        <w:trPr>
          <w:tblHeader/>
        </w:trPr>
        <w:tc>
          <w:tcPr>
            <w:tcW w:w="2078" w:type="pct"/>
            <w:vAlign w:val="bottom"/>
          </w:tcPr>
          <w:p w14:paraId="21DCC6A8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2DBDEB81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6A0090D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vAlign w:val="bottom"/>
          </w:tcPr>
          <w:p w14:paraId="32C1BEA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959" w:rsidRPr="00B165D6" w14:paraId="4EBA41B1" w14:textId="77777777" w:rsidTr="003E1959">
        <w:trPr>
          <w:tblHeader/>
        </w:trPr>
        <w:tc>
          <w:tcPr>
            <w:tcW w:w="2078" w:type="pct"/>
            <w:vAlign w:val="bottom"/>
          </w:tcPr>
          <w:p w14:paraId="1CC5C8A2" w14:textId="77777777" w:rsidR="00243502" w:rsidRPr="0082412F" w:rsidRDefault="00243502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2" w:type="pct"/>
            <w:vAlign w:val="bottom"/>
          </w:tcPr>
          <w:p w14:paraId="6AAEC025" w14:textId="6DEEB590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="00243502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243502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vAlign w:val="bottom"/>
          </w:tcPr>
          <w:p w14:paraId="4D0E4EB7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8EEA550" w14:textId="2CF81A4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243502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43502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vAlign w:val="bottom"/>
          </w:tcPr>
          <w:p w14:paraId="3648B7F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EC57623" w14:textId="2EEEDF77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pacing w:val="-2"/>
                <w:sz w:val="30"/>
                <w:szCs w:val="30"/>
                <w:lang w:val="en-GB"/>
              </w:rPr>
              <w:t>31</w:t>
            </w:r>
            <w:r w:rsidR="00243502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243502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bottom"/>
          </w:tcPr>
          <w:p w14:paraId="1851F189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AABDFED" w14:textId="17FD729C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243502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43502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E1959" w:rsidRPr="00B165D6" w14:paraId="2DF617C5" w14:textId="77777777" w:rsidTr="003E1959">
        <w:trPr>
          <w:tblHeader/>
        </w:trPr>
        <w:tc>
          <w:tcPr>
            <w:tcW w:w="2078" w:type="pct"/>
            <w:vAlign w:val="bottom"/>
          </w:tcPr>
          <w:p w14:paraId="5A76FEC9" w14:textId="77777777" w:rsidR="00243502" w:rsidRPr="0082412F" w:rsidRDefault="00243502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62" w:type="pct"/>
            <w:vAlign w:val="bottom"/>
          </w:tcPr>
          <w:p w14:paraId="22195CE8" w14:textId="3C622E31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5" w:type="pct"/>
            <w:vAlign w:val="bottom"/>
          </w:tcPr>
          <w:p w14:paraId="420DFBB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7F31C4" w14:textId="27435676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44" w:type="pct"/>
            <w:vAlign w:val="bottom"/>
          </w:tcPr>
          <w:p w14:paraId="03A4F73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6AAC7F46" w14:textId="2CE0D81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6" w:type="pct"/>
            <w:vAlign w:val="bottom"/>
          </w:tcPr>
          <w:p w14:paraId="769B8428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29E9AB" w14:textId="22C44C53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271C5" w:rsidRPr="00B165D6" w14:paraId="544FF2F0" w14:textId="77777777" w:rsidTr="003E1959">
        <w:trPr>
          <w:tblHeader/>
        </w:trPr>
        <w:tc>
          <w:tcPr>
            <w:tcW w:w="2078" w:type="pct"/>
            <w:vAlign w:val="bottom"/>
          </w:tcPr>
          <w:p w14:paraId="54FAA174" w14:textId="77777777" w:rsidR="000271C5" w:rsidRPr="003733F8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E10C485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1959" w:rsidRPr="00310E87" w14:paraId="7800F5BA" w14:textId="77777777" w:rsidTr="003E1959">
        <w:tc>
          <w:tcPr>
            <w:tcW w:w="2078" w:type="pct"/>
            <w:vAlign w:val="bottom"/>
          </w:tcPr>
          <w:p w14:paraId="1A27CC1D" w14:textId="77777777" w:rsidR="000271C5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03CE2FBC" w14:textId="060FA817" w:rsidR="000271C5" w:rsidRPr="003733F8" w:rsidRDefault="00CF0C3F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809</w:t>
            </w:r>
          </w:p>
        </w:tc>
        <w:tc>
          <w:tcPr>
            <w:tcW w:w="145" w:type="pct"/>
            <w:vAlign w:val="bottom"/>
          </w:tcPr>
          <w:p w14:paraId="1809DF72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DCDC8F8" w14:textId="53AA4530" w:rsidR="000271C5" w:rsidRPr="003733F8" w:rsidRDefault="00CF0C3F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2</w:t>
            </w:r>
            <w:r w:rsidR="003B13E9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4" w:type="pct"/>
            <w:vAlign w:val="bottom"/>
          </w:tcPr>
          <w:p w14:paraId="6AA3A08B" w14:textId="77777777" w:rsidR="000271C5" w:rsidRPr="003733F8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2252D528" w14:textId="77777777" w:rsidR="000271C5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EC81F25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E5FB073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E1959" w:rsidRPr="00310E87" w14:paraId="6857E7E2" w14:textId="77777777" w:rsidTr="003E1959">
        <w:tc>
          <w:tcPr>
            <w:tcW w:w="2078" w:type="pct"/>
            <w:vAlign w:val="bottom"/>
          </w:tcPr>
          <w:p w14:paraId="57DFEB7C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2" w:type="pct"/>
          </w:tcPr>
          <w:p w14:paraId="4459EB42" w14:textId="77777777" w:rsidR="003733F8" w:rsidRPr="003733F8" w:rsidRDefault="003733F8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8A31C71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86F03F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7BB6885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A582AB" w14:textId="77777777" w:rsidR="003733F8" w:rsidRPr="003733F8" w:rsidRDefault="003733F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33,831</w:t>
            </w:r>
          </w:p>
        </w:tc>
        <w:tc>
          <w:tcPr>
            <w:tcW w:w="146" w:type="pct"/>
            <w:vAlign w:val="bottom"/>
          </w:tcPr>
          <w:p w14:paraId="0792B77C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295CFF6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</w:rPr>
              <w:t>16,827</w:t>
            </w:r>
          </w:p>
        </w:tc>
      </w:tr>
      <w:tr w:rsidR="003E1959" w:rsidRPr="00310E87" w14:paraId="018465D2" w14:textId="77777777" w:rsidTr="003E1959">
        <w:tc>
          <w:tcPr>
            <w:tcW w:w="2078" w:type="pct"/>
            <w:vAlign w:val="bottom"/>
          </w:tcPr>
          <w:p w14:paraId="0F67A8F0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2" w:type="pct"/>
          </w:tcPr>
          <w:p w14:paraId="16C8BEE1" w14:textId="77777777" w:rsidR="003733F8" w:rsidRPr="003733F8" w:rsidRDefault="003733F8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E4F805A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FBC287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76299F8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4CB9B2A2" w14:textId="77777777" w:rsidR="003733F8" w:rsidRPr="003733F8" w:rsidRDefault="003733F8" w:rsidP="003733F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20,211</w:t>
            </w:r>
          </w:p>
        </w:tc>
        <w:tc>
          <w:tcPr>
            <w:tcW w:w="146" w:type="pct"/>
            <w:vAlign w:val="bottom"/>
          </w:tcPr>
          <w:p w14:paraId="0B06CE24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F1EF407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</w:rPr>
              <w:t>71,297</w:t>
            </w:r>
          </w:p>
        </w:tc>
      </w:tr>
      <w:tr w:rsidR="003E1959" w:rsidRPr="00310E87" w14:paraId="3CABF9F1" w14:textId="77777777" w:rsidTr="003E1959">
        <w:tc>
          <w:tcPr>
            <w:tcW w:w="2078" w:type="pct"/>
            <w:vAlign w:val="bottom"/>
          </w:tcPr>
          <w:p w14:paraId="4F42E262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2" w:type="pct"/>
            <w:vAlign w:val="bottom"/>
          </w:tcPr>
          <w:p w14:paraId="53F3B32D" w14:textId="7FA44CFF" w:rsidR="00310E87" w:rsidRPr="003733F8" w:rsidRDefault="00CF0C3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5" w:type="pct"/>
            <w:vAlign w:val="bottom"/>
          </w:tcPr>
          <w:p w14:paraId="472DA8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D93F6D9" w14:textId="1D05B343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4" w:type="pct"/>
            <w:vAlign w:val="bottom"/>
          </w:tcPr>
          <w:p w14:paraId="7071C8A8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582BCF77" w14:textId="4BD97707" w:rsidR="00310E87" w:rsidRPr="003733F8" w:rsidRDefault="00CF0C3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6" w:type="pct"/>
            <w:vAlign w:val="bottom"/>
          </w:tcPr>
          <w:p w14:paraId="23C2DA94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5482B26" w14:textId="193E5800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3E1959" w:rsidRPr="00310E87" w14:paraId="0942F23B" w14:textId="77777777" w:rsidTr="003E1959">
        <w:tc>
          <w:tcPr>
            <w:tcW w:w="2078" w:type="pct"/>
            <w:vAlign w:val="bottom"/>
          </w:tcPr>
          <w:p w14:paraId="2CA061AD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62" w:type="pct"/>
            <w:vAlign w:val="bottom"/>
          </w:tcPr>
          <w:p w14:paraId="1FCFFC7F" w14:textId="4C5D790F" w:rsidR="00310E87" w:rsidRPr="003733F8" w:rsidRDefault="00CF0C3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3733F8" w:rsidRPr="003733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544</w:t>
            </w:r>
          </w:p>
        </w:tc>
        <w:tc>
          <w:tcPr>
            <w:tcW w:w="145" w:type="pct"/>
            <w:vAlign w:val="bottom"/>
          </w:tcPr>
          <w:p w14:paraId="091655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8C8AC8F" w14:textId="735CAA61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4" w:type="pct"/>
            <w:vAlign w:val="bottom"/>
          </w:tcPr>
          <w:p w14:paraId="0590BA93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1C525DF7" w14:textId="6C0B9E2A" w:rsidR="00310E87" w:rsidRPr="003733F8" w:rsidRDefault="00CF0C3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3</w:t>
            </w:r>
            <w:r w:rsidR="003733F8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6" w:type="pct"/>
            <w:vAlign w:val="bottom"/>
          </w:tcPr>
          <w:p w14:paraId="1EEB87ED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CCA559B" w14:textId="30245237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3E1959" w:rsidRPr="00310E87" w14:paraId="5A0471B0" w14:textId="77777777" w:rsidTr="003E1959">
        <w:tc>
          <w:tcPr>
            <w:tcW w:w="2078" w:type="pct"/>
            <w:vAlign w:val="bottom"/>
          </w:tcPr>
          <w:p w14:paraId="68536985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2" w:type="pct"/>
            <w:vAlign w:val="bottom"/>
          </w:tcPr>
          <w:p w14:paraId="6303F3F9" w14:textId="3784CB0D" w:rsidR="00310E87" w:rsidRPr="003733F8" w:rsidRDefault="00CF0C3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10</w:t>
            </w:r>
            <w:r w:rsidR="003733F8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45" w:type="pct"/>
            <w:vAlign w:val="bottom"/>
          </w:tcPr>
          <w:p w14:paraId="29B37D70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5DFED54" w14:textId="0FF5AABD" w:rsidR="00310E87" w:rsidRPr="003733F8" w:rsidRDefault="00CF0C3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44" w:type="pct"/>
            <w:vAlign w:val="bottom"/>
          </w:tcPr>
          <w:p w14:paraId="5AA09FD5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5F2092EE" w14:textId="48032C46" w:rsidR="00310E87" w:rsidRPr="003733F8" w:rsidRDefault="00CF0C3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7</w:t>
            </w:r>
            <w:r w:rsidR="003733F8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6" w:type="pct"/>
            <w:vAlign w:val="bottom"/>
          </w:tcPr>
          <w:p w14:paraId="7FB1AB85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0DFF35" w14:textId="4DBD2751" w:rsidR="00310E87" w:rsidRPr="003733F8" w:rsidRDefault="00CF0C3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3E1959" w:rsidRPr="00B165D6" w14:paraId="1CFC4D3E" w14:textId="77777777" w:rsidTr="003E1959">
        <w:tc>
          <w:tcPr>
            <w:tcW w:w="2078" w:type="pct"/>
            <w:vAlign w:val="bottom"/>
          </w:tcPr>
          <w:p w14:paraId="778A5A2E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662" w:type="pct"/>
            <w:vAlign w:val="bottom"/>
          </w:tcPr>
          <w:p w14:paraId="11B29079" w14:textId="1F9DA4EF" w:rsidR="003733F8" w:rsidRPr="003733F8" w:rsidRDefault="00CF0C3F" w:rsidP="0050471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3</w:t>
            </w:r>
            <w:r w:rsid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5" w:type="pct"/>
            <w:vAlign w:val="bottom"/>
          </w:tcPr>
          <w:p w14:paraId="0A5D2BE1" w14:textId="77777777" w:rsidR="003733F8" w:rsidRPr="003733F8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36919E0" w14:textId="6FEDD70C" w:rsidR="003733F8" w:rsidRPr="003733F8" w:rsidRDefault="00CF0C3F" w:rsidP="0050471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733F8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4" w:type="pct"/>
            <w:vAlign w:val="bottom"/>
          </w:tcPr>
          <w:p w14:paraId="6212769F" w14:textId="77777777" w:rsidR="003733F8" w:rsidRPr="003733F8" w:rsidRDefault="003733F8" w:rsidP="0050471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795DA034" w14:textId="41972338" w:rsidR="003733F8" w:rsidRPr="003733F8" w:rsidRDefault="00CF0C3F" w:rsidP="0050471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3</w:t>
            </w:r>
            <w:r w:rsid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6" w:type="pct"/>
            <w:vAlign w:val="bottom"/>
          </w:tcPr>
          <w:p w14:paraId="17D7E10E" w14:textId="77777777" w:rsidR="003733F8" w:rsidRPr="003733F8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FE19ACB" w14:textId="017A7123" w:rsidR="003733F8" w:rsidRPr="003733F8" w:rsidRDefault="00CF0C3F" w:rsidP="0050471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733F8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3E1959" w:rsidRPr="00B165D6" w14:paraId="0B5A5E51" w14:textId="77777777" w:rsidTr="003E1959">
        <w:tc>
          <w:tcPr>
            <w:tcW w:w="2078" w:type="pct"/>
            <w:vAlign w:val="bottom"/>
          </w:tcPr>
          <w:p w14:paraId="162C01CB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</w:t>
            </w:r>
            <w:r w:rsidRPr="003733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อ้อม</w:t>
            </w:r>
          </w:p>
        </w:tc>
        <w:tc>
          <w:tcPr>
            <w:tcW w:w="662" w:type="pct"/>
            <w:vAlign w:val="bottom"/>
          </w:tcPr>
          <w:p w14:paraId="314D7A0D" w14:textId="4C8086BA" w:rsidR="003733F8" w:rsidRPr="003733F8" w:rsidRDefault="00CF0C3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1</w:t>
            </w:r>
            <w:r w:rsid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45" w:type="pct"/>
            <w:vAlign w:val="bottom"/>
          </w:tcPr>
          <w:p w14:paraId="04500C22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DEE2BCD" w14:textId="77777777" w:rsidR="003733F8" w:rsidRPr="003733F8" w:rsidRDefault="003733F8" w:rsidP="003733F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5131AD6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48F94288" w14:textId="7171819C" w:rsidR="003733F8" w:rsidRPr="00AB2DA1" w:rsidRDefault="00CF0C3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1</w:t>
            </w:r>
            <w:r w:rsidR="003733F8" w:rsidRPr="00AB2D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46" w:type="pct"/>
            <w:vAlign w:val="bottom"/>
          </w:tcPr>
          <w:p w14:paraId="1D7A3D7D" w14:textId="77777777" w:rsidR="003733F8" w:rsidRPr="00AB2DA1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595B554" w14:textId="77777777" w:rsidR="003733F8" w:rsidRPr="00AB2DA1" w:rsidRDefault="003733F8" w:rsidP="0037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2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959" w:rsidRPr="00B165D6" w14:paraId="2CB34CCF" w14:textId="77777777" w:rsidTr="003E1959">
        <w:tc>
          <w:tcPr>
            <w:tcW w:w="2078" w:type="pct"/>
            <w:vAlign w:val="bottom"/>
          </w:tcPr>
          <w:p w14:paraId="24E0F436" w14:textId="77777777" w:rsidR="003733F8" w:rsidRPr="0082412F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76FDF904" w:rsidR="003733F8" w:rsidRPr="003733F8" w:rsidRDefault="00CF0C3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</w:t>
            </w:r>
            <w:r w:rsidR="00470F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721</w:t>
            </w:r>
          </w:p>
        </w:tc>
        <w:tc>
          <w:tcPr>
            <w:tcW w:w="145" w:type="pct"/>
            <w:vAlign w:val="bottom"/>
          </w:tcPr>
          <w:p w14:paraId="20A2ADEE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298F2A33" w:rsidR="003733F8" w:rsidRPr="0082412F" w:rsidRDefault="00CF0C3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512</w:t>
            </w:r>
          </w:p>
        </w:tc>
        <w:tc>
          <w:tcPr>
            <w:tcW w:w="144" w:type="pct"/>
            <w:vAlign w:val="bottom"/>
          </w:tcPr>
          <w:p w14:paraId="7942217B" w14:textId="77777777" w:rsidR="003733F8" w:rsidRPr="0082412F" w:rsidRDefault="003733F8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55B91205" w:rsidR="003733F8" w:rsidRPr="0082412F" w:rsidRDefault="00CF0C3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470F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146" w:type="pct"/>
            <w:vAlign w:val="bottom"/>
          </w:tcPr>
          <w:p w14:paraId="45E35909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52B35236" w:rsidR="003733F8" w:rsidRPr="0082412F" w:rsidRDefault="00CF0C3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</w:tr>
    </w:tbl>
    <w:p w14:paraId="75965C9D" w14:textId="77777777" w:rsidR="008C3161" w:rsidRPr="008103F3" w:rsidRDefault="008C3161" w:rsidP="008A06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3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900"/>
        <w:gridCol w:w="965"/>
        <w:gridCol w:w="7"/>
        <w:gridCol w:w="20"/>
        <w:gridCol w:w="210"/>
        <w:gridCol w:w="6"/>
        <w:gridCol w:w="20"/>
        <w:gridCol w:w="920"/>
        <w:gridCol w:w="26"/>
        <w:gridCol w:w="244"/>
        <w:gridCol w:w="26"/>
        <w:gridCol w:w="784"/>
        <w:gridCol w:w="26"/>
        <w:gridCol w:w="244"/>
        <w:gridCol w:w="26"/>
        <w:gridCol w:w="784"/>
        <w:gridCol w:w="26"/>
        <w:gridCol w:w="244"/>
        <w:gridCol w:w="26"/>
        <w:gridCol w:w="874"/>
        <w:gridCol w:w="26"/>
        <w:gridCol w:w="244"/>
        <w:gridCol w:w="26"/>
        <w:gridCol w:w="834"/>
        <w:gridCol w:w="40"/>
        <w:gridCol w:w="26"/>
      </w:tblGrid>
      <w:tr w:rsidR="00080577" w:rsidRPr="00B165D6" w14:paraId="5EBB5C5F" w14:textId="77777777" w:rsidTr="00E21629">
        <w:trPr>
          <w:gridAfter w:val="2"/>
          <w:wAfter w:w="66" w:type="dxa"/>
        </w:trPr>
        <w:tc>
          <w:tcPr>
            <w:tcW w:w="2358" w:type="dxa"/>
            <w:shd w:val="clear" w:color="auto" w:fill="auto"/>
            <w:vAlign w:val="bottom"/>
          </w:tcPr>
          <w:p w14:paraId="454700F8" w14:textId="21531C74" w:rsidR="00080577" w:rsidRPr="0082412F" w:rsidRDefault="00BC5D17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72" w:type="dxa"/>
            <w:gridSpan w:val="3"/>
            <w:vAlign w:val="bottom"/>
          </w:tcPr>
          <w:p w14:paraId="4FFD11A5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gridSpan w:val="3"/>
            <w:vAlign w:val="bottom"/>
          </w:tcPr>
          <w:p w14:paraId="3A9AC1D5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18"/>
            <w:vAlign w:val="bottom"/>
          </w:tcPr>
          <w:p w14:paraId="5E0AC884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1629" w:rsidRPr="00B165D6" w14:paraId="73434756" w14:textId="77777777" w:rsidTr="00E21629">
        <w:trPr>
          <w:gridAfter w:val="1"/>
          <w:wAfter w:w="26" w:type="dxa"/>
        </w:trPr>
        <w:tc>
          <w:tcPr>
            <w:tcW w:w="2358" w:type="dxa"/>
            <w:vAlign w:val="bottom"/>
          </w:tcPr>
          <w:p w14:paraId="54D3A258" w14:textId="77777777" w:rsidR="00E21629" w:rsidRPr="0082412F" w:rsidRDefault="00E21629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607F125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9BAF6DB" w14:textId="1B95AA80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65" w:type="dxa"/>
            <w:vAlign w:val="bottom"/>
          </w:tcPr>
          <w:p w14:paraId="70FB2ABC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EA3535F" w14:textId="318A18F4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7" w:type="dxa"/>
            <w:gridSpan w:val="3"/>
            <w:vAlign w:val="bottom"/>
          </w:tcPr>
          <w:p w14:paraId="0AC26511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vAlign w:val="bottom"/>
          </w:tcPr>
          <w:p w14:paraId="5EABF2E6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5924477" w14:textId="12D11BE9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575933B7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21CCF3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C0351B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C23ACE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56BD31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A4B7CD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ปรับปรุง </w:t>
            </w:r>
          </w:p>
          <w:p w14:paraId="492BF363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gridSpan w:val="2"/>
            <w:vAlign w:val="bottom"/>
          </w:tcPr>
          <w:p w14:paraId="3624F47B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2C3F284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23B9801" w14:textId="5A873D91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E21629" w:rsidRPr="00B165D6" w14:paraId="7B5EE4CE" w14:textId="77777777" w:rsidTr="00E21629">
        <w:trPr>
          <w:gridAfter w:val="1"/>
          <w:wAfter w:w="26" w:type="dxa"/>
        </w:trPr>
        <w:tc>
          <w:tcPr>
            <w:tcW w:w="2358" w:type="dxa"/>
            <w:vAlign w:val="bottom"/>
          </w:tcPr>
          <w:p w14:paraId="77149A83" w14:textId="77777777" w:rsidR="00E21629" w:rsidRPr="0082412F" w:rsidRDefault="00E21629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900" w:type="dxa"/>
            <w:vAlign w:val="bottom"/>
          </w:tcPr>
          <w:p w14:paraId="6C787F8F" w14:textId="10487F4D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65" w:type="dxa"/>
            <w:vAlign w:val="bottom"/>
          </w:tcPr>
          <w:p w14:paraId="72D1A7B9" w14:textId="1AB1B893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7" w:type="dxa"/>
            <w:gridSpan w:val="3"/>
            <w:vAlign w:val="bottom"/>
          </w:tcPr>
          <w:p w14:paraId="701C6994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vAlign w:val="bottom"/>
          </w:tcPr>
          <w:p w14:paraId="0D0B38E5" w14:textId="12170469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029272DA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4CB783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6528FDC6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9C75F6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3D6640D3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D1AC35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70" w:type="dxa"/>
            <w:gridSpan w:val="2"/>
            <w:vAlign w:val="bottom"/>
          </w:tcPr>
          <w:p w14:paraId="04C820A9" w14:textId="77777777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C9997BD" w14:textId="5E013984" w:rsidR="00E21629" w:rsidRPr="0082412F" w:rsidRDefault="00E21629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</w:tr>
      <w:tr w:rsidR="00080577" w:rsidRPr="00B165D6" w14:paraId="0CA37F52" w14:textId="77777777" w:rsidTr="00E21629">
        <w:trPr>
          <w:gridAfter w:val="2"/>
          <w:wAfter w:w="66" w:type="dxa"/>
        </w:trPr>
        <w:tc>
          <w:tcPr>
            <w:tcW w:w="2358" w:type="dxa"/>
            <w:vAlign w:val="bottom"/>
          </w:tcPr>
          <w:p w14:paraId="027CA70E" w14:textId="77777777" w:rsidR="00080577" w:rsidRPr="0082412F" w:rsidRDefault="00080577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3216D13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gridSpan w:val="3"/>
            <w:vAlign w:val="bottom"/>
          </w:tcPr>
          <w:p w14:paraId="34623318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18"/>
            <w:vAlign w:val="bottom"/>
          </w:tcPr>
          <w:p w14:paraId="364EEB3E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21629" w:rsidRPr="00B165D6" w14:paraId="377E5991" w14:textId="77777777" w:rsidTr="00E21629">
        <w:tc>
          <w:tcPr>
            <w:tcW w:w="2358" w:type="dxa"/>
            <w:vAlign w:val="bottom"/>
          </w:tcPr>
          <w:p w14:paraId="77581F70" w14:textId="77777777" w:rsidR="00E21629" w:rsidRPr="00062F3E" w:rsidRDefault="00E21629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F3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900" w:type="dxa"/>
            <w:vAlign w:val="bottom"/>
          </w:tcPr>
          <w:p w14:paraId="0ABB03CD" w14:textId="5726C105" w:rsidR="00E21629" w:rsidRPr="0082412F" w:rsidRDefault="00E21629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992" w:type="dxa"/>
            <w:gridSpan w:val="3"/>
            <w:vAlign w:val="bottom"/>
          </w:tcPr>
          <w:p w14:paraId="27E26A92" w14:textId="275AE82E" w:rsidR="00E21629" w:rsidRPr="0082412F" w:rsidRDefault="00E21629" w:rsidP="00AF4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36" w:type="dxa"/>
            <w:gridSpan w:val="3"/>
            <w:vAlign w:val="bottom"/>
          </w:tcPr>
          <w:p w14:paraId="341F2B0C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AC33431" w14:textId="770B305B" w:rsidR="00E21629" w:rsidRPr="0082412F" w:rsidRDefault="00E21629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270" w:type="dxa"/>
            <w:gridSpan w:val="2"/>
            <w:vAlign w:val="bottom"/>
          </w:tcPr>
          <w:p w14:paraId="1DB6048F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D9A3BC" w14:textId="77777777" w:rsidR="00E21629" w:rsidRPr="0082412F" w:rsidRDefault="00E21629" w:rsidP="00D7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6B4F92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D859A6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F40555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7D410E" w14:textId="7D19C3AE" w:rsidR="00E21629" w:rsidRPr="000864C3" w:rsidRDefault="00E21629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  <w:r w:rsidRPr="000864C3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270" w:type="dxa"/>
            <w:gridSpan w:val="2"/>
            <w:vAlign w:val="bottom"/>
          </w:tcPr>
          <w:p w14:paraId="5735923F" w14:textId="77777777" w:rsidR="00E21629" w:rsidRPr="000864C3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D3864C3" w14:textId="574A2856" w:rsidR="00E21629" w:rsidRPr="000864C3" w:rsidRDefault="00E21629" w:rsidP="00E6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562</w:t>
            </w:r>
            <w:r w:rsidRPr="000864C3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548</w:t>
            </w:r>
          </w:p>
        </w:tc>
      </w:tr>
      <w:tr w:rsidR="00E21629" w:rsidRPr="00B165D6" w14:paraId="4430721F" w14:textId="77777777" w:rsidTr="00E21629">
        <w:tc>
          <w:tcPr>
            <w:tcW w:w="2358" w:type="dxa"/>
            <w:vAlign w:val="bottom"/>
          </w:tcPr>
          <w:p w14:paraId="053EE985" w14:textId="77777777" w:rsidR="00E21629" w:rsidRPr="00062F3E" w:rsidRDefault="00E21629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2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8B223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</w:t>
            </w:r>
            <w:r w:rsidRPr="008B2235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  <w:r w:rsidRPr="008B2235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8B2235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59913EA0" w14:textId="77777777" w:rsidR="00E21629" w:rsidRDefault="00E21629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EA2EB2E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B250F78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7CF1436" w14:textId="2C7D7961" w:rsidR="00E21629" w:rsidRDefault="00E21629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E471623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29113D" w14:textId="77777777" w:rsidR="00E21629" w:rsidRPr="0082412F" w:rsidRDefault="00E21629" w:rsidP="00D7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870070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28BA21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795E21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1CDF2B" w14:textId="77777777" w:rsidR="00E21629" w:rsidRPr="000864C3" w:rsidRDefault="00E21629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2AA63E5" w14:textId="77777777" w:rsidR="00E21629" w:rsidRPr="000864C3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DC6F1A1" w14:textId="6ECD8A16" w:rsidR="00E21629" w:rsidRPr="000864C3" w:rsidRDefault="00E21629" w:rsidP="00E6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0864C3">
              <w:rPr>
                <w:rFonts w:ascii="Angsana New" w:hAnsi="Angsana New"/>
                <w:sz w:val="26"/>
                <w:szCs w:val="26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Pr="000864C3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956</w:t>
            </w:r>
            <w:r w:rsidRPr="000864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1629" w:rsidRPr="00B165D6" w14:paraId="2AB39989" w14:textId="77777777" w:rsidTr="00E21629">
        <w:tc>
          <w:tcPr>
            <w:tcW w:w="2358" w:type="dxa"/>
            <w:vAlign w:val="bottom"/>
          </w:tcPr>
          <w:p w14:paraId="1196F7CA" w14:textId="77777777" w:rsidR="00E21629" w:rsidRPr="0082412F" w:rsidRDefault="00E21629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67ACC2C4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31780D9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67B6F73F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13CF" w14:textId="6E074581" w:rsidR="00E21629" w:rsidRPr="0082412F" w:rsidRDefault="00E21629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662</w:t>
            </w:r>
          </w:p>
        </w:tc>
        <w:tc>
          <w:tcPr>
            <w:tcW w:w="270" w:type="dxa"/>
            <w:gridSpan w:val="2"/>
            <w:vAlign w:val="bottom"/>
          </w:tcPr>
          <w:p w14:paraId="0F5CE9EF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872181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1D4E19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49CEDA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915CC3" w14:textId="77777777" w:rsidR="00E21629" w:rsidRPr="0082412F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A056F8" w14:textId="77777777" w:rsidR="00E21629" w:rsidRPr="000864C3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352F6D" w14:textId="77777777" w:rsidR="00E21629" w:rsidRPr="000864C3" w:rsidRDefault="00E21629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93F70" w14:textId="0DBC91BD" w:rsidR="00E21629" w:rsidRPr="000864C3" w:rsidRDefault="00E21629" w:rsidP="00E6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545</w:t>
            </w:r>
            <w:r w:rsidRPr="000864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592</w:t>
            </w:r>
          </w:p>
        </w:tc>
      </w:tr>
    </w:tbl>
    <w:p w14:paraId="27688F8A" w14:textId="77777777" w:rsidR="003E1959" w:rsidRPr="008103F3" w:rsidRDefault="003E1959" w:rsidP="00F97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715DB2F" w14:textId="51BBA9A9" w:rsidR="008F3025" w:rsidRDefault="008F3025" w:rsidP="00F97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3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1"/>
        <w:gridCol w:w="1041"/>
        <w:gridCol w:w="238"/>
        <w:gridCol w:w="1025"/>
        <w:gridCol w:w="360"/>
        <w:gridCol w:w="900"/>
        <w:gridCol w:w="276"/>
        <w:gridCol w:w="894"/>
        <w:gridCol w:w="249"/>
        <w:gridCol w:w="1138"/>
        <w:gridCol w:w="32"/>
      </w:tblGrid>
      <w:tr w:rsidR="008103F3" w:rsidRPr="008103F3" w14:paraId="05A02BAC" w14:textId="77777777" w:rsidTr="004B3580">
        <w:trPr>
          <w:gridAfter w:val="1"/>
          <w:wAfter w:w="32" w:type="dxa"/>
          <w:tblHeader/>
        </w:trPr>
        <w:tc>
          <w:tcPr>
            <w:tcW w:w="2340" w:type="dxa"/>
            <w:vAlign w:val="bottom"/>
          </w:tcPr>
          <w:p w14:paraId="2C867FAE" w14:textId="77777777" w:rsidR="008103F3" w:rsidRPr="008103F3" w:rsidRDefault="008103F3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EDCF560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842" w:type="dxa"/>
            <w:gridSpan w:val="7"/>
            <w:vAlign w:val="bottom"/>
          </w:tcPr>
          <w:p w14:paraId="47077F01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3F3" w:rsidRPr="008103F3" w14:paraId="35E8F46C" w14:textId="77777777" w:rsidTr="008103F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CB824F2" w14:textId="77777777" w:rsidR="008103F3" w:rsidRPr="008103F3" w:rsidRDefault="008103F3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901" w:type="dxa"/>
            <w:vAlign w:val="bottom"/>
          </w:tcPr>
          <w:p w14:paraId="6F6E5258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659F2AD" w14:textId="38BEF2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41" w:type="dxa"/>
            <w:vAlign w:val="bottom"/>
          </w:tcPr>
          <w:p w14:paraId="1F81F84D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81F7405" w14:textId="189693C3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vAlign w:val="bottom"/>
          </w:tcPr>
          <w:p w14:paraId="49B2B9AF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88A4E8E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CF49194" w14:textId="58A33605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60" w:type="dxa"/>
            <w:vAlign w:val="bottom"/>
          </w:tcPr>
          <w:p w14:paraId="6D819522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43264D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bottom"/>
          </w:tcPr>
          <w:p w14:paraId="6E210FA4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05620536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1C6E9B32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7D45A2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6E54DDD" w14:textId="5476DDB6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103F3" w:rsidRPr="008103F3" w14:paraId="6E9DF934" w14:textId="77777777" w:rsidTr="008103F3">
        <w:trPr>
          <w:tblHeader/>
        </w:trPr>
        <w:tc>
          <w:tcPr>
            <w:tcW w:w="2340" w:type="dxa"/>
            <w:vAlign w:val="bottom"/>
          </w:tcPr>
          <w:p w14:paraId="44F5A49B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1" w:type="dxa"/>
            <w:vAlign w:val="bottom"/>
          </w:tcPr>
          <w:p w14:paraId="1EB8B231" w14:textId="7B1319F6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041" w:type="dxa"/>
            <w:vAlign w:val="bottom"/>
          </w:tcPr>
          <w:p w14:paraId="342A0E0F" w14:textId="422063CA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38" w:type="dxa"/>
            <w:vAlign w:val="bottom"/>
          </w:tcPr>
          <w:p w14:paraId="4C6A2F83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0AD9B2B" w14:textId="100F8F34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360" w:type="dxa"/>
            <w:vAlign w:val="bottom"/>
          </w:tcPr>
          <w:p w14:paraId="3F268DA6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14E8A7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4E2E3638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5DE2DD3B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9" w:type="dxa"/>
            <w:vAlign w:val="bottom"/>
          </w:tcPr>
          <w:p w14:paraId="634E06EF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4CC13B" w14:textId="47AEA1F0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8103F3" w:rsidRPr="008103F3" w14:paraId="32B3657B" w14:textId="77777777" w:rsidTr="004B3580">
        <w:trPr>
          <w:gridAfter w:val="1"/>
          <w:wAfter w:w="32" w:type="dxa"/>
          <w:tblHeader/>
        </w:trPr>
        <w:tc>
          <w:tcPr>
            <w:tcW w:w="2340" w:type="dxa"/>
            <w:vAlign w:val="bottom"/>
          </w:tcPr>
          <w:p w14:paraId="3D6E3B00" w14:textId="77777777" w:rsidR="008103F3" w:rsidRPr="008103F3" w:rsidRDefault="008103F3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48DA3342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842" w:type="dxa"/>
            <w:gridSpan w:val="7"/>
            <w:vAlign w:val="bottom"/>
          </w:tcPr>
          <w:p w14:paraId="2D30582C" w14:textId="77777777" w:rsidR="008103F3" w:rsidRPr="008103F3" w:rsidRDefault="008103F3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03F3" w:rsidRPr="008103F3" w14:paraId="40E5E808" w14:textId="77777777" w:rsidTr="008103F3">
        <w:tc>
          <w:tcPr>
            <w:tcW w:w="2340" w:type="dxa"/>
            <w:vAlign w:val="bottom"/>
          </w:tcPr>
          <w:p w14:paraId="2748DCD4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901" w:type="dxa"/>
            <w:vAlign w:val="bottom"/>
          </w:tcPr>
          <w:p w14:paraId="314C6CE2" w14:textId="40486842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041" w:type="dxa"/>
            <w:vAlign w:val="bottom"/>
          </w:tcPr>
          <w:p w14:paraId="1FD0CD8F" w14:textId="54C8BB02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238" w:type="dxa"/>
            <w:vAlign w:val="bottom"/>
          </w:tcPr>
          <w:p w14:paraId="286AB8C6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13F44E5" w14:textId="1089A00B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360" w:type="dxa"/>
            <w:vAlign w:val="bottom"/>
          </w:tcPr>
          <w:p w14:paraId="1342CB2D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7949DA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bottom"/>
          </w:tcPr>
          <w:p w14:paraId="3C12F521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3E52D106" w14:textId="77777777" w:rsidR="008103F3" w:rsidRPr="008103F3" w:rsidRDefault="008103F3" w:rsidP="0050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A29AB73" w14:textId="77777777" w:rsidR="008103F3" w:rsidRPr="008103F3" w:rsidRDefault="008103F3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05F071" w14:textId="090D195F" w:rsidR="008103F3" w:rsidRPr="008103F3" w:rsidRDefault="008103F3" w:rsidP="0050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8103F3" w:rsidRPr="008103F3" w14:paraId="6C6EAD0E" w14:textId="77777777" w:rsidTr="008103F3">
        <w:tc>
          <w:tcPr>
            <w:tcW w:w="2340" w:type="dxa"/>
            <w:shd w:val="clear" w:color="auto" w:fill="auto"/>
            <w:vAlign w:val="bottom"/>
          </w:tcPr>
          <w:p w14:paraId="4F035199" w14:textId="0421649F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8103F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</w:t>
            </w:r>
            <w:r w:rsidRPr="008103F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1" w:type="dxa"/>
            <w:vAlign w:val="bottom"/>
          </w:tcPr>
          <w:p w14:paraId="4D5E3A7D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E5AF2D1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2220222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DB8B3C3" w14:textId="7F31C1DF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(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332</w:t>
            </w:r>
            <w:r w:rsidRPr="008103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  <w:vAlign w:val="bottom"/>
          </w:tcPr>
          <w:p w14:paraId="21D4F86A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4AB34F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bottom"/>
          </w:tcPr>
          <w:p w14:paraId="06CD850A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157591FA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A6DD6E9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0A1259" w14:textId="22C18D3D" w:rsidR="008103F3" w:rsidRPr="008103F3" w:rsidRDefault="008103F3" w:rsidP="0050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(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134</w:t>
            </w:r>
            <w:r w:rsidRPr="008103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03F3" w:rsidRPr="008103F3" w14:paraId="6B15D479" w14:textId="77777777" w:rsidTr="008103F3">
        <w:tc>
          <w:tcPr>
            <w:tcW w:w="2340" w:type="dxa"/>
            <w:vAlign w:val="bottom"/>
          </w:tcPr>
          <w:p w14:paraId="6CF1F249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1" w:type="dxa"/>
            <w:vAlign w:val="bottom"/>
          </w:tcPr>
          <w:p w14:paraId="18E8D2A2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57810CF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299D35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0C315" w14:textId="2A991476" w:rsidR="008103F3" w:rsidRPr="008103F3" w:rsidRDefault="008103F3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59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668</w:t>
            </w:r>
          </w:p>
        </w:tc>
        <w:tc>
          <w:tcPr>
            <w:tcW w:w="360" w:type="dxa"/>
            <w:vAlign w:val="bottom"/>
          </w:tcPr>
          <w:p w14:paraId="0BC8EBC0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08E68A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vAlign w:val="bottom"/>
          </w:tcPr>
          <w:p w14:paraId="0E81020B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06382589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3049B76" w14:textId="77777777" w:rsidR="008103F3" w:rsidRPr="008103F3" w:rsidRDefault="008103F3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CA36A" w14:textId="5ECBB447" w:rsidR="008103F3" w:rsidRPr="008103F3" w:rsidRDefault="008103F3" w:rsidP="00500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59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866</w:t>
            </w:r>
          </w:p>
        </w:tc>
      </w:tr>
    </w:tbl>
    <w:p w14:paraId="3F852449" w14:textId="13308AB1" w:rsidR="00B02723" w:rsidRDefault="00B02723" w:rsidP="00062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5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000"/>
        <w:gridCol w:w="240"/>
        <w:gridCol w:w="946"/>
        <w:gridCol w:w="270"/>
        <w:gridCol w:w="810"/>
        <w:gridCol w:w="270"/>
        <w:gridCol w:w="810"/>
        <w:gridCol w:w="270"/>
        <w:gridCol w:w="900"/>
        <w:gridCol w:w="270"/>
        <w:gridCol w:w="935"/>
      </w:tblGrid>
      <w:tr w:rsidR="008103F3" w:rsidRPr="008103F3" w14:paraId="245675D1" w14:textId="77777777" w:rsidTr="008103F3">
        <w:trPr>
          <w:tblHeader/>
        </w:trPr>
        <w:tc>
          <w:tcPr>
            <w:tcW w:w="1800" w:type="dxa"/>
            <w:vAlign w:val="bottom"/>
          </w:tcPr>
          <w:p w14:paraId="71CDE7F2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0348308B" w14:textId="77777777" w:rsidR="008103F3" w:rsidRPr="008103F3" w:rsidRDefault="008103F3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481" w:type="dxa"/>
            <w:gridSpan w:val="9"/>
            <w:vAlign w:val="bottom"/>
          </w:tcPr>
          <w:p w14:paraId="20EC4D19" w14:textId="77777777" w:rsidR="008103F3" w:rsidRPr="008103F3" w:rsidRDefault="008103F3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3F3" w:rsidRPr="008103F3" w14:paraId="4F0DE047" w14:textId="77777777" w:rsidTr="008103F3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3F290EE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2BAECCEC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BF83C61" w14:textId="48889AFE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00" w:type="dxa"/>
            <w:vAlign w:val="bottom"/>
          </w:tcPr>
          <w:p w14:paraId="590DAD3E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CBC0E85" w14:textId="3D3F41B8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5585ECD7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0DDBDCEF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6B774B8" w14:textId="3EED4E1F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705A405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71F9E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8C111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779B69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91C3B8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0E22A4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7C53BB47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33447A7F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651C1C99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281F7D9" w14:textId="550BC52E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103F3" w:rsidRPr="008103F3" w14:paraId="618D7F14" w14:textId="77777777" w:rsidTr="008103F3">
        <w:trPr>
          <w:tblHeader/>
        </w:trPr>
        <w:tc>
          <w:tcPr>
            <w:tcW w:w="1800" w:type="dxa"/>
            <w:vAlign w:val="bottom"/>
          </w:tcPr>
          <w:p w14:paraId="6261D038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5D7DEFAD" w14:textId="7BC9EFD8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000" w:type="dxa"/>
            <w:vAlign w:val="bottom"/>
          </w:tcPr>
          <w:p w14:paraId="6BD807E6" w14:textId="4FA958D1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40" w:type="dxa"/>
            <w:vAlign w:val="bottom"/>
          </w:tcPr>
          <w:p w14:paraId="59B40527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6A369A15" w14:textId="41B41151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4BC20D91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8F49C4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DD918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4E2EFB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26D350A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98A304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04B296E4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5253526A" w14:textId="5DAD2FA0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8103F3" w:rsidRPr="008103F3" w14:paraId="16C957A1" w14:textId="77777777" w:rsidTr="008103F3">
        <w:trPr>
          <w:tblHeader/>
        </w:trPr>
        <w:tc>
          <w:tcPr>
            <w:tcW w:w="1800" w:type="dxa"/>
            <w:vAlign w:val="bottom"/>
          </w:tcPr>
          <w:p w14:paraId="0C51028D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1ADB9E5C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481" w:type="dxa"/>
            <w:gridSpan w:val="9"/>
            <w:vAlign w:val="bottom"/>
          </w:tcPr>
          <w:p w14:paraId="029B3192" w14:textId="77777777" w:rsidR="008103F3" w:rsidRPr="008103F3" w:rsidRDefault="008103F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03F3" w:rsidRPr="008103F3" w14:paraId="463EF8A7" w14:textId="77777777" w:rsidTr="008103F3">
        <w:tc>
          <w:tcPr>
            <w:tcW w:w="1800" w:type="dxa"/>
            <w:vAlign w:val="bottom"/>
          </w:tcPr>
          <w:p w14:paraId="453367B3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990" w:type="dxa"/>
            <w:vAlign w:val="bottom"/>
          </w:tcPr>
          <w:p w14:paraId="601E0EF3" w14:textId="6A7CED49" w:rsidR="008103F3" w:rsidRPr="008103F3" w:rsidRDefault="008103F3" w:rsidP="00E3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65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50</w:t>
            </w:r>
          </w:p>
        </w:tc>
        <w:tc>
          <w:tcPr>
            <w:tcW w:w="1000" w:type="dxa"/>
            <w:vAlign w:val="bottom"/>
          </w:tcPr>
          <w:p w14:paraId="66FAF730" w14:textId="28594919" w:rsidR="008103F3" w:rsidRPr="008103F3" w:rsidRDefault="008103F3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65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03F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103F3">
              <w:rPr>
                <w:rFonts w:ascii="Angsana New" w:hAnsi="Angsana New" w:hint="cs"/>
                <w:sz w:val="28"/>
                <w:szCs w:val="28"/>
                <w:lang w:val="en-GB"/>
              </w:rPr>
              <w:t>50</w:t>
            </w:r>
          </w:p>
        </w:tc>
        <w:tc>
          <w:tcPr>
            <w:tcW w:w="240" w:type="dxa"/>
            <w:vAlign w:val="bottom"/>
          </w:tcPr>
          <w:p w14:paraId="44E9DAF5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5A81BFC5" w14:textId="35128A88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266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270" w:type="dxa"/>
            <w:vAlign w:val="bottom"/>
          </w:tcPr>
          <w:p w14:paraId="3EA6CF71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710AF4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BDF182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E6CAEA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033FD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B3C902" w14:textId="0C4858BB" w:rsidR="008103F3" w:rsidRPr="008103F3" w:rsidRDefault="008103F3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270" w:type="dxa"/>
            <w:vAlign w:val="bottom"/>
          </w:tcPr>
          <w:p w14:paraId="50331F47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443C08E" w14:textId="7BFD6BDB" w:rsidR="008103F3" w:rsidRPr="008103F3" w:rsidRDefault="008103F3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309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593</w:t>
            </w:r>
          </w:p>
        </w:tc>
      </w:tr>
      <w:tr w:rsidR="008103F3" w:rsidRPr="008103F3" w14:paraId="7D01AAF3" w14:textId="77777777" w:rsidTr="008103F3">
        <w:tc>
          <w:tcPr>
            <w:tcW w:w="1800" w:type="dxa"/>
            <w:vAlign w:val="bottom"/>
          </w:tcPr>
          <w:p w14:paraId="78D5FC2D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14:paraId="44383E90" w14:textId="386BB3F3" w:rsidR="008103F3" w:rsidRPr="008103F3" w:rsidRDefault="008103F3" w:rsidP="00E3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Pr="008103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000" w:type="dxa"/>
            <w:vAlign w:val="bottom"/>
          </w:tcPr>
          <w:p w14:paraId="6944DFF1" w14:textId="0CB372B3" w:rsidR="008103F3" w:rsidRPr="008103F3" w:rsidRDefault="008103F3" w:rsidP="0081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Pr="008103F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8103F3">
              <w:rPr>
                <w:rFonts w:ascii="Angsana New" w:hAnsi="Angsana New"/>
                <w:sz w:val="28"/>
                <w:szCs w:val="28"/>
              </w:rPr>
              <w:t>.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0" w:type="dxa"/>
            <w:vAlign w:val="bottom"/>
          </w:tcPr>
          <w:p w14:paraId="125021CE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272D9BFA" w14:textId="58DE717D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538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270" w:type="dxa"/>
            <w:vAlign w:val="bottom"/>
          </w:tcPr>
          <w:p w14:paraId="1BC58BE1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940A36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587A6E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5DAC5E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AA8D42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F9E128" w14:textId="21FF63F6" w:rsidR="008103F3" w:rsidRPr="008103F3" w:rsidRDefault="008103F3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270" w:type="dxa"/>
            <w:vAlign w:val="bottom"/>
          </w:tcPr>
          <w:p w14:paraId="253FC6FA" w14:textId="77777777" w:rsidR="008103F3" w:rsidRPr="008103F3" w:rsidRDefault="008103F3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AC119A6" w14:textId="48038336" w:rsidR="008103F3" w:rsidRPr="008103F3" w:rsidRDefault="008103F3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562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548</w:t>
            </w:r>
          </w:p>
        </w:tc>
      </w:tr>
      <w:tr w:rsidR="008103F3" w:rsidRPr="008103F3" w14:paraId="44DE9F3A" w14:textId="77777777" w:rsidTr="008103F3">
        <w:tc>
          <w:tcPr>
            <w:tcW w:w="1800" w:type="dxa"/>
            <w:vAlign w:val="bottom"/>
          </w:tcPr>
          <w:p w14:paraId="44082E94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8EFB8D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5166192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6A9FABB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42047F7F" w14:textId="397DF718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805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888</w:t>
            </w:r>
          </w:p>
        </w:tc>
        <w:tc>
          <w:tcPr>
            <w:tcW w:w="270" w:type="dxa"/>
            <w:vAlign w:val="bottom"/>
          </w:tcPr>
          <w:p w14:paraId="419C0161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DC2B4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532C68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DB9AC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CC9316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339CF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89D4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55554FAE" w14:textId="4D049BB9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872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141</w:t>
            </w:r>
          </w:p>
        </w:tc>
      </w:tr>
      <w:tr w:rsidR="008103F3" w:rsidRPr="008103F3" w14:paraId="1F925428" w14:textId="77777777" w:rsidTr="008103F3">
        <w:tc>
          <w:tcPr>
            <w:tcW w:w="1800" w:type="dxa"/>
            <w:shd w:val="clear" w:color="auto" w:fill="auto"/>
            <w:vAlign w:val="bottom"/>
          </w:tcPr>
          <w:p w14:paraId="2B8F45D2" w14:textId="5FC84C3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103F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8103F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</w:t>
            </w:r>
            <w:r w:rsidRPr="008103F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8103F3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64349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3B0F340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670CD12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0077F7D2" w14:textId="7958EE06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(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092</w:t>
            </w:r>
            <w:r w:rsidRPr="008103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6AE352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9F84D3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2B7754C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1BB04A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46CBE5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08CED5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F39586" w14:textId="77777777" w:rsidR="008103F3" w:rsidRPr="008103F3" w:rsidRDefault="008103F3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EBC0ED8" w14:textId="002289F0" w:rsidR="008103F3" w:rsidRPr="008103F3" w:rsidRDefault="008103F3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8103F3">
              <w:rPr>
                <w:rFonts w:ascii="Angsana New" w:hAnsi="Angsana New"/>
                <w:sz w:val="28"/>
                <w:szCs w:val="28"/>
              </w:rPr>
              <w:t>(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Pr="008103F3">
              <w:rPr>
                <w:rFonts w:ascii="Angsana New" w:hAnsi="Angsana New"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sz w:val="28"/>
                <w:szCs w:val="28"/>
                <w:lang w:val="en-GB"/>
              </w:rPr>
              <w:t>097</w:t>
            </w:r>
            <w:r w:rsidRPr="008103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03F3" w:rsidRPr="008103F3" w14:paraId="2D1BCAFC" w14:textId="77777777" w:rsidTr="008103F3">
        <w:tc>
          <w:tcPr>
            <w:tcW w:w="1800" w:type="dxa"/>
            <w:shd w:val="clear" w:color="auto" w:fill="auto"/>
            <w:vAlign w:val="bottom"/>
          </w:tcPr>
          <w:p w14:paraId="4BB33449" w14:textId="77777777" w:rsidR="008103F3" w:rsidRPr="008103F3" w:rsidRDefault="008103F3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E99F6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2A9A4FA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12ADAD8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7582" w14:textId="032AE2C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753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796</w:t>
            </w:r>
          </w:p>
        </w:tc>
        <w:tc>
          <w:tcPr>
            <w:tcW w:w="270" w:type="dxa"/>
            <w:vAlign w:val="bottom"/>
          </w:tcPr>
          <w:p w14:paraId="461AE713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1F9E7E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101268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9ECFF6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CE256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A3F280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9B230B" w14:textId="77777777" w:rsidR="008103F3" w:rsidRPr="008103F3" w:rsidRDefault="008103F3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314B" w14:textId="2B4FE0A3" w:rsidR="008103F3" w:rsidRPr="008103F3" w:rsidRDefault="008103F3" w:rsidP="008D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818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03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044</w:t>
            </w:r>
          </w:p>
        </w:tc>
      </w:tr>
    </w:tbl>
    <w:p w14:paraId="1E46FCFE" w14:textId="70A5C172" w:rsidR="00C742FB" w:rsidRPr="0097353E" w:rsidRDefault="00C742FB" w:rsidP="00ED24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5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8"/>
        <w:gridCol w:w="1170"/>
        <w:gridCol w:w="273"/>
        <w:gridCol w:w="1166"/>
        <w:gridCol w:w="243"/>
        <w:gridCol w:w="1107"/>
        <w:gridCol w:w="271"/>
        <w:gridCol w:w="1168"/>
      </w:tblGrid>
      <w:tr w:rsidR="000D5F8C" w:rsidRPr="00B165D6" w14:paraId="3424BAA7" w14:textId="77777777" w:rsidTr="008103F3">
        <w:trPr>
          <w:trHeight w:val="405"/>
          <w:tblHeader/>
        </w:trPr>
        <w:tc>
          <w:tcPr>
            <w:tcW w:w="2176" w:type="pct"/>
            <w:vAlign w:val="bottom"/>
          </w:tcPr>
          <w:p w14:paraId="24644EC7" w14:textId="77777777" w:rsidR="000D5F8C" w:rsidRPr="0034457C" w:rsidRDefault="000D5F8C" w:rsidP="00567E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9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shd w:val="clear" w:color="auto" w:fill="auto"/>
            <w:vAlign w:val="bottom"/>
          </w:tcPr>
          <w:p w14:paraId="372EEC1B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E248A0C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shd w:val="clear" w:color="auto" w:fill="auto"/>
            <w:vAlign w:val="bottom"/>
          </w:tcPr>
          <w:p w14:paraId="7AD0B7B6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F8C" w:rsidRPr="00B165D6" w14:paraId="44245EB6" w14:textId="77777777" w:rsidTr="008103F3">
        <w:trPr>
          <w:trHeight w:val="405"/>
          <w:tblHeader/>
        </w:trPr>
        <w:tc>
          <w:tcPr>
            <w:tcW w:w="2176" w:type="pct"/>
            <w:vAlign w:val="bottom"/>
          </w:tcPr>
          <w:p w14:paraId="00196420" w14:textId="77777777" w:rsidR="000D5F8C" w:rsidRPr="0034457C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922CFBA" w14:textId="5C38F141" w:rsidR="000D5F8C" w:rsidRPr="0082412F" w:rsidRDefault="00CF0C3F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3" w:type="pct"/>
            <w:vAlign w:val="bottom"/>
          </w:tcPr>
          <w:p w14:paraId="778803EF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80BEED9" w14:textId="129AF70F" w:rsidR="000D5F8C" w:rsidRPr="0082412F" w:rsidRDefault="00CF0C3F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7" w:type="pct"/>
            <w:vAlign w:val="bottom"/>
          </w:tcPr>
          <w:p w14:paraId="3CD6BA99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4C1492A" w14:textId="7762AE4E" w:rsidR="000D5F8C" w:rsidRPr="0082412F" w:rsidRDefault="00CF0C3F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2" w:type="pct"/>
            <w:vAlign w:val="bottom"/>
          </w:tcPr>
          <w:p w14:paraId="562091F8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A8CBC66" w14:textId="064F6C21" w:rsidR="000D5F8C" w:rsidRPr="0082412F" w:rsidRDefault="00CF0C3F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D5F8C" w:rsidRPr="00B165D6" w14:paraId="7BE1A246" w14:textId="77777777" w:rsidTr="008103F3">
        <w:trPr>
          <w:trHeight w:val="405"/>
          <w:tblHeader/>
        </w:trPr>
        <w:tc>
          <w:tcPr>
            <w:tcW w:w="2176" w:type="pct"/>
            <w:vAlign w:val="bottom"/>
          </w:tcPr>
          <w:p w14:paraId="425234CC" w14:textId="77777777" w:rsidR="000D5F8C" w:rsidRPr="0034457C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pct"/>
            <w:gridSpan w:val="7"/>
            <w:vAlign w:val="bottom"/>
          </w:tcPr>
          <w:p w14:paraId="66C0574A" w14:textId="77777777" w:rsidR="000D5F8C" w:rsidRPr="0082412F" w:rsidRDefault="000D5F8C" w:rsidP="0056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684" w:rsidRPr="00B165D6" w14:paraId="07677E09" w14:textId="77777777" w:rsidTr="00D93034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1A1B42F4" w14:textId="77777777" w:rsidR="00E10684" w:rsidRPr="00E10684" w:rsidRDefault="00E1068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612" w:type="pct"/>
            <w:vAlign w:val="bottom"/>
          </w:tcPr>
          <w:p w14:paraId="22E4574B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2CF5AB1E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7B273B0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40D2651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783C32C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24E34F58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F67AD13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84" w:rsidRPr="00B165D6" w14:paraId="42313573" w14:textId="77777777" w:rsidTr="00D93034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285AC15D" w14:textId="56B78982" w:rsidR="00E10684" w:rsidRPr="0097679B" w:rsidRDefault="002E41A8" w:rsidP="0081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1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กลับรายการ</w:t>
            </w:r>
            <w:r w:rsidR="00F01997" w:rsidRPr="008103F3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ผลขาดทุนด้านเครดิตที่คาดว่า</w:t>
            </w:r>
            <w:r w:rsidR="008103F3">
              <w:rPr>
                <w:rFonts w:ascii="Angsana New" w:hAnsi="Angsana New"/>
                <w:spacing w:val="-8"/>
                <w:sz w:val="30"/>
                <w:szCs w:val="30"/>
              </w:rPr>
              <w:br/>
            </w:r>
            <w:r w:rsidR="008103F3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F01997" w:rsidRPr="00612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จะเกิดขึ้น</w:t>
            </w:r>
            <w:r w:rsidR="0097679B" w:rsidRPr="0061250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ของเงินให้กู้ยืม</w:t>
            </w:r>
            <w:r w:rsidR="00E10684" w:rsidRPr="0061250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612" w:type="pct"/>
            <w:vAlign w:val="bottom"/>
          </w:tcPr>
          <w:p w14:paraId="3CB8D910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1A6C1135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EDCE24A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AE20806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C5AB18A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E59A911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0B7B1EB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84" w:rsidRPr="00B165D6" w14:paraId="52FDA293" w14:textId="77777777" w:rsidTr="00D93034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74DC55A4" w14:textId="611D1759" w:rsidR="00E10684" w:rsidRPr="00E10684" w:rsidRDefault="00B2365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10684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E10684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10684" w:rsidRPr="008241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43CE5EC0" w14:textId="77777777" w:rsidR="00E10684" w:rsidRPr="0082412F" w:rsidRDefault="00AD24E0" w:rsidP="00E1068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F15D46C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638329EB" w14:textId="77777777" w:rsidR="00E10684" w:rsidRPr="0082412F" w:rsidRDefault="00E10684" w:rsidP="00E1068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9EC11C9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307317B3" w14:textId="77777777" w:rsidR="00E10684" w:rsidRPr="0082412F" w:rsidRDefault="00AD24E0" w:rsidP="00AD24E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(198)</w:t>
            </w:r>
          </w:p>
        </w:tc>
        <w:tc>
          <w:tcPr>
            <w:tcW w:w="142" w:type="pct"/>
            <w:vAlign w:val="bottom"/>
          </w:tcPr>
          <w:p w14:paraId="4A60F309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14:paraId="04588547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10684" w:rsidRPr="0034457C" w14:paraId="7658C23C" w14:textId="77777777" w:rsidTr="008103F3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6752BA91" w14:textId="77777777" w:rsidR="00E10684" w:rsidRPr="0034457C" w:rsidRDefault="00E10684" w:rsidP="00E1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6BCC2C5B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12CE9D8A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bottom"/>
          </w:tcPr>
          <w:p w14:paraId="1B7E81FD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F4D8BFE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14:paraId="3D007B3F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684EFE9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4F4972F" w14:textId="77777777" w:rsidR="00E10684" w:rsidRPr="0034457C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03F3" w:rsidRPr="0034457C" w14:paraId="2B0EC2CA" w14:textId="77777777" w:rsidTr="008103F3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48677ED1" w14:textId="77777777" w:rsidR="008103F3" w:rsidRPr="0034457C" w:rsidRDefault="008103F3" w:rsidP="00E1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4578E8B3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4A83ED86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23C06FF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3E52BE6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9D1C010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EC217C7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71711B2" w14:textId="77777777" w:rsidR="008103F3" w:rsidRPr="0034457C" w:rsidRDefault="008103F3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684" w:rsidRPr="00B165D6" w14:paraId="14A26999" w14:textId="77777777" w:rsidTr="00D93034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462061AC" w14:textId="77777777" w:rsidR="00E10684" w:rsidRPr="00E10684" w:rsidRDefault="00E1068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10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12" w:type="pct"/>
            <w:vAlign w:val="bottom"/>
          </w:tcPr>
          <w:p w14:paraId="634FD049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07F66155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200A112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D2FE2F1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1220240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0BD5520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A777A7A" w14:textId="77777777" w:rsidR="00E10684" w:rsidRPr="0082412F" w:rsidRDefault="00E10684" w:rsidP="00E1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679B" w:rsidRPr="00B165D6" w14:paraId="36FBA7EB" w14:textId="77777777" w:rsidTr="00D93034">
        <w:trPr>
          <w:trHeight w:val="405"/>
        </w:trPr>
        <w:tc>
          <w:tcPr>
            <w:tcW w:w="2176" w:type="pct"/>
            <w:shd w:val="clear" w:color="auto" w:fill="auto"/>
            <w:vAlign w:val="bottom"/>
          </w:tcPr>
          <w:p w14:paraId="35B9CCCD" w14:textId="23D0C225" w:rsidR="0097679B" w:rsidRPr="0097679B" w:rsidRDefault="0097679B" w:rsidP="0081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highlight w:val="magenta"/>
                <w:cs/>
              </w:rPr>
            </w:pPr>
            <w:r w:rsidRPr="00612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ผลขาดทุนด้านเครดิตที่คาดว่า</w:t>
            </w:r>
            <w:r w:rsidR="006C28A2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="006C28A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8103F3" w:rsidRPr="00612500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จะเกิดขึ้น</w:t>
            </w:r>
            <w:r w:rsidR="008103F3" w:rsidRPr="0061250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</w:t>
            </w:r>
            <w:r w:rsidRPr="0061250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เงินให้กู้ยืมสำหรับ</w:t>
            </w:r>
          </w:p>
        </w:tc>
        <w:tc>
          <w:tcPr>
            <w:tcW w:w="612" w:type="pct"/>
            <w:vAlign w:val="bottom"/>
          </w:tcPr>
          <w:p w14:paraId="33F2B37C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14:paraId="00DC5BD1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0BB0425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19AC128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8F0E5F8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CB359B8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785E700" w14:textId="77777777" w:rsidR="0097679B" w:rsidRPr="0082412F" w:rsidRDefault="0097679B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2D0" w:rsidRPr="00242CD5" w14:paraId="73A2893D" w14:textId="77777777" w:rsidTr="00D93034">
        <w:trPr>
          <w:trHeight w:val="380"/>
        </w:trPr>
        <w:tc>
          <w:tcPr>
            <w:tcW w:w="2176" w:type="pct"/>
            <w:shd w:val="clear" w:color="auto" w:fill="auto"/>
            <w:vAlign w:val="bottom"/>
          </w:tcPr>
          <w:p w14:paraId="6F65AFB2" w14:textId="3C65E7AE" w:rsidR="00E302D0" w:rsidRPr="0082412F" w:rsidRDefault="00181176" w:rsidP="0018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302D0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E302D0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302D0" w:rsidRPr="008241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22AE3" w14:textId="7B824632" w:rsidR="00E302D0" w:rsidRPr="00ED3E66" w:rsidRDefault="00CF0C3F" w:rsidP="00E3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722</w:t>
            </w:r>
          </w:p>
        </w:tc>
        <w:tc>
          <w:tcPr>
            <w:tcW w:w="143" w:type="pct"/>
            <w:vAlign w:val="bottom"/>
          </w:tcPr>
          <w:p w14:paraId="73041D9B" w14:textId="77777777" w:rsidR="00E302D0" w:rsidRPr="00ED3E66" w:rsidRDefault="00E302D0" w:rsidP="00E30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0A6A9" w14:textId="77777777" w:rsidR="00E302D0" w:rsidRPr="0082412F" w:rsidRDefault="00E302D0" w:rsidP="00E302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1,116</w:t>
            </w:r>
          </w:p>
        </w:tc>
        <w:tc>
          <w:tcPr>
            <w:tcW w:w="127" w:type="pct"/>
            <w:vAlign w:val="bottom"/>
          </w:tcPr>
          <w:p w14:paraId="4E369C34" w14:textId="77777777" w:rsidR="00E302D0" w:rsidRPr="0082412F" w:rsidRDefault="00E302D0" w:rsidP="00E30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345A4" w14:textId="77777777" w:rsidR="00E302D0" w:rsidRPr="00612500" w:rsidRDefault="00AD24E0" w:rsidP="00ED472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50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D4721" w:rsidRPr="00612500">
              <w:rPr>
                <w:rFonts w:ascii="Angsana New" w:hAnsi="Angsana New"/>
                <w:b/>
                <w:bCs/>
                <w:sz w:val="30"/>
                <w:szCs w:val="30"/>
              </w:rPr>
              <w:t>,005</w:t>
            </w:r>
          </w:p>
        </w:tc>
        <w:tc>
          <w:tcPr>
            <w:tcW w:w="142" w:type="pct"/>
            <w:vAlign w:val="bottom"/>
          </w:tcPr>
          <w:p w14:paraId="1E637ABF" w14:textId="77777777" w:rsidR="00E302D0" w:rsidRPr="00612500" w:rsidRDefault="00E302D0" w:rsidP="00E30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68C6E1" w14:textId="37C49EEF" w:rsidR="00E302D0" w:rsidRPr="0082412F" w:rsidRDefault="00CF0C3F" w:rsidP="00E30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="00E302D0"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016</w:t>
            </w:r>
          </w:p>
        </w:tc>
      </w:tr>
    </w:tbl>
    <w:p w14:paraId="247D97C4" w14:textId="683C9A3C" w:rsidR="003E1959" w:rsidRPr="008103F3" w:rsidRDefault="003E1959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396" w:tblpY="31"/>
        <w:tblW w:w="9918" w:type="dxa"/>
        <w:tblLayout w:type="fixed"/>
        <w:tblLook w:val="0000" w:firstRow="0" w:lastRow="0" w:firstColumn="0" w:lastColumn="0" w:noHBand="0" w:noVBand="0"/>
      </w:tblPr>
      <w:tblGrid>
        <w:gridCol w:w="2718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5"/>
      </w:tblGrid>
      <w:tr w:rsidR="00D93034" w:rsidRPr="00D93034" w14:paraId="360580D4" w14:textId="77777777" w:rsidTr="00C742FB">
        <w:tc>
          <w:tcPr>
            <w:tcW w:w="2718" w:type="dxa"/>
            <w:vAlign w:val="bottom"/>
          </w:tcPr>
          <w:p w14:paraId="1BFB5435" w14:textId="1F29C88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13DA3A91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3034" w:rsidRPr="00D93034" w14:paraId="70FFADDB" w14:textId="77777777" w:rsidTr="00C742FB">
        <w:tc>
          <w:tcPr>
            <w:tcW w:w="2718" w:type="dxa"/>
            <w:vAlign w:val="bottom"/>
          </w:tcPr>
          <w:p w14:paraId="0C2C08A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055AF84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23B0630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6D6931DB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77AA9744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6679FD84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034" w:rsidRPr="00D93034" w14:paraId="2CAFDAE3" w14:textId="77777777" w:rsidTr="00C742FB">
        <w:tc>
          <w:tcPr>
            <w:tcW w:w="2718" w:type="dxa"/>
            <w:vAlign w:val="bottom"/>
          </w:tcPr>
          <w:p w14:paraId="1BBDA2E5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51EFA3D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72E834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7342D7E6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6661778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44347D18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93034" w:rsidRPr="00D93034" w14:paraId="28DA9C54" w14:textId="77777777" w:rsidTr="00C742FB">
        <w:tc>
          <w:tcPr>
            <w:tcW w:w="2718" w:type="dxa"/>
            <w:vAlign w:val="bottom"/>
          </w:tcPr>
          <w:p w14:paraId="716CEFC8" w14:textId="4361A639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</w:t>
            </w: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0C3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-</w:t>
            </w: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989" w:type="dxa"/>
            <w:vAlign w:val="bottom"/>
          </w:tcPr>
          <w:p w14:paraId="7B37CA22" w14:textId="3D9B372A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26526B92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F58533" w14:textId="4946C1E2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003C21A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3A51B7" w14:textId="2C446B68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75D8D08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AF8448C" w14:textId="471A1664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16A8420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5BB496" w14:textId="1485349E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F2BCD16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E67A2BA" w14:textId="1DECB38F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D93034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034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93034" w:rsidRPr="00D93034" w14:paraId="380BABA4" w14:textId="77777777" w:rsidTr="00C742FB">
        <w:tc>
          <w:tcPr>
            <w:tcW w:w="2718" w:type="dxa"/>
            <w:vAlign w:val="bottom"/>
          </w:tcPr>
          <w:p w14:paraId="7A466924" w14:textId="47873CBB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89" w:type="dxa"/>
            <w:vAlign w:val="bottom"/>
          </w:tcPr>
          <w:p w14:paraId="7A3C7A9E" w14:textId="05DD208D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7D38F901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B59413" w14:textId="361C74BA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8" w:type="dxa"/>
            <w:vAlign w:val="bottom"/>
          </w:tcPr>
          <w:p w14:paraId="09FE685C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FF64186" w14:textId="0E39383E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53CA30C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247D675" w14:textId="6800044A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38FB0AD7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DBA6C3" w14:textId="2A857B72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2993359" w14:textId="77777777" w:rsidR="00D93034" w:rsidRPr="00D93034" w:rsidRDefault="00D93034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53B320" w14:textId="177D92C6" w:rsidR="00D93034" w:rsidRPr="00D93034" w:rsidRDefault="00CF0C3F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D93034" w:rsidRPr="00D93034" w14:paraId="59A06CC7" w14:textId="77777777" w:rsidTr="00C742FB">
        <w:tc>
          <w:tcPr>
            <w:tcW w:w="2718" w:type="dxa"/>
            <w:vAlign w:val="bottom"/>
          </w:tcPr>
          <w:p w14:paraId="65AC056D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1359084F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3034" w:rsidRPr="00D93034" w14:paraId="2BD9B1AA" w14:textId="77777777" w:rsidTr="00C742FB">
        <w:tc>
          <w:tcPr>
            <w:tcW w:w="2718" w:type="dxa"/>
            <w:vAlign w:val="bottom"/>
          </w:tcPr>
          <w:p w14:paraId="65C7559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B2C74FA" w14:textId="1A4BD4FC" w:rsidR="00D93034" w:rsidRPr="00D93034" w:rsidRDefault="00CF0C3F" w:rsidP="00C742FB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366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9067D8" w14:textId="77777777" w:rsidR="00D93034" w:rsidRPr="00D93034" w:rsidRDefault="00D93034" w:rsidP="00C742F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ECBF2F" w14:textId="49145017" w:rsidR="00D93034" w:rsidRPr="00D93034" w:rsidRDefault="00CF0C3F" w:rsidP="00C742FB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481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6F2F43" w14:textId="77777777" w:rsidR="00D93034" w:rsidRPr="00D93034" w:rsidRDefault="00D93034" w:rsidP="00C742FB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0A48181E" w:rsidR="00D93034" w:rsidRPr="00D93034" w:rsidRDefault="00CF0C3F" w:rsidP="00C742F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956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D93034" w:rsidRPr="00D93034" w:rsidRDefault="00D93034" w:rsidP="00C742F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536076" w14:textId="34695BE8" w:rsidR="00D93034" w:rsidRPr="00D93034" w:rsidRDefault="00CF0C3F" w:rsidP="00C742F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021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87957" w14:textId="77777777" w:rsidR="00D93034" w:rsidRPr="00D93034" w:rsidRDefault="00D93034" w:rsidP="00C742F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5FEA593E" w:rsidR="00D93034" w:rsidRPr="00D93034" w:rsidRDefault="00CF0C3F" w:rsidP="00C742F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323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D93034" w:rsidRPr="00D93034" w:rsidRDefault="00D93034" w:rsidP="00C742F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2E7A60B" w14:textId="795A469A" w:rsidR="00D93034" w:rsidRPr="00D93034" w:rsidRDefault="00CF0C3F" w:rsidP="00C742FB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503</w:t>
            </w:r>
            <w:r w:rsidR="00D93034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531</w:t>
            </w:r>
          </w:p>
        </w:tc>
      </w:tr>
      <w:tr w:rsidR="00D93034" w:rsidRPr="00D93034" w14:paraId="1DA629CC" w14:textId="77777777" w:rsidTr="00C742FB">
        <w:tc>
          <w:tcPr>
            <w:tcW w:w="2718" w:type="dxa"/>
            <w:vAlign w:val="bottom"/>
          </w:tcPr>
          <w:p w14:paraId="59818D0A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D9303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626C6B41" w:rsidR="00D93034" w:rsidRPr="00D93034" w:rsidRDefault="00D93034" w:rsidP="00C742FB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237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89A48A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7B192D83" w:rsidR="00D93034" w:rsidRPr="00D93034" w:rsidRDefault="00D93034" w:rsidP="00C742FB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906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035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6A674D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754361A5" w:rsidR="00D93034" w:rsidRPr="00D93034" w:rsidRDefault="00D93034" w:rsidP="00C742F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045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283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7D4306EE" w:rsidR="00D93034" w:rsidRPr="00D93034" w:rsidRDefault="00D93034" w:rsidP="00C742F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034">
              <w:rPr>
                <w:rFonts w:ascii="Angsana New" w:hAnsi="Angsana New"/>
                <w:sz w:val="28"/>
                <w:szCs w:val="28"/>
              </w:rPr>
              <w:t>4,458,173</w:t>
            </w:r>
            <w:r w:rsidRPr="00D9303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C936B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035F33CC" w:rsidR="00D93034" w:rsidRPr="00D93034" w:rsidRDefault="00D93034" w:rsidP="00C742F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848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520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62B01A74" w:rsidR="00D93034" w:rsidRPr="00D93034" w:rsidRDefault="00D93034" w:rsidP="00C742FB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364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D93034" w:rsidRPr="00D93034" w14:paraId="528B735C" w14:textId="77777777" w:rsidTr="00C742FB">
        <w:tc>
          <w:tcPr>
            <w:tcW w:w="2718" w:type="dxa"/>
            <w:vAlign w:val="bottom"/>
          </w:tcPr>
          <w:p w14:paraId="0A9E3A2C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3297FC1F" w:rsidR="00D93034" w:rsidRPr="00D93034" w:rsidRDefault="00CF0C3F" w:rsidP="00C742FB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563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4C3E8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5326B095" w:rsidR="00D93034" w:rsidRPr="00D93034" w:rsidRDefault="00CF0C3F" w:rsidP="00C742FB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575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0949C7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59C96DBB" w:rsidR="00D93034" w:rsidRPr="00D93034" w:rsidRDefault="00CF0C3F" w:rsidP="00C742F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911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01E77D10" w:rsidR="00D93034" w:rsidRPr="00D93034" w:rsidRDefault="00D93034" w:rsidP="00C742F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/>
                <w:b/>
                <w:bCs/>
                <w:sz w:val="28"/>
                <w:szCs w:val="28"/>
              </w:rPr>
              <w:t>10,563,723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F7F82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5ADBA006" w:rsidR="00D93034" w:rsidRPr="00D93034" w:rsidRDefault="00CF0C3F" w:rsidP="00C742F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474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5E1C5E2" w:rsidR="00D93034" w:rsidRPr="00D93034" w:rsidRDefault="00CF0C3F" w:rsidP="00C742FB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139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323</w:t>
            </w:r>
          </w:p>
        </w:tc>
      </w:tr>
      <w:tr w:rsidR="00D93034" w:rsidRPr="00D93034" w14:paraId="485EDCFD" w14:textId="77777777" w:rsidTr="00C742FB">
        <w:tc>
          <w:tcPr>
            <w:tcW w:w="2718" w:type="dxa"/>
            <w:vAlign w:val="bottom"/>
          </w:tcPr>
          <w:p w14:paraId="3B0E205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D9303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79C1ADD8" w14:textId="27FC8BDE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5CF1F7E6" w:rsidR="00D93034" w:rsidRPr="00D93034" w:rsidRDefault="00D93034" w:rsidP="00C742FB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8D067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D93034" w:rsidRPr="00D93034" w:rsidRDefault="00D93034" w:rsidP="00C742FB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FE081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54E9047B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741</w:t>
            </w:r>
            <w:r w:rsidRPr="00D930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0291C08E" w:rsidR="00D93034" w:rsidRPr="00D93034" w:rsidRDefault="00D93034" w:rsidP="000F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F0C3F"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CF0C3F"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840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85721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4D044516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</w:rPr>
              <w:t>(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CF0C3F" w:rsidRPr="00CF0C3F">
              <w:rPr>
                <w:rFonts w:ascii="Angsana New" w:hAnsi="Angsana New"/>
                <w:sz w:val="28"/>
                <w:szCs w:val="28"/>
                <w:lang w:val="en-GB"/>
              </w:rPr>
              <w:t>741</w:t>
            </w:r>
            <w:r w:rsidRPr="00D930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612C82BC" w:rsidR="00D93034" w:rsidRPr="00D93034" w:rsidRDefault="00D93034" w:rsidP="00C742FB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F0C3F"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CF0C3F"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840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93034" w:rsidRPr="00D93034" w14:paraId="006AD772" w14:textId="77777777" w:rsidTr="00C742FB">
        <w:trPr>
          <w:trHeight w:val="400"/>
        </w:trPr>
        <w:tc>
          <w:tcPr>
            <w:tcW w:w="2718" w:type="dxa"/>
            <w:vAlign w:val="bottom"/>
          </w:tcPr>
          <w:p w14:paraId="7A50A149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6363" w14:textId="4EA1D537" w:rsidR="00D93034" w:rsidRPr="00D93034" w:rsidRDefault="00CF0C3F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563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1975CD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91317" w14:textId="7212412F" w:rsidR="00D93034" w:rsidRPr="00D93034" w:rsidRDefault="00CF0C3F" w:rsidP="00C742FB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575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E2D20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60151" w14:textId="4C967046" w:rsidR="00D93034" w:rsidRPr="00D93034" w:rsidRDefault="00CF0C3F" w:rsidP="00C742FB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909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3EB28" w14:textId="015AD990" w:rsidR="00D93034" w:rsidRPr="00D93034" w:rsidRDefault="00CF0C3F" w:rsidP="00C742FB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10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561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11F3E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872D5" w14:textId="71795E63" w:rsidR="00D93034" w:rsidRPr="00D93034" w:rsidRDefault="00CF0C3F" w:rsidP="00C742F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12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473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D93034" w:rsidRPr="00D93034" w:rsidRDefault="00D93034" w:rsidP="00C7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A729" w14:textId="17F9F451" w:rsidR="00D93034" w:rsidRPr="00D93034" w:rsidRDefault="00CF0C3F" w:rsidP="00C742FB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137</w:t>
            </w:r>
            <w:r w:rsidR="00D93034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483</w:t>
            </w:r>
          </w:p>
        </w:tc>
      </w:tr>
    </w:tbl>
    <w:p w14:paraId="5FD2D79A" w14:textId="21FB1A0B" w:rsidR="00C742FB" w:rsidRDefault="00C742FB" w:rsidP="00B0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0C4078D0" w14:textId="57D5BC83" w:rsidR="00B02723" w:rsidRPr="0082412F" w:rsidRDefault="00B02723" w:rsidP="00B0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18934D2" w14:textId="55EF8674" w:rsidR="00B02723" w:rsidRDefault="00B02723" w:rsidP="0057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6105EAF4" w14:textId="740FF286" w:rsidR="008103F3" w:rsidRDefault="008103F3" w:rsidP="0057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164E1C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164E1C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013E437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CAFB64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0BF1820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FB97E8A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A386EA4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72AB4BC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30864325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9CAAB0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23031A5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9177E9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949D5" w:rsidRPr="00164E1C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4DA92591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0C3ABC7A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F949D5" w:rsidRPr="00164E1C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002" w:rsidRPr="00164E1C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0B9B8ED0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366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857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2AE3EC44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563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620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3A53494" w14:textId="65194668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481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635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036A11EC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575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600</w:t>
            </w:r>
          </w:p>
        </w:tc>
      </w:tr>
      <w:tr w:rsidR="00C75002" w:rsidRPr="00164E1C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2BD9A43F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11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407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955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71142773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645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0E1F491" w14:textId="6C427882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053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444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4C24DD1" w14:textId="39055950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983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513</w:t>
            </w:r>
          </w:p>
        </w:tc>
      </w:tr>
      <w:tr w:rsidR="00C75002" w:rsidRPr="00164E1C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3A1BC92B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548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3F76F623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265</w:t>
            </w:r>
            <w:r w:rsidR="008A0C91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705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4031E1FD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968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452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124F3376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580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210</w:t>
            </w:r>
          </w:p>
        </w:tc>
      </w:tr>
      <w:tr w:rsidR="00C75002" w:rsidRPr="00164E1C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1F6890B3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323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5EED08B2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474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241909E5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19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503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531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0510BDE5" w:rsidR="00C75002" w:rsidRPr="00C75002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13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139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323</w:t>
            </w:r>
          </w:p>
        </w:tc>
      </w:tr>
      <w:tr w:rsidR="00C75002" w:rsidRPr="00164E1C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7121123D" w:rsidR="00C75002" w:rsidRPr="0082412F" w:rsidRDefault="008A0C91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848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520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77777777" w:rsidR="00C75002" w:rsidRPr="0082412F" w:rsidRDefault="008A0C91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8E49906" w14:textId="632720EA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364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208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75002" w:rsidRPr="00164E1C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E25D09" w:rsidRPr="00E25D09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="00E25D09"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  <w:p w14:paraId="44CF5195" w14:textId="77777777" w:rsidR="00C75002" w:rsidRPr="0082412F" w:rsidRDefault="00E25D09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32838CD3" w:rsidR="00C75002" w:rsidRPr="0082412F" w:rsidRDefault="008A0C91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4DB9AE98" w:rsidR="00C75002" w:rsidRPr="0082412F" w:rsidRDefault="008A0C91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(1,840)</w:t>
            </w:r>
          </w:p>
        </w:tc>
        <w:tc>
          <w:tcPr>
            <w:tcW w:w="265" w:type="dxa"/>
            <w:vAlign w:val="bottom"/>
          </w:tcPr>
          <w:p w14:paraId="24A01D79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(1,840)</w:t>
            </w:r>
          </w:p>
        </w:tc>
      </w:tr>
      <w:tr w:rsidR="00C75002" w:rsidRPr="00164E1C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30681DA3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473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020C3D9B" w:rsidR="00C75002" w:rsidRPr="0082412F" w:rsidRDefault="00CF0C3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473</w:t>
            </w:r>
            <w:r w:rsidR="008A0C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13,137,483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13,137,483</w:t>
            </w:r>
          </w:p>
        </w:tc>
      </w:tr>
      <w:bookmarkEnd w:id="3"/>
    </w:tbl>
    <w:p w14:paraId="38602D82" w14:textId="353DFDA8" w:rsidR="008F3025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168"/>
        <w:gridCol w:w="236"/>
        <w:gridCol w:w="1137"/>
        <w:gridCol w:w="270"/>
        <w:gridCol w:w="1081"/>
        <w:gridCol w:w="257"/>
        <w:gridCol w:w="1092"/>
      </w:tblGrid>
      <w:tr w:rsidR="006428B8" w:rsidRPr="00B165D6" w14:paraId="693394B6" w14:textId="77777777" w:rsidTr="003E1959">
        <w:tc>
          <w:tcPr>
            <w:tcW w:w="3911" w:type="dxa"/>
            <w:vAlign w:val="bottom"/>
          </w:tcPr>
          <w:p w14:paraId="0A1F230E" w14:textId="77777777" w:rsidR="006428B8" w:rsidRPr="004879FA" w:rsidRDefault="006428B8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1" w:type="dxa"/>
            <w:gridSpan w:val="3"/>
            <w:vAlign w:val="bottom"/>
          </w:tcPr>
          <w:p w14:paraId="67908642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E7B7854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C40D00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3502" w:rsidRPr="00B165D6" w14:paraId="719A3EDA" w14:textId="77777777" w:rsidTr="003E1959">
        <w:tc>
          <w:tcPr>
            <w:tcW w:w="3911" w:type="dxa"/>
            <w:vAlign w:val="bottom"/>
          </w:tcPr>
          <w:p w14:paraId="7ADCF08A" w14:textId="77777777" w:rsidR="00243502" w:rsidRPr="0082412F" w:rsidRDefault="00243502" w:rsidP="00283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9FA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br w:type="page"/>
            </w:r>
            <w:r w:rsidRPr="004879FA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ลูกหนี้ตามสัญญาเช่า -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04E9F4" w14:textId="48DC25A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FE705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79E7931" w14:textId="74293663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C267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7D7383" w14:textId="00AEED10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1C523D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2FD7C67" w14:textId="2E05994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6428B8" w:rsidRPr="00B165D6" w14:paraId="2413A922" w14:textId="77777777" w:rsidTr="003E1959">
        <w:tc>
          <w:tcPr>
            <w:tcW w:w="3911" w:type="dxa"/>
            <w:vAlign w:val="bottom"/>
          </w:tcPr>
          <w:p w14:paraId="456A1D51" w14:textId="77777777" w:rsidR="006428B8" w:rsidRPr="0082412F" w:rsidRDefault="006428B8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1" w:type="dxa"/>
            <w:gridSpan w:val="7"/>
            <w:vAlign w:val="bottom"/>
          </w:tcPr>
          <w:p w14:paraId="12F38A77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B8" w:rsidRPr="00B165D6" w14:paraId="329640F1" w14:textId="77777777" w:rsidTr="003E1959">
        <w:trPr>
          <w:trHeight w:val="245"/>
        </w:trPr>
        <w:tc>
          <w:tcPr>
            <w:tcW w:w="3911" w:type="dxa"/>
            <w:vAlign w:val="bottom"/>
          </w:tcPr>
          <w:p w14:paraId="214C5625" w14:textId="31B5752E" w:rsidR="006428B8" w:rsidRPr="006428B8" w:rsidRDefault="006428B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70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</w:t>
            </w:r>
            <w:r w:rsidR="00E25D09" w:rsidRPr="00957084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ผลขาดทุนด้านเครดิตที่</w:t>
            </w:r>
            <w:r w:rsidR="00E25D09" w:rsidRPr="00957084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97679B" w:rsidRPr="00957084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E25D09" w:rsidRPr="0095708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คาดว่าจะเกิดขึ้น</w:t>
            </w:r>
            <w:r w:rsidRPr="0095708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168" w:type="dxa"/>
            <w:vAlign w:val="bottom"/>
          </w:tcPr>
          <w:p w14:paraId="08918649" w14:textId="77777777" w:rsidR="006428B8" w:rsidRPr="0082412F" w:rsidRDefault="006428B8" w:rsidP="006428B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D964E0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BFFD4B9" w14:textId="77777777" w:rsidR="006428B8" w:rsidRPr="0082412F" w:rsidRDefault="006428B8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906D89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C700AD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071D9DF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ABFFE93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F3E" w:rsidRPr="00B165D6" w14:paraId="0DABE48C" w14:textId="77777777" w:rsidTr="003E1959">
        <w:tc>
          <w:tcPr>
            <w:tcW w:w="3911" w:type="dxa"/>
            <w:vAlign w:val="bottom"/>
          </w:tcPr>
          <w:p w14:paraId="49463AFC" w14:textId="510E39C9" w:rsidR="00262F3E" w:rsidRPr="0082412F" w:rsidRDefault="00262F3E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651C2CB" w14:textId="0F55E817" w:rsidR="00262F3E" w:rsidRPr="006428B8" w:rsidRDefault="00E0556B" w:rsidP="00FD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AAB925" w14:textId="77777777" w:rsidR="00262F3E" w:rsidRPr="006428B8" w:rsidRDefault="00262F3E" w:rsidP="0026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14:paraId="158D7A4A" w14:textId="3D5A4145" w:rsidR="00262F3E" w:rsidRPr="006428B8" w:rsidRDefault="00262F3E" w:rsidP="00262F3E">
            <w:pPr>
              <w:pStyle w:val="a2"/>
              <w:tabs>
                <w:tab w:val="decimal" w:pos="88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125</w:t>
            </w: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F99250C" w14:textId="77777777" w:rsidR="00262F3E" w:rsidRPr="006428B8" w:rsidRDefault="00262F3E" w:rsidP="0026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12F3817" w14:textId="77777777" w:rsidR="00262F3E" w:rsidRPr="006428B8" w:rsidRDefault="00E0556B" w:rsidP="00262F3E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6B87B893" w14:textId="77777777" w:rsidR="00262F3E" w:rsidRPr="006428B8" w:rsidRDefault="00262F3E" w:rsidP="0026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0C0C0A9" w14:textId="77777777" w:rsidR="00262F3E" w:rsidRPr="006428B8" w:rsidRDefault="00262F3E" w:rsidP="0026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166B7779" w14:textId="67BE92DC" w:rsidR="00C742FB" w:rsidRDefault="00C742FB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40"/>
        <w:gridCol w:w="1140"/>
        <w:gridCol w:w="240"/>
        <w:gridCol w:w="1080"/>
        <w:gridCol w:w="260"/>
        <w:gridCol w:w="1090"/>
      </w:tblGrid>
      <w:tr w:rsidR="005F576C" w:rsidRPr="00B165D6" w14:paraId="3E25CC53" w14:textId="77777777" w:rsidTr="003E1959">
        <w:tc>
          <w:tcPr>
            <w:tcW w:w="3960" w:type="dxa"/>
            <w:vAlign w:val="bottom"/>
          </w:tcPr>
          <w:p w14:paraId="45BF6640" w14:textId="77777777" w:rsidR="005F576C" w:rsidRPr="0082412F" w:rsidRDefault="005F576C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5AC289E1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bottom"/>
          </w:tcPr>
          <w:p w14:paraId="74305467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22E12F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76C" w:rsidRPr="00B165D6" w14:paraId="3D824EF7" w14:textId="77777777" w:rsidTr="003E1959">
        <w:tc>
          <w:tcPr>
            <w:tcW w:w="3960" w:type="dxa"/>
            <w:vAlign w:val="bottom"/>
          </w:tcPr>
          <w:p w14:paraId="4B1C568E" w14:textId="77777777" w:rsidR="005F576C" w:rsidRPr="0082412F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16D97" w14:textId="55E7B638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5F576C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45F1D4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E5B1FCA" w14:textId="6711CB55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5F576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DF770E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7126D" w14:textId="45587C76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5F576C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EBABE3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D20C716" w14:textId="4A269663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5F576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3F9FDDCB" w14:textId="77777777" w:rsidTr="003E1959">
        <w:tc>
          <w:tcPr>
            <w:tcW w:w="3960" w:type="dxa"/>
            <w:vAlign w:val="bottom"/>
          </w:tcPr>
          <w:p w14:paraId="4B1C2781" w14:textId="77777777" w:rsidR="00243502" w:rsidRPr="0082412F" w:rsidRDefault="00243502" w:rsidP="00283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246E89" w14:textId="23FEF54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B13C1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C5BDCCF" w14:textId="17E5F3A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32B47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2D73C" w14:textId="49046BC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647D8A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D4EB5C4" w14:textId="440307C5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5F576C" w:rsidRPr="00B165D6" w14:paraId="4F54995F" w14:textId="77777777" w:rsidTr="003E1959">
        <w:tc>
          <w:tcPr>
            <w:tcW w:w="3960" w:type="dxa"/>
            <w:vAlign w:val="bottom"/>
          </w:tcPr>
          <w:p w14:paraId="730C9A6C" w14:textId="77777777" w:rsidR="005F576C" w:rsidRPr="0082412F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58D0DB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76C" w:rsidRPr="00B165D6" w14:paraId="7A17A14F" w14:textId="77777777" w:rsidTr="003E1959">
        <w:trPr>
          <w:trHeight w:val="245"/>
        </w:trPr>
        <w:tc>
          <w:tcPr>
            <w:tcW w:w="3960" w:type="dxa"/>
            <w:vAlign w:val="bottom"/>
          </w:tcPr>
          <w:p w14:paraId="7B8CB490" w14:textId="77777777" w:rsidR="005F576C" w:rsidRPr="0082412F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679B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  <w:vAlign w:val="bottom"/>
          </w:tcPr>
          <w:p w14:paraId="5FF7FD75" w14:textId="77777777" w:rsidR="005F576C" w:rsidRPr="0082412F" w:rsidRDefault="007F2898" w:rsidP="005F57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7C3692A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EA64D2C" w14:textId="77777777" w:rsidR="005F576C" w:rsidRPr="0082412F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CEB4D74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72506" w14:textId="5B730EDC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7F289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327</w:t>
            </w:r>
          </w:p>
        </w:tc>
        <w:tc>
          <w:tcPr>
            <w:tcW w:w="260" w:type="dxa"/>
            <w:vAlign w:val="bottom"/>
          </w:tcPr>
          <w:p w14:paraId="6F240E6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5495A3C" w14:textId="648852F2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262F3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793</w:t>
            </w:r>
          </w:p>
        </w:tc>
      </w:tr>
      <w:tr w:rsidR="005F576C" w:rsidRPr="00B165D6" w14:paraId="091AD180" w14:textId="77777777" w:rsidTr="003E1959">
        <w:tc>
          <w:tcPr>
            <w:tcW w:w="3960" w:type="dxa"/>
            <w:vAlign w:val="bottom"/>
          </w:tcPr>
          <w:p w14:paraId="77945B04" w14:textId="77777777" w:rsidR="005F576C" w:rsidRPr="0082412F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79B">
              <w:rPr>
                <w:rFonts w:ascii="Angsana New" w:hAnsi="Angsana New"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74AA75" w14:textId="2EE7F547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  <w:r w:rsidR="007F289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852</w:t>
            </w:r>
          </w:p>
        </w:tc>
        <w:tc>
          <w:tcPr>
            <w:tcW w:w="240" w:type="dxa"/>
            <w:vAlign w:val="bottom"/>
          </w:tcPr>
          <w:p w14:paraId="43BC03AD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EE5CE07" w14:textId="3B1CABE0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  <w:r w:rsidR="00262F3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011</w:t>
            </w:r>
          </w:p>
        </w:tc>
        <w:tc>
          <w:tcPr>
            <w:tcW w:w="240" w:type="dxa"/>
            <w:vAlign w:val="bottom"/>
          </w:tcPr>
          <w:p w14:paraId="711DB5A3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18EA" w14:textId="497ED519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  <w:r w:rsidR="007F289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852</w:t>
            </w:r>
          </w:p>
        </w:tc>
        <w:tc>
          <w:tcPr>
            <w:tcW w:w="260" w:type="dxa"/>
            <w:vAlign w:val="bottom"/>
          </w:tcPr>
          <w:p w14:paraId="4C9E95A9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AE04743" w14:textId="1CB15597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  <w:r w:rsidR="00262F3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011</w:t>
            </w:r>
          </w:p>
        </w:tc>
      </w:tr>
      <w:tr w:rsidR="005F576C" w:rsidRPr="00B165D6" w14:paraId="628835E0" w14:textId="77777777" w:rsidTr="003E1959">
        <w:tc>
          <w:tcPr>
            <w:tcW w:w="3960" w:type="dxa"/>
            <w:vAlign w:val="bottom"/>
          </w:tcPr>
          <w:p w14:paraId="64E3CE39" w14:textId="77777777" w:rsidR="005F576C" w:rsidRPr="0082412F" w:rsidRDefault="005F576C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B5FCA" w14:textId="2B750F33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</w:t>
            </w:r>
            <w:r w:rsidR="007F28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852</w:t>
            </w:r>
          </w:p>
        </w:tc>
        <w:tc>
          <w:tcPr>
            <w:tcW w:w="240" w:type="dxa"/>
            <w:vAlign w:val="bottom"/>
          </w:tcPr>
          <w:p w14:paraId="3C467E42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67474" w14:textId="03FCA89B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</w:t>
            </w:r>
            <w:r w:rsidR="00262F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011</w:t>
            </w:r>
          </w:p>
        </w:tc>
        <w:tc>
          <w:tcPr>
            <w:tcW w:w="240" w:type="dxa"/>
            <w:vAlign w:val="bottom"/>
          </w:tcPr>
          <w:p w14:paraId="308E751C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8D75" w14:textId="0A430D5F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68</w:t>
            </w:r>
            <w:r w:rsidR="007F28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179</w:t>
            </w:r>
          </w:p>
        </w:tc>
        <w:tc>
          <w:tcPr>
            <w:tcW w:w="260" w:type="dxa"/>
            <w:vAlign w:val="bottom"/>
          </w:tcPr>
          <w:p w14:paraId="0F52BCFD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8F692" w14:textId="3D648125" w:rsidR="005F576C" w:rsidRPr="0082412F" w:rsidRDefault="00CF0C3F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</w:t>
            </w:r>
            <w:r w:rsidR="00262F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804</w:t>
            </w:r>
          </w:p>
        </w:tc>
      </w:tr>
    </w:tbl>
    <w:p w14:paraId="1E87AF83" w14:textId="257F7A81" w:rsidR="008103F3" w:rsidRDefault="008103F3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36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</w:tblGrid>
      <w:tr w:rsidR="00B842C3" w:rsidRPr="00B842C3" w14:paraId="396447CF" w14:textId="77777777" w:rsidTr="003E195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6650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7CA2923E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D1599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11670C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2C3" w:rsidRPr="00B842C3" w14:paraId="20EF3016" w14:textId="77777777" w:rsidTr="003E1959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723906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0A67FF8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2C2FA1E" w14:textId="4E342A63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842C3"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02387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93C6EA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E6E5643" w14:textId="53AC1528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842C3" w:rsidRPr="003A5B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9F00E6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5965328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A5025DC" w14:textId="2858A3E3" w:rsidR="00B842C3" w:rsidRPr="00347107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7107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31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FC920F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029E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94624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8B9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04D97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818B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A7977A0" w14:textId="2AF6A387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842C3" w:rsidRPr="003A5B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42C3" w:rsidRPr="00B842C3" w14:paraId="4625F979" w14:textId="77777777" w:rsidTr="003E1959">
        <w:trPr>
          <w:tblHeader/>
        </w:trPr>
        <w:tc>
          <w:tcPr>
            <w:tcW w:w="2520" w:type="dxa"/>
            <w:vAlign w:val="bottom"/>
          </w:tcPr>
          <w:p w14:paraId="13147251" w14:textId="77777777" w:rsidR="00B842C3" w:rsidRPr="003A5B04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12725B5B" w14:textId="19AA0B72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82761F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9E510A7" w14:textId="4971638C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53BC8FB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3E1358C" w14:textId="39BF5B6C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71CFF0D5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57055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743B5D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161C1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3FF512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A98A29" w14:textId="47061B13" w:rsidR="00B842C3" w:rsidRPr="003A5B04" w:rsidRDefault="00CF0C3F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B842C3" w:rsidRPr="00B842C3" w14:paraId="19296014" w14:textId="77777777" w:rsidTr="003E1959">
        <w:tc>
          <w:tcPr>
            <w:tcW w:w="2520" w:type="dxa"/>
            <w:vAlign w:val="bottom"/>
          </w:tcPr>
          <w:p w14:paraId="39E061BC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70124DC6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93E9507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40E7D6D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42C3" w:rsidRPr="00B842C3" w14:paraId="1C4D263F" w14:textId="77777777" w:rsidTr="003E1959">
        <w:tc>
          <w:tcPr>
            <w:tcW w:w="2520" w:type="dxa"/>
            <w:vAlign w:val="bottom"/>
          </w:tcPr>
          <w:p w14:paraId="6357A9AB" w14:textId="77777777" w:rsidR="00B842C3" w:rsidRPr="003A5B04" w:rsidRDefault="00B842C3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990" w:type="dxa"/>
            <w:vAlign w:val="bottom"/>
          </w:tcPr>
          <w:p w14:paraId="3514ED1F" w14:textId="137AC90D" w:rsidR="00B842C3" w:rsidRPr="003A5B04" w:rsidRDefault="00CF0C3F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B842C3" w:rsidRPr="003A5B04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  <w:vAlign w:val="bottom"/>
          </w:tcPr>
          <w:p w14:paraId="7ED99C98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59675B" w14:textId="50A28DB3" w:rsidR="00B842C3" w:rsidRPr="003A5B04" w:rsidRDefault="00CF0C3F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A5B04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  <w:vAlign w:val="bottom"/>
          </w:tcPr>
          <w:p w14:paraId="69DEFCE0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2A981018" w14:textId="2D9EB7BC" w:rsidR="00B842C3" w:rsidRPr="003A5B04" w:rsidRDefault="00CF0C3F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B842C3"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465</w:t>
            </w:r>
            <w:r w:rsidR="00B842C3"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26AE1FB8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0395C3" w14:textId="77777777" w:rsidR="00B842C3" w:rsidRPr="003A5B04" w:rsidRDefault="003A5B0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950AFF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D3921B" w14:textId="2CA31862" w:rsidR="00B842C3" w:rsidRPr="003A5B04" w:rsidRDefault="003A5B0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899075C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BC3515" w14:textId="66AD840F" w:rsidR="00B842C3" w:rsidRPr="003A5B04" w:rsidRDefault="00CF0C3F" w:rsidP="00E4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95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450</w:t>
            </w:r>
            <w:r w:rsid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000</w:t>
            </w:r>
          </w:p>
        </w:tc>
      </w:tr>
    </w:tbl>
    <w:p w14:paraId="79E3FC95" w14:textId="7FEC1008" w:rsidR="00D93034" w:rsidRPr="003E6B66" w:rsidRDefault="00D93034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0"/>
        <w:gridCol w:w="272"/>
        <w:gridCol w:w="1098"/>
        <w:gridCol w:w="269"/>
        <w:gridCol w:w="1084"/>
        <w:gridCol w:w="250"/>
        <w:gridCol w:w="1091"/>
      </w:tblGrid>
      <w:tr w:rsidR="00F949D5" w:rsidRPr="00B165D6" w14:paraId="0BBBFDC7" w14:textId="77777777" w:rsidTr="003E1959">
        <w:trPr>
          <w:tblHeader/>
        </w:trPr>
        <w:tc>
          <w:tcPr>
            <w:tcW w:w="3958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3E1959">
        <w:trPr>
          <w:tblHeader/>
        </w:trPr>
        <w:tc>
          <w:tcPr>
            <w:tcW w:w="3958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7B2DC" w14:textId="009F2563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736D1" w14:textId="1DBFD4FF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457E4C" w14:textId="36C8EE08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64DAE1" w14:textId="6E8B18D6" w:rsidR="00F949D5" w:rsidRPr="0082412F" w:rsidRDefault="00CF0C3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3E1959">
        <w:trPr>
          <w:tblHeader/>
        </w:trPr>
        <w:tc>
          <w:tcPr>
            <w:tcW w:w="3958" w:type="dxa"/>
            <w:vAlign w:val="bottom"/>
          </w:tcPr>
          <w:p w14:paraId="2DEE53DA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13A5E4" w14:textId="139C5B2C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37259E7" w14:textId="084C318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B664C9" w14:textId="106F7146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D9875" w14:textId="5EDCD3A5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F949D5" w:rsidRPr="00B165D6" w14:paraId="1673B6CF" w14:textId="77777777" w:rsidTr="003E1959">
        <w:trPr>
          <w:tblHeader/>
        </w:trPr>
        <w:tc>
          <w:tcPr>
            <w:tcW w:w="3958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4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B165D6" w14:paraId="6C81B41B" w14:textId="77777777" w:rsidTr="003E1959">
        <w:tc>
          <w:tcPr>
            <w:tcW w:w="3958" w:type="dxa"/>
            <w:vAlign w:val="bottom"/>
          </w:tcPr>
          <w:p w14:paraId="7038E00A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0" w:type="dxa"/>
            <w:vAlign w:val="bottom"/>
          </w:tcPr>
          <w:p w14:paraId="50F7CC5A" w14:textId="53044927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 w:rsid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803</w:t>
            </w:r>
          </w:p>
        </w:tc>
        <w:tc>
          <w:tcPr>
            <w:tcW w:w="272" w:type="dxa"/>
            <w:vAlign w:val="bottom"/>
          </w:tcPr>
          <w:p w14:paraId="4D67881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DD9E33" w14:textId="4954175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347</w:t>
            </w:r>
          </w:p>
        </w:tc>
        <w:tc>
          <w:tcPr>
            <w:tcW w:w="269" w:type="dxa"/>
            <w:vAlign w:val="bottom"/>
          </w:tcPr>
          <w:p w14:paraId="2C0ABFF4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372BAAC" w14:textId="77777777" w:rsidR="00243502" w:rsidRPr="0082412F" w:rsidRDefault="003B28BA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37039D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366DEE5" w14:textId="36EFF55B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609</w:t>
            </w:r>
          </w:p>
        </w:tc>
      </w:tr>
      <w:tr w:rsidR="00243502" w:rsidRPr="00B165D6" w14:paraId="358BD626" w14:textId="77777777" w:rsidTr="003E1959">
        <w:tc>
          <w:tcPr>
            <w:tcW w:w="3958" w:type="dxa"/>
            <w:vAlign w:val="bottom"/>
          </w:tcPr>
          <w:p w14:paraId="46E7637F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  <w:vAlign w:val="bottom"/>
          </w:tcPr>
          <w:p w14:paraId="35E0EA5C" w14:textId="77777777" w:rsidR="00243502" w:rsidRPr="0082412F" w:rsidRDefault="003B28BA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08BA27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E571C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84B7787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2353669" w14:textId="727ACE7D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878</w:t>
            </w:r>
          </w:p>
        </w:tc>
        <w:tc>
          <w:tcPr>
            <w:tcW w:w="250" w:type="dxa"/>
            <w:vAlign w:val="bottom"/>
          </w:tcPr>
          <w:p w14:paraId="6E750EB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BC37C7F" w14:textId="787BA6D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872</w:t>
            </w:r>
          </w:p>
        </w:tc>
      </w:tr>
      <w:tr w:rsidR="00243502" w:rsidRPr="00B165D6" w14:paraId="4394CFEF" w14:textId="77777777" w:rsidTr="003E1959">
        <w:tc>
          <w:tcPr>
            <w:tcW w:w="3958" w:type="dxa"/>
            <w:vAlign w:val="bottom"/>
          </w:tcPr>
          <w:p w14:paraId="50A34A9E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70" w:type="dxa"/>
            <w:vAlign w:val="bottom"/>
          </w:tcPr>
          <w:p w14:paraId="23726EEF" w14:textId="77777777" w:rsidR="00243502" w:rsidRPr="0082412F" w:rsidRDefault="003B28BA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78169100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5A67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D8FC14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F6946B" w14:textId="7F6E022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11</w:t>
            </w:r>
            <w:r w:rsid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068</w:t>
            </w:r>
          </w:p>
        </w:tc>
        <w:tc>
          <w:tcPr>
            <w:tcW w:w="250" w:type="dxa"/>
            <w:vAlign w:val="bottom"/>
          </w:tcPr>
          <w:p w14:paraId="24A8754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A73B24" w14:textId="49EF5B72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343</w:t>
            </w:r>
          </w:p>
        </w:tc>
      </w:tr>
      <w:tr w:rsidR="00243502" w:rsidRPr="00B165D6" w14:paraId="6EBEFCCB" w14:textId="77777777" w:rsidTr="003E1959">
        <w:tc>
          <w:tcPr>
            <w:tcW w:w="3958" w:type="dxa"/>
            <w:vAlign w:val="bottom"/>
          </w:tcPr>
          <w:p w14:paraId="3EF9E768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170" w:type="dxa"/>
            <w:vAlign w:val="bottom"/>
          </w:tcPr>
          <w:p w14:paraId="142F439F" w14:textId="5314B65B" w:rsidR="00243502" w:rsidRPr="003B28BA" w:rsidRDefault="00CF0C3F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3B28BA" w:rsidRP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040</w:t>
            </w:r>
          </w:p>
        </w:tc>
        <w:tc>
          <w:tcPr>
            <w:tcW w:w="272" w:type="dxa"/>
            <w:vAlign w:val="bottom"/>
          </w:tcPr>
          <w:p w14:paraId="7441DF2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1A1A48" w14:textId="6ECF0E1E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151</w:t>
            </w:r>
          </w:p>
        </w:tc>
        <w:tc>
          <w:tcPr>
            <w:tcW w:w="269" w:type="dxa"/>
            <w:vAlign w:val="bottom"/>
          </w:tcPr>
          <w:p w14:paraId="6A6F0A9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0F6BCF7" w14:textId="5484EDC9" w:rsidR="00243502" w:rsidRPr="003B28BA" w:rsidRDefault="00CF0C3F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350</w:t>
            </w:r>
          </w:p>
        </w:tc>
        <w:tc>
          <w:tcPr>
            <w:tcW w:w="250" w:type="dxa"/>
            <w:vAlign w:val="bottom"/>
          </w:tcPr>
          <w:p w14:paraId="54BC35B5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6542C2" w14:textId="01D72FA3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506</w:t>
            </w:r>
          </w:p>
        </w:tc>
      </w:tr>
      <w:tr w:rsidR="003B28BA" w:rsidRPr="00B165D6" w14:paraId="6102DAB2" w14:textId="77777777" w:rsidTr="003E1959">
        <w:tc>
          <w:tcPr>
            <w:tcW w:w="3958" w:type="dxa"/>
            <w:vAlign w:val="bottom"/>
          </w:tcPr>
          <w:p w14:paraId="2FF4DC4D" w14:textId="77777777" w:rsidR="003B28BA" w:rsidRPr="00560D05" w:rsidRDefault="003B28BA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1170" w:type="dxa"/>
            <w:vAlign w:val="bottom"/>
          </w:tcPr>
          <w:p w14:paraId="5FB446D2" w14:textId="708CF302" w:rsidR="003B28BA" w:rsidRPr="003B28BA" w:rsidRDefault="00CF0C3F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3B28BA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610</w:t>
            </w:r>
          </w:p>
        </w:tc>
        <w:tc>
          <w:tcPr>
            <w:tcW w:w="272" w:type="dxa"/>
            <w:vAlign w:val="bottom"/>
          </w:tcPr>
          <w:p w14:paraId="220DBFC1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822450" w14:textId="77777777" w:rsidR="003B28BA" w:rsidRPr="003B28BA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0FB7B255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41333C" w14:textId="77777777" w:rsidR="003B28BA" w:rsidRPr="003B28BA" w:rsidRDefault="003B28BA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28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01573BCC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9DC107" w14:textId="77777777" w:rsidR="003B28BA" w:rsidRPr="00243502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43502" w:rsidRPr="00B165D6" w14:paraId="495415CF" w14:textId="77777777" w:rsidTr="003E1959">
        <w:tc>
          <w:tcPr>
            <w:tcW w:w="3958" w:type="dxa"/>
            <w:vAlign w:val="bottom"/>
          </w:tcPr>
          <w:p w14:paraId="458CCA00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452E3060" w14:textId="77777777" w:rsidR="00243502" w:rsidRPr="003B28BA" w:rsidRDefault="003B28BA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802AC9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9A2FA69" w14:textId="21DAD498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  <w:tc>
          <w:tcPr>
            <w:tcW w:w="269" w:type="dxa"/>
            <w:vAlign w:val="bottom"/>
          </w:tcPr>
          <w:p w14:paraId="3C6D6FC7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D65F2C5" w14:textId="77777777" w:rsidR="00243502" w:rsidRPr="0082412F" w:rsidRDefault="003B28BA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5B1F425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41B89C" w14:textId="0D4CC3E1" w:rsidR="00243502" w:rsidRPr="0082412F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</w:tr>
      <w:tr w:rsidR="00243502" w:rsidRPr="00243502" w14:paraId="69D14BA2" w14:textId="77777777" w:rsidTr="003E1959">
        <w:tc>
          <w:tcPr>
            <w:tcW w:w="3958" w:type="dxa"/>
            <w:vAlign w:val="bottom"/>
          </w:tcPr>
          <w:p w14:paraId="39D57792" w14:textId="77777777" w:rsidR="00243502" w:rsidRPr="00243502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793567F8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79</w:t>
            </w:r>
            <w:r w:rsidR="003B2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453</w:t>
            </w:r>
          </w:p>
        </w:tc>
        <w:tc>
          <w:tcPr>
            <w:tcW w:w="272" w:type="dxa"/>
            <w:vAlign w:val="bottom"/>
          </w:tcPr>
          <w:p w14:paraId="6A5EB91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5D2D9175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55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947</w:t>
            </w:r>
          </w:p>
        </w:tc>
        <w:tc>
          <w:tcPr>
            <w:tcW w:w="269" w:type="dxa"/>
            <w:vAlign w:val="bottom"/>
          </w:tcPr>
          <w:p w14:paraId="4766CC2A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7820DF7C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</w:t>
            </w:r>
            <w:r w:rsidR="003B2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296</w:t>
            </w:r>
          </w:p>
        </w:tc>
        <w:tc>
          <w:tcPr>
            <w:tcW w:w="250" w:type="dxa"/>
            <w:vAlign w:val="bottom"/>
          </w:tcPr>
          <w:p w14:paraId="72BDD7C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1C310BA9" w:rsidR="00243502" w:rsidRPr="00243502" w:rsidRDefault="00CF0C3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779</w:t>
            </w:r>
          </w:p>
        </w:tc>
      </w:tr>
    </w:tbl>
    <w:p w14:paraId="7A9137F4" w14:textId="77777777" w:rsidR="00771F1A" w:rsidRPr="003E6B66" w:rsidRDefault="00771F1A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</w:p>
    <w:p w14:paraId="301C810E" w14:textId="77777777" w:rsidR="00AE20DF" w:rsidRPr="0082412F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508FC1D6" w14:textId="77777777" w:rsidR="00AE20DF" w:rsidRPr="003E6B66" w:rsidRDefault="00AE20DF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</w:p>
    <w:p w14:paraId="360C2115" w14:textId="28F63406" w:rsidR="00AE20DF" w:rsidRPr="0082412F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บริษัทมีเงินให้กู้ยืมคงเหลือแก่บริษัท ราช โคเจนเนอเรชั่น จำกัด ซึ่งเป็นบริษัทย่อย</w:t>
      </w:r>
      <w:r w:rsidR="003E69A3">
        <w:rPr>
          <w:rFonts w:ascii="Angsana New" w:hAnsi="Angsana New" w:hint="cs"/>
          <w:spacing w:val="-2"/>
          <w:sz w:val="30"/>
          <w:szCs w:val="30"/>
          <w:cs/>
        </w:rPr>
        <w:t>ทางตรง เป็นจำนวนเงิน</w:t>
      </w:r>
      <w:r w:rsidR="00AD237C">
        <w:rPr>
          <w:rFonts w:ascii="Angsana New" w:hAnsi="Angsana New"/>
          <w:spacing w:val="-2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60</w:t>
      </w:r>
      <w:r w:rsidR="00BA7FA3">
        <w:rPr>
          <w:rFonts w:ascii="Angsana New" w:hAnsi="Angsana New"/>
          <w:spacing w:val="-2"/>
          <w:sz w:val="30"/>
          <w:szCs w:val="30"/>
        </w:rPr>
        <w:t xml:space="preserve"> </w:t>
      </w:r>
      <w:r w:rsidRPr="0082412F">
        <w:rPr>
          <w:rFonts w:ascii="Angsana New" w:hAnsi="Angsana New" w:hint="cs"/>
          <w:spacing w:val="-2"/>
          <w:sz w:val="30"/>
          <w:szCs w:val="30"/>
          <w:cs/>
        </w:rPr>
        <w:t>ล้านบาท โดยมีอัตรา</w:t>
      </w:r>
      <w:r w:rsidRPr="003E69A3">
        <w:rPr>
          <w:rFonts w:ascii="Angsana New" w:hAnsi="Angsana New" w:hint="cs"/>
          <w:spacing w:val="-2"/>
          <w:sz w:val="30"/>
          <w:szCs w:val="30"/>
          <w:cs/>
        </w:rPr>
        <w:t>ดอกเบี้ย</w:t>
      </w:r>
      <w:r w:rsidR="00532AE1" w:rsidRPr="003E69A3">
        <w:rPr>
          <w:rFonts w:ascii="Angsana New" w:hAnsi="Angsana New" w:hint="cs"/>
          <w:spacing w:val="-2"/>
          <w:sz w:val="30"/>
          <w:szCs w:val="30"/>
          <w:cs/>
        </w:rPr>
        <w:t>แบบคงที่</w:t>
      </w:r>
      <w:r w:rsidR="00BA7FA3" w:rsidRPr="003E69A3">
        <w:rPr>
          <w:rFonts w:ascii="Angsana New" w:hAnsi="Angsana New" w:hint="cs"/>
          <w:spacing w:val="-2"/>
          <w:sz w:val="30"/>
          <w:szCs w:val="30"/>
          <w:cs/>
        </w:rPr>
        <w:t>ร้อย</w:t>
      </w:r>
      <w:r w:rsidR="00BA7FA3">
        <w:rPr>
          <w:rFonts w:ascii="Angsana New" w:hAnsi="Angsana New" w:hint="cs"/>
          <w:spacing w:val="-2"/>
          <w:sz w:val="30"/>
          <w:szCs w:val="30"/>
          <w:cs/>
        </w:rPr>
        <w:t>ละ</w:t>
      </w:r>
      <w:r w:rsidR="00BA7FA3">
        <w:rPr>
          <w:rFonts w:ascii="Angsana New" w:hAnsi="Angsana New"/>
          <w:spacing w:val="-2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2</w:t>
      </w:r>
      <w:r w:rsidR="00BA7FA3">
        <w:rPr>
          <w:rFonts w:ascii="Angsana New" w:hAnsi="Angsana New"/>
          <w:spacing w:val="-2"/>
          <w:sz w:val="30"/>
          <w:szCs w:val="30"/>
        </w:rPr>
        <w:t>.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09</w:t>
      </w:r>
      <w:r w:rsidRPr="0082412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2412F">
        <w:rPr>
          <w:rFonts w:ascii="Angsana New" w:hAnsi="Angsana New" w:hint="cs"/>
          <w:spacing w:val="-2"/>
          <w:sz w:val="30"/>
          <w:szCs w:val="30"/>
          <w:cs/>
        </w:rPr>
        <w:t>ต่อปี มีกำหนดชำระคืนภายในระยะเวลาหนึ่งปี</w:t>
      </w:r>
    </w:p>
    <w:p w14:paraId="0A5E0384" w14:textId="77777777" w:rsidR="0034457C" w:rsidRPr="003E6B66" w:rsidRDefault="0034457C" w:rsidP="00AB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</w:p>
    <w:p w14:paraId="53B98D1C" w14:textId="77777777" w:rsidR="00AE20DF" w:rsidRPr="003E69A3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E6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06740D1" w14:textId="77777777" w:rsidR="00AE20DF" w:rsidRPr="003E6B66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42E5D01" w14:textId="02F0CC04" w:rsidR="003E6B66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E69A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3E69A3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3E69A3">
        <w:rPr>
          <w:rFonts w:ascii="Angsana New" w:hAnsi="Angsana New" w:hint="cs"/>
          <w:sz w:val="30"/>
          <w:szCs w:val="30"/>
        </w:rPr>
        <w:t>-</w:t>
      </w:r>
      <w:r w:rsidRPr="003E69A3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</w:t>
      </w:r>
      <w:r w:rsidR="00B165D6" w:rsidRPr="003E69A3">
        <w:rPr>
          <w:rFonts w:ascii="Angsana New" w:hAnsi="Angsana New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ตามสัญญาเงินกู้ฉบับเดิมเป็นจำนวนเงิน</w:t>
      </w:r>
      <w:r w:rsidR="000F69E2" w:rsidRPr="003E69A3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32</w:t>
      </w:r>
      <w:r w:rsidR="003E69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60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="00BC67E7" w:rsidRPr="003E69A3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="003F1CE8" w:rsidRPr="003E69A3">
        <w:rPr>
          <w:rFonts w:ascii="Angsana New" w:hAnsi="Angsana New"/>
          <w:sz w:val="30"/>
          <w:szCs w:val="30"/>
        </w:rPr>
        <w:t>,</w:t>
      </w:r>
      <w:r w:rsidR="00CF0C3F" w:rsidRPr="00CF0C3F">
        <w:rPr>
          <w:rFonts w:ascii="Angsana New" w:hAnsi="Angsana New"/>
          <w:sz w:val="30"/>
          <w:szCs w:val="30"/>
          <w:lang w:val="en-GB"/>
        </w:rPr>
        <w:t>013</w:t>
      </w:r>
      <w:r w:rsidR="003F1CE8" w:rsidRPr="003E69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26</w:t>
      </w:r>
      <w:r w:rsidR="000F69E2" w:rsidRPr="003E69A3">
        <w:rPr>
          <w:rFonts w:ascii="Angsana New" w:hAnsi="Angsana New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532AE1" w:rsidRPr="003E69A3">
        <w:rPr>
          <w:rFonts w:ascii="Angsana New" w:hAnsi="Angsana New" w:hint="cs"/>
          <w:spacing w:val="-2"/>
          <w:sz w:val="30"/>
          <w:szCs w:val="30"/>
          <w:cs/>
        </w:rPr>
        <w:t>แบบคงที่</w:t>
      </w:r>
      <w:r w:rsidRPr="003E69A3">
        <w:rPr>
          <w:rFonts w:ascii="Angsana New" w:hAnsi="Angsana New" w:hint="cs"/>
          <w:sz w:val="30"/>
          <w:szCs w:val="30"/>
          <w:cs/>
        </w:rPr>
        <w:t>ร้อยละ</w:t>
      </w:r>
      <w:r w:rsidR="00532AE1" w:rsidRPr="003E69A3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</w:t>
      </w:r>
      <w:r w:rsidR="00532AE1" w:rsidRPr="003E69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65</w:t>
      </w:r>
      <w:r w:rsidRPr="003E69A3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="00532AE1" w:rsidRPr="003E69A3">
        <w:rPr>
          <w:rFonts w:ascii="Angsana New" w:hAnsi="Angsana New" w:hint="cs"/>
          <w:sz w:val="30"/>
          <w:szCs w:val="30"/>
          <w:cs/>
        </w:rPr>
        <w:t>และสัญญาเงินกู้ฉบับใหม่</w:t>
      </w:r>
      <w:r w:rsidR="00532AE1" w:rsidRPr="00D246F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A7FA3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160</w:t>
      </w:r>
      <w:r w:rsidR="00BA7F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20</w:t>
      </w:r>
      <w:r w:rsidR="00BA7FA3" w:rsidRPr="003F6947">
        <w:rPr>
          <w:rFonts w:ascii="Angsana New" w:hAnsi="Angsana New"/>
          <w:sz w:val="30"/>
          <w:szCs w:val="30"/>
        </w:rPr>
        <w:t xml:space="preserve"> </w:t>
      </w:r>
      <w:r w:rsidR="00532AE1" w:rsidRPr="003F6947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โดยมีอัตราดอกเบี้ยแบบคงที่ร้อยละ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="00532AE1" w:rsidRPr="003F6947">
        <w:rPr>
          <w:rFonts w:ascii="Angsana New" w:hAnsi="Angsana New" w:hint="cs"/>
          <w:sz w:val="30"/>
          <w:szCs w:val="30"/>
        </w:rPr>
        <w:t>.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50</w:t>
      </w:r>
      <w:r w:rsidR="00532AE1" w:rsidRPr="003F6947">
        <w:rPr>
          <w:rFonts w:ascii="Angsana New" w:hAnsi="Angsana New" w:hint="cs"/>
          <w:sz w:val="30"/>
          <w:szCs w:val="30"/>
        </w:rPr>
        <w:t xml:space="preserve"> </w:t>
      </w:r>
      <w:r w:rsidR="00532AE1" w:rsidRPr="003F6947">
        <w:rPr>
          <w:rFonts w:ascii="Angsana New" w:hAnsi="Angsana New" w:hint="cs"/>
          <w:sz w:val="30"/>
          <w:szCs w:val="30"/>
          <w:cs/>
        </w:rPr>
        <w:t>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  <w:r w:rsidR="003E6B66">
        <w:rPr>
          <w:rFonts w:ascii="Angsana New" w:hAnsi="Angsana New"/>
          <w:sz w:val="30"/>
          <w:szCs w:val="30"/>
          <w:cs/>
        </w:rPr>
        <w:br w:type="page"/>
      </w:r>
    </w:p>
    <w:p w14:paraId="22E3614E" w14:textId="28011855" w:rsidR="00AE20DF" w:rsidRPr="00F37490" w:rsidRDefault="00AE20DF" w:rsidP="00AE2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6947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3F6947">
        <w:rPr>
          <w:rFonts w:ascii="Angsana New" w:hAnsi="Angsana New" w:hint="cs"/>
          <w:sz w:val="30"/>
          <w:szCs w:val="30"/>
        </w:rPr>
        <w:t xml:space="preserve"> </w:t>
      </w:r>
      <w:r w:rsidRPr="003F694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3F6947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 โคเจนเนอเรชั่น จำกัด ซึ่งเป็นบริษัทย่อยทางตรง เป็นจำนวนเงิน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136</w:t>
      </w:r>
      <w:r w:rsidR="00BA7FA3" w:rsidRPr="003F6947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13</w:t>
      </w:r>
      <w:r w:rsidR="00BA7FA3" w:rsidRPr="003F6947">
        <w:rPr>
          <w:rFonts w:ascii="Angsana New" w:hAnsi="Angsana New"/>
          <w:sz w:val="30"/>
          <w:szCs w:val="30"/>
        </w:rPr>
        <w:t xml:space="preserve"> </w:t>
      </w:r>
      <w:r w:rsidRPr="003F6947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B13671" w:rsidRPr="003F6947">
        <w:rPr>
          <w:rFonts w:ascii="Angsana New" w:hAnsi="Angsana New" w:hint="cs"/>
          <w:spacing w:val="-2"/>
          <w:sz w:val="30"/>
          <w:szCs w:val="30"/>
          <w:cs/>
        </w:rPr>
        <w:t>แบบคงที่</w:t>
      </w:r>
      <w:r w:rsidRPr="003F6947">
        <w:rPr>
          <w:rFonts w:ascii="Angsana New" w:hAnsi="Angsana New" w:hint="cs"/>
          <w:sz w:val="30"/>
          <w:szCs w:val="30"/>
          <w:cs/>
        </w:rPr>
        <w:t>ร้อยละ</w:t>
      </w:r>
      <w:r w:rsidR="00B13671" w:rsidRPr="003F6947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="00B13671" w:rsidRPr="003F6947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50</w:t>
      </w:r>
      <w:r w:rsidRPr="003F6947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0818BE7D" w14:textId="1F6B52A5" w:rsidR="00D93034" w:rsidRDefault="00D93034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506A06" w14:textId="55DEAEE3" w:rsidR="00AE20DF" w:rsidRPr="00F3749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74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F37490">
        <w:rPr>
          <w:rFonts w:ascii="Angsana New" w:hAnsi="Angsana New" w:hint="cs"/>
          <w:sz w:val="30"/>
          <w:szCs w:val="30"/>
        </w:rPr>
        <w:t xml:space="preserve"> </w:t>
      </w:r>
      <w:r w:rsidRPr="00F3749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F37490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</w:t>
      </w:r>
      <w:r w:rsidRPr="00F37490">
        <w:rPr>
          <w:rFonts w:ascii="Angsana New" w:hAnsi="Angsana New" w:hint="cs"/>
          <w:sz w:val="30"/>
          <w:szCs w:val="30"/>
        </w:rPr>
        <w:t xml:space="preserve"> </w:t>
      </w:r>
      <w:r w:rsidRPr="00F37490">
        <w:rPr>
          <w:rFonts w:ascii="Angsana New" w:hAnsi="Angsana New" w:hint="cs"/>
          <w:sz w:val="30"/>
          <w:szCs w:val="30"/>
          <w:cs/>
        </w:rPr>
        <w:t>บริษัท ไฟฟ้า เซเปียน-เซน้ำน้อย จำกัด ซึ่งเป็นการร่วมค้าทางตรง เป็นจำนวนเงิน</w:t>
      </w:r>
      <w:r w:rsidR="00B13671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="00B13671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32</w:t>
      </w:r>
      <w:r w:rsidR="00B13671">
        <w:rPr>
          <w:rFonts w:ascii="Angsana New" w:hAnsi="Angsana New"/>
          <w:sz w:val="30"/>
          <w:szCs w:val="30"/>
        </w:rPr>
        <w:t xml:space="preserve"> </w:t>
      </w:r>
      <w:r w:rsidRPr="00F37490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="003F1CE8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41</w:t>
      </w:r>
      <w:r w:rsidR="003F1CE8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03</w:t>
      </w:r>
      <w:r w:rsidRPr="00F37490">
        <w:rPr>
          <w:rFonts w:ascii="Angsana New" w:hAnsi="Angsana New" w:hint="cs"/>
          <w:sz w:val="30"/>
          <w:szCs w:val="30"/>
        </w:rPr>
        <w:t xml:space="preserve"> </w:t>
      </w:r>
      <w:r w:rsidRPr="00F37490">
        <w:rPr>
          <w:rFonts w:ascii="Angsana New" w:hAnsi="Angsana New" w:hint="cs"/>
          <w:sz w:val="30"/>
          <w:szCs w:val="30"/>
          <w:cs/>
        </w:rPr>
        <w:t>ล้าน</w:t>
      </w:r>
      <w:r w:rsidRPr="003F6947">
        <w:rPr>
          <w:rFonts w:ascii="Angsana New" w:hAnsi="Angsana New" w:hint="cs"/>
          <w:sz w:val="30"/>
          <w:szCs w:val="30"/>
          <w:cs/>
        </w:rPr>
        <w:t xml:space="preserve">บาท โดยมีอัตราดอกเบี้ยอ้างอิงจาก </w:t>
      </w:r>
      <w:r w:rsidRPr="003F6947">
        <w:rPr>
          <w:rFonts w:ascii="Angsana New" w:hAnsi="Angsana New" w:hint="cs"/>
          <w:sz w:val="30"/>
          <w:szCs w:val="30"/>
        </w:rPr>
        <w:t xml:space="preserve">London Interbank Offered Rate (LIBOR)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Pr="003F6947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</w:t>
      </w:r>
      <w:r w:rsidR="00B13671" w:rsidRPr="003F6947">
        <w:rPr>
          <w:rFonts w:ascii="Angsana New" w:hAnsi="Angsana New" w:hint="cs"/>
          <w:spacing w:val="-2"/>
          <w:sz w:val="30"/>
          <w:szCs w:val="30"/>
          <w:cs/>
        </w:rPr>
        <w:t>แบบคงที่</w:t>
      </w:r>
      <w:r w:rsidRPr="003F6947">
        <w:rPr>
          <w:rFonts w:ascii="Angsana New" w:hAnsi="Angsana New" w:hint="cs"/>
          <w:sz w:val="30"/>
          <w:szCs w:val="30"/>
          <w:cs/>
        </w:rPr>
        <w:t>ต่อปี โดยมีกำหนด</w:t>
      </w:r>
      <w:r w:rsidRPr="00F37490">
        <w:rPr>
          <w:rFonts w:ascii="Angsana New" w:hAnsi="Angsana New" w:hint="cs"/>
          <w:sz w:val="30"/>
          <w:szCs w:val="30"/>
          <w:cs/>
        </w:rPr>
        <w:t xml:space="preserve">ชำระคืนเงินต้นและดอกเบี้ยภายใน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27</w:t>
      </w:r>
      <w:r w:rsidRPr="00F37490">
        <w:rPr>
          <w:rFonts w:ascii="Angsana New" w:hAnsi="Angsana New" w:hint="cs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</w:t>
      </w:r>
      <w:r w:rsidR="00802C96">
        <w:rPr>
          <w:rFonts w:ascii="Angsana New" w:hAnsi="Angsana New" w:hint="cs"/>
          <w:sz w:val="30"/>
          <w:szCs w:val="30"/>
          <w:cs/>
        </w:rPr>
        <w:t>เมื่อ</w:t>
      </w:r>
      <w:r w:rsidRPr="00F3749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B20EF">
        <w:rPr>
          <w:rFonts w:ascii="Angsana New" w:hAnsi="Angsana New"/>
          <w:sz w:val="30"/>
          <w:szCs w:val="30"/>
          <w:cs/>
        </w:rPr>
        <w:br/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5</w:t>
      </w:r>
      <w:r w:rsidRPr="00F3749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2557</w:t>
      </w:r>
    </w:p>
    <w:p w14:paraId="00002CE5" w14:textId="77777777" w:rsidR="00E10684" w:rsidRPr="00F37490" w:rsidRDefault="00E10684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C6EFF6" w14:textId="0DC23078" w:rsidR="00283CCA" w:rsidRDefault="00B13671" w:rsidP="00B13671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3E69A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3E69A3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บริษัท ไฟฟ้า เซเปียน-เซน้ำน้อย จำกัด ซึ่งเป็นการร่วมค้าทางตรง</w:t>
      </w:r>
      <w:r w:rsidRPr="003E69A3">
        <w:rPr>
          <w:rFonts w:ascii="Angsana New" w:hAnsi="Angsana New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ตาม</w:t>
      </w:r>
      <w:r w:rsidRPr="003E69A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สัญญาเงินกู้ผู้ถือหุ้นเพื่อให้การร่วมค้าดังกล่าวนำไปใช้สำหรับค่าใช้จ่ายส่วนเพิ่มในโครงการโรงไฟฟ้าพลังน้ำเซเปียน-เซน้ำน้อย </w:t>
      </w:r>
      <w:r w:rsidRPr="003E69A3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16</w:t>
      </w:r>
      <w:r w:rsidRPr="003E69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78</w:t>
      </w:r>
      <w:r w:rsidRPr="003E69A3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Pr="003E69A3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521</w:t>
      </w:r>
      <w:r w:rsidR="003E69A3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52</w:t>
      </w:r>
      <w:r w:rsidR="00BA7FA3" w:rsidRPr="003E69A3">
        <w:rPr>
          <w:rFonts w:ascii="Angsana New" w:hAnsi="Angsana New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ล้านบาท</w:t>
      </w:r>
      <w:r w:rsidRPr="003E69A3">
        <w:rPr>
          <w:rFonts w:ascii="Angsana New" w:hAnsi="Angsana New"/>
          <w:sz w:val="30"/>
          <w:szCs w:val="30"/>
        </w:rPr>
        <w:t xml:space="preserve"> </w:t>
      </w:r>
      <w:r w:rsidRPr="003E69A3">
        <w:rPr>
          <w:rFonts w:ascii="Angsana New" w:hAnsi="Angsana New" w:hint="cs"/>
          <w:sz w:val="30"/>
          <w:szCs w:val="30"/>
          <w:cs/>
        </w:rPr>
        <w:t>โดย</w:t>
      </w:r>
      <w:r w:rsidRPr="003E69A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</w:t>
      </w:r>
      <w:r w:rsidRPr="003F694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อัตราดอกเบี้ยอ้างอิงจาก London Interbank Offered Rate (LIBOR)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</w:t>
      </w:r>
      <w:r w:rsidRPr="003F694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บวกด้วยอัตราร้อยละแบบคงที่ต่อปี</w:t>
      </w:r>
      <w:r w:rsidRPr="003E69A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และมีกำหนดชำระคืนเงินต้นและดอกเบี้ยตามที่ระบุไว้ในสัญญา</w:t>
      </w:r>
    </w:p>
    <w:p w14:paraId="7FFCA645" w14:textId="77777777" w:rsidR="00D93034" w:rsidRDefault="00D93034" w:rsidP="00B13671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DD1224F" w14:textId="77777777" w:rsidR="00545178" w:rsidRPr="003E69A3" w:rsidRDefault="00545178" w:rsidP="00545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69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2B1DE1EE" w14:textId="77777777" w:rsidR="00545178" w:rsidRPr="00545178" w:rsidRDefault="00545178" w:rsidP="00545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347127E6" w14:textId="6C06EE20" w:rsidR="00545178" w:rsidRPr="00323061" w:rsidRDefault="00545178" w:rsidP="00545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73AA7">
        <w:rPr>
          <w:rFonts w:ascii="Angsana New" w:hAnsi="Angsana New"/>
          <w:spacing w:val="2"/>
          <w:sz w:val="30"/>
          <w:szCs w:val="30"/>
          <w:cs/>
        </w:rPr>
        <w:t>ณ วันที่</w:t>
      </w:r>
      <w:r w:rsidRPr="00773AA7">
        <w:rPr>
          <w:rFonts w:ascii="Angsana New" w:hAnsi="Angsana New"/>
          <w:spacing w:val="2"/>
          <w:sz w:val="30"/>
          <w:szCs w:val="30"/>
        </w:rPr>
        <w:t xml:space="preserve"> </w:t>
      </w:r>
      <w:r w:rsidR="00CF0C3F" w:rsidRPr="00773AA7">
        <w:rPr>
          <w:rFonts w:ascii="Angsana New" w:hAnsi="Angsana New" w:hint="cs"/>
          <w:spacing w:val="2"/>
          <w:sz w:val="30"/>
          <w:szCs w:val="30"/>
          <w:lang w:val="en-GB"/>
        </w:rPr>
        <w:t>31</w:t>
      </w:r>
      <w:r w:rsidRPr="00773AA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773AA7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CF0C3F" w:rsidRPr="00773AA7">
        <w:rPr>
          <w:rFonts w:ascii="Angsana New" w:hAnsi="Angsana New" w:hint="cs"/>
          <w:spacing w:val="2"/>
          <w:sz w:val="30"/>
          <w:szCs w:val="30"/>
          <w:lang w:val="en-GB"/>
        </w:rPr>
        <w:t>256</w:t>
      </w:r>
      <w:r w:rsidR="00CF0C3F" w:rsidRPr="00773AA7">
        <w:rPr>
          <w:rFonts w:ascii="Angsana New" w:hAnsi="Angsana New"/>
          <w:spacing w:val="2"/>
          <w:sz w:val="30"/>
          <w:szCs w:val="30"/>
          <w:lang w:val="en-GB"/>
        </w:rPr>
        <w:t>4</w:t>
      </w:r>
      <w:r w:rsidRPr="00773AA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73AA7">
        <w:rPr>
          <w:rFonts w:ascii="Angsana New" w:hAnsi="Angsana New"/>
          <w:spacing w:val="2"/>
          <w:sz w:val="30"/>
          <w:szCs w:val="30"/>
          <w:cs/>
        </w:rPr>
        <w:t>บริษัทมีเงินกู้ยืมคงเหลือ</w:t>
      </w:r>
      <w:r w:rsidRPr="00773AA7">
        <w:rPr>
          <w:rFonts w:ascii="Angsana New" w:hAnsi="Angsana New" w:hint="cs"/>
          <w:spacing w:val="2"/>
          <w:sz w:val="30"/>
          <w:szCs w:val="30"/>
          <w:cs/>
        </w:rPr>
        <w:t>จาก</w:t>
      </w:r>
      <w:r w:rsidRPr="00773AA7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="00AD237C" w:rsidRPr="00773AA7">
        <w:rPr>
          <w:rFonts w:ascii="Angsana New" w:hAnsi="Angsana New" w:hint="cs"/>
          <w:spacing w:val="2"/>
          <w:sz w:val="30"/>
          <w:szCs w:val="30"/>
          <w:cs/>
        </w:rPr>
        <w:t>ผลิตไฟฟ้า</w:t>
      </w:r>
      <w:r w:rsidRPr="00773AA7">
        <w:rPr>
          <w:rFonts w:ascii="Angsana New" w:hAnsi="Angsana New" w:hint="cs"/>
          <w:spacing w:val="2"/>
          <w:sz w:val="30"/>
          <w:szCs w:val="30"/>
          <w:cs/>
        </w:rPr>
        <w:t>ราชบุรี</w:t>
      </w:r>
      <w:r w:rsidRPr="00773AA7">
        <w:rPr>
          <w:rFonts w:ascii="Angsana New" w:hAnsi="Angsana New"/>
          <w:spacing w:val="2"/>
          <w:sz w:val="30"/>
          <w:szCs w:val="30"/>
          <w:cs/>
        </w:rPr>
        <w:t xml:space="preserve"> จำกัด ซึ่งเป็นบริษัท</w:t>
      </w:r>
      <w:r w:rsidRPr="00773AA7">
        <w:rPr>
          <w:rFonts w:ascii="Angsana New" w:hAnsi="Angsana New" w:hint="cs"/>
          <w:spacing w:val="2"/>
          <w:sz w:val="30"/>
          <w:szCs w:val="30"/>
          <w:cs/>
        </w:rPr>
        <w:t xml:space="preserve">ย่อยทางตรง </w:t>
      </w:r>
      <w:r w:rsidRPr="00773AA7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EC1ECC" w:rsidRPr="00773AA7">
        <w:rPr>
          <w:rFonts w:ascii="Angsana New" w:hAnsi="Angsana New"/>
          <w:spacing w:val="-2"/>
          <w:sz w:val="30"/>
          <w:szCs w:val="30"/>
        </w:rPr>
        <w:t xml:space="preserve"> </w:t>
      </w:r>
      <w:r w:rsidR="00CF0C3F" w:rsidRPr="00773AA7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EC1ECC" w:rsidRPr="00773AA7">
        <w:rPr>
          <w:rFonts w:ascii="Angsana New" w:hAnsi="Angsana New"/>
          <w:spacing w:val="-2"/>
          <w:sz w:val="30"/>
          <w:szCs w:val="30"/>
        </w:rPr>
        <w:t>,</w:t>
      </w:r>
      <w:r w:rsidR="00CF0C3F" w:rsidRPr="00773AA7">
        <w:rPr>
          <w:rFonts w:ascii="Angsana New" w:hAnsi="Angsana New"/>
          <w:spacing w:val="-2"/>
          <w:sz w:val="30"/>
          <w:szCs w:val="30"/>
          <w:lang w:val="en-GB"/>
        </w:rPr>
        <w:t>450</w:t>
      </w:r>
      <w:r w:rsidR="00EC1ECC" w:rsidRPr="00773AA7">
        <w:rPr>
          <w:rFonts w:ascii="Angsana New" w:hAnsi="Angsana New"/>
          <w:spacing w:val="-2"/>
          <w:sz w:val="30"/>
          <w:szCs w:val="30"/>
        </w:rPr>
        <w:t xml:space="preserve"> </w:t>
      </w:r>
      <w:r w:rsidRPr="00773AA7">
        <w:rPr>
          <w:rFonts w:ascii="Angsana New" w:hAnsi="Angsana New"/>
          <w:spacing w:val="-2"/>
          <w:sz w:val="30"/>
          <w:szCs w:val="30"/>
          <w:cs/>
        </w:rPr>
        <w:t>ล้านบาท โดยมีอัตราดอกเบี้ย</w:t>
      </w:r>
      <w:r w:rsidR="00EC1ECC" w:rsidRPr="00773AA7">
        <w:rPr>
          <w:rFonts w:ascii="Angsana New" w:hAnsi="Angsana New" w:hint="cs"/>
          <w:spacing w:val="-2"/>
          <w:sz w:val="30"/>
          <w:szCs w:val="30"/>
          <w:cs/>
        </w:rPr>
        <w:t>แบบคงที่ร้อยละ</w:t>
      </w:r>
      <w:r w:rsidR="00EC1ECC" w:rsidRPr="00773AA7">
        <w:rPr>
          <w:rFonts w:ascii="Angsana New" w:hAnsi="Angsana New"/>
          <w:spacing w:val="-2"/>
          <w:sz w:val="30"/>
          <w:szCs w:val="30"/>
        </w:rPr>
        <w:t xml:space="preserve"> </w:t>
      </w:r>
      <w:r w:rsidR="00CF0C3F" w:rsidRPr="00773AA7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="00EC1ECC" w:rsidRPr="00773AA7">
        <w:rPr>
          <w:rFonts w:ascii="Angsana New" w:hAnsi="Angsana New"/>
          <w:spacing w:val="-2"/>
          <w:sz w:val="30"/>
          <w:szCs w:val="30"/>
        </w:rPr>
        <w:t>.</w:t>
      </w:r>
      <w:r w:rsidR="00CF0C3F" w:rsidRPr="00773AA7">
        <w:rPr>
          <w:rFonts w:ascii="Angsana New" w:hAnsi="Angsana New"/>
          <w:spacing w:val="-2"/>
          <w:sz w:val="30"/>
          <w:szCs w:val="30"/>
          <w:lang w:val="en-GB"/>
        </w:rPr>
        <w:t>10</w:t>
      </w:r>
      <w:r w:rsidRPr="00773AA7">
        <w:rPr>
          <w:rFonts w:ascii="Angsana New" w:hAnsi="Angsana New"/>
          <w:spacing w:val="-2"/>
          <w:sz w:val="30"/>
          <w:szCs w:val="30"/>
        </w:rPr>
        <w:t xml:space="preserve"> </w:t>
      </w:r>
      <w:r w:rsidRPr="00773AA7">
        <w:rPr>
          <w:rFonts w:ascii="Angsana New" w:hAnsi="Angsana New"/>
          <w:spacing w:val="-2"/>
          <w:sz w:val="30"/>
          <w:szCs w:val="30"/>
          <w:cs/>
        </w:rPr>
        <w:t xml:space="preserve">ต่อปี มีกำหนดชำระคืนภายในระยะเวลา </w:t>
      </w:r>
      <w:r w:rsidR="00CF0C3F" w:rsidRPr="00773AA7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773AA7">
        <w:rPr>
          <w:rFonts w:ascii="Angsana New" w:hAnsi="Angsana New"/>
          <w:spacing w:val="-2"/>
          <w:sz w:val="30"/>
          <w:szCs w:val="30"/>
          <w:cs/>
        </w:rPr>
        <w:t xml:space="preserve"> ปี</w:t>
      </w:r>
    </w:p>
    <w:p w14:paraId="7414847C" w14:textId="77777777" w:rsidR="00545178" w:rsidRDefault="00545178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1CA08" w14:textId="516828BA" w:rsidR="005F680B" w:rsidRPr="00FD4D18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4" w:name="_Hlk71187429"/>
      <w:r w:rsidRPr="006C28A2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สัญญาที่สำคัญในระหว่างไตรมาส</w:t>
      </w:r>
    </w:p>
    <w:p w14:paraId="3E8A9186" w14:textId="77777777" w:rsidR="005F680B" w:rsidRPr="00CD33C5" w:rsidRDefault="005F680B" w:rsidP="00CD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2B7265" w14:textId="04F4C337" w:rsidR="00AD69A4" w:rsidRPr="00283CCA" w:rsidRDefault="00AD69A4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83C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</w:t>
      </w:r>
    </w:p>
    <w:p w14:paraId="67D07584" w14:textId="77777777" w:rsidR="00AD69A4" w:rsidRPr="00283CCA" w:rsidRDefault="00AD69A4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A161E8" w14:textId="77777777" w:rsidR="00AF1B2C" w:rsidRDefault="00AD69A4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3CC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23</w:t>
      </w:r>
      <w:r w:rsidRPr="00283CC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2562</w:t>
      </w:r>
      <w:r w:rsidRPr="00283CCA">
        <w:rPr>
          <w:rFonts w:ascii="Angsana New" w:hAnsi="Angsana New"/>
          <w:sz w:val="30"/>
          <w:szCs w:val="30"/>
          <w:cs/>
        </w:rPr>
        <w:t xml:space="preserve"> บริษัท</w:t>
      </w:r>
      <w:r w:rsidRPr="00283CCA">
        <w:rPr>
          <w:rFonts w:ascii="Angsana New" w:hAnsi="Angsana New" w:hint="cs"/>
          <w:sz w:val="30"/>
          <w:szCs w:val="30"/>
          <w:cs/>
        </w:rPr>
        <w:t xml:space="preserve"> ผลิตไฟฟ้าราชบุรี จำกัด ซึ่งเป็นบริษัทย่อยทางตรง </w:t>
      </w:r>
      <w:r w:rsidRPr="00283CCA">
        <w:rPr>
          <w:rFonts w:ascii="Angsana New" w:hAnsi="Angsana New"/>
          <w:sz w:val="30"/>
          <w:szCs w:val="30"/>
          <w:cs/>
        </w:rPr>
        <w:t xml:space="preserve">ได้ทำสัญญาให้เช่าที่ดินจำนวน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175</w:t>
      </w:r>
      <w:r w:rsidRPr="00283CCA">
        <w:rPr>
          <w:rFonts w:ascii="Angsana New" w:hAnsi="Angsana New"/>
          <w:sz w:val="30"/>
          <w:szCs w:val="30"/>
          <w:cs/>
        </w:rPr>
        <w:t xml:space="preserve"> ไร่ แก่บริษัท หินกองเพาเวอร์ จำกัด ซึ่งเป็นบริษัทย่อยของ</w:t>
      </w:r>
      <w:r w:rsidRPr="00283CCA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283CCA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29</w:t>
      </w:r>
      <w:r w:rsidRPr="00283CCA">
        <w:rPr>
          <w:rFonts w:ascii="Angsana New" w:hAnsi="Angsana New"/>
          <w:sz w:val="30"/>
          <w:szCs w:val="30"/>
          <w:cs/>
        </w:rPr>
        <w:t xml:space="preserve"> ปี </w:t>
      </w:r>
      <w:r w:rsidRPr="00283CCA">
        <w:rPr>
          <w:rFonts w:ascii="Angsana New" w:hAnsi="Angsana New"/>
          <w:sz w:val="30"/>
          <w:szCs w:val="30"/>
          <w:cs/>
        </w:rPr>
        <w:br/>
        <w:t>นับ</w:t>
      </w:r>
      <w:r w:rsidR="00E2162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E21629">
        <w:rPr>
          <w:rFonts w:ascii="Angsana New" w:hAnsi="Angsana New"/>
          <w:sz w:val="30"/>
          <w:szCs w:val="30"/>
        </w:rPr>
        <w:t xml:space="preserve">1 </w:t>
      </w:r>
      <w:r w:rsidR="00E2162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21629">
        <w:rPr>
          <w:rFonts w:ascii="Angsana New" w:hAnsi="Angsana New"/>
          <w:sz w:val="30"/>
          <w:szCs w:val="30"/>
        </w:rPr>
        <w:t xml:space="preserve">2564 </w:t>
      </w:r>
      <w:r w:rsidR="00E21629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17EC37E6" w14:textId="77777777" w:rsidR="00AF1B2C" w:rsidRDefault="00AF1B2C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92737" w14:textId="34360861" w:rsidR="008103F3" w:rsidRDefault="008103F3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4"/>
    <w:p w14:paraId="3EA64FD7" w14:textId="2EA0B748" w:rsidR="00283CCA" w:rsidRPr="00773AA7" w:rsidRDefault="00283CCA" w:rsidP="00B0386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3AA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สัญญาให้บริการจัดการ</w:t>
      </w:r>
    </w:p>
    <w:p w14:paraId="66A4115B" w14:textId="77777777" w:rsidR="00283CCA" w:rsidRPr="00773AA7" w:rsidRDefault="00283CCA" w:rsidP="00283CCA">
      <w:pPr>
        <w:ind w:left="540"/>
        <w:rPr>
          <w:rFonts w:ascii="Angsana New" w:hAnsi="Angsana New"/>
          <w:sz w:val="30"/>
          <w:szCs w:val="30"/>
        </w:rPr>
      </w:pPr>
    </w:p>
    <w:p w14:paraId="1119F406" w14:textId="3ACB3689" w:rsidR="00B03861" w:rsidRDefault="00283CCA" w:rsidP="0028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3AA7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ซึ่งเป็นบริษัทย่อยของการร่วมค้าทางตรง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CF0C3F" w:rsidRPr="00773AA7">
        <w:rPr>
          <w:rFonts w:ascii="Angsana New" w:hAnsi="Angsana New"/>
          <w:sz w:val="30"/>
          <w:szCs w:val="30"/>
          <w:lang w:val="en-GB"/>
        </w:rPr>
        <w:t>36</w:t>
      </w:r>
      <w:r w:rsidRPr="00773AA7">
        <w:rPr>
          <w:rFonts w:ascii="Angsana New" w:hAnsi="Angsana New"/>
          <w:sz w:val="30"/>
          <w:szCs w:val="30"/>
          <w:cs/>
        </w:rPr>
        <w:t xml:space="preserve"> ล้านบาทต่อปี และจะมีการปรับอัตราค่าบริการในแต่ละปีตามเงื่อนไขที่ระบุในสัญญา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CF0C3F" w:rsidRPr="00773AA7">
        <w:rPr>
          <w:rFonts w:ascii="Angsana New" w:hAnsi="Angsana New"/>
          <w:sz w:val="30"/>
          <w:szCs w:val="30"/>
          <w:lang w:val="en-GB"/>
        </w:rPr>
        <w:t>1</w:t>
      </w:r>
      <w:r w:rsidRPr="00773AA7">
        <w:rPr>
          <w:rFonts w:ascii="Angsana New" w:hAnsi="Angsana New"/>
          <w:sz w:val="30"/>
          <w:szCs w:val="30"/>
          <w:cs/>
        </w:rPr>
        <w:t xml:space="preserve"> ปี และจะได้รับการขยายออกไปโดยอัตโนมัติอย่างต่อเนื่องอีกคราวละ </w:t>
      </w:r>
      <w:r w:rsidR="00CF0C3F" w:rsidRPr="00773AA7">
        <w:rPr>
          <w:rFonts w:ascii="Angsana New" w:hAnsi="Angsana New"/>
          <w:sz w:val="30"/>
          <w:szCs w:val="30"/>
          <w:lang w:val="en-GB"/>
        </w:rPr>
        <w:t>1</w:t>
      </w:r>
      <w:r w:rsidRPr="00773AA7">
        <w:rPr>
          <w:rFonts w:ascii="Angsana New" w:hAnsi="Angsana New"/>
          <w:sz w:val="30"/>
          <w:szCs w:val="30"/>
          <w:cs/>
        </w:rPr>
        <w:t xml:space="preserve"> ปี จนกว่าจะมีการแจ้งยุติสัญญาเป็นลายลักษณ์อักษร</w:t>
      </w:r>
    </w:p>
    <w:p w14:paraId="07DC7D7E" w14:textId="20F7EAB5" w:rsidR="00283CCA" w:rsidRDefault="00283CCA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99A3CB" w14:textId="77777777" w:rsidR="00DC1894" w:rsidRPr="003074FE" w:rsidRDefault="00DC1894" w:rsidP="003E19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9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3D18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</w:t>
      </w:r>
      <w:r w:rsidRPr="003074FE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หนี้การค้า</w:t>
      </w:r>
    </w:p>
    <w:p w14:paraId="4D2D515A" w14:textId="77777777" w:rsidR="00DC1894" w:rsidRPr="00EB2A96" w:rsidRDefault="00DC1894" w:rsidP="00EB2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DC1894" w:rsidRPr="00DC1894" w14:paraId="4D6DA6DB" w14:textId="77777777" w:rsidTr="003E1959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E96C2C9" w14:textId="77777777" w:rsidR="00DC1894" w:rsidRPr="003074FE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BB71BC" w14:textId="77777777" w:rsidR="00DC1894" w:rsidRPr="00DC1894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C189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A071589" w14:textId="77777777" w:rsidR="00DC1894" w:rsidRPr="00DC1894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6CD1F33F" w14:textId="77777777" w:rsidR="00DC1894" w:rsidRPr="00DC1894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C189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1894" w:rsidRPr="00DC1894" w14:paraId="6EC14CA2" w14:textId="77777777" w:rsidTr="003E1959">
        <w:trPr>
          <w:cantSplit/>
          <w:tblHeader/>
        </w:trPr>
        <w:tc>
          <w:tcPr>
            <w:tcW w:w="3330" w:type="dxa"/>
            <w:vAlign w:val="bottom"/>
          </w:tcPr>
          <w:p w14:paraId="02A6F9DA" w14:textId="77777777" w:rsidR="00DC1894" w:rsidRPr="006647F4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BCEF3" w14:textId="04FB677D" w:rsidR="00DC1894" w:rsidRPr="00DC1894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C1894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3</w:t>
            </w:r>
            <w:r w:rsidR="00CF0C3F" w:rsidRPr="00CF0C3F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1</w:t>
            </w:r>
            <w:r w:rsidR="00534C88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Pr="00DC1894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7CF274E" w14:textId="77777777" w:rsidR="00DC1894" w:rsidRPr="00DC1894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3C2D0" w14:textId="77777777" w:rsidR="00DC1894" w:rsidRPr="00DC1894" w:rsidRDefault="00DC1894" w:rsidP="00CA064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C1894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C1894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C1894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3F5797C" w14:textId="77777777" w:rsidR="00DC1894" w:rsidRPr="00DC1894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B424E4E" w14:textId="71645C4C" w:rsidR="00DC1894" w:rsidRPr="00DC1894" w:rsidRDefault="00CF0C3F" w:rsidP="00CA064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534C8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49C2F262" w14:textId="77777777" w:rsidR="00DC1894" w:rsidRPr="00DC1894" w:rsidRDefault="00DC1894" w:rsidP="00CA064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6D97098" w14:textId="77777777" w:rsidR="00DC1894" w:rsidRPr="00DC1894" w:rsidRDefault="00DC1894" w:rsidP="00CA064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C1894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C1894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C1894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</w:tr>
      <w:tr w:rsidR="00DC1894" w:rsidRPr="00DC1894" w14:paraId="4810ECCD" w14:textId="77777777" w:rsidTr="003E1959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08A5E5C1" w14:textId="77777777" w:rsidR="00DC1894" w:rsidRPr="006647F4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F6BDD2D" w14:textId="77777777" w:rsidR="00DC1894" w:rsidRPr="00DC1894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C18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91C6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8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7D64" w:rsidRPr="00C87D64" w14:paraId="19A6933D" w14:textId="77777777" w:rsidTr="003E1959">
        <w:trPr>
          <w:cantSplit/>
        </w:trPr>
        <w:tc>
          <w:tcPr>
            <w:tcW w:w="3330" w:type="dxa"/>
          </w:tcPr>
          <w:p w14:paraId="4C594C10" w14:textId="09F437EA" w:rsidR="00C87D64" w:rsidRPr="00C87D64" w:rsidRDefault="00C87D64" w:rsidP="00CA06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D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C87D6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87D6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87D64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C87D6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8C7E89E" w14:textId="77777777" w:rsidR="00C87D64" w:rsidRPr="00C87D64" w:rsidRDefault="00C87D64" w:rsidP="00CA06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3B0F7" w14:textId="77777777" w:rsidR="00C87D64" w:rsidRPr="00C87D64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18DD15" w14:textId="77777777" w:rsidR="00C87D64" w:rsidRPr="00C87D64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E630F2" w14:textId="77777777" w:rsidR="00C87D64" w:rsidRPr="00C87D64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F05DE1" w14:textId="77777777" w:rsidR="00C87D64" w:rsidRPr="00C87D64" w:rsidRDefault="00C87D64" w:rsidP="00CA06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4E406E" w14:textId="77777777" w:rsidR="00C87D64" w:rsidRPr="00C87D64" w:rsidRDefault="00C87D64" w:rsidP="00CA064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C0A7E92" w14:textId="77777777" w:rsidR="00C87D64" w:rsidRPr="00C87D64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FD4" w:rsidRPr="00C87D64" w14:paraId="76228DA9" w14:textId="77777777" w:rsidTr="003E1959">
        <w:trPr>
          <w:cantSplit/>
        </w:trPr>
        <w:tc>
          <w:tcPr>
            <w:tcW w:w="3330" w:type="dxa"/>
            <w:hideMark/>
          </w:tcPr>
          <w:p w14:paraId="266B49BA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CF831BE" w14:textId="20C983AC" w:rsidR="00561FD4" w:rsidRPr="00773AA7" w:rsidRDefault="00CF0C3F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0C3F">
              <w:rPr>
                <w:rFonts w:ascii="Angsana New" w:hAnsi="Angsana New"/>
                <w:sz w:val="30"/>
                <w:szCs w:val="30"/>
              </w:rPr>
              <w:t>3</w:t>
            </w:r>
            <w:r w:rsidR="00561F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107</w:t>
            </w:r>
            <w:r w:rsidR="00561F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</w:rPr>
              <w:t>27</w:t>
            </w:r>
            <w:r w:rsidR="00773A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89949AC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C2ADF" w14:textId="711740B4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561FD4" w:rsidRPr="00C87D64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954</w:t>
            </w:r>
            <w:r w:rsidR="00561FD4" w:rsidRPr="00C87D64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142</w:t>
            </w:r>
          </w:p>
        </w:tc>
        <w:tc>
          <w:tcPr>
            <w:tcW w:w="178" w:type="dxa"/>
          </w:tcPr>
          <w:p w14:paraId="66F56941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D3BDF3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AFD3A" w14:textId="77777777" w:rsidR="00561FD4" w:rsidRPr="00C87D64" w:rsidRDefault="00561FD4" w:rsidP="00C87D6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1416DEA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029255CA" w14:textId="77777777" w:rsidTr="003E1959">
        <w:trPr>
          <w:cantSplit/>
        </w:trPr>
        <w:tc>
          <w:tcPr>
            <w:tcW w:w="3330" w:type="dxa"/>
            <w:hideMark/>
          </w:tcPr>
          <w:p w14:paraId="26A17CB7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1C3A36C0" w14:textId="77777777" w:rsidR="00561FD4" w:rsidRPr="00ED4721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53150F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B817F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839C95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1AF838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16493" w14:textId="77777777" w:rsidR="00561FD4" w:rsidRPr="00C87D64" w:rsidRDefault="00561FD4" w:rsidP="00C87D6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86C01EB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FD4" w:rsidRPr="00C87D64" w14:paraId="18691543" w14:textId="77777777" w:rsidTr="003E1959">
        <w:trPr>
          <w:cantSplit/>
        </w:trPr>
        <w:tc>
          <w:tcPr>
            <w:tcW w:w="3330" w:type="dxa"/>
            <w:hideMark/>
          </w:tcPr>
          <w:p w14:paraId="42F1C973" w14:textId="684F4B90" w:rsidR="00561FD4" w:rsidRPr="00C87D64" w:rsidRDefault="00561FD4" w:rsidP="00D740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87D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C87D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7D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0CA1AEB" w14:textId="7146C58F" w:rsidR="00561FD4" w:rsidRPr="00C87D6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</w:t>
            </w:r>
            <w:r w:rsidR="00773A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477878E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9838CA" w14:textId="5E4C6679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="00561FD4" w:rsidRPr="00C87D64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104</w:t>
            </w:r>
          </w:p>
        </w:tc>
        <w:tc>
          <w:tcPr>
            <w:tcW w:w="178" w:type="dxa"/>
          </w:tcPr>
          <w:p w14:paraId="72C76DEE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D1276A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E1F355" w14:textId="77777777" w:rsidR="00561FD4" w:rsidRPr="00C87D64" w:rsidRDefault="00561FD4" w:rsidP="00C87D6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40FE50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133437FC" w14:textId="77777777" w:rsidTr="003E1959">
        <w:trPr>
          <w:cantSplit/>
        </w:trPr>
        <w:tc>
          <w:tcPr>
            <w:tcW w:w="3330" w:type="dxa"/>
          </w:tcPr>
          <w:p w14:paraId="126168C9" w14:textId="524794C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FD9866" w14:textId="77777777" w:rsidR="00561FD4" w:rsidRPr="00561FD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FD4">
              <w:rPr>
                <w:rFonts w:ascii="Angsana New" w:hAnsi="Angsana New"/>
                <w:sz w:val="30"/>
                <w:szCs w:val="30"/>
              </w:rPr>
              <w:t>27,518</w:t>
            </w:r>
          </w:p>
        </w:tc>
        <w:tc>
          <w:tcPr>
            <w:tcW w:w="180" w:type="dxa"/>
          </w:tcPr>
          <w:p w14:paraId="44CC4F6E" w14:textId="77777777" w:rsidR="00561FD4" w:rsidRPr="00561FD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1008A6" w14:textId="77777777" w:rsidR="00561FD4" w:rsidRPr="00C87D64" w:rsidRDefault="00561FD4" w:rsidP="00561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28B268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0350FB0E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BBEF33" w14:textId="77777777" w:rsidR="00561FD4" w:rsidRPr="00C87D64" w:rsidRDefault="00561FD4" w:rsidP="005047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D44A53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62806BC3" w14:textId="77777777" w:rsidTr="003E1959">
        <w:trPr>
          <w:cantSplit/>
        </w:trPr>
        <w:tc>
          <w:tcPr>
            <w:tcW w:w="3330" w:type="dxa"/>
          </w:tcPr>
          <w:p w14:paraId="55546C41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C9CBD0" w14:textId="77777777" w:rsidR="00561FD4" w:rsidRPr="00C87D6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3,139,874</w:t>
            </w:r>
          </w:p>
        </w:tc>
        <w:tc>
          <w:tcPr>
            <w:tcW w:w="180" w:type="dxa"/>
          </w:tcPr>
          <w:p w14:paraId="329CA801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E6061B" w14:textId="1A269050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982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246</w:t>
            </w:r>
          </w:p>
        </w:tc>
        <w:tc>
          <w:tcPr>
            <w:tcW w:w="178" w:type="dxa"/>
          </w:tcPr>
          <w:p w14:paraId="19850830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1F97CCC4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973EF1" w14:textId="77777777" w:rsidR="00561FD4" w:rsidRPr="00C87D64" w:rsidRDefault="00561FD4" w:rsidP="00C87D6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565ED2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4021" w:rsidRPr="00C87D64" w14:paraId="4F07DAF1" w14:textId="77777777" w:rsidTr="003E1959">
        <w:trPr>
          <w:cantSplit/>
        </w:trPr>
        <w:tc>
          <w:tcPr>
            <w:tcW w:w="3330" w:type="dxa"/>
          </w:tcPr>
          <w:p w14:paraId="119E365E" w14:textId="77777777" w:rsidR="00D74021" w:rsidRPr="00C87D64" w:rsidRDefault="00D74021" w:rsidP="00C8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986034" w14:textId="77777777" w:rsidR="00D74021" w:rsidRDefault="00D74021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9AFA399" w14:textId="77777777" w:rsidR="00D74021" w:rsidRPr="00C87D64" w:rsidRDefault="00D74021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241666" w14:textId="77777777" w:rsidR="00D74021" w:rsidRPr="00C87D64" w:rsidRDefault="00D74021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D7C1D85" w14:textId="77777777" w:rsidR="00D74021" w:rsidRPr="00C87D64" w:rsidRDefault="00D74021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D8568AF" w14:textId="77777777" w:rsidR="00D74021" w:rsidRPr="00C87D64" w:rsidRDefault="00D74021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0DD4AC" w14:textId="77777777" w:rsidR="00D74021" w:rsidRPr="00C87D64" w:rsidRDefault="00D74021" w:rsidP="00C87D6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</w:tcPr>
          <w:p w14:paraId="07A48ED3" w14:textId="77777777" w:rsidR="00D74021" w:rsidRPr="00C87D64" w:rsidRDefault="00D74021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1FD4" w:rsidRPr="00C87D64" w14:paraId="0CACCA5A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73B310FF" w14:textId="77777777" w:rsidR="00561FD4" w:rsidRPr="00C87D64" w:rsidRDefault="00561FD4" w:rsidP="00CA06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D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9FFBD3" w14:textId="77777777" w:rsidR="00561FD4" w:rsidRPr="00C87D64" w:rsidRDefault="00561FD4" w:rsidP="00CA06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8CAACB" w14:textId="77777777" w:rsidR="00561FD4" w:rsidRPr="00C87D64" w:rsidRDefault="00561FD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80D8C2" w14:textId="77777777" w:rsidR="00561FD4" w:rsidRPr="00C87D64" w:rsidRDefault="00561FD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0847FE" w14:textId="77777777" w:rsidR="00561FD4" w:rsidRPr="00C87D64" w:rsidRDefault="00561FD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CBEB9FC" w14:textId="77777777" w:rsidR="00561FD4" w:rsidRPr="00C87D64" w:rsidRDefault="00561FD4" w:rsidP="00CA06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F1C2CE" w14:textId="77777777" w:rsidR="00561FD4" w:rsidRPr="00C87D64" w:rsidRDefault="00561FD4" w:rsidP="00CA064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4CB0C89" w14:textId="77777777" w:rsidR="00561FD4" w:rsidRPr="00C87D64" w:rsidRDefault="00561FD4" w:rsidP="00CA06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1FD4" w:rsidRPr="00C87D64" w14:paraId="065C6DEB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5BDB855B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97E9C6" w14:textId="77777777" w:rsidR="00561FD4" w:rsidRPr="00C87D6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349,671</w:t>
            </w:r>
          </w:p>
        </w:tc>
        <w:tc>
          <w:tcPr>
            <w:tcW w:w="180" w:type="dxa"/>
            <w:vAlign w:val="bottom"/>
          </w:tcPr>
          <w:p w14:paraId="51F0121E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F3E3CA" w14:textId="4A689AEC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206</w:t>
            </w:r>
            <w:r w:rsidR="00561FD4" w:rsidRPr="00C87D64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78" w:type="dxa"/>
            <w:vAlign w:val="bottom"/>
          </w:tcPr>
          <w:p w14:paraId="04767C87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093E6BD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07CB1F" w14:textId="77777777" w:rsidR="00561FD4" w:rsidRPr="00C87D6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</w:tcPr>
          <w:p w14:paraId="27085974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00218725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22F17B62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5171C1F" w14:textId="77777777" w:rsidR="00561FD4" w:rsidRPr="00C87D6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9E899D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11EFEE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2E312A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520EF79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FDF47" w14:textId="77777777" w:rsidR="00561FD4" w:rsidRPr="00C87D6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09759D55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FD4" w:rsidRPr="00C87D64" w14:paraId="3238B33E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214A51F0" w14:textId="57F5F4F8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362035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E6613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1EB20E" w14:textId="1CB20C73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253</w:t>
            </w:r>
          </w:p>
        </w:tc>
        <w:tc>
          <w:tcPr>
            <w:tcW w:w="178" w:type="dxa"/>
            <w:vAlign w:val="bottom"/>
          </w:tcPr>
          <w:p w14:paraId="66A1A40B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21F157B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880791" w14:textId="77777777" w:rsidR="00561FD4" w:rsidRPr="00C87D6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</w:tcPr>
          <w:p w14:paraId="4697377E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635A802E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44411C87" w14:textId="1C7291F4" w:rsidR="00561FD4" w:rsidRPr="00C87D64" w:rsidRDefault="00561FD4" w:rsidP="00C87D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</w:tcPr>
          <w:p w14:paraId="10F03A11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F05B8A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</w:tcPr>
          <w:p w14:paraId="21F4B445" w14:textId="2E398E5F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638</w:t>
            </w:r>
          </w:p>
        </w:tc>
        <w:tc>
          <w:tcPr>
            <w:tcW w:w="178" w:type="dxa"/>
            <w:vAlign w:val="bottom"/>
          </w:tcPr>
          <w:p w14:paraId="43B48DB6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2" w:space="0" w:color="auto"/>
              <w:right w:val="nil"/>
            </w:tcBorders>
          </w:tcPr>
          <w:p w14:paraId="00AD665F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D0987" w14:textId="77777777" w:rsidR="00561FD4" w:rsidRPr="00C87D6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1BA350AB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C87D64" w14:paraId="323C2F4B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21F454EB" w14:textId="77777777" w:rsidR="00561FD4" w:rsidRPr="00C87D64" w:rsidRDefault="00561FD4" w:rsidP="00C87D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right w:val="nil"/>
            </w:tcBorders>
            <w:vAlign w:val="bottom"/>
          </w:tcPr>
          <w:p w14:paraId="356A8241" w14:textId="1284E99F" w:rsidR="00561FD4" w:rsidRPr="00C87D64" w:rsidRDefault="00CF0C3F" w:rsidP="00F55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349</w:t>
            </w:r>
            <w:r w:rsidR="00F140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671</w:t>
            </w:r>
          </w:p>
        </w:tc>
        <w:tc>
          <w:tcPr>
            <w:tcW w:w="180" w:type="dxa"/>
            <w:vAlign w:val="bottom"/>
          </w:tcPr>
          <w:p w14:paraId="5213CB02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right w:val="nil"/>
            </w:tcBorders>
          </w:tcPr>
          <w:p w14:paraId="5C5FEBEF" w14:textId="64A55341" w:rsidR="00561FD4" w:rsidRPr="00C87D6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207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697</w:t>
            </w:r>
          </w:p>
        </w:tc>
        <w:tc>
          <w:tcPr>
            <w:tcW w:w="178" w:type="dxa"/>
            <w:vAlign w:val="bottom"/>
          </w:tcPr>
          <w:p w14:paraId="66EB125A" w14:textId="77777777" w:rsidR="00561FD4" w:rsidRPr="00C87D6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nil"/>
              <w:right w:val="nil"/>
            </w:tcBorders>
          </w:tcPr>
          <w:p w14:paraId="632C016D" w14:textId="77777777" w:rsidR="00561FD4" w:rsidRPr="00C87D64" w:rsidRDefault="00561FD4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3FA0AB" w14:textId="77777777" w:rsidR="00561FD4" w:rsidRPr="00C87D6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left w:val="nil"/>
              <w:right w:val="nil"/>
            </w:tcBorders>
          </w:tcPr>
          <w:p w14:paraId="66039370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61FD4" w:rsidRPr="00DC1894" w14:paraId="1777539C" w14:textId="77777777" w:rsidTr="003E1959">
        <w:trPr>
          <w:cantSplit/>
          <w:trHeight w:val="71"/>
        </w:trPr>
        <w:tc>
          <w:tcPr>
            <w:tcW w:w="3330" w:type="dxa"/>
            <w:vAlign w:val="bottom"/>
          </w:tcPr>
          <w:p w14:paraId="49EF1089" w14:textId="77777777" w:rsidR="00561FD4" w:rsidRPr="00DC1894" w:rsidRDefault="00561FD4" w:rsidP="00C87D6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A2BC3" w14:textId="77777777" w:rsidR="00561FD4" w:rsidRPr="00DC189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3,489,545</w:t>
            </w:r>
          </w:p>
        </w:tc>
        <w:tc>
          <w:tcPr>
            <w:tcW w:w="180" w:type="dxa"/>
            <w:vAlign w:val="bottom"/>
          </w:tcPr>
          <w:p w14:paraId="654DC96E" w14:textId="77777777" w:rsidR="00561FD4" w:rsidRPr="00DC189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568E2" w14:textId="76D9D581" w:rsidR="00561FD4" w:rsidRPr="00DC189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189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943</w:t>
            </w:r>
          </w:p>
        </w:tc>
        <w:tc>
          <w:tcPr>
            <w:tcW w:w="178" w:type="dxa"/>
            <w:vAlign w:val="bottom"/>
          </w:tcPr>
          <w:p w14:paraId="4005A3D5" w14:textId="77777777" w:rsidR="00561FD4" w:rsidRPr="00DC189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AF46D" w14:textId="77777777" w:rsidR="00561FD4" w:rsidRPr="00DC1894" w:rsidRDefault="00561FD4" w:rsidP="00561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FCF78" w14:textId="77777777" w:rsidR="00561FD4" w:rsidRPr="00DC1894" w:rsidRDefault="00561FD4" w:rsidP="00C87D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36E837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61FD4" w:rsidRPr="00DC1894" w14:paraId="6CDF9CB8" w14:textId="77777777" w:rsidTr="003E1959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57CF420A" w14:textId="77777777" w:rsidR="00561FD4" w:rsidRPr="00DC1894" w:rsidRDefault="00561FD4" w:rsidP="00CA06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18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C189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C189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56694" w14:textId="77777777" w:rsidR="00561FD4" w:rsidRPr="00561FD4" w:rsidRDefault="00561FD4" w:rsidP="00561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DD19A7" w14:textId="77777777" w:rsidR="00561FD4" w:rsidRPr="00DC1894" w:rsidRDefault="00561FD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DE600" w14:textId="77777777" w:rsidR="00561FD4" w:rsidRPr="00C87D6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DD48AC" w14:textId="77777777" w:rsidR="00561FD4" w:rsidRPr="00DC1894" w:rsidRDefault="00561FD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9AA94" w14:textId="77777777" w:rsidR="00561FD4" w:rsidRPr="00561FD4" w:rsidRDefault="00561FD4" w:rsidP="00561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51BD2A" w14:textId="77777777" w:rsidR="00561FD4" w:rsidRPr="00DC1894" w:rsidRDefault="00561FD4" w:rsidP="00CA064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2E673" w14:textId="77777777" w:rsidR="00561FD4" w:rsidRPr="00DC189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87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FD4" w:rsidRPr="00DC1894" w14:paraId="50AF6CBF" w14:textId="77777777" w:rsidTr="003E1959">
        <w:trPr>
          <w:cantSplit/>
        </w:trPr>
        <w:tc>
          <w:tcPr>
            <w:tcW w:w="3330" w:type="dxa"/>
            <w:hideMark/>
          </w:tcPr>
          <w:p w14:paraId="598C41F8" w14:textId="77777777" w:rsidR="00561FD4" w:rsidRPr="00DC1894" w:rsidRDefault="00561FD4" w:rsidP="00C87D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8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B9C22" w14:textId="77777777" w:rsidR="00561FD4" w:rsidRPr="00DC1894" w:rsidRDefault="00561FD4" w:rsidP="00C87D6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3,489,545</w:t>
            </w:r>
          </w:p>
        </w:tc>
        <w:tc>
          <w:tcPr>
            <w:tcW w:w="180" w:type="dxa"/>
          </w:tcPr>
          <w:p w14:paraId="4231CAC6" w14:textId="77777777" w:rsidR="00561FD4" w:rsidRPr="00DC189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CE2AD" w14:textId="5D693103" w:rsidR="00561FD4" w:rsidRPr="00DC1894" w:rsidRDefault="00CF0C3F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189</w:t>
            </w:r>
            <w:r w:rsidR="00561FD4" w:rsidRPr="00C87D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943</w:t>
            </w:r>
          </w:p>
        </w:tc>
        <w:tc>
          <w:tcPr>
            <w:tcW w:w="178" w:type="dxa"/>
            <w:vAlign w:val="bottom"/>
          </w:tcPr>
          <w:p w14:paraId="39D0CB08" w14:textId="77777777" w:rsidR="00561FD4" w:rsidRPr="00DC1894" w:rsidRDefault="00561FD4" w:rsidP="00C87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9D6FD" w14:textId="77777777" w:rsidR="00561FD4" w:rsidRPr="00DC1894" w:rsidRDefault="00561FD4" w:rsidP="00561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895CAA" w14:textId="77777777" w:rsidR="00561FD4" w:rsidRPr="00DC1894" w:rsidRDefault="00561FD4" w:rsidP="00C87D6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B49470" w14:textId="77777777" w:rsidR="00561FD4" w:rsidRPr="00DC1894" w:rsidRDefault="00561FD4" w:rsidP="00C87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D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AFD577F" w14:textId="77777777" w:rsidR="00435DB1" w:rsidRPr="00435DB1" w:rsidRDefault="00435DB1" w:rsidP="00435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12770F" w14:textId="77777777" w:rsidR="001F5DFF" w:rsidRDefault="001F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6E3EB5" w14:textId="77777777" w:rsidR="00D23C8C" w:rsidRPr="0082412F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676891CC" w14:textId="77777777" w:rsidR="00913867" w:rsidRPr="00CC0F83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262"/>
        <w:gridCol w:w="238"/>
        <w:gridCol w:w="1294"/>
        <w:gridCol w:w="242"/>
        <w:gridCol w:w="1200"/>
        <w:gridCol w:w="267"/>
        <w:gridCol w:w="1172"/>
      </w:tblGrid>
      <w:tr w:rsidR="00FF2414" w:rsidRPr="00B165D6" w14:paraId="6E70E5B9" w14:textId="77777777" w:rsidTr="00FD4D18">
        <w:trPr>
          <w:trHeight w:val="419"/>
          <w:tblHeader/>
        </w:trPr>
        <w:tc>
          <w:tcPr>
            <w:tcW w:w="2114" w:type="pct"/>
            <w:vAlign w:val="bottom"/>
          </w:tcPr>
          <w:p w14:paraId="31AE3C9E" w14:textId="77777777" w:rsidR="00FF2414" w:rsidRPr="0082412F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4583665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3" w:type="pct"/>
            <w:vAlign w:val="bottom"/>
          </w:tcPr>
          <w:p w14:paraId="472B6E9F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vAlign w:val="bottom"/>
          </w:tcPr>
          <w:p w14:paraId="683FB0DC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414" w:rsidRPr="00B165D6" w14:paraId="349379FF" w14:textId="77777777" w:rsidTr="00FD4D18">
        <w:trPr>
          <w:trHeight w:val="407"/>
          <w:tblHeader/>
        </w:trPr>
        <w:tc>
          <w:tcPr>
            <w:tcW w:w="2114" w:type="pct"/>
            <w:vAlign w:val="bottom"/>
          </w:tcPr>
          <w:p w14:paraId="7C29E96F" w14:textId="77852E85" w:rsidR="00FF2414" w:rsidRPr="0082412F" w:rsidRDefault="00FF2414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>31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42" w:type="pct"/>
            <w:vAlign w:val="bottom"/>
          </w:tcPr>
          <w:p w14:paraId="6EED31A5" w14:textId="380C72FA" w:rsidR="00FF2414" w:rsidRPr="0082412F" w:rsidRDefault="00CF0C3F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21" w:type="pct"/>
            <w:vAlign w:val="bottom"/>
          </w:tcPr>
          <w:p w14:paraId="1C967D8E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45B78BE" w14:textId="30D89E20" w:rsidR="00FF2414" w:rsidRPr="0082412F" w:rsidRDefault="00CF0C3F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23" w:type="pct"/>
            <w:vAlign w:val="bottom"/>
          </w:tcPr>
          <w:p w14:paraId="5433E7CA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6501742" w14:textId="34784BAB" w:rsidR="00FF2414" w:rsidRPr="0082412F" w:rsidRDefault="00CF0C3F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pct"/>
            <w:vAlign w:val="bottom"/>
          </w:tcPr>
          <w:p w14:paraId="299927E1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9BA19A" w14:textId="213EFD38" w:rsidR="00FF2414" w:rsidRPr="0082412F" w:rsidRDefault="00CF0C3F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FF2414" w:rsidRPr="00B165D6" w14:paraId="7236C677" w14:textId="77777777" w:rsidTr="00FD4D18">
        <w:trPr>
          <w:trHeight w:val="407"/>
          <w:tblHeader/>
        </w:trPr>
        <w:tc>
          <w:tcPr>
            <w:tcW w:w="2114" w:type="pct"/>
            <w:vAlign w:val="bottom"/>
          </w:tcPr>
          <w:p w14:paraId="18BBF897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pct"/>
            <w:gridSpan w:val="7"/>
            <w:vAlign w:val="bottom"/>
          </w:tcPr>
          <w:p w14:paraId="7E3C813C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8AD" w:rsidRPr="00B165D6" w14:paraId="301AFC23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3A68C42F" w14:textId="3F6E478D" w:rsidR="007338AD" w:rsidRPr="0082412F" w:rsidRDefault="007338AD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03B09C7" w14:textId="0BECCB71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787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1" w:type="pct"/>
            <w:vAlign w:val="bottom"/>
          </w:tcPr>
          <w:p w14:paraId="53F2F4CD" w14:textId="77777777" w:rsidR="007338AD" w:rsidRPr="0082412F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2AA650B0" w14:textId="763323B5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103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146</w:t>
            </w:r>
          </w:p>
        </w:tc>
        <w:tc>
          <w:tcPr>
            <w:tcW w:w="123" w:type="pct"/>
            <w:vAlign w:val="bottom"/>
          </w:tcPr>
          <w:p w14:paraId="49723F36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3EEFDB33" w14:textId="4B22992D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490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861</w:t>
            </w:r>
          </w:p>
        </w:tc>
        <w:tc>
          <w:tcPr>
            <w:tcW w:w="136" w:type="pct"/>
            <w:vAlign w:val="bottom"/>
          </w:tcPr>
          <w:p w14:paraId="12B9128A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108F7E5" w14:textId="1FF60979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681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107</w:t>
            </w:r>
          </w:p>
        </w:tc>
      </w:tr>
      <w:tr w:rsidR="007338AD" w:rsidRPr="00B165D6" w14:paraId="2678E6B3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16478C6E" w14:textId="77777777" w:rsidR="007338AD" w:rsidRPr="0082412F" w:rsidRDefault="007338AD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08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1E316E6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0FF26593" w14:textId="77777777" w:rsidR="007338AD" w:rsidRPr="0082412F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12F8115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677E3CF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06B6C97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431C860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4E0FDE3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8AD" w:rsidRPr="00B165D6" w14:paraId="7DB44DC1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073736D3" w14:textId="77777777" w:rsidR="007338AD" w:rsidRPr="0082412F" w:rsidRDefault="007338AD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C3EEF4D" w14:textId="735F1D07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411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626</w:t>
            </w:r>
          </w:p>
        </w:tc>
        <w:tc>
          <w:tcPr>
            <w:tcW w:w="121" w:type="pct"/>
            <w:vAlign w:val="bottom"/>
          </w:tcPr>
          <w:p w14:paraId="456F5515" w14:textId="77777777" w:rsidR="007338AD" w:rsidRPr="0082412F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B1FE70F" w14:textId="7CC535CC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480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640</w:t>
            </w:r>
          </w:p>
        </w:tc>
        <w:tc>
          <w:tcPr>
            <w:tcW w:w="123" w:type="pct"/>
            <w:vAlign w:val="bottom"/>
          </w:tcPr>
          <w:p w14:paraId="71F021E2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2450C979" w14:textId="77777777" w:rsidR="007338AD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A4DEFDD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AF7C103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338AD" w:rsidRPr="00B165D6" w14:paraId="2E858B33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0917D1C3" w14:textId="77777777" w:rsidR="007338AD" w:rsidRPr="0082412F" w:rsidRDefault="007338AD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1D6E800" w14:textId="0D70804A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803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355</w:t>
            </w:r>
          </w:p>
        </w:tc>
        <w:tc>
          <w:tcPr>
            <w:tcW w:w="121" w:type="pct"/>
            <w:vAlign w:val="bottom"/>
          </w:tcPr>
          <w:p w14:paraId="5C8F30C0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7C4E0D30" w14:textId="5AD1CC4A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274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465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595CE9AA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5C7D0914" w14:textId="77777777" w:rsidR="007338AD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3D23ACD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26B1F2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338AD" w:rsidRPr="00B165D6" w14:paraId="4002BA8C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5439E7C9" w14:textId="77777777" w:rsidR="007338AD" w:rsidRPr="0082412F" w:rsidRDefault="00AF04D7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C7DF611" w14:textId="6E4E39A4" w:rsidR="007338AD" w:rsidRPr="00D74B40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007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  <w:r w:rsidR="00D74B4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21" w:type="pct"/>
            <w:vAlign w:val="bottom"/>
          </w:tcPr>
          <w:p w14:paraId="1755C12C" w14:textId="77777777" w:rsidR="007338AD" w:rsidRPr="0082412F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4FE0640A" w14:textId="03E9F923" w:rsidR="007338AD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196</w:t>
            </w:r>
            <w:r w:rsidR="007338AD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906</w:t>
            </w:r>
          </w:p>
        </w:tc>
        <w:tc>
          <w:tcPr>
            <w:tcW w:w="123" w:type="pct"/>
            <w:vAlign w:val="bottom"/>
          </w:tcPr>
          <w:p w14:paraId="6E6AB02B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DF547FA" w14:textId="1386ECD0" w:rsidR="007338AD" w:rsidRPr="0082412F" w:rsidRDefault="00CF0C3F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951</w:t>
            </w:r>
            <w:r w:rsidR="00FC68A8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958</w:t>
            </w:r>
          </w:p>
        </w:tc>
        <w:tc>
          <w:tcPr>
            <w:tcW w:w="136" w:type="pct"/>
            <w:vAlign w:val="bottom"/>
          </w:tcPr>
          <w:p w14:paraId="15D6FA18" w14:textId="77777777" w:rsidR="007338AD" w:rsidRPr="0082412F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452E00" w14:textId="77777777" w:rsidR="007338AD" w:rsidRPr="0082412F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C68A8" w:rsidRPr="00B165D6" w14:paraId="21DDDEE3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43BB7323" w14:textId="0053AF09" w:rsidR="00FC68A8" w:rsidRPr="00AF04D7" w:rsidRDefault="00FC68A8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>โอนมาจากเงินลงทุนในบริษัทย่อย</w:t>
            </w:r>
            <w:r w:rsidRPr="00D45E7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55C20" w:rsidRPr="00D45E7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 xml:space="preserve">เนื่องจากสูญเสียการควบคุม 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093CDD3C" w14:textId="77777777" w:rsidR="00FC68A8" w:rsidRPr="004914EB" w:rsidRDefault="00FC68A8" w:rsidP="00BF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bottom"/>
          </w:tcPr>
          <w:p w14:paraId="7F000043" w14:textId="77777777" w:rsidR="00FC68A8" w:rsidRPr="004914EB" w:rsidRDefault="00FC68A8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3E1716C2" w14:textId="37A8594C" w:rsidR="00FC68A8" w:rsidRPr="004914EB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FC68A8" w:rsidRPr="004914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040</w:t>
            </w:r>
          </w:p>
        </w:tc>
        <w:tc>
          <w:tcPr>
            <w:tcW w:w="123" w:type="pct"/>
            <w:vAlign w:val="bottom"/>
          </w:tcPr>
          <w:p w14:paraId="16D0D33E" w14:textId="77777777" w:rsidR="00FC68A8" w:rsidRPr="004914EB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4449EEE" w14:textId="77777777" w:rsidR="00FC68A8" w:rsidRDefault="00FC68A8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  <w:p w14:paraId="3791ED26" w14:textId="77777777" w:rsidR="00FC68A8" w:rsidRPr="00FC68A8" w:rsidRDefault="00FC68A8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44398BA" w14:textId="77777777" w:rsidR="00FC68A8" w:rsidRPr="004914EB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047142D" w14:textId="6E0B6C66" w:rsidR="00FC68A8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FC68A8" w:rsidRPr="004914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040</w:t>
            </w:r>
          </w:p>
        </w:tc>
      </w:tr>
      <w:tr w:rsidR="00FC68A8" w:rsidRPr="00B165D6" w14:paraId="4728194E" w14:textId="77777777" w:rsidTr="00FD4D18">
        <w:trPr>
          <w:trHeight w:val="407"/>
        </w:trPr>
        <w:tc>
          <w:tcPr>
            <w:tcW w:w="2114" w:type="pct"/>
            <w:vAlign w:val="bottom"/>
          </w:tcPr>
          <w:p w14:paraId="57BC6A74" w14:textId="77777777" w:rsidR="00FC68A8" w:rsidRPr="0082412F" w:rsidRDefault="00FC68A8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24CC29F" w14:textId="05209F55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910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558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05D34FD7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16AAAB2C" w14:textId="5034E38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540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265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2C757613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13F8E7F" w14:textId="77777777" w:rsidR="00FC68A8" w:rsidRPr="00FC68A8" w:rsidRDefault="00FC68A8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E4A5E93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61B0F56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C68A8" w:rsidRPr="00B165D6" w14:paraId="01EE7669" w14:textId="77777777" w:rsidTr="00FD4D18">
        <w:trPr>
          <w:trHeight w:val="419"/>
        </w:trPr>
        <w:tc>
          <w:tcPr>
            <w:tcW w:w="2114" w:type="pct"/>
            <w:vAlign w:val="bottom"/>
          </w:tcPr>
          <w:p w14:paraId="685F8E9D" w14:textId="77777777" w:rsidR="00FC68A8" w:rsidRPr="0082412F" w:rsidRDefault="00FC68A8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34EF0F9A" w14:textId="69E7433B" w:rsidR="00FC68A8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BF05B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275</w:t>
            </w:r>
            <w:r w:rsidR="00BF05B3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45</w:t>
            </w:r>
            <w:r w:rsidR="00D74B40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21" w:type="pct"/>
            <w:vAlign w:val="bottom"/>
          </w:tcPr>
          <w:p w14:paraId="5236565E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99C42AC" w14:textId="1E1C9E96" w:rsidR="00FC68A8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FC68A8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636</w:t>
            </w:r>
            <w:r w:rsidR="00FC68A8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105</w:t>
            </w:r>
          </w:p>
        </w:tc>
        <w:tc>
          <w:tcPr>
            <w:tcW w:w="123" w:type="pct"/>
            <w:vAlign w:val="bottom"/>
          </w:tcPr>
          <w:p w14:paraId="4AB670E3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4159B57" w14:textId="77777777" w:rsidR="00FC68A8" w:rsidRPr="00FC68A8" w:rsidRDefault="00FC68A8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BF54181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ADED717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C68A8" w:rsidRPr="00B165D6" w14:paraId="4EBF13AE" w14:textId="77777777" w:rsidTr="00FD4D18">
        <w:trPr>
          <w:trHeight w:val="419"/>
        </w:trPr>
        <w:tc>
          <w:tcPr>
            <w:tcW w:w="2114" w:type="pct"/>
            <w:vAlign w:val="bottom"/>
          </w:tcPr>
          <w:p w14:paraId="344140BC" w14:textId="77777777" w:rsidR="00FC68A8" w:rsidRPr="0082412F" w:rsidRDefault="00FC68A8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5D34AE" w14:textId="77777777" w:rsidR="00FC68A8" w:rsidRPr="0082412F" w:rsidRDefault="00BF05B3" w:rsidP="00BF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bottom"/>
          </w:tcPr>
          <w:p w14:paraId="00BAD387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A518D21" w14:textId="7D548C4A" w:rsidR="00FC68A8" w:rsidRPr="0082412F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772</w:t>
            </w:r>
          </w:p>
        </w:tc>
        <w:tc>
          <w:tcPr>
            <w:tcW w:w="123" w:type="pct"/>
            <w:vAlign w:val="bottom"/>
          </w:tcPr>
          <w:p w14:paraId="459FEF79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3B2DB0D" w14:textId="77777777" w:rsidR="00FC68A8" w:rsidRPr="00FC68A8" w:rsidRDefault="00FC68A8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F8A34AD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413981C" w14:textId="77777777" w:rsidR="00FC68A8" w:rsidRPr="0082412F" w:rsidRDefault="00FC68A8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338AD" w:rsidRPr="00B165D6" w14:paraId="75C773B3" w14:textId="77777777" w:rsidTr="00FD4D18">
        <w:trPr>
          <w:trHeight w:val="419"/>
        </w:trPr>
        <w:tc>
          <w:tcPr>
            <w:tcW w:w="2114" w:type="pct"/>
            <w:vAlign w:val="bottom"/>
          </w:tcPr>
          <w:p w14:paraId="1362EC2E" w14:textId="447A22FC" w:rsidR="007338AD" w:rsidRPr="006428B8" w:rsidRDefault="007338AD" w:rsidP="00F5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50B5EC0" w14:textId="215A7A8F" w:rsidR="007338AD" w:rsidRPr="006428B8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46</w:t>
            </w:r>
            <w:r w:rsidR="00FC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374</w:t>
            </w:r>
            <w:r w:rsidR="00FC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919</w:t>
            </w:r>
          </w:p>
        </w:tc>
        <w:tc>
          <w:tcPr>
            <w:tcW w:w="121" w:type="pct"/>
            <w:vAlign w:val="bottom"/>
          </w:tcPr>
          <w:p w14:paraId="303ED4E0" w14:textId="77777777" w:rsidR="007338AD" w:rsidRPr="006428B8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96924" w14:textId="0984EE46" w:rsidR="007338AD" w:rsidRPr="006428B8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33</w:t>
            </w:r>
            <w:r w:rsidR="007338AD"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604</w:t>
            </w:r>
            <w:r w:rsidR="007338AD"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879</w:t>
            </w:r>
          </w:p>
        </w:tc>
        <w:tc>
          <w:tcPr>
            <w:tcW w:w="123" w:type="pct"/>
            <w:vAlign w:val="bottom"/>
          </w:tcPr>
          <w:p w14:paraId="4DC38D21" w14:textId="77777777" w:rsidR="007338AD" w:rsidRPr="006428B8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9F8FD" w14:textId="12BFA4BB" w:rsidR="007338AD" w:rsidRPr="006428B8" w:rsidRDefault="00CF0C3F" w:rsidP="00FC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FC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442</w:t>
            </w:r>
            <w:r w:rsidR="00FC6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819</w:t>
            </w:r>
          </w:p>
        </w:tc>
        <w:tc>
          <w:tcPr>
            <w:tcW w:w="136" w:type="pct"/>
            <w:vAlign w:val="bottom"/>
          </w:tcPr>
          <w:p w14:paraId="33A1DF1F" w14:textId="77777777" w:rsidR="007338AD" w:rsidRPr="006428B8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9809A" w14:textId="16DB8D45" w:rsidR="007338AD" w:rsidRPr="006428B8" w:rsidRDefault="00CF0C3F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</w:t>
            </w:r>
            <w:r w:rsidR="007338AD"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683</w:t>
            </w:r>
            <w:r w:rsidR="007338AD" w:rsidRPr="006428B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147</w:t>
            </w:r>
          </w:p>
        </w:tc>
      </w:tr>
    </w:tbl>
    <w:p w14:paraId="7FAE9F79" w14:textId="77777777" w:rsidR="002C042C" w:rsidRPr="0082412F" w:rsidRDefault="002C042C" w:rsidP="00D93034">
      <w:pPr>
        <w:framePr w:w="9578" w:wrap="auto" w:hAnchor="text" w:x="1710"/>
        <w:rPr>
          <w:rFonts w:ascii="Angsana New" w:hAnsi="Angsana New"/>
          <w:sz w:val="30"/>
          <w:szCs w:val="30"/>
          <w:cs/>
        </w:rPr>
        <w:sectPr w:rsidR="002C042C" w:rsidRPr="0082412F" w:rsidSect="00A84D1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6928D220" w14:textId="511D8957" w:rsidR="00D23C8C" w:rsidRPr="00F55C20" w:rsidRDefault="00D23C8C" w:rsidP="00F85870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cs/>
          <w:lang w:bidi="th-TH"/>
        </w:rPr>
      </w:pPr>
      <w:r w:rsidRPr="00F55C20">
        <w:rPr>
          <w:rFonts w:ascii="Angsana New" w:hAnsi="Angsana New" w:hint="cs"/>
          <w:sz w:val="26"/>
          <w:szCs w:val="26"/>
          <w:cs/>
          <w:lang w:bidi="th-TH"/>
        </w:rPr>
        <w:lastRenderedPageBreak/>
        <w:t>เงินลงทุนในบริษัทร่วมและการร่วมค้า</w:t>
      </w:r>
      <w:r w:rsidRPr="00F55C20">
        <w:rPr>
          <w:rFonts w:ascii="Angsana New" w:hAnsi="Angsana New" w:hint="cs"/>
          <w:sz w:val="26"/>
          <w:szCs w:val="26"/>
          <w:lang w:bidi="th-TH"/>
        </w:rPr>
        <w:t xml:space="preserve"> </w:t>
      </w:r>
      <w:r w:rsidR="002E5E13" w:rsidRPr="00F55C20">
        <w:rPr>
          <w:rFonts w:ascii="Angsana New" w:hAnsi="Angsana New" w:hint="cs"/>
          <w:sz w:val="26"/>
          <w:szCs w:val="26"/>
          <w:cs/>
          <w:lang w:bidi="th-TH"/>
        </w:rPr>
        <w:t xml:space="preserve">ณ วันที่ </w:t>
      </w:r>
      <w:r w:rsidR="00CF0C3F" w:rsidRPr="00CF0C3F">
        <w:rPr>
          <w:rFonts w:ascii="Angsana New" w:hAnsi="Angsana New" w:hint="cs"/>
          <w:spacing w:val="-2"/>
          <w:sz w:val="26"/>
          <w:szCs w:val="26"/>
        </w:rPr>
        <w:t>31</w:t>
      </w:r>
      <w:r w:rsidR="00126C68" w:rsidRPr="00F55C20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126C68" w:rsidRPr="00F55C20">
        <w:rPr>
          <w:rFonts w:ascii="Angsana New" w:hAnsi="Angsana New" w:hint="cs"/>
          <w:spacing w:val="-2"/>
          <w:sz w:val="26"/>
          <w:szCs w:val="26"/>
          <w:cs/>
          <w:lang w:bidi="th-TH"/>
        </w:rPr>
        <w:t xml:space="preserve">มีนาคม </w:t>
      </w:r>
      <w:r w:rsidR="00CF0C3F" w:rsidRPr="00CF0C3F">
        <w:rPr>
          <w:rFonts w:ascii="Angsana New" w:hAnsi="Angsana New" w:hint="cs"/>
          <w:spacing w:val="-2"/>
          <w:sz w:val="26"/>
          <w:szCs w:val="26"/>
        </w:rPr>
        <w:t>256</w:t>
      </w:r>
      <w:r w:rsidR="00CF0C3F" w:rsidRPr="00CF0C3F">
        <w:rPr>
          <w:rFonts w:ascii="Angsana New" w:hAnsi="Angsana New"/>
          <w:spacing w:val="-2"/>
          <w:sz w:val="26"/>
          <w:szCs w:val="26"/>
        </w:rPr>
        <w:t>4</w:t>
      </w:r>
      <w:r w:rsidRPr="00F55C20">
        <w:rPr>
          <w:rFonts w:ascii="Angsana New" w:hAnsi="Angsana New" w:hint="cs"/>
          <w:sz w:val="26"/>
          <w:szCs w:val="26"/>
          <w:lang w:val="en-US" w:bidi="th-TH"/>
        </w:rPr>
        <w:t xml:space="preserve"> </w:t>
      </w:r>
      <w:r w:rsidRPr="00F55C20">
        <w:rPr>
          <w:rFonts w:ascii="Angsana New" w:hAnsi="Angsana New" w:hint="cs"/>
          <w:sz w:val="26"/>
          <w:szCs w:val="26"/>
          <w:cs/>
          <w:lang w:val="en-US" w:bidi="th-TH"/>
        </w:rPr>
        <w:t xml:space="preserve">และ </w:t>
      </w:r>
      <w:r w:rsidR="00CF0C3F" w:rsidRPr="00CF0C3F">
        <w:rPr>
          <w:rFonts w:ascii="Angsana New" w:hAnsi="Angsana New" w:hint="cs"/>
          <w:sz w:val="26"/>
          <w:szCs w:val="26"/>
          <w:lang w:bidi="th-TH"/>
        </w:rPr>
        <w:t>31</w:t>
      </w:r>
      <w:r w:rsidRPr="00F55C20">
        <w:rPr>
          <w:rFonts w:ascii="Angsana New" w:hAnsi="Angsana New" w:hint="cs"/>
          <w:sz w:val="26"/>
          <w:szCs w:val="26"/>
          <w:lang w:val="en-US" w:bidi="th-TH"/>
        </w:rPr>
        <w:t xml:space="preserve"> </w:t>
      </w:r>
      <w:r w:rsidRPr="00F55C20">
        <w:rPr>
          <w:rFonts w:ascii="Angsana New" w:hAnsi="Angsana New" w:hint="cs"/>
          <w:sz w:val="26"/>
          <w:szCs w:val="26"/>
          <w:cs/>
          <w:lang w:val="en-US" w:bidi="th-TH"/>
        </w:rPr>
        <w:t xml:space="preserve">ธันวาคม </w:t>
      </w:r>
      <w:r w:rsidR="00CF0C3F" w:rsidRPr="00CF0C3F">
        <w:rPr>
          <w:rFonts w:ascii="Angsana New" w:hAnsi="Angsana New" w:hint="cs"/>
          <w:sz w:val="26"/>
          <w:szCs w:val="26"/>
          <w:lang w:bidi="th-TH"/>
        </w:rPr>
        <w:t>256</w:t>
      </w:r>
      <w:r w:rsidR="00CF0C3F" w:rsidRPr="00CF0C3F">
        <w:rPr>
          <w:rFonts w:ascii="Angsana New" w:hAnsi="Angsana New"/>
          <w:sz w:val="26"/>
          <w:szCs w:val="26"/>
          <w:lang w:bidi="th-TH"/>
        </w:rPr>
        <w:t>3</w:t>
      </w:r>
      <w:r w:rsidRPr="00F55C20">
        <w:rPr>
          <w:rFonts w:ascii="Angsana New" w:hAnsi="Angsana New" w:hint="cs"/>
          <w:sz w:val="26"/>
          <w:szCs w:val="26"/>
          <w:cs/>
          <w:lang w:val="en-US" w:bidi="th-TH"/>
        </w:rPr>
        <w:t xml:space="preserve"> </w:t>
      </w:r>
      <w:r w:rsidRPr="00F55C20">
        <w:rPr>
          <w:rFonts w:ascii="Angsana New" w:hAnsi="Angsana New" w:hint="cs"/>
          <w:sz w:val="26"/>
          <w:szCs w:val="26"/>
          <w:cs/>
          <w:lang w:bidi="th-TH"/>
        </w:rPr>
        <w:t>และ</w:t>
      </w:r>
      <w:r w:rsidR="006A3BFF" w:rsidRPr="00F55C20">
        <w:rPr>
          <w:rFonts w:ascii="Angsana New" w:hAnsi="Angsana New" w:hint="cs"/>
          <w:sz w:val="26"/>
          <w:szCs w:val="26"/>
          <w:cs/>
          <w:lang w:bidi="th-TH"/>
        </w:rPr>
        <w:t>เงินปันผล</w:t>
      </w:r>
      <w:r w:rsidR="00860C4A" w:rsidRPr="00F55C20">
        <w:rPr>
          <w:rFonts w:ascii="Angsana New" w:hAnsi="Angsana New" w:hint="cs"/>
          <w:sz w:val="26"/>
          <w:szCs w:val="26"/>
          <w:cs/>
          <w:lang w:bidi="th-TH"/>
        </w:rPr>
        <w:t>รับ</w:t>
      </w:r>
      <w:r w:rsidRPr="00F55C20">
        <w:rPr>
          <w:rFonts w:ascii="Angsana New" w:hAnsi="Angsana New" w:hint="cs"/>
          <w:sz w:val="26"/>
          <w:szCs w:val="26"/>
          <w:cs/>
          <w:lang w:bidi="th-TH"/>
        </w:rPr>
        <w:t>สำหรับ</w:t>
      </w:r>
      <w:r w:rsidR="000271C5" w:rsidRPr="00F55C20">
        <w:rPr>
          <w:rFonts w:ascii="Angsana New" w:hAnsi="Angsana New" w:hint="cs"/>
          <w:sz w:val="26"/>
          <w:szCs w:val="26"/>
          <w:cs/>
          <w:lang w:bidi="th-TH"/>
        </w:rPr>
        <w:t>งวดสามเดือน</w:t>
      </w:r>
      <w:r w:rsidRPr="00F55C20">
        <w:rPr>
          <w:rFonts w:ascii="Angsana New" w:hAnsi="Angsana New" w:hint="cs"/>
          <w:sz w:val="26"/>
          <w:szCs w:val="26"/>
          <w:cs/>
          <w:lang w:bidi="th-TH"/>
        </w:rPr>
        <w:t>สิ้นสุดวันที่</w:t>
      </w:r>
      <w:r w:rsidR="002E5E13" w:rsidRPr="00F55C20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CF0C3F" w:rsidRPr="00CF0C3F">
        <w:rPr>
          <w:rFonts w:ascii="Angsana New" w:hAnsi="Angsana New" w:hint="cs"/>
          <w:spacing w:val="-2"/>
          <w:sz w:val="26"/>
          <w:szCs w:val="26"/>
        </w:rPr>
        <w:t>31</w:t>
      </w:r>
      <w:r w:rsidR="00126C68" w:rsidRPr="00F55C20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126C68" w:rsidRPr="00F55C20">
        <w:rPr>
          <w:rFonts w:ascii="Angsana New" w:hAnsi="Angsana New" w:hint="cs"/>
          <w:spacing w:val="-2"/>
          <w:sz w:val="26"/>
          <w:szCs w:val="26"/>
          <w:cs/>
          <w:lang w:bidi="th-TH"/>
        </w:rPr>
        <w:t>มีนาคม</w:t>
      </w:r>
      <w:r w:rsidR="004B3357" w:rsidRPr="00F55C20">
        <w:rPr>
          <w:rFonts w:ascii="Angsana New" w:hAnsi="Angsana New" w:hint="cs"/>
          <w:spacing w:val="-2"/>
          <w:sz w:val="26"/>
          <w:szCs w:val="26"/>
          <w:cs/>
          <w:lang w:bidi="th-TH"/>
        </w:rPr>
        <w:t xml:space="preserve"> </w:t>
      </w:r>
      <w:r w:rsidRPr="00F55C20">
        <w:rPr>
          <w:rFonts w:ascii="Angsana New" w:hAnsi="Angsana New" w:hint="cs"/>
          <w:sz w:val="26"/>
          <w:szCs w:val="26"/>
          <w:cs/>
          <w:lang w:bidi="th-TH"/>
        </w:rPr>
        <w:t>มีดังนี้</w:t>
      </w:r>
    </w:p>
    <w:p w14:paraId="5E12087D" w14:textId="77777777" w:rsidR="002E3A45" w:rsidRPr="00F55C20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38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801"/>
        <w:gridCol w:w="925"/>
        <w:gridCol w:w="276"/>
        <w:gridCol w:w="985"/>
        <w:gridCol w:w="49"/>
        <w:gridCol w:w="941"/>
        <w:gridCol w:w="56"/>
        <w:gridCol w:w="185"/>
        <w:gridCol w:w="51"/>
        <w:gridCol w:w="956"/>
        <w:gridCol w:w="236"/>
        <w:gridCol w:w="991"/>
        <w:gridCol w:w="236"/>
        <w:gridCol w:w="991"/>
        <w:gridCol w:w="250"/>
        <w:gridCol w:w="1102"/>
        <w:gridCol w:w="261"/>
        <w:gridCol w:w="990"/>
        <w:gridCol w:w="52"/>
        <w:gridCol w:w="225"/>
        <w:gridCol w:w="67"/>
        <w:gridCol w:w="1010"/>
      </w:tblGrid>
      <w:tr w:rsidR="00496AAB" w:rsidRPr="00A03BDE" w14:paraId="704184B8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74DC8EB4" w14:textId="77777777" w:rsidR="00FF2414" w:rsidRPr="00A03BDE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636" w:type="dxa"/>
            <w:gridSpan w:val="22"/>
            <w:vAlign w:val="bottom"/>
          </w:tcPr>
          <w:p w14:paraId="4C5B93CA" w14:textId="77777777" w:rsidR="00FF2414" w:rsidRPr="00A03BDE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96AAB" w:rsidRPr="00A03BDE" w14:paraId="2A533448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C8D8CF8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7D65BEF6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76" w:type="dxa"/>
            <w:vAlign w:val="bottom"/>
          </w:tcPr>
          <w:p w14:paraId="435BDE66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vAlign w:val="bottom"/>
          </w:tcPr>
          <w:p w14:paraId="366FD2C9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F639CA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5313F33E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676AEA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D7D613B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61" w:type="dxa"/>
            <w:vAlign w:val="bottom"/>
          </w:tcPr>
          <w:p w14:paraId="4E08068D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</w:tcPr>
          <w:p w14:paraId="24F01B47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496AAB" w:rsidRPr="00A03BDE" w14:paraId="6352246F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5097E8E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6848E39A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76" w:type="dxa"/>
            <w:vAlign w:val="bottom"/>
          </w:tcPr>
          <w:p w14:paraId="4F5078DD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vAlign w:val="bottom"/>
          </w:tcPr>
          <w:p w14:paraId="5D39A208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  <w:vAlign w:val="bottom"/>
          </w:tcPr>
          <w:p w14:paraId="0709EE64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230B31DF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7F84ECAF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2978EA04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61" w:type="dxa"/>
            <w:vAlign w:val="bottom"/>
          </w:tcPr>
          <w:p w14:paraId="1EB6596C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  <w:vAlign w:val="bottom"/>
          </w:tcPr>
          <w:p w14:paraId="54914007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496AAB" w:rsidRPr="00A03BDE" w14:paraId="64CB894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614C92A2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1A248A9" w14:textId="4DC0D3CC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25" w:type="dxa"/>
            <w:vAlign w:val="bottom"/>
          </w:tcPr>
          <w:p w14:paraId="59CA663E" w14:textId="3F2B7B4A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6" w:type="dxa"/>
            <w:vAlign w:val="bottom"/>
          </w:tcPr>
          <w:p w14:paraId="44C1331D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2D2AA2A" w14:textId="76C9A0C2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97" w:type="dxa"/>
            <w:gridSpan w:val="2"/>
            <w:vAlign w:val="bottom"/>
          </w:tcPr>
          <w:p w14:paraId="26D6E3CD" w14:textId="35A73B9D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1CEE0172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1BA4150" w14:textId="7859835D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11687E2B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0BD04DF" w14:textId="44C4E609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E70C345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FFE30A" w14:textId="0220B61D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0" w:type="dxa"/>
            <w:vAlign w:val="bottom"/>
          </w:tcPr>
          <w:p w14:paraId="01B5E096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397587D3" w14:textId="147DE1FB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CE87F5F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  <w:vAlign w:val="bottom"/>
          </w:tcPr>
          <w:p w14:paraId="2E6B4890" w14:textId="5CC67575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F241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0C48CB" w:rsidRPr="00A03BDE" w14:paraId="03586BD1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6F5DBE15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A52174C" w14:textId="03FC8784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25" w:type="dxa"/>
            <w:vAlign w:val="bottom"/>
          </w:tcPr>
          <w:p w14:paraId="3A54BF90" w14:textId="12C973E0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6" w:type="dxa"/>
            <w:vAlign w:val="bottom"/>
          </w:tcPr>
          <w:p w14:paraId="6045C204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F30F0F6" w14:textId="234597EB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97" w:type="dxa"/>
            <w:gridSpan w:val="2"/>
            <w:vAlign w:val="bottom"/>
          </w:tcPr>
          <w:p w14:paraId="43990195" w14:textId="5427DF3A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5FDE807A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5F3AFDE" w14:textId="0916ADD2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0AED8E7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EC3D621" w14:textId="7ABA34E8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69FAA360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F5A8F96" w14:textId="34EE9A5C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50" w:type="dxa"/>
            <w:vAlign w:val="bottom"/>
          </w:tcPr>
          <w:p w14:paraId="6043550B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122261E3" w14:textId="06214FF4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61" w:type="dxa"/>
            <w:vAlign w:val="bottom"/>
          </w:tcPr>
          <w:p w14:paraId="4C12019A" w14:textId="77777777" w:rsidR="00FF2414" w:rsidRPr="00A03BDE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69D45D5D" w14:textId="25552264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92" w:type="dxa"/>
            <w:gridSpan w:val="2"/>
            <w:vAlign w:val="bottom"/>
          </w:tcPr>
          <w:p w14:paraId="130EB29F" w14:textId="77777777" w:rsidR="00FF2414" w:rsidRPr="00A03BDE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10" w:type="dxa"/>
            <w:vAlign w:val="bottom"/>
          </w:tcPr>
          <w:p w14:paraId="35E73E93" w14:textId="1A39BD96" w:rsidR="00FF2414" w:rsidRPr="00A03BDE" w:rsidRDefault="00CF0C3F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0C48CB" w:rsidRPr="00A03BDE" w14:paraId="6913D67A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722CDF4E" w14:textId="77777777" w:rsidR="00FF2414" w:rsidRPr="00A03BDE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3E7F9DE2" w14:textId="77777777" w:rsidR="00FF2414" w:rsidRPr="00A03BDE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6" w:type="dxa"/>
            <w:vAlign w:val="bottom"/>
          </w:tcPr>
          <w:p w14:paraId="40D8CC54" w14:textId="77777777" w:rsidR="00FF2414" w:rsidRPr="00A03BDE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4" w:type="dxa"/>
            <w:gridSpan w:val="19"/>
            <w:vAlign w:val="bottom"/>
          </w:tcPr>
          <w:p w14:paraId="58239B90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C48CB" w:rsidRPr="00A03BDE" w14:paraId="5F969031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3917E721" w14:textId="77777777" w:rsidR="00FF2414" w:rsidRPr="00A03BDE" w:rsidRDefault="00FF2414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บริษัทร่วมทางตรง</w:t>
            </w:r>
          </w:p>
        </w:tc>
        <w:tc>
          <w:tcPr>
            <w:tcW w:w="801" w:type="dxa"/>
            <w:vAlign w:val="bottom"/>
          </w:tcPr>
          <w:p w14:paraId="650AAA8A" w14:textId="77777777" w:rsidR="00FF2414" w:rsidRPr="00A03BDE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653D49E5" w14:textId="77777777" w:rsidR="00FF2414" w:rsidRPr="00A03BDE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7B48C741" w14:textId="77777777" w:rsidR="00FF2414" w:rsidRPr="00A03BDE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2110C7D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5318E543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200A9C" w14:textId="77777777" w:rsidR="00FF2414" w:rsidRPr="00A03BDE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5144099E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31D17C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43E48C8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7AE61E" w14:textId="77777777" w:rsidR="00FF2414" w:rsidRPr="00A03BDE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9DACEFB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0" w:type="dxa"/>
            <w:vAlign w:val="bottom"/>
          </w:tcPr>
          <w:p w14:paraId="5A437B54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69DF2100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3001F4E3" w14:textId="77777777" w:rsidR="00FF2414" w:rsidRPr="00A03BDE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561C73EB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2" w:type="dxa"/>
            <w:gridSpan w:val="2"/>
            <w:vAlign w:val="bottom"/>
          </w:tcPr>
          <w:p w14:paraId="1C97D4D7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vAlign w:val="bottom"/>
          </w:tcPr>
          <w:p w14:paraId="07CD071D" w14:textId="77777777" w:rsidR="00FF2414" w:rsidRPr="00A03BDE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C48CB" w:rsidRPr="00A03BDE" w14:paraId="27CF69C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E268B88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801" w:type="dxa"/>
            <w:vAlign w:val="bottom"/>
          </w:tcPr>
          <w:p w14:paraId="17C3B12F" w14:textId="65089584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25" w:type="dxa"/>
            <w:vAlign w:val="bottom"/>
          </w:tcPr>
          <w:p w14:paraId="49710435" w14:textId="24A96066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276" w:type="dxa"/>
            <w:vAlign w:val="bottom"/>
          </w:tcPr>
          <w:p w14:paraId="0FBB3E9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D5C2E4C" w14:textId="77FA68E6" w:rsidR="004C14E4" w:rsidRPr="00A03BDE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996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020</w:t>
            </w: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468E97B" w14:textId="5653713A" w:rsidR="004C14E4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996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020</w:t>
            </w:r>
          </w:p>
        </w:tc>
        <w:tc>
          <w:tcPr>
            <w:tcW w:w="236" w:type="dxa"/>
            <w:gridSpan w:val="2"/>
            <w:vAlign w:val="bottom"/>
          </w:tcPr>
          <w:p w14:paraId="77D205A5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4F2F95C8" w14:textId="0C9726EF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236" w:type="dxa"/>
            <w:vAlign w:val="bottom"/>
          </w:tcPr>
          <w:p w14:paraId="6F9209D2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08FBA45" w14:textId="244814FC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236" w:type="dxa"/>
            <w:vAlign w:val="bottom"/>
          </w:tcPr>
          <w:p w14:paraId="34E9C20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6C49182" w14:textId="1EFD4694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433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250" w:type="dxa"/>
            <w:vAlign w:val="bottom"/>
          </w:tcPr>
          <w:p w14:paraId="3E0EE658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5CA787B2" w14:textId="3327275D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427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889</w:t>
            </w:r>
          </w:p>
        </w:tc>
        <w:tc>
          <w:tcPr>
            <w:tcW w:w="261" w:type="dxa"/>
            <w:vAlign w:val="bottom"/>
          </w:tcPr>
          <w:p w14:paraId="220DADAE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01CCA2EA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22928F0D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6B86A75C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0677EFF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B1922B3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801" w:type="dxa"/>
            <w:vAlign w:val="bottom"/>
          </w:tcPr>
          <w:p w14:paraId="6E550417" w14:textId="32D753E0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25" w:type="dxa"/>
            <w:vAlign w:val="bottom"/>
          </w:tcPr>
          <w:p w14:paraId="4E8AE91B" w14:textId="2DD2292C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276" w:type="dxa"/>
            <w:vAlign w:val="bottom"/>
          </w:tcPr>
          <w:p w14:paraId="421D894D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229164F" w14:textId="0AE51934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827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7" w:type="dxa"/>
            <w:gridSpan w:val="2"/>
            <w:vAlign w:val="bottom"/>
          </w:tcPr>
          <w:p w14:paraId="7D49852D" w14:textId="53265F60" w:rsidR="004C14E4" w:rsidRPr="00496AA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827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0886FD33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DAC3CA8" w14:textId="63048414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36" w:type="dxa"/>
            <w:vAlign w:val="bottom"/>
          </w:tcPr>
          <w:p w14:paraId="139FDC8A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6DC55FF" w14:textId="5A673236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36" w:type="dxa"/>
            <w:vAlign w:val="bottom"/>
          </w:tcPr>
          <w:p w14:paraId="7DDC1CDB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04BFC44" w14:textId="17B47602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391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804</w:t>
            </w:r>
          </w:p>
        </w:tc>
        <w:tc>
          <w:tcPr>
            <w:tcW w:w="250" w:type="dxa"/>
            <w:vAlign w:val="bottom"/>
          </w:tcPr>
          <w:p w14:paraId="7E19762B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31D75C0A" w14:textId="3F71075C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386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719</w:t>
            </w:r>
          </w:p>
        </w:tc>
        <w:tc>
          <w:tcPr>
            <w:tcW w:w="261" w:type="dxa"/>
            <w:vAlign w:val="bottom"/>
          </w:tcPr>
          <w:p w14:paraId="2DF2BCA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543B53E3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030E1EC9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4FBFA709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6335B77E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23CE211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801" w:type="dxa"/>
            <w:vAlign w:val="bottom"/>
          </w:tcPr>
          <w:p w14:paraId="34B98722" w14:textId="2E20A4AB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925" w:type="dxa"/>
            <w:vAlign w:val="bottom"/>
          </w:tcPr>
          <w:p w14:paraId="4C81FED7" w14:textId="5AD0A84C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276" w:type="dxa"/>
            <w:vAlign w:val="bottom"/>
          </w:tcPr>
          <w:p w14:paraId="321A4FA1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66D9EF1" w14:textId="3164CC65" w:rsidR="004C14E4" w:rsidRPr="00A03BDE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7" w:type="dxa"/>
            <w:gridSpan w:val="2"/>
            <w:vAlign w:val="bottom"/>
          </w:tcPr>
          <w:p w14:paraId="26775A05" w14:textId="00602302" w:rsidR="004C14E4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4BC53CD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68BB174F" w14:textId="3E5417BE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6C7A156D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294EDBC" w14:textId="491C07F1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467117F1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BB05FCC" w14:textId="638E3DA3" w:rsidR="004C14E4" w:rsidRPr="00A03BDE" w:rsidRDefault="00CF0C3F" w:rsidP="004C14E4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978</w:t>
            </w:r>
          </w:p>
        </w:tc>
        <w:tc>
          <w:tcPr>
            <w:tcW w:w="250" w:type="dxa"/>
            <w:vAlign w:val="bottom"/>
          </w:tcPr>
          <w:p w14:paraId="385820DA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27F11BE5" w14:textId="53879B19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994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223</w:t>
            </w:r>
          </w:p>
        </w:tc>
        <w:tc>
          <w:tcPr>
            <w:tcW w:w="261" w:type="dxa"/>
            <w:vAlign w:val="bottom"/>
          </w:tcPr>
          <w:p w14:paraId="67C7EBB8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7BAACF47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62DEC409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1713872E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0AC8D21E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ECD3710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อีสเทิร์น บางกอกโมโรเรล จำกัด</w:t>
            </w:r>
          </w:p>
        </w:tc>
        <w:tc>
          <w:tcPr>
            <w:tcW w:w="801" w:type="dxa"/>
            <w:vAlign w:val="bottom"/>
          </w:tcPr>
          <w:p w14:paraId="41C635EE" w14:textId="62377B0E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925" w:type="dxa"/>
            <w:vAlign w:val="bottom"/>
          </w:tcPr>
          <w:p w14:paraId="6C0FD27C" w14:textId="03A33ED7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276" w:type="dxa"/>
            <w:vAlign w:val="bottom"/>
          </w:tcPr>
          <w:p w14:paraId="360AD5E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8BC1C3C" w14:textId="20657C4E" w:rsidR="004C14E4" w:rsidRPr="00A03BDE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7" w:type="dxa"/>
            <w:gridSpan w:val="2"/>
            <w:vAlign w:val="bottom"/>
          </w:tcPr>
          <w:p w14:paraId="43942188" w14:textId="74A91110" w:rsidR="004C14E4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24D7424A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116C93A" w14:textId="52AA4B79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1232A6B1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C318814" w14:textId="281DEF1D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533E2E72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1388BAB0" w14:textId="70ED4CE1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376</w:t>
            </w:r>
          </w:p>
        </w:tc>
        <w:tc>
          <w:tcPr>
            <w:tcW w:w="250" w:type="dxa"/>
            <w:vAlign w:val="bottom"/>
          </w:tcPr>
          <w:p w14:paraId="7F6E9B4B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514896A3" w14:textId="76D1D820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033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558</w:t>
            </w:r>
          </w:p>
        </w:tc>
        <w:tc>
          <w:tcPr>
            <w:tcW w:w="261" w:type="dxa"/>
            <w:vAlign w:val="bottom"/>
          </w:tcPr>
          <w:p w14:paraId="68C7D7E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55B3DB2B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6FEBD74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45AFF7F8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6D8E222B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6823CD89" w14:textId="386807F5" w:rsidR="004C14E4" w:rsidRPr="00A03BDE" w:rsidRDefault="004C14E4" w:rsidP="00A0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801" w:type="dxa"/>
            <w:vAlign w:val="bottom"/>
          </w:tcPr>
          <w:p w14:paraId="4090E22D" w14:textId="0B14CE3E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925" w:type="dxa"/>
            <w:vAlign w:val="bottom"/>
          </w:tcPr>
          <w:p w14:paraId="1141B749" w14:textId="77777777" w:rsidR="004C14E4" w:rsidRPr="00A03BDE" w:rsidRDefault="004C14E4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212451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highlight w:val="magenta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F7B0521" w14:textId="4189398F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637</w:t>
            </w:r>
            <w:r w:rsidR="00ED3CF7" w:rsidRPr="00496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496</w:t>
            </w:r>
          </w:p>
        </w:tc>
        <w:tc>
          <w:tcPr>
            <w:tcW w:w="997" w:type="dxa"/>
            <w:gridSpan w:val="2"/>
            <w:vAlign w:val="bottom"/>
          </w:tcPr>
          <w:p w14:paraId="7D808453" w14:textId="77777777" w:rsidR="004C14E4" w:rsidRPr="00A03BDE" w:rsidRDefault="004C14E4" w:rsidP="00310725">
            <w:pPr>
              <w:pStyle w:val="acctfourfigures"/>
              <w:tabs>
                <w:tab w:val="clear" w:pos="765"/>
              </w:tabs>
              <w:spacing w:line="240" w:lineRule="auto"/>
              <w:ind w:left="-84" w:right="-24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614CFA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1DD2F128" w14:textId="707C3650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138</w:t>
            </w:r>
          </w:p>
        </w:tc>
        <w:tc>
          <w:tcPr>
            <w:tcW w:w="236" w:type="dxa"/>
            <w:vAlign w:val="bottom"/>
          </w:tcPr>
          <w:p w14:paraId="407A594F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0C0F402" w14:textId="77777777" w:rsidR="004C14E4" w:rsidRPr="00A03BDE" w:rsidRDefault="004C14E4" w:rsidP="0031072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80" w:right="10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5DAF10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611FDD0" w14:textId="77FAD300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684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627</w:t>
            </w:r>
          </w:p>
        </w:tc>
        <w:tc>
          <w:tcPr>
            <w:tcW w:w="250" w:type="dxa"/>
            <w:vAlign w:val="bottom"/>
          </w:tcPr>
          <w:p w14:paraId="1B42D7ED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E625DE3" w14:textId="77777777" w:rsidR="004C14E4" w:rsidRPr="00A03BDE" w:rsidRDefault="00ED3CF7" w:rsidP="00A03BDE">
            <w:pPr>
              <w:pStyle w:val="acctfourfigures"/>
              <w:tabs>
                <w:tab w:val="clear" w:pos="765"/>
              </w:tabs>
              <w:spacing w:line="240" w:lineRule="auto"/>
              <w:ind w:left="-84" w:right="-38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4EB8AF8C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bottom"/>
          </w:tcPr>
          <w:p w14:paraId="1E335EDC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33CADEF6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8D85052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73F53D08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00C1B74C" w14:textId="77777777" w:rsidR="007338AD" w:rsidRPr="00A03BDE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1" w:type="dxa"/>
            <w:vAlign w:val="bottom"/>
          </w:tcPr>
          <w:p w14:paraId="22A192D6" w14:textId="77777777" w:rsidR="007338AD" w:rsidRPr="00A03BDE" w:rsidRDefault="007338AD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2B8AE660" w14:textId="77777777" w:rsidR="007338AD" w:rsidRPr="00A03BDE" w:rsidRDefault="007338AD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AB4AC8F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04CA435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27445491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6D0F9A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09FC4105" w14:textId="28680B8A" w:rsidR="007338AD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="004F5ACA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856</w:t>
            </w:r>
            <w:r w:rsidR="004F5ACA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742</w:t>
            </w:r>
          </w:p>
        </w:tc>
        <w:tc>
          <w:tcPr>
            <w:tcW w:w="236" w:type="dxa"/>
            <w:vAlign w:val="bottom"/>
          </w:tcPr>
          <w:p w14:paraId="2D570787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EC88E0C" w14:textId="233F6AE8" w:rsidR="007338AD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  <w:r w:rsidR="00667DB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144</w:t>
            </w:r>
            <w:r w:rsidR="00667DB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604</w:t>
            </w:r>
          </w:p>
        </w:tc>
        <w:tc>
          <w:tcPr>
            <w:tcW w:w="236" w:type="dxa"/>
            <w:vAlign w:val="bottom"/>
          </w:tcPr>
          <w:p w14:paraId="6EFE518D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B7D58" w14:textId="5646B6B6" w:rsidR="007338AD" w:rsidRPr="00A03BDE" w:rsidRDefault="00CF0C3F" w:rsidP="007338A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748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982</w:t>
            </w:r>
          </w:p>
        </w:tc>
        <w:tc>
          <w:tcPr>
            <w:tcW w:w="250" w:type="dxa"/>
            <w:vAlign w:val="bottom"/>
          </w:tcPr>
          <w:p w14:paraId="5B545AD4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E2D6A41" w14:textId="2B135CBA" w:rsidR="007338AD" w:rsidRPr="00A03BDE" w:rsidRDefault="00CF0C3F" w:rsidP="00A03BD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667DB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842</w:t>
            </w:r>
            <w:r w:rsidR="00667DB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389</w:t>
            </w:r>
          </w:p>
        </w:tc>
        <w:tc>
          <w:tcPr>
            <w:tcW w:w="261" w:type="dxa"/>
            <w:vAlign w:val="bottom"/>
          </w:tcPr>
          <w:p w14:paraId="3F522764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bottom"/>
          </w:tcPr>
          <w:p w14:paraId="4DBDF0C2" w14:textId="77777777" w:rsidR="007338AD" w:rsidRPr="00A03BDE" w:rsidRDefault="004C14E4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0ACA1C9E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6B8A096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318C3316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23351FF" w14:textId="77777777" w:rsidR="007338AD" w:rsidRPr="00A03BDE" w:rsidRDefault="007338AD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801" w:type="dxa"/>
            <w:vAlign w:val="bottom"/>
          </w:tcPr>
          <w:p w14:paraId="25DD614E" w14:textId="77777777" w:rsidR="007338AD" w:rsidRPr="00A03BDE" w:rsidRDefault="007338AD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38EAB39F" w14:textId="77777777" w:rsidR="007338AD" w:rsidRPr="00A03BDE" w:rsidRDefault="007338AD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1EF99CC7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90032BE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7A7828F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487222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64F2F15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6CE2354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D2E288E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ED69DAA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A6B4092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  <w:vAlign w:val="bottom"/>
          </w:tcPr>
          <w:p w14:paraId="7F991B9E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2FC582E5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473B66D4" w14:textId="77777777" w:rsidR="007338AD" w:rsidRPr="00A03BDE" w:rsidRDefault="007338AD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4CE4B279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292" w:type="dxa"/>
            <w:gridSpan w:val="2"/>
            <w:vAlign w:val="bottom"/>
          </w:tcPr>
          <w:p w14:paraId="7C9FB587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1010" w:type="dxa"/>
            <w:vAlign w:val="bottom"/>
          </w:tcPr>
          <w:p w14:paraId="1603F9A0" w14:textId="77777777" w:rsidR="007338AD" w:rsidRPr="00A03BDE" w:rsidRDefault="007338AD" w:rsidP="007338A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C48CB" w:rsidRPr="00A03BDE" w14:paraId="392D53CA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6A90A32A" w14:textId="78ED5A89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โซล่า เพาเวอร์ (โคราช </w:t>
            </w:r>
            <w:r w:rsidR="00CF0C3F" w:rsidRPr="00CF0C3F">
              <w:rPr>
                <w:rFonts w:ascii="Angsana New" w:hAnsi="Angsana New" w:hint="cs"/>
                <w:spacing w:val="-6"/>
                <w:sz w:val="26"/>
                <w:szCs w:val="26"/>
                <w:lang w:val="en-GB"/>
              </w:rPr>
              <w:t>3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801" w:type="dxa"/>
            <w:vAlign w:val="bottom"/>
          </w:tcPr>
          <w:p w14:paraId="49D069BC" w14:textId="43563303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5B752537" w14:textId="7959FACF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3821999B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C0E94FD" w14:textId="4FE63F08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188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997" w:type="dxa"/>
            <w:gridSpan w:val="2"/>
            <w:vAlign w:val="bottom"/>
          </w:tcPr>
          <w:p w14:paraId="5676AB44" w14:textId="7C600060" w:rsidR="004C14E4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188</w:t>
            </w:r>
            <w:r w:rsidR="004C14E4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36" w:type="dxa"/>
            <w:gridSpan w:val="2"/>
            <w:vAlign w:val="bottom"/>
          </w:tcPr>
          <w:p w14:paraId="21952533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1C0D2AB" w14:textId="478695DA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0D5ECC5B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8D277A2" w14:textId="6D1B2C44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0D443AA7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D8AC002" w14:textId="09742647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176</w:t>
            </w:r>
          </w:p>
        </w:tc>
        <w:tc>
          <w:tcPr>
            <w:tcW w:w="250" w:type="dxa"/>
            <w:vAlign w:val="bottom"/>
          </w:tcPr>
          <w:p w14:paraId="1EF4CE11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309224A3" w14:textId="431B9A3C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925</w:t>
            </w:r>
          </w:p>
        </w:tc>
        <w:tc>
          <w:tcPr>
            <w:tcW w:w="261" w:type="dxa"/>
            <w:vAlign w:val="bottom"/>
          </w:tcPr>
          <w:p w14:paraId="71945F79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641F9220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2A35C87E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6C594EB5" w14:textId="7DAABEEE" w:rsidR="004C14E4" w:rsidRPr="00A03BDE" w:rsidRDefault="00CF0C3F" w:rsidP="00AF04D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210</w:t>
            </w:r>
          </w:p>
        </w:tc>
      </w:tr>
      <w:tr w:rsidR="000C48CB" w:rsidRPr="00A03BDE" w14:paraId="304D24BC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AF444BA" w14:textId="3A49879E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โซล่า เพาเวอร์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(โคราช </w:t>
            </w:r>
            <w:r w:rsidR="00CF0C3F" w:rsidRPr="00CF0C3F">
              <w:rPr>
                <w:rFonts w:ascii="Angsana New" w:hAnsi="Angsana New" w:hint="cs"/>
                <w:spacing w:val="-6"/>
                <w:sz w:val="26"/>
                <w:szCs w:val="26"/>
                <w:lang w:val="en-GB"/>
              </w:rPr>
              <w:t>4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801" w:type="dxa"/>
            <w:vAlign w:val="bottom"/>
          </w:tcPr>
          <w:p w14:paraId="27FD4CF8" w14:textId="2A4F0E60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3B7E7ED1" w14:textId="03690A2B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7ED3DEA8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111BEDB" w14:textId="5F8B4B0B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199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997" w:type="dxa"/>
            <w:gridSpan w:val="2"/>
            <w:vAlign w:val="bottom"/>
          </w:tcPr>
          <w:p w14:paraId="40D399B8" w14:textId="7F999C3B" w:rsidR="004C14E4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199</w:t>
            </w:r>
            <w:r w:rsidR="004C14E4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236" w:type="dxa"/>
            <w:gridSpan w:val="2"/>
            <w:vAlign w:val="bottom"/>
          </w:tcPr>
          <w:p w14:paraId="10BD1099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40326E83" w14:textId="2A19894F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79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236" w:type="dxa"/>
            <w:vAlign w:val="bottom"/>
          </w:tcPr>
          <w:p w14:paraId="69C66284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ABE545E" w14:textId="38B94B5B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79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236" w:type="dxa"/>
            <w:vAlign w:val="bottom"/>
          </w:tcPr>
          <w:p w14:paraId="72B781F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5030A8D" w14:textId="29374496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950</w:t>
            </w:r>
          </w:p>
        </w:tc>
        <w:tc>
          <w:tcPr>
            <w:tcW w:w="250" w:type="dxa"/>
            <w:vAlign w:val="bottom"/>
          </w:tcPr>
          <w:p w14:paraId="60B880E3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2135711D" w14:textId="1A0B218C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179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830</w:t>
            </w:r>
          </w:p>
        </w:tc>
        <w:tc>
          <w:tcPr>
            <w:tcW w:w="261" w:type="dxa"/>
            <w:vAlign w:val="bottom"/>
          </w:tcPr>
          <w:p w14:paraId="1A41278D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509700AC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4C01A604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764AD7FE" w14:textId="09D54B74" w:rsidR="004C14E4" w:rsidRPr="00A03BDE" w:rsidRDefault="00CF0C3F" w:rsidP="00AF04D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463</w:t>
            </w:r>
          </w:p>
        </w:tc>
      </w:tr>
      <w:tr w:rsidR="000C48CB" w:rsidRPr="00A03BDE" w14:paraId="04D92906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A8704B6" w14:textId="16ADF33C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โซล่า เพาเวอร์ (โคราช </w:t>
            </w:r>
            <w:r w:rsidR="00CF0C3F" w:rsidRPr="00CF0C3F">
              <w:rPr>
                <w:rFonts w:ascii="Angsana New" w:hAnsi="Angsana New" w:hint="cs"/>
                <w:spacing w:val="-6"/>
                <w:sz w:val="26"/>
                <w:szCs w:val="26"/>
                <w:lang w:val="en-GB"/>
              </w:rPr>
              <w:t>7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801" w:type="dxa"/>
            <w:vAlign w:val="bottom"/>
          </w:tcPr>
          <w:p w14:paraId="48CC6760" w14:textId="276882BD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64A69C9F" w14:textId="27836947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66D37C4A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A541EBD" w14:textId="2EF0700A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188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997" w:type="dxa"/>
            <w:gridSpan w:val="2"/>
            <w:vAlign w:val="bottom"/>
          </w:tcPr>
          <w:p w14:paraId="682C1C2A" w14:textId="038D0282" w:rsidR="004C14E4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188</w:t>
            </w:r>
            <w:r w:rsidR="004C14E4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36" w:type="dxa"/>
            <w:gridSpan w:val="2"/>
            <w:vAlign w:val="bottom"/>
          </w:tcPr>
          <w:p w14:paraId="7F41597C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0912EF46" w14:textId="3B3BA460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36720268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ED32F8A" w14:textId="61EE8FE8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16D3A038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FB64B13" w14:textId="1D02F34E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250" w:type="dxa"/>
            <w:vAlign w:val="bottom"/>
          </w:tcPr>
          <w:p w14:paraId="1F6B03BA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677AB8A8" w14:textId="174FB0EB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168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261" w:type="dxa"/>
            <w:vAlign w:val="bottom"/>
          </w:tcPr>
          <w:p w14:paraId="6A0AE6C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3F4594FA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6B71055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69E80372" w14:textId="55505971" w:rsidR="004C14E4" w:rsidRPr="00A03BDE" w:rsidRDefault="00CF0C3F" w:rsidP="00AF04D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360</w:t>
            </w:r>
          </w:p>
        </w:tc>
      </w:tr>
      <w:tr w:rsidR="000C48CB" w:rsidRPr="00A03BDE" w14:paraId="4DE0704D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A078148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4"/>
                <w:sz w:val="26"/>
                <w:szCs w:val="26"/>
              </w:rPr>
              <w:t>Perth Power Partnership (Kwinana)</w:t>
            </w:r>
          </w:p>
        </w:tc>
        <w:tc>
          <w:tcPr>
            <w:tcW w:w="801" w:type="dxa"/>
            <w:vAlign w:val="bottom"/>
          </w:tcPr>
          <w:p w14:paraId="2CF7602E" w14:textId="5250C736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30</w:t>
            </w:r>
          </w:p>
        </w:tc>
        <w:tc>
          <w:tcPr>
            <w:tcW w:w="925" w:type="dxa"/>
            <w:vAlign w:val="bottom"/>
          </w:tcPr>
          <w:p w14:paraId="293180F4" w14:textId="4BD13AED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30</w:t>
            </w:r>
          </w:p>
        </w:tc>
        <w:tc>
          <w:tcPr>
            <w:tcW w:w="276" w:type="dxa"/>
            <w:vAlign w:val="bottom"/>
          </w:tcPr>
          <w:p w14:paraId="6B2CEBFA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565BFC5" w14:textId="56A8AC0B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311</w:t>
            </w:r>
            <w:r w:rsidR="004C14E4" w:rsidRPr="00496AA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167</w:t>
            </w:r>
          </w:p>
        </w:tc>
        <w:tc>
          <w:tcPr>
            <w:tcW w:w="997" w:type="dxa"/>
            <w:gridSpan w:val="2"/>
            <w:vAlign w:val="bottom"/>
          </w:tcPr>
          <w:p w14:paraId="1B7ABC6A" w14:textId="7DB5BB64" w:rsidR="004C14E4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4C14E4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311</w:t>
            </w:r>
            <w:r w:rsidR="004C14E4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167</w:t>
            </w:r>
          </w:p>
        </w:tc>
        <w:tc>
          <w:tcPr>
            <w:tcW w:w="236" w:type="dxa"/>
            <w:gridSpan w:val="2"/>
            <w:vAlign w:val="bottom"/>
          </w:tcPr>
          <w:p w14:paraId="4E9AEBCC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2854E147" w14:textId="0E4220EF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618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531</w:t>
            </w:r>
          </w:p>
        </w:tc>
        <w:tc>
          <w:tcPr>
            <w:tcW w:w="236" w:type="dxa"/>
            <w:vAlign w:val="bottom"/>
          </w:tcPr>
          <w:p w14:paraId="5B533769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2819016" w14:textId="1387E7E3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618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531</w:t>
            </w:r>
          </w:p>
        </w:tc>
        <w:tc>
          <w:tcPr>
            <w:tcW w:w="236" w:type="dxa"/>
            <w:vAlign w:val="bottom"/>
          </w:tcPr>
          <w:p w14:paraId="5F8166C5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250780D" w14:textId="3FF32C07" w:rsidR="004C14E4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229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250" w:type="dxa"/>
            <w:vAlign w:val="bottom"/>
          </w:tcPr>
          <w:p w14:paraId="641A2E16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5B66F801" w14:textId="0C001C76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210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463</w:t>
            </w:r>
          </w:p>
        </w:tc>
        <w:tc>
          <w:tcPr>
            <w:tcW w:w="261" w:type="dxa"/>
            <w:vAlign w:val="bottom"/>
          </w:tcPr>
          <w:p w14:paraId="1845326E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31AC674D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3E03B76F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2FA0FB96" w14:textId="0D76E0A7" w:rsidR="004C14E4" w:rsidRPr="00A03BDE" w:rsidRDefault="00CF0C3F" w:rsidP="00AF04D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30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089</w:t>
            </w:r>
          </w:p>
        </w:tc>
      </w:tr>
      <w:tr w:rsidR="000C48CB" w:rsidRPr="00A03BDE" w14:paraId="590081D5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36410667" w14:textId="77777777" w:rsidR="004C14E4" w:rsidRPr="00A03BDE" w:rsidRDefault="004C14E4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03BDE">
              <w:rPr>
                <w:rFonts w:ascii="Angsana New" w:hAnsi="Angsana New" w:hint="cs"/>
                <w:sz w:val="26"/>
                <w:szCs w:val="26"/>
              </w:rPr>
              <w:t>Yandin</w:t>
            </w:r>
            <w:proofErr w:type="spellEnd"/>
            <w:r w:rsidRPr="00A03BDE">
              <w:rPr>
                <w:rFonts w:ascii="Angsana New" w:hAnsi="Angsana New" w:hint="cs"/>
                <w:sz w:val="26"/>
                <w:szCs w:val="26"/>
              </w:rPr>
              <w:t xml:space="preserve"> WF Holdings Pty Ltd</w:t>
            </w:r>
          </w:p>
        </w:tc>
        <w:tc>
          <w:tcPr>
            <w:tcW w:w="801" w:type="dxa"/>
            <w:vAlign w:val="bottom"/>
          </w:tcPr>
          <w:p w14:paraId="779F5B61" w14:textId="7EAF1AF2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70</w:t>
            </w:r>
          </w:p>
        </w:tc>
        <w:tc>
          <w:tcPr>
            <w:tcW w:w="925" w:type="dxa"/>
            <w:vAlign w:val="bottom"/>
          </w:tcPr>
          <w:p w14:paraId="3781A0C2" w14:textId="6CB73182" w:rsidR="004C14E4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70</w:t>
            </w:r>
          </w:p>
        </w:tc>
        <w:tc>
          <w:tcPr>
            <w:tcW w:w="276" w:type="dxa"/>
            <w:vAlign w:val="bottom"/>
          </w:tcPr>
          <w:p w14:paraId="03010A85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9FD5433" w14:textId="074C8CCA" w:rsidR="004C14E4" w:rsidRPr="00496AAB" w:rsidRDefault="00CF0C3F" w:rsidP="000C48C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33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796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464</w:t>
            </w:r>
          </w:p>
        </w:tc>
        <w:tc>
          <w:tcPr>
            <w:tcW w:w="997" w:type="dxa"/>
            <w:gridSpan w:val="2"/>
            <w:vAlign w:val="bottom"/>
          </w:tcPr>
          <w:p w14:paraId="66941819" w14:textId="0D6049FA" w:rsidR="004C14E4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796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464</w:t>
            </w:r>
          </w:p>
        </w:tc>
        <w:tc>
          <w:tcPr>
            <w:tcW w:w="236" w:type="dxa"/>
            <w:gridSpan w:val="2"/>
            <w:vAlign w:val="bottom"/>
          </w:tcPr>
          <w:p w14:paraId="5A6D5351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2F223B45" w14:textId="1A8EAE62" w:rsidR="004C14E4" w:rsidRPr="00A03BDE" w:rsidRDefault="00CF0C3F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657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4F488EAC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D9636B3" w14:textId="09173016" w:rsidR="004C14E4" w:rsidRPr="00A03BDE" w:rsidRDefault="00CF0C3F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657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76BD3F2D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52D8C7F" w14:textId="23D6E622" w:rsidR="004C14E4" w:rsidRPr="00A03BDE" w:rsidRDefault="00CF0C3F" w:rsidP="00AF04D7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961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349</w:t>
            </w:r>
          </w:p>
        </w:tc>
        <w:tc>
          <w:tcPr>
            <w:tcW w:w="250" w:type="dxa"/>
            <w:vAlign w:val="bottom"/>
          </w:tcPr>
          <w:p w14:paraId="4F73B462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24DC020C" w14:textId="607BAB21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657</w:t>
            </w:r>
            <w:r w:rsidR="004C14E4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635</w:t>
            </w:r>
          </w:p>
        </w:tc>
        <w:tc>
          <w:tcPr>
            <w:tcW w:w="261" w:type="dxa"/>
            <w:vAlign w:val="bottom"/>
          </w:tcPr>
          <w:p w14:paraId="27475629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bottom"/>
          </w:tcPr>
          <w:p w14:paraId="76C12787" w14:textId="77777777" w:rsidR="004C14E4" w:rsidRPr="00A03BDE" w:rsidRDefault="004C14E4" w:rsidP="008B45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6B164E91" w14:textId="77777777" w:rsidR="004C14E4" w:rsidRPr="00A03BDE" w:rsidRDefault="004C14E4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1D0F980" w14:textId="77777777" w:rsidR="004C14E4" w:rsidRPr="00A03BDE" w:rsidRDefault="004C14E4" w:rsidP="00AF04D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04981721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0381BC86" w14:textId="77777777" w:rsidR="004C14E4" w:rsidRPr="00A03BDE" w:rsidRDefault="004C14E4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1" w:type="dxa"/>
            <w:vAlign w:val="bottom"/>
          </w:tcPr>
          <w:p w14:paraId="232A02A0" w14:textId="77777777" w:rsidR="004C14E4" w:rsidRPr="00A03BDE" w:rsidRDefault="004C14E4" w:rsidP="007338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1DB37278" w14:textId="77777777" w:rsidR="004C14E4" w:rsidRPr="00A03BDE" w:rsidRDefault="004C14E4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83B1DDE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EF590EF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DC5FF03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D4D5ED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FDC03" w14:textId="77777777" w:rsidR="004C14E4" w:rsidRPr="00A03BDE" w:rsidRDefault="004C14E4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3,506,756</w:t>
            </w:r>
          </w:p>
        </w:tc>
        <w:tc>
          <w:tcPr>
            <w:tcW w:w="236" w:type="dxa"/>
            <w:vAlign w:val="bottom"/>
          </w:tcPr>
          <w:p w14:paraId="18481CC2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404C3" w14:textId="77777777" w:rsidR="004C14E4" w:rsidRPr="00A03BDE" w:rsidRDefault="004C14E4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3,506,756</w:t>
            </w:r>
          </w:p>
        </w:tc>
        <w:tc>
          <w:tcPr>
            <w:tcW w:w="236" w:type="dxa"/>
            <w:vAlign w:val="bottom"/>
          </w:tcPr>
          <w:p w14:paraId="60B76EDA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47C01" w14:textId="24F45F8A" w:rsidR="004C14E4" w:rsidRPr="00A03BDE" w:rsidRDefault="004C14E4" w:rsidP="007338AD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3,736,07</w:t>
            </w:r>
            <w:r w:rsidR="000D7B8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50" w:type="dxa"/>
            <w:vAlign w:val="bottom"/>
          </w:tcPr>
          <w:p w14:paraId="2AB63843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92C98" w14:textId="5A31CAC0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385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665</w:t>
            </w:r>
          </w:p>
        </w:tc>
        <w:tc>
          <w:tcPr>
            <w:tcW w:w="261" w:type="dxa"/>
            <w:vAlign w:val="bottom"/>
          </w:tcPr>
          <w:p w14:paraId="2E509D49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EB9BB" w14:textId="77777777" w:rsidR="004C14E4" w:rsidRPr="00A03BDE" w:rsidRDefault="004C14E4" w:rsidP="004C14E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7B182E52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5F580" w14:textId="3B192AC5" w:rsidR="004C14E4" w:rsidRPr="00A03BDE" w:rsidRDefault="00CF0C3F" w:rsidP="007338A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45</w:t>
            </w:r>
            <w:r w:rsidR="004C14E4" w:rsidRPr="00A03BDE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122</w:t>
            </w:r>
          </w:p>
        </w:tc>
      </w:tr>
      <w:tr w:rsidR="000C48CB" w:rsidRPr="00A03BDE" w14:paraId="5298D62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9BC087B" w14:textId="77777777" w:rsidR="004C14E4" w:rsidRPr="00A03BDE" w:rsidRDefault="004C14E4" w:rsidP="0073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01" w:type="dxa"/>
            <w:vAlign w:val="bottom"/>
          </w:tcPr>
          <w:p w14:paraId="1D9E3911" w14:textId="77777777" w:rsidR="004C14E4" w:rsidRPr="00A03BDE" w:rsidRDefault="004C14E4" w:rsidP="007338A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5A00079B" w14:textId="77777777" w:rsidR="004C14E4" w:rsidRPr="00A03BDE" w:rsidRDefault="004C14E4" w:rsidP="007338A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4E30BB9F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E9A9555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B5FBE29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0F1465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E36F0" w14:textId="7FFD5069" w:rsidR="004C14E4" w:rsidRPr="00A03BDE" w:rsidRDefault="004C14E4" w:rsidP="00A03BD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9,363,498</w:t>
            </w:r>
          </w:p>
        </w:tc>
        <w:tc>
          <w:tcPr>
            <w:tcW w:w="236" w:type="dxa"/>
            <w:vAlign w:val="bottom"/>
          </w:tcPr>
          <w:p w14:paraId="3EDE83A2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CADA6" w14:textId="77777777" w:rsidR="004C14E4" w:rsidRPr="00A03BDE" w:rsidRDefault="004C14E4" w:rsidP="00496AA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6,651,360</w:t>
            </w:r>
          </w:p>
        </w:tc>
        <w:tc>
          <w:tcPr>
            <w:tcW w:w="236" w:type="dxa"/>
            <w:vAlign w:val="bottom"/>
          </w:tcPr>
          <w:p w14:paraId="594EA44D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20680" w14:textId="7E83DB30" w:rsidR="004C14E4" w:rsidRPr="00A03BDE" w:rsidRDefault="00CF0C3F" w:rsidP="007338AD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485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057</w:t>
            </w:r>
          </w:p>
        </w:tc>
        <w:tc>
          <w:tcPr>
            <w:tcW w:w="250" w:type="dxa"/>
            <w:vAlign w:val="bottom"/>
          </w:tcPr>
          <w:p w14:paraId="1DC01EE4" w14:textId="77777777" w:rsidR="004C14E4" w:rsidRPr="00A03BDE" w:rsidRDefault="004C14E4" w:rsidP="007338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DC1C1" w14:textId="5D0F8A2A" w:rsidR="004C14E4" w:rsidRPr="00A03BDE" w:rsidRDefault="00CF0C3F" w:rsidP="00A03B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228</w:t>
            </w:r>
            <w:r w:rsidR="004C14E4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054</w:t>
            </w:r>
          </w:p>
        </w:tc>
        <w:tc>
          <w:tcPr>
            <w:tcW w:w="261" w:type="dxa"/>
            <w:vAlign w:val="bottom"/>
          </w:tcPr>
          <w:p w14:paraId="03AEFA69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33D5" w14:textId="77777777" w:rsidR="004C14E4" w:rsidRPr="00A03BDE" w:rsidRDefault="004C14E4" w:rsidP="004C14E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  <w:vAlign w:val="bottom"/>
          </w:tcPr>
          <w:p w14:paraId="43D65A3B" w14:textId="77777777" w:rsidR="004C14E4" w:rsidRPr="00A03BDE" w:rsidRDefault="004C14E4" w:rsidP="00733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059FC" w14:textId="2F108E2A" w:rsidR="004C14E4" w:rsidRPr="00A03BDE" w:rsidRDefault="00CF0C3F" w:rsidP="007338A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45</w:t>
            </w:r>
            <w:r w:rsidR="004C14E4" w:rsidRPr="00A03BDE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122</w:t>
            </w:r>
          </w:p>
        </w:tc>
      </w:tr>
      <w:tr w:rsidR="00496AAB" w:rsidRPr="00A03BDE" w14:paraId="00BE3318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C5BE264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636" w:type="dxa"/>
            <w:gridSpan w:val="22"/>
            <w:vAlign w:val="bottom"/>
          </w:tcPr>
          <w:p w14:paraId="7C0902D2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96AAB" w:rsidRPr="00A03BDE" w14:paraId="45151C7A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BBADC7D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6AA966CC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76" w:type="dxa"/>
            <w:vAlign w:val="bottom"/>
          </w:tcPr>
          <w:p w14:paraId="7FD99F12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5AB880E8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36186C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4"/>
            <w:vAlign w:val="bottom"/>
          </w:tcPr>
          <w:p w14:paraId="7D53E6C2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C8A6AD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2AAEFA9D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61" w:type="dxa"/>
            <w:vAlign w:val="bottom"/>
          </w:tcPr>
          <w:p w14:paraId="15D1229E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</w:tcPr>
          <w:p w14:paraId="1329C91D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496AAB" w:rsidRPr="00A03BDE" w14:paraId="413E0B3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5F23DF9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49406880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76" w:type="dxa"/>
            <w:vAlign w:val="bottom"/>
          </w:tcPr>
          <w:p w14:paraId="46F5D7AF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0601E9A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41" w:type="dxa"/>
            <w:gridSpan w:val="2"/>
            <w:vAlign w:val="bottom"/>
          </w:tcPr>
          <w:p w14:paraId="6282E577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4"/>
            <w:vAlign w:val="bottom"/>
          </w:tcPr>
          <w:p w14:paraId="52A9F92B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5DC8D8E3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D355660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61" w:type="dxa"/>
            <w:vAlign w:val="bottom"/>
          </w:tcPr>
          <w:p w14:paraId="023F9FE2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  <w:vAlign w:val="bottom"/>
          </w:tcPr>
          <w:p w14:paraId="5DE55015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0C48CB" w:rsidRPr="00A03BDE" w14:paraId="1373E759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04407EA5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39472E9F" w14:textId="30561156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25" w:type="dxa"/>
            <w:vAlign w:val="bottom"/>
          </w:tcPr>
          <w:p w14:paraId="7AD469D1" w14:textId="6E87681D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6" w:type="dxa"/>
            <w:vAlign w:val="bottom"/>
          </w:tcPr>
          <w:p w14:paraId="41EC71E2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6D9C7CA" w14:textId="5AE6CCAF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90" w:type="dxa"/>
            <w:gridSpan w:val="2"/>
            <w:vAlign w:val="bottom"/>
          </w:tcPr>
          <w:p w14:paraId="0BD25E50" w14:textId="3D34E435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1" w:type="dxa"/>
            <w:gridSpan w:val="2"/>
            <w:vAlign w:val="bottom"/>
          </w:tcPr>
          <w:p w14:paraId="2078D2F2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6414403" w14:textId="3BD52D56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20DB067A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D943291" w14:textId="3250B4FD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96499A7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3675F40" w14:textId="63D43034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0" w:type="dxa"/>
            <w:vAlign w:val="bottom"/>
          </w:tcPr>
          <w:p w14:paraId="5FBE144E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1A1DF07F" w14:textId="5B211A92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099FEACB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5"/>
            <w:vAlign w:val="bottom"/>
          </w:tcPr>
          <w:p w14:paraId="56FF1921" w14:textId="02553CE1" w:rsidR="004C14E4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4C14E4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496AAB" w:rsidRPr="00A03BDE" w14:paraId="3EA0406B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607F0B6F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04E693D2" w14:textId="1D800EE9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25" w:type="dxa"/>
            <w:vAlign w:val="bottom"/>
          </w:tcPr>
          <w:p w14:paraId="1CC18162" w14:textId="34A9E44D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6" w:type="dxa"/>
            <w:vAlign w:val="bottom"/>
          </w:tcPr>
          <w:p w14:paraId="468D58E1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7978622" w14:textId="7588CBB0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14:paraId="4B018A63" w14:textId="096E1648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41" w:type="dxa"/>
            <w:gridSpan w:val="2"/>
            <w:vAlign w:val="bottom"/>
          </w:tcPr>
          <w:p w14:paraId="1526CF1C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CE4222B" w14:textId="05C67497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6FF798E" w14:textId="77777777" w:rsidR="004C14E4" w:rsidRPr="00A03BDE" w:rsidRDefault="004C14E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1E6FD53" w14:textId="4CED9149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5913099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E021016" w14:textId="73C1FC6E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50" w:type="dxa"/>
            <w:vAlign w:val="bottom"/>
          </w:tcPr>
          <w:p w14:paraId="202FDFCE" w14:textId="77777777" w:rsidR="004C14E4" w:rsidRPr="00A03BDE" w:rsidRDefault="004C14E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67A9A412" w14:textId="6F3F1675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61" w:type="dxa"/>
            <w:vAlign w:val="bottom"/>
          </w:tcPr>
          <w:p w14:paraId="72083641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165526" w14:textId="53F916B5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77" w:type="dxa"/>
            <w:gridSpan w:val="2"/>
            <w:vAlign w:val="bottom"/>
          </w:tcPr>
          <w:p w14:paraId="33CD5E42" w14:textId="77777777" w:rsidR="004C14E4" w:rsidRPr="00A03BDE" w:rsidRDefault="004C14E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8A5E071" w14:textId="24A8FCD1" w:rsidR="004C14E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496AAB" w:rsidRPr="00A03BDE" w14:paraId="72151072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4D41BE5" w14:textId="77777777" w:rsidR="004C14E4" w:rsidRPr="00A03BDE" w:rsidRDefault="004C14E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783EDD8E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6" w:type="dxa"/>
            <w:vAlign w:val="bottom"/>
          </w:tcPr>
          <w:p w14:paraId="1EC687B9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4" w:type="dxa"/>
            <w:gridSpan w:val="19"/>
            <w:vAlign w:val="bottom"/>
          </w:tcPr>
          <w:p w14:paraId="415196DA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96AAB" w:rsidRPr="00A03BDE" w14:paraId="3E6AB875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D24CACB" w14:textId="77777777" w:rsidR="004C14E4" w:rsidRPr="00A03BDE" w:rsidRDefault="004C14E4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801" w:type="dxa"/>
            <w:vAlign w:val="bottom"/>
          </w:tcPr>
          <w:p w14:paraId="77849E71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35BF46F1" w14:textId="77777777" w:rsidR="004C14E4" w:rsidRPr="00A03BDE" w:rsidRDefault="004C14E4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61168FD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4F578CA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27D724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B756049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0FBB30E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10CE2B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6C2164B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DE30CE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D034ED0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0" w:type="dxa"/>
            <w:vAlign w:val="bottom"/>
          </w:tcPr>
          <w:p w14:paraId="62F364B1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2E6AC00E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5056A630" w14:textId="77777777" w:rsidR="004C14E4" w:rsidRPr="00A03BDE" w:rsidRDefault="004C14E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3255C2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5110B08B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8519FC3" w14:textId="77777777" w:rsidR="004C14E4" w:rsidRPr="00A03BDE" w:rsidRDefault="004C14E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96AAB" w:rsidRPr="00A03BDE" w14:paraId="5C638E85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F333852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ชูบุราชบุรี อีเลคทริค</w:t>
            </w: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801" w:type="dxa"/>
            <w:vAlign w:val="bottom"/>
          </w:tcPr>
          <w:p w14:paraId="0B047723" w14:textId="295CC41C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925" w:type="dxa"/>
            <w:vAlign w:val="bottom"/>
          </w:tcPr>
          <w:p w14:paraId="455B28EB" w14:textId="26CAB038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6" w:type="dxa"/>
            <w:vAlign w:val="bottom"/>
          </w:tcPr>
          <w:p w14:paraId="553DA9D8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39A9A194" w14:textId="513AAE73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3BA88A00" w14:textId="59EC24B9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4BC2F6AB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17DE1B4" w14:textId="73FF1FA3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2548793B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85F80CE" w14:textId="1474A647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32DD5DC4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162F680" w14:textId="024518C8" w:rsidR="005431BD" w:rsidRPr="00A03BDE" w:rsidRDefault="00CF0C3F" w:rsidP="00AF04D7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86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250" w:type="dxa"/>
            <w:vAlign w:val="bottom"/>
          </w:tcPr>
          <w:p w14:paraId="7C978595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5BEC9359" w14:textId="2318E72F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261" w:type="dxa"/>
            <w:vAlign w:val="bottom"/>
          </w:tcPr>
          <w:p w14:paraId="1DDD9EAB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CB7B9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1AC1177D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CAEE3BC" w14:textId="125F7BFB" w:rsidR="005431BD" w:rsidRPr="00A03BDE" w:rsidRDefault="00CF0C3F" w:rsidP="00AF04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</w:tr>
      <w:tr w:rsidR="00496AAB" w:rsidRPr="00A03BDE" w14:paraId="3CDBEF2C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725F5B75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801" w:type="dxa"/>
            <w:vAlign w:val="bottom"/>
          </w:tcPr>
          <w:p w14:paraId="4F447ADC" w14:textId="688F8DB7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</w:p>
        </w:tc>
        <w:tc>
          <w:tcPr>
            <w:tcW w:w="925" w:type="dxa"/>
            <w:vAlign w:val="bottom"/>
          </w:tcPr>
          <w:p w14:paraId="112A1E5F" w14:textId="504B9F69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</w:p>
        </w:tc>
        <w:tc>
          <w:tcPr>
            <w:tcW w:w="276" w:type="dxa"/>
            <w:vAlign w:val="bottom"/>
          </w:tcPr>
          <w:p w14:paraId="17DBCAD3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600CFD9" w14:textId="4D0C5C73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606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990" w:type="dxa"/>
            <w:gridSpan w:val="2"/>
            <w:vAlign w:val="bottom"/>
          </w:tcPr>
          <w:p w14:paraId="4832B7CF" w14:textId="30518ABE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606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41" w:type="dxa"/>
            <w:gridSpan w:val="2"/>
            <w:vAlign w:val="bottom"/>
          </w:tcPr>
          <w:p w14:paraId="5CC26354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8697345" w14:textId="1130D5C6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7077EB2A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85A6F0" w14:textId="3E6C2256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7962289D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5BD10A9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2,643,740</w:t>
            </w:r>
          </w:p>
        </w:tc>
        <w:tc>
          <w:tcPr>
            <w:tcW w:w="250" w:type="dxa"/>
            <w:vAlign w:val="bottom"/>
          </w:tcPr>
          <w:p w14:paraId="01350687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6A48286E" w14:textId="2BBF5F32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582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723</w:t>
            </w:r>
          </w:p>
        </w:tc>
        <w:tc>
          <w:tcPr>
            <w:tcW w:w="261" w:type="dxa"/>
            <w:vAlign w:val="bottom"/>
          </w:tcPr>
          <w:p w14:paraId="6D43F76D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7F261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0B9A4EBB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9CB0718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5CA7D743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C734173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801" w:type="dxa"/>
            <w:vAlign w:val="bottom"/>
          </w:tcPr>
          <w:p w14:paraId="4CA2CA25" w14:textId="10D07796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925" w:type="dxa"/>
            <w:vAlign w:val="bottom"/>
          </w:tcPr>
          <w:p w14:paraId="1C31C077" w14:textId="1768BEA7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276" w:type="dxa"/>
            <w:vAlign w:val="bottom"/>
          </w:tcPr>
          <w:p w14:paraId="3BB15299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CBA885B" w14:textId="0BF044C0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550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3B0DDD8E" w14:textId="1F1F1237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550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1DF969E7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4608A2E" w14:textId="76DA8A14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06A1B03A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3F24650" w14:textId="6FD363D1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0080291B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FB5B392" w14:textId="3A9C0309" w:rsidR="005431BD" w:rsidRPr="00291C98" w:rsidRDefault="005431BD" w:rsidP="005431BD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91C98">
              <w:rPr>
                <w:rFonts w:ascii="Angsana New" w:hAnsi="Angsana New"/>
                <w:sz w:val="26"/>
                <w:szCs w:val="26"/>
                <w:lang w:bidi="th-TH"/>
              </w:rPr>
              <w:t>257,16</w:t>
            </w:r>
            <w:r w:rsidR="00796C8C" w:rsidRPr="00291C98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50" w:type="dxa"/>
            <w:vAlign w:val="bottom"/>
          </w:tcPr>
          <w:p w14:paraId="08B6BBD0" w14:textId="77777777" w:rsidR="005431BD" w:rsidRPr="00291C98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654FDC59" w14:textId="4E5F821D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264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261" w:type="dxa"/>
            <w:vAlign w:val="bottom"/>
          </w:tcPr>
          <w:p w14:paraId="43C52E9A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99B5D7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69E1E886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AA23A6B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0D8BD591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DFA0E9E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ติงส์ ออน เน็ต จำกัด</w:t>
            </w:r>
          </w:p>
        </w:tc>
        <w:tc>
          <w:tcPr>
            <w:tcW w:w="801" w:type="dxa"/>
            <w:vAlign w:val="bottom"/>
          </w:tcPr>
          <w:p w14:paraId="6D0F7EBD" w14:textId="18268604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925" w:type="dxa"/>
            <w:vAlign w:val="bottom"/>
          </w:tcPr>
          <w:p w14:paraId="067E1379" w14:textId="4AB95FC7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276" w:type="dxa"/>
            <w:vAlign w:val="bottom"/>
          </w:tcPr>
          <w:p w14:paraId="2DBDB158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61495322" w14:textId="0B500326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133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55073B35" w14:textId="2DB34E0D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133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117743C3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76F4BB6" w14:textId="79FCE7D8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236" w:type="dxa"/>
            <w:vAlign w:val="bottom"/>
          </w:tcPr>
          <w:p w14:paraId="73B83D9C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208839" w14:textId="1D15D44B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236" w:type="dxa"/>
            <w:vAlign w:val="bottom"/>
          </w:tcPr>
          <w:p w14:paraId="4116EAF8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740F41A" w14:textId="2294D2B0" w:rsidR="005431BD" w:rsidRPr="00A03BDE" w:rsidRDefault="00CF0C3F" w:rsidP="00AF04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161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181</w:t>
            </w:r>
          </w:p>
        </w:tc>
        <w:tc>
          <w:tcPr>
            <w:tcW w:w="250" w:type="dxa"/>
            <w:vAlign w:val="bottom"/>
          </w:tcPr>
          <w:p w14:paraId="01E15248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3C1E368D" w14:textId="7C4AD76A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165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782</w:t>
            </w:r>
          </w:p>
        </w:tc>
        <w:tc>
          <w:tcPr>
            <w:tcW w:w="261" w:type="dxa"/>
            <w:vAlign w:val="bottom"/>
          </w:tcPr>
          <w:p w14:paraId="6E1F8102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A52D00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60BC3BD4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0502442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4BE17180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88CCA22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หินกองเพาเวอร์โฮลดิ้ง จำกัด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01" w:type="dxa"/>
            <w:vAlign w:val="bottom"/>
          </w:tcPr>
          <w:p w14:paraId="5C334581" w14:textId="0FE90DF5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925" w:type="dxa"/>
            <w:vAlign w:val="bottom"/>
          </w:tcPr>
          <w:p w14:paraId="35FE46D2" w14:textId="14DB2F66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276" w:type="dxa"/>
            <w:vAlign w:val="bottom"/>
          </w:tcPr>
          <w:p w14:paraId="76EFC1C6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66E9C0D0" w14:textId="55673645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717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990" w:type="dxa"/>
            <w:gridSpan w:val="2"/>
            <w:vAlign w:val="bottom"/>
          </w:tcPr>
          <w:p w14:paraId="3096DD61" w14:textId="5D53B387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305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241" w:type="dxa"/>
            <w:gridSpan w:val="2"/>
            <w:vAlign w:val="bottom"/>
          </w:tcPr>
          <w:p w14:paraId="26B7A8B5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ECFF2C1" w14:textId="722EC22F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365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772</w:t>
            </w:r>
          </w:p>
        </w:tc>
        <w:tc>
          <w:tcPr>
            <w:tcW w:w="236" w:type="dxa"/>
            <w:vAlign w:val="bottom"/>
          </w:tcPr>
          <w:p w14:paraId="3AA0CF7F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6451EDE" w14:textId="61604207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155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236" w:type="dxa"/>
            <w:vAlign w:val="bottom"/>
          </w:tcPr>
          <w:p w14:paraId="64BDFB6B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676330BA" w14:textId="0345D031" w:rsidR="005431BD" w:rsidRPr="00A03BDE" w:rsidRDefault="00CF0C3F" w:rsidP="003A4A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354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930</w:t>
            </w:r>
          </w:p>
        </w:tc>
        <w:tc>
          <w:tcPr>
            <w:tcW w:w="250" w:type="dxa"/>
            <w:vAlign w:val="bottom"/>
          </w:tcPr>
          <w:p w14:paraId="63514F3F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415A1182" w14:textId="7C8259F3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147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850</w:t>
            </w:r>
          </w:p>
        </w:tc>
        <w:tc>
          <w:tcPr>
            <w:tcW w:w="261" w:type="dxa"/>
            <w:vAlign w:val="bottom"/>
          </w:tcPr>
          <w:p w14:paraId="375E781A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32490C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2A2935C4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A0062F8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50074BF9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2CC1830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801" w:type="dxa"/>
            <w:vAlign w:val="bottom"/>
          </w:tcPr>
          <w:p w14:paraId="0AC8B75E" w14:textId="154D7C60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512F4107" w14:textId="6AA91319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1CDE8602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1FC7B3C0" w14:textId="7F30099E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4B4788FE" w14:textId="1A4B3834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41" w:type="dxa"/>
            <w:gridSpan w:val="2"/>
            <w:vAlign w:val="bottom"/>
          </w:tcPr>
          <w:p w14:paraId="125F539D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E17719E" w14:textId="2AC13688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146EB476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60DC24B" w14:textId="208FE48A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236" w:type="dxa"/>
            <w:vAlign w:val="bottom"/>
          </w:tcPr>
          <w:p w14:paraId="08E3B6A1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2E1E9E0" w14:textId="36EA02B6" w:rsidR="005431BD" w:rsidRPr="00A03BDE" w:rsidRDefault="00CF0C3F" w:rsidP="003A4A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36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250" w:type="dxa"/>
            <w:vAlign w:val="bottom"/>
          </w:tcPr>
          <w:p w14:paraId="4FD5F05E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5D73369D" w14:textId="46CFCC1E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672</w:t>
            </w:r>
          </w:p>
        </w:tc>
        <w:tc>
          <w:tcPr>
            <w:tcW w:w="261" w:type="dxa"/>
            <w:vAlign w:val="bottom"/>
          </w:tcPr>
          <w:p w14:paraId="28031787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A5E80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37F820C7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450E48AF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0E090D89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2FA6699" w14:textId="77777777" w:rsidR="005431BD" w:rsidRPr="00A03BDE" w:rsidRDefault="005431BD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01" w:type="dxa"/>
            <w:vAlign w:val="bottom"/>
          </w:tcPr>
          <w:p w14:paraId="1B3EDEF1" w14:textId="1BDAEC5B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25" w:type="dxa"/>
            <w:vAlign w:val="bottom"/>
          </w:tcPr>
          <w:p w14:paraId="55FB717B" w14:textId="73D4728E" w:rsidR="005431BD" w:rsidRPr="00A03BDE" w:rsidRDefault="00CF0C3F" w:rsidP="00AF04D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276" w:type="dxa"/>
            <w:vAlign w:val="bottom"/>
          </w:tcPr>
          <w:p w14:paraId="2A3D62C9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10039077" w14:textId="0A563E05" w:rsidR="005431BD" w:rsidRPr="00A03BDE" w:rsidRDefault="00CF0C3F" w:rsidP="00A03BD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094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990" w:type="dxa"/>
            <w:gridSpan w:val="2"/>
            <w:vAlign w:val="bottom"/>
          </w:tcPr>
          <w:p w14:paraId="73C9D7BB" w14:textId="708A7BD0" w:rsidR="005431BD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094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900</w:t>
            </w:r>
          </w:p>
        </w:tc>
        <w:tc>
          <w:tcPr>
            <w:tcW w:w="241" w:type="dxa"/>
            <w:gridSpan w:val="2"/>
            <w:vAlign w:val="bottom"/>
          </w:tcPr>
          <w:p w14:paraId="21660B1C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2C4F37B" w14:textId="3C4BD12F" w:rsidR="005431BD" w:rsidRPr="00A03BDE" w:rsidRDefault="00CF0C3F" w:rsidP="00A03BDE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523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38BDAC5F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F8A878F" w14:textId="23B43F97" w:rsidR="005431BD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523</w:t>
            </w:r>
            <w:r w:rsidR="005431BD"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607F6AFD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13385749" w14:textId="66FC04B4" w:rsidR="005431BD" w:rsidRPr="00A03BDE" w:rsidRDefault="00CF0C3F" w:rsidP="00AF04D7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966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0" w:type="dxa"/>
            <w:vAlign w:val="bottom"/>
          </w:tcPr>
          <w:p w14:paraId="73794A28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0F1EDB0B" w14:textId="26F1DC69" w:rsidR="005431BD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  <w:r w:rsidR="005431BD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831</w:t>
            </w:r>
          </w:p>
        </w:tc>
        <w:tc>
          <w:tcPr>
            <w:tcW w:w="261" w:type="dxa"/>
            <w:vAlign w:val="bottom"/>
          </w:tcPr>
          <w:p w14:paraId="2DC5E7E0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5D3CAA" w14:textId="77777777" w:rsidR="005431BD" w:rsidRPr="00A03BDE" w:rsidRDefault="005431BD" w:rsidP="005431B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3FED19C1" w14:textId="77777777" w:rsidR="005431BD" w:rsidRPr="00A03BDE" w:rsidRDefault="005431BD" w:rsidP="00AF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601CC58" w14:textId="77777777" w:rsidR="005431BD" w:rsidRPr="00A03BDE" w:rsidRDefault="005431BD" w:rsidP="00AF04D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4C95CEE9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0C58F1C7" w14:textId="7845E799" w:rsidR="00496AAB" w:rsidRPr="00A03BDE" w:rsidRDefault="00496AAB" w:rsidP="00496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NEXIF RATCH ENERGY SINGAPORE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PTE</w:t>
            </w:r>
            <w:r w:rsidR="00310725">
              <w:rPr>
                <w:rFonts w:ascii="Angsana New" w:hAnsi="Angsana New"/>
                <w:spacing w:val="-6"/>
                <w:sz w:val="26"/>
                <w:szCs w:val="26"/>
              </w:rPr>
              <w:t>.</w:t>
            </w: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 xml:space="preserve"> LTD</w:t>
            </w:r>
            <w:r w:rsidR="00310725">
              <w:rPr>
                <w:rFonts w:ascii="Angsana New" w:hAnsi="Angsana New"/>
                <w:spacing w:val="-6"/>
                <w:sz w:val="26"/>
                <w:szCs w:val="26"/>
              </w:rPr>
              <w:t>.</w:t>
            </w:r>
          </w:p>
        </w:tc>
        <w:tc>
          <w:tcPr>
            <w:tcW w:w="801" w:type="dxa"/>
            <w:vAlign w:val="bottom"/>
          </w:tcPr>
          <w:p w14:paraId="4B400AD3" w14:textId="4CFF6293" w:rsidR="00496AAB" w:rsidRPr="00A03BDE" w:rsidRDefault="00CF0C3F" w:rsidP="00496AA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925" w:type="dxa"/>
            <w:vAlign w:val="bottom"/>
          </w:tcPr>
          <w:p w14:paraId="72EC2EF2" w14:textId="41259548" w:rsidR="00496AAB" w:rsidRPr="00A03BDE" w:rsidRDefault="00CF0C3F" w:rsidP="00496AA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276" w:type="dxa"/>
            <w:vAlign w:val="bottom"/>
          </w:tcPr>
          <w:p w14:paraId="69D1E223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33DD4C08" w14:textId="76BA381C" w:rsidR="00496AAB" w:rsidRPr="00A03BDE" w:rsidRDefault="00CF0C3F" w:rsidP="00496AA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136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990" w:type="dxa"/>
            <w:gridSpan w:val="2"/>
            <w:vAlign w:val="bottom"/>
          </w:tcPr>
          <w:p w14:paraId="4BBA9749" w14:textId="763DDA1C" w:rsidR="00496AAB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136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241" w:type="dxa"/>
            <w:gridSpan w:val="2"/>
            <w:vAlign w:val="bottom"/>
          </w:tcPr>
          <w:p w14:paraId="504AB731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  <w:vAlign w:val="bottom"/>
          </w:tcPr>
          <w:p w14:paraId="5D62AD50" w14:textId="079AA400" w:rsidR="00496AAB" w:rsidRPr="00A03BDE" w:rsidRDefault="00CF0C3F" w:rsidP="00496AA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983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236" w:type="dxa"/>
            <w:vAlign w:val="bottom"/>
          </w:tcPr>
          <w:p w14:paraId="2D9FC016" w14:textId="77777777" w:rsidR="00496AAB" w:rsidRPr="00A03BDE" w:rsidRDefault="00496AAB" w:rsidP="00496AA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498E6A7" w14:textId="4F9C32B3" w:rsidR="00496AAB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983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236" w:type="dxa"/>
            <w:vAlign w:val="bottom"/>
          </w:tcPr>
          <w:p w14:paraId="58D58CA1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380CEEA" w14:textId="04F9B485" w:rsidR="00496AAB" w:rsidRPr="00A03BDE" w:rsidRDefault="00CF0C3F" w:rsidP="00496AA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038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144</w:t>
            </w:r>
          </w:p>
        </w:tc>
        <w:tc>
          <w:tcPr>
            <w:tcW w:w="250" w:type="dxa"/>
            <w:vAlign w:val="bottom"/>
          </w:tcPr>
          <w:p w14:paraId="4F8E92FD" w14:textId="77777777" w:rsidR="00496AAB" w:rsidRPr="00A03BDE" w:rsidRDefault="00496AAB" w:rsidP="00496A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2BA9E5A7" w14:textId="7ED4BB7C" w:rsidR="00496AAB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983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460</w:t>
            </w:r>
          </w:p>
        </w:tc>
        <w:tc>
          <w:tcPr>
            <w:tcW w:w="261" w:type="dxa"/>
            <w:vAlign w:val="bottom"/>
          </w:tcPr>
          <w:p w14:paraId="2FDC072B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0BCBBF" w14:textId="1629AF71" w:rsidR="00496AAB" w:rsidRPr="00A03BDE" w:rsidRDefault="00496AAB" w:rsidP="00496A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0A943109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7229E728" w14:textId="583C4316" w:rsidR="00496AAB" w:rsidRPr="00A03BDE" w:rsidRDefault="00496AAB" w:rsidP="00496AA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42DF656A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2A2F9158" w14:textId="15113ACD" w:rsidR="00496AAB" w:rsidRPr="00A03BDE" w:rsidRDefault="00496AAB" w:rsidP="00496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DE7A87E" w14:textId="1AE6964F" w:rsidR="00496AAB" w:rsidRPr="00A03BDE" w:rsidRDefault="00496AAB" w:rsidP="00496AA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3B37ED93" w14:textId="1B211D15" w:rsidR="00496AAB" w:rsidRPr="00A03BDE" w:rsidRDefault="00496AAB" w:rsidP="00496AA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BA1E75B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3D358EC9" w14:textId="606573F0" w:rsidR="00496AAB" w:rsidRPr="00A03BDE" w:rsidRDefault="00496AAB" w:rsidP="00496AA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B39142" w14:textId="2F1D98B4" w:rsidR="00496AAB" w:rsidRPr="00A03BDE" w:rsidRDefault="00496AAB" w:rsidP="00496AA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5D85B74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9601C" w14:textId="1E00CE63" w:rsidR="00496AAB" w:rsidRPr="00A03BDE" w:rsidRDefault="00496AAB" w:rsidP="00496AA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6,586,077</w:t>
            </w:r>
          </w:p>
        </w:tc>
        <w:tc>
          <w:tcPr>
            <w:tcW w:w="236" w:type="dxa"/>
            <w:vAlign w:val="bottom"/>
          </w:tcPr>
          <w:p w14:paraId="0C28EC64" w14:textId="77777777" w:rsidR="00496AAB" w:rsidRPr="00A03BDE" w:rsidRDefault="00496AAB" w:rsidP="00496AA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601E" w14:textId="21B48610" w:rsidR="00496AAB" w:rsidRPr="00A03BDE" w:rsidRDefault="00CF0C3F" w:rsidP="00496AA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346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257</w:t>
            </w:r>
          </w:p>
        </w:tc>
        <w:tc>
          <w:tcPr>
            <w:tcW w:w="236" w:type="dxa"/>
            <w:vAlign w:val="bottom"/>
          </w:tcPr>
          <w:p w14:paraId="64D123AE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C0AC" w14:textId="0059669C" w:rsidR="00496AAB" w:rsidRPr="00A03BDE" w:rsidRDefault="00CF0C3F" w:rsidP="00496AA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544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056</w:t>
            </w:r>
          </w:p>
        </w:tc>
        <w:tc>
          <w:tcPr>
            <w:tcW w:w="250" w:type="dxa"/>
            <w:vAlign w:val="bottom"/>
          </w:tcPr>
          <w:p w14:paraId="6FB666FD" w14:textId="77777777" w:rsidR="00496AAB" w:rsidRPr="00A03BDE" w:rsidRDefault="00496AAB" w:rsidP="00496A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9F650" w14:textId="30ED1144" w:rsidR="00496AAB" w:rsidRPr="00A03BDE" w:rsidRDefault="00CF0C3F" w:rsidP="00496AA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045</w:t>
            </w:r>
            <w:r w:rsidR="00496AAB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310</w:t>
            </w:r>
          </w:p>
        </w:tc>
        <w:tc>
          <w:tcPr>
            <w:tcW w:w="261" w:type="dxa"/>
            <w:vAlign w:val="bottom"/>
          </w:tcPr>
          <w:p w14:paraId="048B4564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1B723" w14:textId="6D0B6BC3" w:rsidR="00496AAB" w:rsidRPr="00A03BDE" w:rsidRDefault="00496AAB" w:rsidP="00496A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6D0BA130" w14:textId="77777777" w:rsidR="00496AAB" w:rsidRPr="00A03BDE" w:rsidRDefault="00496AAB" w:rsidP="00496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A8CB" w14:textId="1DB33C2F" w:rsidR="00496AAB" w:rsidRPr="00A03BDE" w:rsidRDefault="00CF0C3F" w:rsidP="00496AA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10</w:t>
            </w:r>
            <w:r w:rsidR="00496AAB" w:rsidRPr="00A03BDE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000</w:t>
            </w:r>
          </w:p>
        </w:tc>
      </w:tr>
      <w:tr w:rsidR="00496AAB" w:rsidRPr="00A03BDE" w14:paraId="48E1F25D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18808B77" w14:textId="77777777" w:rsidR="004C14E4" w:rsidRPr="00A03BDE" w:rsidRDefault="004C14E4" w:rsidP="00AE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1" w:type="dxa"/>
            <w:vAlign w:val="bottom"/>
          </w:tcPr>
          <w:p w14:paraId="16730769" w14:textId="77777777" w:rsidR="004C14E4" w:rsidRPr="00A03BDE" w:rsidRDefault="004C14E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55EFFCF1" w14:textId="77777777" w:rsidR="004C14E4" w:rsidRPr="00A03BDE" w:rsidRDefault="004C14E4" w:rsidP="00AE1BA4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72C7936C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D6F8952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F40EFD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FEFF806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  <w:vAlign w:val="bottom"/>
          </w:tcPr>
          <w:p w14:paraId="240AB840" w14:textId="77777777" w:rsidR="004C14E4" w:rsidRPr="00A03BDE" w:rsidRDefault="004C14E4" w:rsidP="00AE1BA4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4B4052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3EF7829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E185B9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AD3F953" w14:textId="77777777" w:rsidR="004C14E4" w:rsidRPr="00A03BDE" w:rsidRDefault="004C14E4" w:rsidP="00AE1BA4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6110CD4D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CA0EF64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250CC92A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8E1111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4331BDF3" w14:textId="77777777" w:rsidR="004C14E4" w:rsidRPr="00A03BDE" w:rsidRDefault="004C14E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vAlign w:val="bottom"/>
          </w:tcPr>
          <w:p w14:paraId="6650E805" w14:textId="77777777" w:rsidR="004C14E4" w:rsidRPr="00A03BDE" w:rsidRDefault="004C14E4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96AAB" w:rsidRPr="00A03BDE" w14:paraId="7056D9B2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57210985" w14:textId="77777777" w:rsidR="00496AAB" w:rsidRPr="00A03BDE" w:rsidRDefault="00496AA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01" w:type="dxa"/>
            <w:vAlign w:val="bottom"/>
          </w:tcPr>
          <w:p w14:paraId="297708BD" w14:textId="77777777" w:rsidR="00496AAB" w:rsidRPr="00A03BDE" w:rsidRDefault="00496AAB" w:rsidP="00C645E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5696F0D5" w14:textId="77777777" w:rsidR="00496AAB" w:rsidRPr="00A03BDE" w:rsidRDefault="00496AAB" w:rsidP="00C645E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77A201BA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D29416C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BF81A8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7DDF76E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969F1EE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0730F6E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923ABE1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85A410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9F3E509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0" w:type="dxa"/>
            <w:vAlign w:val="bottom"/>
          </w:tcPr>
          <w:p w14:paraId="5CA66169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75F3DC7F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275EEECC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FBC8EB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7957E424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BD83430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96AAB" w:rsidRPr="00A03BDE" w14:paraId="6F379EE9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EEA6DB6" w14:textId="77777777" w:rsidR="00496AAB" w:rsidRPr="00A03BDE" w:rsidRDefault="00496AA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ราชบุรี</w:t>
            </w:r>
            <w:r w:rsidRPr="00A03BDE">
              <w:rPr>
                <w:rFonts w:ascii="Angsana New" w:hAnsi="Angsana New" w:hint="cs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801" w:type="dxa"/>
            <w:vAlign w:val="bottom"/>
          </w:tcPr>
          <w:p w14:paraId="127FB643" w14:textId="05A83195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25" w:type="dxa"/>
            <w:vAlign w:val="bottom"/>
          </w:tcPr>
          <w:p w14:paraId="487FE555" w14:textId="54A1E14F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276" w:type="dxa"/>
            <w:vAlign w:val="bottom"/>
          </w:tcPr>
          <w:p w14:paraId="6D8DC22C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25EF915" w14:textId="662E8575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325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4086986F" w14:textId="47021626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325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0692B345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4F4027B" w14:textId="2C6BE6DB" w:rsidR="00496AAB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831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60100D29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D5CDFC" w14:textId="60A448E3" w:rsidR="00496AAB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831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3F4C328F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693C7502" w14:textId="4FDA04F1" w:rsidR="00496AAB" w:rsidRPr="000C48CB" w:rsidRDefault="00CF0C3F" w:rsidP="000C48C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96AAB" w:rsidRPr="000C48C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872</w:t>
            </w:r>
            <w:r w:rsidR="00496AAB" w:rsidRPr="000C48C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894</w:t>
            </w:r>
          </w:p>
        </w:tc>
        <w:tc>
          <w:tcPr>
            <w:tcW w:w="250" w:type="dxa"/>
            <w:vAlign w:val="bottom"/>
          </w:tcPr>
          <w:p w14:paraId="4F61BE7E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73D5CFC5" w14:textId="64C78074" w:rsidR="00496AAB" w:rsidRPr="000C48CB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961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087</w:t>
            </w:r>
          </w:p>
        </w:tc>
        <w:tc>
          <w:tcPr>
            <w:tcW w:w="261" w:type="dxa"/>
            <w:vAlign w:val="bottom"/>
          </w:tcPr>
          <w:p w14:paraId="6C90BD43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B9A78F" w14:textId="6A042584" w:rsidR="00496AAB" w:rsidRPr="00A03BDE" w:rsidRDefault="00CF0C3F" w:rsidP="00C645E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150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77" w:type="dxa"/>
            <w:gridSpan w:val="2"/>
            <w:vAlign w:val="bottom"/>
          </w:tcPr>
          <w:p w14:paraId="785DC1EF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FE5D560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11793CAD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43D84515" w14:textId="77777777" w:rsidR="00496AAB" w:rsidRPr="00A03BDE" w:rsidRDefault="00496AA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ผลิตไฟฟ้า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801" w:type="dxa"/>
            <w:vAlign w:val="bottom"/>
          </w:tcPr>
          <w:p w14:paraId="5ADF1AF5" w14:textId="35C037D0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3C1A0B29" w14:textId="2589E1AF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4E2AFBC9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20A2A54" w14:textId="41851A58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3B06D054" w14:textId="69A82887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0F72EB01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6AE3997" w14:textId="696C4B3D" w:rsidR="00496AAB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24E4207C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EBF0B96" w14:textId="6643423A" w:rsidR="00496AAB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622C71D3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E17A0EA" w14:textId="7EEC7AB5" w:rsidR="00496AAB" w:rsidRPr="000C48CB" w:rsidRDefault="00CF0C3F" w:rsidP="000C48C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952</w:t>
            </w:r>
            <w:r w:rsidR="00496AAB" w:rsidRPr="000C48C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294</w:t>
            </w:r>
          </w:p>
        </w:tc>
        <w:tc>
          <w:tcPr>
            <w:tcW w:w="250" w:type="dxa"/>
            <w:vAlign w:val="bottom"/>
          </w:tcPr>
          <w:p w14:paraId="4B85151D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4B87C6C9" w14:textId="5A0CB56E" w:rsidR="00496AAB" w:rsidRPr="000C48CB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948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261" w:type="dxa"/>
            <w:vAlign w:val="bottom"/>
          </w:tcPr>
          <w:p w14:paraId="32E1F146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F1E59F" w14:textId="5D118516" w:rsidR="00496AAB" w:rsidRPr="00A03BDE" w:rsidRDefault="00CF0C3F" w:rsidP="00C645E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77" w:type="dxa"/>
            <w:gridSpan w:val="2"/>
            <w:vAlign w:val="bottom"/>
          </w:tcPr>
          <w:p w14:paraId="7B02BA68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2B62A15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496AAB" w:rsidRPr="00A03BDE" w14:paraId="3CD1FF76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7319728A" w14:textId="77777777" w:rsidR="00496AAB" w:rsidRPr="00A03BDE" w:rsidRDefault="00496AA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801" w:type="dxa"/>
            <w:vAlign w:val="bottom"/>
          </w:tcPr>
          <w:p w14:paraId="324C1317" w14:textId="1493C63C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25" w:type="dxa"/>
            <w:vAlign w:val="bottom"/>
          </w:tcPr>
          <w:p w14:paraId="2B85360B" w14:textId="292D672B" w:rsidR="00496AAB" w:rsidRPr="00A03BDE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6" w:type="dxa"/>
            <w:vAlign w:val="bottom"/>
          </w:tcPr>
          <w:p w14:paraId="307711EC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2F760FA" w14:textId="12D976C9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47503348" w14:textId="3A424C74" w:rsidR="00496AAB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gridSpan w:val="2"/>
            <w:vAlign w:val="bottom"/>
          </w:tcPr>
          <w:p w14:paraId="6ACC308A" w14:textId="77777777" w:rsidR="00496AAB" w:rsidRPr="00A03BDE" w:rsidRDefault="00496AAB" w:rsidP="00C645ED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66F00BD" w14:textId="053D9F61" w:rsidR="00496AAB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5B7C2DFF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5FD7996" w14:textId="3DDC0895" w:rsidR="00496AAB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  <w:r w:rsidR="00496AAB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282E4330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11D45E29" w14:textId="7431386C" w:rsidR="00496AAB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289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250" w:type="dxa"/>
            <w:vAlign w:val="bottom"/>
          </w:tcPr>
          <w:p w14:paraId="1B2CF695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26FC61A3" w14:textId="4E7C1BDA" w:rsidR="00496AAB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286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024</w:t>
            </w:r>
          </w:p>
        </w:tc>
        <w:tc>
          <w:tcPr>
            <w:tcW w:w="261" w:type="dxa"/>
            <w:vAlign w:val="bottom"/>
          </w:tcPr>
          <w:p w14:paraId="3B3A63D6" w14:textId="77777777" w:rsidR="00496AAB" w:rsidRPr="00A03BDE" w:rsidRDefault="00496AA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14D65E" w14:textId="23E32A58" w:rsidR="00496AAB" w:rsidRPr="00A03BDE" w:rsidRDefault="00CF0C3F" w:rsidP="00C645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  <w:r w:rsidR="00496AAB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77" w:type="dxa"/>
            <w:gridSpan w:val="2"/>
            <w:vAlign w:val="bottom"/>
          </w:tcPr>
          <w:p w14:paraId="1C70B4E2" w14:textId="77777777" w:rsidR="00496AAB" w:rsidRPr="00A03BDE" w:rsidRDefault="00496AAB" w:rsidP="00C645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AD808B0" w14:textId="53D2041C" w:rsidR="00496AAB" w:rsidRPr="00A03BDE" w:rsidRDefault="00CF0C3F" w:rsidP="00C645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  <w:r w:rsidR="00496AAB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</w:tr>
      <w:tr w:rsidR="00496AAB" w:rsidRPr="00A03BDE" w14:paraId="4FB874A7" w14:textId="77777777" w:rsidTr="00FD4D18">
        <w:trPr>
          <w:trHeight w:val="117"/>
        </w:trPr>
        <w:tc>
          <w:tcPr>
            <w:tcW w:w="3753" w:type="dxa"/>
            <w:vAlign w:val="bottom"/>
          </w:tcPr>
          <w:p w14:paraId="0043FF0B" w14:textId="77777777" w:rsidR="00496AAB" w:rsidRPr="00A03BDE" w:rsidRDefault="00496AAB" w:rsidP="00AE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1" w:type="dxa"/>
            <w:vAlign w:val="bottom"/>
          </w:tcPr>
          <w:p w14:paraId="4B9BEE3C" w14:textId="77777777" w:rsidR="00496AAB" w:rsidRPr="00A03BDE" w:rsidRDefault="00496AAB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380F5834" w14:textId="77777777" w:rsidR="00496AAB" w:rsidRPr="00A03BDE" w:rsidRDefault="00496AAB" w:rsidP="00AE1BA4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3FB7940A" w14:textId="77777777" w:rsidR="00496AAB" w:rsidRPr="00A03BDE" w:rsidRDefault="00496AAB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00B7129D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51AF62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AC20BBB" w14:textId="77777777" w:rsidR="00496AAB" w:rsidRPr="00A03BDE" w:rsidRDefault="00496AAB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148F511" w14:textId="77777777" w:rsidR="00496AAB" w:rsidRPr="00A03BDE" w:rsidRDefault="00496AAB" w:rsidP="00AE1BA4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EE4D3D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F16029D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A6F2417" w14:textId="77777777" w:rsidR="00496AAB" w:rsidRPr="00A03BDE" w:rsidRDefault="00496AAB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C86524" w14:textId="77777777" w:rsidR="00496AAB" w:rsidRPr="00A03BDE" w:rsidRDefault="00496AAB" w:rsidP="00AE1BA4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6DCE74D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2" w:type="dxa"/>
            <w:vAlign w:val="bottom"/>
          </w:tcPr>
          <w:p w14:paraId="73A24AEA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3420D9F6" w14:textId="77777777" w:rsidR="00496AAB" w:rsidRPr="00A03BDE" w:rsidRDefault="00496AAB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567C05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6FE0BADC" w14:textId="77777777" w:rsidR="00496AAB" w:rsidRPr="00A03BDE" w:rsidRDefault="00496AAB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B6D6B42" w14:textId="77777777" w:rsidR="00496AAB" w:rsidRPr="00A03BDE" w:rsidRDefault="00496AAB" w:rsidP="00AE1B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14:paraId="1F1BBEDE" w14:textId="77777777" w:rsidR="00AF04D7" w:rsidRPr="00AF04D7" w:rsidRDefault="00AF04D7">
      <w:pPr>
        <w:rPr>
          <w:rFonts w:ascii="Times New Roman" w:hAnsi="Times New Roman" w:cs="Times New Roman"/>
          <w:sz w:val="22"/>
          <w:szCs w:val="22"/>
        </w:rPr>
      </w:pPr>
      <w:r w:rsidRPr="00AF04D7">
        <w:rPr>
          <w:rFonts w:ascii="Times New Roman" w:hAnsi="Times New Roman" w:cs="Times New Roman"/>
          <w:sz w:val="22"/>
          <w:szCs w:val="22"/>
        </w:rPr>
        <w:br w:type="page"/>
      </w:r>
    </w:p>
    <w:tbl>
      <w:tblPr>
        <w:tblW w:w="1538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81"/>
        <w:gridCol w:w="814"/>
        <w:gridCol w:w="902"/>
        <w:gridCol w:w="275"/>
        <w:gridCol w:w="973"/>
        <w:gridCol w:w="990"/>
        <w:gridCol w:w="254"/>
        <w:gridCol w:w="1001"/>
        <w:gridCol w:w="275"/>
        <w:gridCol w:w="977"/>
        <w:gridCol w:w="236"/>
        <w:gridCol w:w="979"/>
        <w:gridCol w:w="263"/>
        <w:gridCol w:w="1089"/>
        <w:gridCol w:w="236"/>
        <w:gridCol w:w="990"/>
        <w:gridCol w:w="265"/>
        <w:gridCol w:w="1085"/>
      </w:tblGrid>
      <w:tr w:rsidR="000C48CB" w:rsidRPr="00A03BDE" w14:paraId="11A3BC25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0675FF67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604" w:type="dxa"/>
            <w:gridSpan w:val="17"/>
            <w:vAlign w:val="bottom"/>
          </w:tcPr>
          <w:p w14:paraId="77D3C118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C48CB" w:rsidRPr="00A03BDE" w14:paraId="6AE70202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517585D2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249BB3D7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75" w:type="dxa"/>
            <w:vAlign w:val="bottom"/>
          </w:tcPr>
          <w:p w14:paraId="044EFDD3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3" w:type="dxa"/>
            <w:gridSpan w:val="2"/>
            <w:vAlign w:val="bottom"/>
          </w:tcPr>
          <w:p w14:paraId="656C3C66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04561077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74C25EEC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C07EB1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76C928FC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1E363FD7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23BCAFD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0C48CB" w:rsidRPr="00A03BDE" w14:paraId="7DED5064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3B44E61C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5D3CA2DA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75" w:type="dxa"/>
            <w:vAlign w:val="bottom"/>
          </w:tcPr>
          <w:p w14:paraId="7A40677F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3" w:type="dxa"/>
            <w:gridSpan w:val="2"/>
            <w:vAlign w:val="bottom"/>
          </w:tcPr>
          <w:p w14:paraId="13CF7F55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54" w:type="dxa"/>
            <w:vAlign w:val="bottom"/>
          </w:tcPr>
          <w:p w14:paraId="1A548DAA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38CB658F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6E03FEA1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A4C64F8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4FCA48F2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E5D575D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0C48CB" w:rsidRPr="00A03BDE" w14:paraId="6356ED92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143202B8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5D9F0005" w14:textId="102C1785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2" w:type="dxa"/>
            <w:vAlign w:val="bottom"/>
          </w:tcPr>
          <w:p w14:paraId="37D09BFB" w14:textId="370BE357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5" w:type="dxa"/>
            <w:vAlign w:val="bottom"/>
          </w:tcPr>
          <w:p w14:paraId="58FCAFB1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0ED0C63" w14:textId="26CA7D19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5101322B" w14:textId="1921598B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4" w:type="dxa"/>
            <w:vAlign w:val="bottom"/>
          </w:tcPr>
          <w:p w14:paraId="35EE6D5E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6E68F82" w14:textId="340E4E72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5" w:type="dxa"/>
            <w:vAlign w:val="bottom"/>
          </w:tcPr>
          <w:p w14:paraId="261C3855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23A9E102" w14:textId="055BD625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729D22F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A71215A" w14:textId="52EF6B9A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63" w:type="dxa"/>
            <w:vAlign w:val="bottom"/>
          </w:tcPr>
          <w:p w14:paraId="51195016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53224664" w14:textId="0237A2FF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64F34178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3237BF2" w14:textId="392FC2BD" w:rsidR="009F2DD9" w:rsidRPr="00A03BDE" w:rsidRDefault="00CF0C3F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9F2DD9" w:rsidRPr="00A03B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0C48CB" w:rsidRPr="00A03BDE" w14:paraId="3B381271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18E4E125" w14:textId="77777777" w:rsidR="00AE1BA4" w:rsidRPr="00A03BDE" w:rsidRDefault="00AE1BA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1F9DF986" w14:textId="13BE261D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02" w:type="dxa"/>
            <w:vAlign w:val="bottom"/>
          </w:tcPr>
          <w:p w14:paraId="0A7A3C2F" w14:textId="387107F2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5" w:type="dxa"/>
            <w:vAlign w:val="bottom"/>
          </w:tcPr>
          <w:p w14:paraId="0E639AE3" w14:textId="77777777" w:rsidR="00AE1BA4" w:rsidRPr="00A03BDE" w:rsidRDefault="00AE1BA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E39B8B4" w14:textId="42CE4A86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990" w:type="dxa"/>
            <w:vAlign w:val="bottom"/>
          </w:tcPr>
          <w:p w14:paraId="276F9ABF" w14:textId="5121E32F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54" w:type="dxa"/>
            <w:vAlign w:val="bottom"/>
          </w:tcPr>
          <w:p w14:paraId="7F90648E" w14:textId="77777777" w:rsidR="00AE1BA4" w:rsidRPr="00A03BDE" w:rsidRDefault="00AE1BA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616E8D40" w14:textId="7C7F1A24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75" w:type="dxa"/>
            <w:vAlign w:val="bottom"/>
          </w:tcPr>
          <w:p w14:paraId="692DBF37" w14:textId="77777777" w:rsidR="00AE1BA4" w:rsidRPr="00A03BDE" w:rsidRDefault="00AE1BA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1B0DA18F" w14:textId="2485DC27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74FBB919" w14:textId="77777777" w:rsidR="00AE1BA4" w:rsidRPr="00A03BDE" w:rsidRDefault="00AE1BA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7F8DF3A" w14:textId="56A7DF80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63" w:type="dxa"/>
            <w:vAlign w:val="bottom"/>
          </w:tcPr>
          <w:p w14:paraId="2198AAAF" w14:textId="77777777" w:rsidR="00AE1BA4" w:rsidRPr="00A03BDE" w:rsidRDefault="00AE1BA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78D8C3BA" w14:textId="11D3B4FA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2ED9B3B4" w14:textId="77777777" w:rsidR="00AE1BA4" w:rsidRPr="00A03BDE" w:rsidRDefault="00AE1BA4" w:rsidP="00AE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CFC10D" w14:textId="0905501E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65" w:type="dxa"/>
            <w:vAlign w:val="bottom"/>
          </w:tcPr>
          <w:p w14:paraId="6D2E068E" w14:textId="77777777" w:rsidR="00AE1BA4" w:rsidRPr="00A03BDE" w:rsidRDefault="00AE1BA4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19BE7916" w14:textId="3073A4EC" w:rsidR="00AE1BA4" w:rsidRPr="00A03BDE" w:rsidRDefault="00CF0C3F" w:rsidP="00AE1BA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0C48CB" w:rsidRPr="00A03BDE" w14:paraId="77505C90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71283D88" w14:textId="77777777" w:rsidR="009F2DD9" w:rsidRPr="00A03BDE" w:rsidRDefault="009F2DD9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2FCD8B5C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5" w:type="dxa"/>
            <w:vAlign w:val="bottom"/>
          </w:tcPr>
          <w:p w14:paraId="7B68131F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3" w:type="dxa"/>
            <w:gridSpan w:val="14"/>
            <w:vAlign w:val="bottom"/>
          </w:tcPr>
          <w:p w14:paraId="62B29022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C48CB" w:rsidRPr="00A03BDE" w14:paraId="1D3FE1D4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60FBF5F3" w14:textId="77777777" w:rsidR="009F2DD9" w:rsidRPr="00A03BDE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14" w:type="dxa"/>
            <w:vAlign w:val="bottom"/>
          </w:tcPr>
          <w:p w14:paraId="3D174C03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1CBD5AC" w14:textId="77777777" w:rsidR="009F2DD9" w:rsidRPr="00A03BDE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43D1055F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4C7D7D7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B03423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1FCD052C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74C3663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61CF3FCA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66CF21B1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34C6010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140E1AB6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7C2363DF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74BB6535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26A48E" w14:textId="77777777" w:rsidR="009F2DD9" w:rsidRPr="00A03BD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83B0A1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7C1BF08B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6E7FF74" w14:textId="77777777" w:rsidR="009F2DD9" w:rsidRPr="00A03BD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C48CB" w:rsidRPr="00A03BDE" w14:paraId="257BB076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20996289" w14:textId="45802C7F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เบิกไพร</w:t>
            </w:r>
            <w:r w:rsidR="002D479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โคเจนเนอเรชั่น จำกัด</w:t>
            </w:r>
          </w:p>
        </w:tc>
        <w:tc>
          <w:tcPr>
            <w:tcW w:w="814" w:type="dxa"/>
            <w:vAlign w:val="bottom"/>
          </w:tcPr>
          <w:p w14:paraId="3765EB0D" w14:textId="2A0E56A1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902" w:type="dxa"/>
            <w:vAlign w:val="bottom"/>
          </w:tcPr>
          <w:p w14:paraId="5BF71DEC" w14:textId="35B7CA7A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275" w:type="dxa"/>
            <w:vAlign w:val="bottom"/>
          </w:tcPr>
          <w:p w14:paraId="3243DC86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06FC8D5" w14:textId="2EADEFCA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789083" w14:textId="17F8921C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4" w:type="dxa"/>
            <w:vAlign w:val="bottom"/>
          </w:tcPr>
          <w:p w14:paraId="2B4CB241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85F3816" w14:textId="07F6912A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465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850</w:t>
            </w:r>
          </w:p>
        </w:tc>
        <w:tc>
          <w:tcPr>
            <w:tcW w:w="275" w:type="dxa"/>
            <w:vAlign w:val="bottom"/>
          </w:tcPr>
          <w:p w14:paraId="37F780FB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2D1BE09F" w14:textId="396B53DC" w:rsidR="008308CE" w:rsidRPr="00A03BDE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465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850</w:t>
            </w:r>
          </w:p>
        </w:tc>
        <w:tc>
          <w:tcPr>
            <w:tcW w:w="236" w:type="dxa"/>
            <w:vAlign w:val="bottom"/>
          </w:tcPr>
          <w:p w14:paraId="2184F986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5654148" w14:textId="06630263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575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587</w:t>
            </w:r>
          </w:p>
        </w:tc>
        <w:tc>
          <w:tcPr>
            <w:tcW w:w="263" w:type="dxa"/>
            <w:vAlign w:val="bottom"/>
          </w:tcPr>
          <w:p w14:paraId="18861218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6A70D944" w14:textId="78ADB86F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586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236" w:type="dxa"/>
            <w:vAlign w:val="bottom"/>
          </w:tcPr>
          <w:p w14:paraId="064BE88A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2499A7" w14:textId="25846F7A" w:rsidR="008308CE" w:rsidRPr="00A03BDE" w:rsidRDefault="00CF0C3F" w:rsidP="00D50C1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585</w:t>
            </w:r>
          </w:p>
        </w:tc>
        <w:tc>
          <w:tcPr>
            <w:tcW w:w="265" w:type="dxa"/>
            <w:vAlign w:val="bottom"/>
          </w:tcPr>
          <w:p w14:paraId="7C2752E3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BA3C9A7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0C48CB" w:rsidRPr="00A03BDE" w14:paraId="5421A0AC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152D5977" w14:textId="77777777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โซลาร์ต้า จำกัด</w:t>
            </w:r>
          </w:p>
        </w:tc>
        <w:tc>
          <w:tcPr>
            <w:tcW w:w="814" w:type="dxa"/>
            <w:vAlign w:val="bottom"/>
          </w:tcPr>
          <w:p w14:paraId="07CDDF5C" w14:textId="1EF17094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902" w:type="dxa"/>
            <w:vAlign w:val="bottom"/>
          </w:tcPr>
          <w:p w14:paraId="7FFE7794" w14:textId="401DE10C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275" w:type="dxa"/>
            <w:vAlign w:val="bottom"/>
          </w:tcPr>
          <w:p w14:paraId="603E5A94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5325DCAC" w14:textId="4857DD3F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100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6E8F8474" w14:textId="5F2762D7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100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4" w:type="dxa"/>
            <w:vAlign w:val="bottom"/>
          </w:tcPr>
          <w:p w14:paraId="12D94B68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352E9299" w14:textId="62E23E95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545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960</w:t>
            </w:r>
          </w:p>
        </w:tc>
        <w:tc>
          <w:tcPr>
            <w:tcW w:w="275" w:type="dxa"/>
            <w:vAlign w:val="bottom"/>
          </w:tcPr>
          <w:p w14:paraId="56BACBCD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5729579B" w14:textId="21F26A83" w:rsidR="008308CE" w:rsidRPr="00A03BDE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545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960</w:t>
            </w:r>
          </w:p>
        </w:tc>
        <w:tc>
          <w:tcPr>
            <w:tcW w:w="236" w:type="dxa"/>
            <w:vAlign w:val="bottom"/>
          </w:tcPr>
          <w:p w14:paraId="6812B0DE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0183381" w14:textId="1DE13426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518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263" w:type="dxa"/>
            <w:vAlign w:val="bottom"/>
          </w:tcPr>
          <w:p w14:paraId="2B7CA332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678D8C01" w14:textId="0CADE224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526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560</w:t>
            </w:r>
          </w:p>
        </w:tc>
        <w:tc>
          <w:tcPr>
            <w:tcW w:w="236" w:type="dxa"/>
            <w:vAlign w:val="bottom"/>
          </w:tcPr>
          <w:p w14:paraId="3C40F035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4C0609" w14:textId="352A5097" w:rsidR="008308CE" w:rsidRPr="00A03BDE" w:rsidRDefault="00CF0C3F" w:rsidP="000250F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510</w:t>
            </w:r>
          </w:p>
        </w:tc>
        <w:tc>
          <w:tcPr>
            <w:tcW w:w="265" w:type="dxa"/>
            <w:vAlign w:val="bottom"/>
          </w:tcPr>
          <w:p w14:paraId="59904682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EEDCEC2" w14:textId="3F7E41D9" w:rsidR="008308CE" w:rsidRPr="00A03BDE" w:rsidRDefault="00CF0C3F" w:rsidP="000250F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109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956</w:t>
            </w:r>
          </w:p>
        </w:tc>
      </w:tr>
      <w:tr w:rsidR="000C48CB" w:rsidRPr="00A03BDE" w14:paraId="091B2A0E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291DC92B" w14:textId="77777777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สงขลาไบโอ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แมส จำกัด</w:t>
            </w:r>
          </w:p>
        </w:tc>
        <w:tc>
          <w:tcPr>
            <w:tcW w:w="814" w:type="dxa"/>
            <w:vAlign w:val="bottom"/>
          </w:tcPr>
          <w:p w14:paraId="76BB3290" w14:textId="55C0A719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2" w:type="dxa"/>
            <w:vAlign w:val="bottom"/>
          </w:tcPr>
          <w:p w14:paraId="068FA425" w14:textId="0FD120D9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5" w:type="dxa"/>
            <w:vAlign w:val="bottom"/>
          </w:tcPr>
          <w:p w14:paraId="4F98CD39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3405DCDF" w14:textId="631AB6F9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246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5FF736B2" w14:textId="4106DBBB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246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4" w:type="dxa"/>
            <w:vAlign w:val="bottom"/>
          </w:tcPr>
          <w:p w14:paraId="29FA22C8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7C151D82" w14:textId="42D11F65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98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5119EFAC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6B0C859B" w14:textId="18D8FE49" w:rsidR="008308CE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98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36" w:type="dxa"/>
            <w:vAlign w:val="bottom"/>
          </w:tcPr>
          <w:p w14:paraId="5A6E6944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C94D83" w14:textId="440E3B9A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171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442</w:t>
            </w:r>
          </w:p>
        </w:tc>
        <w:tc>
          <w:tcPr>
            <w:tcW w:w="263" w:type="dxa"/>
            <w:vAlign w:val="bottom"/>
          </w:tcPr>
          <w:p w14:paraId="3DAF8570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119EF447" w14:textId="7E8DDBDB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172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743</w:t>
            </w:r>
          </w:p>
        </w:tc>
        <w:tc>
          <w:tcPr>
            <w:tcW w:w="236" w:type="dxa"/>
            <w:vAlign w:val="bottom"/>
          </w:tcPr>
          <w:p w14:paraId="1A0E126D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E58FC7" w14:textId="2C0C5CC8" w:rsidR="008308CE" w:rsidRPr="00A03BDE" w:rsidRDefault="00CF0C3F" w:rsidP="000250F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09C99745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5BCDA9B" w14:textId="2BDC9DF1" w:rsidR="008308CE" w:rsidRPr="00A03BDE" w:rsidRDefault="00CF0C3F" w:rsidP="000250F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</w:tr>
      <w:tr w:rsidR="000C48CB" w:rsidRPr="00A03BDE" w14:paraId="1D2EAB76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722901F9" w14:textId="77777777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สงขลาไบโอฟูเอล จำกัด</w:t>
            </w:r>
          </w:p>
        </w:tc>
        <w:tc>
          <w:tcPr>
            <w:tcW w:w="814" w:type="dxa"/>
            <w:vAlign w:val="bottom"/>
          </w:tcPr>
          <w:p w14:paraId="2A3D91B6" w14:textId="468AD5FC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2" w:type="dxa"/>
            <w:vAlign w:val="bottom"/>
          </w:tcPr>
          <w:p w14:paraId="170BCE75" w14:textId="4D84C855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5" w:type="dxa"/>
            <w:vAlign w:val="bottom"/>
          </w:tcPr>
          <w:p w14:paraId="3AFC2217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B4A00C" w14:textId="154A7D76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0" w:type="dxa"/>
            <w:vAlign w:val="bottom"/>
          </w:tcPr>
          <w:p w14:paraId="2D6CE871" w14:textId="744054ED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4" w:type="dxa"/>
            <w:vAlign w:val="bottom"/>
          </w:tcPr>
          <w:p w14:paraId="461E0919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094FD9F4" w14:textId="5FFC63D8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57691F42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76E11AF6" w14:textId="4518C1B1" w:rsidR="008308CE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36" w:type="dxa"/>
            <w:vAlign w:val="bottom"/>
          </w:tcPr>
          <w:p w14:paraId="34D45677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105D9E3" w14:textId="1E9F6115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263" w:type="dxa"/>
            <w:vAlign w:val="bottom"/>
          </w:tcPr>
          <w:p w14:paraId="6884BE51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478615FF" w14:textId="4197D09C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236" w:type="dxa"/>
            <w:vAlign w:val="bottom"/>
          </w:tcPr>
          <w:p w14:paraId="7E06B90A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F5B9EE" w14:textId="77777777" w:rsidR="008308CE" w:rsidRPr="00A03BDE" w:rsidRDefault="00D50C1A" w:rsidP="000250F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7EABEB3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3A28755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3783CB3D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227490B5" w14:textId="77777777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ไฟฟ้าหงสา จำกัด</w:t>
            </w: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14" w:type="dxa"/>
            <w:vAlign w:val="bottom"/>
          </w:tcPr>
          <w:p w14:paraId="6CE02420" w14:textId="56FF9A93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2" w:type="dxa"/>
            <w:vAlign w:val="bottom"/>
          </w:tcPr>
          <w:p w14:paraId="6DD6DE8D" w14:textId="1183556B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5" w:type="dxa"/>
            <w:vAlign w:val="bottom"/>
          </w:tcPr>
          <w:p w14:paraId="6724BC09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74E8601" w14:textId="1B3AC5B0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324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715</w:t>
            </w:r>
          </w:p>
        </w:tc>
        <w:tc>
          <w:tcPr>
            <w:tcW w:w="990" w:type="dxa"/>
            <w:vAlign w:val="bottom"/>
          </w:tcPr>
          <w:p w14:paraId="6A779AF2" w14:textId="08599E48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324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715</w:t>
            </w:r>
          </w:p>
        </w:tc>
        <w:tc>
          <w:tcPr>
            <w:tcW w:w="254" w:type="dxa"/>
            <w:vAlign w:val="bottom"/>
          </w:tcPr>
          <w:p w14:paraId="098013CE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18469CE" w14:textId="4ADD5D1A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12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929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886</w:t>
            </w:r>
          </w:p>
        </w:tc>
        <w:tc>
          <w:tcPr>
            <w:tcW w:w="275" w:type="dxa"/>
            <w:vAlign w:val="bottom"/>
          </w:tcPr>
          <w:p w14:paraId="1FDBBE82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C283D52" w14:textId="3CDE6B68" w:rsidR="008308CE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12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929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886</w:t>
            </w:r>
          </w:p>
        </w:tc>
        <w:tc>
          <w:tcPr>
            <w:tcW w:w="236" w:type="dxa"/>
            <w:vAlign w:val="bottom"/>
          </w:tcPr>
          <w:p w14:paraId="3EC54031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3C63A1" w14:textId="7DF0A555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852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934</w:t>
            </w:r>
          </w:p>
        </w:tc>
        <w:tc>
          <w:tcPr>
            <w:tcW w:w="263" w:type="dxa"/>
            <w:vAlign w:val="bottom"/>
          </w:tcPr>
          <w:p w14:paraId="17C6EA70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451C8116" w14:textId="6B097B15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14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480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293</w:t>
            </w:r>
          </w:p>
        </w:tc>
        <w:tc>
          <w:tcPr>
            <w:tcW w:w="236" w:type="dxa"/>
            <w:vAlign w:val="bottom"/>
          </w:tcPr>
          <w:p w14:paraId="7190FDE2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68BF96" w14:textId="223C3E69" w:rsidR="008308CE" w:rsidRPr="00A03BDE" w:rsidRDefault="00CF0C3F" w:rsidP="000250F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444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960</w:t>
            </w:r>
          </w:p>
        </w:tc>
        <w:tc>
          <w:tcPr>
            <w:tcW w:w="265" w:type="dxa"/>
            <w:vAlign w:val="bottom"/>
          </w:tcPr>
          <w:p w14:paraId="678ABA54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01B0461" w14:textId="4C2AADBB" w:rsidR="008308CE" w:rsidRPr="00A03BDE" w:rsidRDefault="00CF0C3F" w:rsidP="000250F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194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670</w:t>
            </w:r>
          </w:p>
        </w:tc>
      </w:tr>
      <w:tr w:rsidR="000C48CB" w:rsidRPr="00A03BDE" w14:paraId="091BEB34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5618C05F" w14:textId="77777777" w:rsidR="008308CE" w:rsidRPr="00A03BDE" w:rsidRDefault="008308CE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พูไฟมายนิ่ง จำกัด</w:t>
            </w:r>
          </w:p>
        </w:tc>
        <w:tc>
          <w:tcPr>
            <w:tcW w:w="814" w:type="dxa"/>
            <w:vAlign w:val="bottom"/>
          </w:tcPr>
          <w:p w14:paraId="0E98D4DB" w14:textId="3210B0D3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37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902" w:type="dxa"/>
            <w:vAlign w:val="bottom"/>
          </w:tcPr>
          <w:p w14:paraId="182A8EF5" w14:textId="05273B31" w:rsidR="008308CE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37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5" w:type="dxa"/>
            <w:vAlign w:val="bottom"/>
          </w:tcPr>
          <w:p w14:paraId="33BB05BA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28D7774E" w14:textId="6F0FF64D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679</w:t>
            </w:r>
          </w:p>
        </w:tc>
        <w:tc>
          <w:tcPr>
            <w:tcW w:w="990" w:type="dxa"/>
            <w:vAlign w:val="bottom"/>
          </w:tcPr>
          <w:p w14:paraId="6D08B0CB" w14:textId="1D94589D" w:rsidR="008308CE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8308CE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679</w:t>
            </w:r>
          </w:p>
        </w:tc>
        <w:tc>
          <w:tcPr>
            <w:tcW w:w="254" w:type="dxa"/>
            <w:vAlign w:val="bottom"/>
          </w:tcPr>
          <w:p w14:paraId="01734433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3E0C1419" w14:textId="44961817" w:rsidR="008308CE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14:paraId="706BC611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719A6E50" w14:textId="6B1B37E1" w:rsidR="008308CE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630</w:t>
            </w:r>
          </w:p>
        </w:tc>
        <w:tc>
          <w:tcPr>
            <w:tcW w:w="236" w:type="dxa"/>
            <w:vAlign w:val="bottom"/>
          </w:tcPr>
          <w:p w14:paraId="4C86E1E2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6D946773" w14:textId="6C05C632" w:rsidR="008308CE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110</w:t>
            </w:r>
            <w:r w:rsidR="00653FD3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263" w:type="dxa"/>
            <w:vAlign w:val="bottom"/>
          </w:tcPr>
          <w:p w14:paraId="7151AA80" w14:textId="77777777" w:rsidR="008308CE" w:rsidRPr="00A03BDE" w:rsidRDefault="008308CE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506D6ED" w14:textId="5399BE68" w:rsidR="008308CE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139</w:t>
            </w:r>
            <w:r w:rsidR="008308CE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793</w:t>
            </w:r>
          </w:p>
        </w:tc>
        <w:tc>
          <w:tcPr>
            <w:tcW w:w="236" w:type="dxa"/>
            <w:vAlign w:val="bottom"/>
          </w:tcPr>
          <w:p w14:paraId="527027A0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D03B0" w14:textId="6AC32062" w:rsidR="008308CE" w:rsidRPr="00A03BDE" w:rsidRDefault="00CF0C3F" w:rsidP="000250F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503</w:t>
            </w:r>
          </w:p>
        </w:tc>
        <w:tc>
          <w:tcPr>
            <w:tcW w:w="265" w:type="dxa"/>
            <w:vAlign w:val="bottom"/>
          </w:tcPr>
          <w:p w14:paraId="0F733342" w14:textId="77777777" w:rsidR="008308CE" w:rsidRPr="00A03BDE" w:rsidRDefault="008308CE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18226EB" w14:textId="228A9A86" w:rsidR="008308CE" w:rsidRPr="00A03BDE" w:rsidRDefault="00CF0C3F" w:rsidP="000250F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122</w:t>
            </w:r>
            <w:r w:rsidR="008308CE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517</w:t>
            </w:r>
          </w:p>
        </w:tc>
      </w:tr>
      <w:tr w:rsidR="000C48CB" w:rsidRPr="00A03BDE" w14:paraId="64B08A9F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0F1AD79A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เอเชีย น้ำประปา จำกัด</w:t>
            </w:r>
          </w:p>
        </w:tc>
        <w:tc>
          <w:tcPr>
            <w:tcW w:w="814" w:type="dxa"/>
            <w:vAlign w:val="bottom"/>
          </w:tcPr>
          <w:p w14:paraId="13CDDAC8" w14:textId="4989E8CF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2" w:type="dxa"/>
            <w:vAlign w:val="bottom"/>
          </w:tcPr>
          <w:p w14:paraId="5B4EE819" w14:textId="241A4BA0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75" w:type="dxa"/>
            <w:vAlign w:val="bottom"/>
          </w:tcPr>
          <w:p w14:paraId="7D2ADED2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70B31306" w14:textId="2138D14D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D50C1A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243</w:t>
            </w:r>
          </w:p>
        </w:tc>
        <w:tc>
          <w:tcPr>
            <w:tcW w:w="990" w:type="dxa"/>
            <w:vAlign w:val="bottom"/>
          </w:tcPr>
          <w:p w14:paraId="20EDCD62" w14:textId="042DE095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D50C1A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243</w:t>
            </w:r>
          </w:p>
        </w:tc>
        <w:tc>
          <w:tcPr>
            <w:tcW w:w="254" w:type="dxa"/>
            <w:vAlign w:val="bottom"/>
          </w:tcPr>
          <w:p w14:paraId="5DECFA59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674D08B0" w14:textId="16872890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179</w:t>
            </w:r>
            <w:r w:rsidR="00D50C1A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113</w:t>
            </w:r>
          </w:p>
        </w:tc>
        <w:tc>
          <w:tcPr>
            <w:tcW w:w="275" w:type="dxa"/>
            <w:vAlign w:val="bottom"/>
          </w:tcPr>
          <w:p w14:paraId="11533868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0A7B9E9" w14:textId="5ECF1E8B" w:rsidR="00D50C1A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179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113</w:t>
            </w:r>
          </w:p>
        </w:tc>
        <w:tc>
          <w:tcPr>
            <w:tcW w:w="236" w:type="dxa"/>
            <w:vAlign w:val="bottom"/>
          </w:tcPr>
          <w:p w14:paraId="7D93E819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E3BF9B9" w14:textId="661EE64F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183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263" w:type="dxa"/>
            <w:vAlign w:val="bottom"/>
          </w:tcPr>
          <w:p w14:paraId="4DE804C0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90B0BB8" w14:textId="371BB0DB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431</w:t>
            </w:r>
          </w:p>
        </w:tc>
        <w:tc>
          <w:tcPr>
            <w:tcW w:w="236" w:type="dxa"/>
            <w:vAlign w:val="bottom"/>
          </w:tcPr>
          <w:p w14:paraId="17CD871C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4FAEA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9DAB043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5A8B83A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59DD0375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63C2D1D9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SIPHANDONE-RATCH LAO CO., LTD.</w:t>
            </w:r>
          </w:p>
        </w:tc>
        <w:tc>
          <w:tcPr>
            <w:tcW w:w="814" w:type="dxa"/>
            <w:vAlign w:val="bottom"/>
          </w:tcPr>
          <w:p w14:paraId="43F954BD" w14:textId="74D77DAC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902" w:type="dxa"/>
            <w:vAlign w:val="bottom"/>
          </w:tcPr>
          <w:p w14:paraId="4F34A782" w14:textId="51632160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275" w:type="dxa"/>
            <w:vAlign w:val="bottom"/>
          </w:tcPr>
          <w:p w14:paraId="320AFFB1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6AFFFE7E" w14:textId="3A66A3A8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624</w:t>
            </w:r>
          </w:p>
        </w:tc>
        <w:tc>
          <w:tcPr>
            <w:tcW w:w="990" w:type="dxa"/>
            <w:vAlign w:val="bottom"/>
          </w:tcPr>
          <w:p w14:paraId="79D315C4" w14:textId="5A148E17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624</w:t>
            </w:r>
          </w:p>
        </w:tc>
        <w:tc>
          <w:tcPr>
            <w:tcW w:w="254" w:type="dxa"/>
            <w:vAlign w:val="bottom"/>
          </w:tcPr>
          <w:p w14:paraId="31F6F2EB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69D1FECE" w14:textId="34164BC7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275" w:type="dxa"/>
            <w:vAlign w:val="bottom"/>
          </w:tcPr>
          <w:p w14:paraId="38291215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1AA78307" w14:textId="1CAD038A" w:rsidR="00D50C1A" w:rsidRPr="00A03BDE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236" w:type="dxa"/>
            <w:vAlign w:val="bottom"/>
          </w:tcPr>
          <w:p w14:paraId="275A5D64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0BD817F" w14:textId="45610525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248</w:t>
            </w:r>
          </w:p>
        </w:tc>
        <w:tc>
          <w:tcPr>
            <w:tcW w:w="263" w:type="dxa"/>
            <w:vAlign w:val="bottom"/>
          </w:tcPr>
          <w:p w14:paraId="111DB982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3C6277EF" w14:textId="66C729B2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236" w:type="dxa"/>
            <w:vAlign w:val="bottom"/>
          </w:tcPr>
          <w:p w14:paraId="289FDF25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4067AF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9D664DC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0E84648" w14:textId="77777777" w:rsidR="00D50C1A" w:rsidRPr="00A03BDE" w:rsidRDefault="00462919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391227AF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0EDA8E67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>PT Medco Ratch Power Riau</w:t>
            </w:r>
          </w:p>
        </w:tc>
        <w:tc>
          <w:tcPr>
            <w:tcW w:w="814" w:type="dxa"/>
            <w:vAlign w:val="bottom"/>
          </w:tcPr>
          <w:p w14:paraId="7195B24C" w14:textId="3463FC98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902" w:type="dxa"/>
            <w:vAlign w:val="bottom"/>
          </w:tcPr>
          <w:p w14:paraId="16E6063F" w14:textId="355CEDB0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275" w:type="dxa"/>
            <w:vAlign w:val="bottom"/>
          </w:tcPr>
          <w:p w14:paraId="118A6373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0515EDFA" w14:textId="1C1D8D01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0C48C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890</w:t>
            </w:r>
            <w:r w:rsidR="00D50C1A" w:rsidRPr="000C48C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580</w:t>
            </w:r>
          </w:p>
        </w:tc>
        <w:tc>
          <w:tcPr>
            <w:tcW w:w="990" w:type="dxa"/>
            <w:vAlign w:val="bottom"/>
          </w:tcPr>
          <w:p w14:paraId="35572FF7" w14:textId="72C720D2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777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759</w:t>
            </w:r>
          </w:p>
        </w:tc>
        <w:tc>
          <w:tcPr>
            <w:tcW w:w="254" w:type="dxa"/>
            <w:vAlign w:val="bottom"/>
          </w:tcPr>
          <w:p w14:paraId="6CD7EDA5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32C4C7C1" w14:textId="132101C4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926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384</w:t>
            </w:r>
          </w:p>
        </w:tc>
        <w:tc>
          <w:tcPr>
            <w:tcW w:w="275" w:type="dxa"/>
            <w:vAlign w:val="bottom"/>
          </w:tcPr>
          <w:p w14:paraId="423017D9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A0FA66A" w14:textId="6818480F" w:rsidR="00D50C1A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102</w:t>
            </w:r>
          </w:p>
        </w:tc>
        <w:tc>
          <w:tcPr>
            <w:tcW w:w="236" w:type="dxa"/>
            <w:vAlign w:val="bottom"/>
          </w:tcPr>
          <w:p w14:paraId="55700E64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46E50305" w14:textId="1333E3FD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235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263" w:type="dxa"/>
            <w:vAlign w:val="bottom"/>
          </w:tcPr>
          <w:p w14:paraId="5AB1B7D9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EE6E249" w14:textId="422628D9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028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236" w:type="dxa"/>
            <w:vAlign w:val="bottom"/>
          </w:tcPr>
          <w:p w14:paraId="2A83FE49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BF026D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ECCC326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20676172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51604715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0889332D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spacing w:val="-6"/>
                <w:sz w:val="26"/>
                <w:szCs w:val="26"/>
              </w:rPr>
              <w:t>Fareast Renewable Development Pte. Ltd.</w:t>
            </w:r>
          </w:p>
        </w:tc>
        <w:tc>
          <w:tcPr>
            <w:tcW w:w="814" w:type="dxa"/>
            <w:vAlign w:val="bottom"/>
          </w:tcPr>
          <w:p w14:paraId="127D0D95" w14:textId="42A4F8B8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902" w:type="dxa"/>
            <w:vAlign w:val="bottom"/>
          </w:tcPr>
          <w:p w14:paraId="627EC480" w14:textId="21294BFB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5" w:type="dxa"/>
            <w:vAlign w:val="bottom"/>
          </w:tcPr>
          <w:p w14:paraId="34454542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07EB7E3" w14:textId="1308ECFD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849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190</w:t>
            </w:r>
          </w:p>
        </w:tc>
        <w:tc>
          <w:tcPr>
            <w:tcW w:w="990" w:type="dxa"/>
            <w:vAlign w:val="bottom"/>
          </w:tcPr>
          <w:p w14:paraId="7861612B" w14:textId="546BE122" w:rsidR="00D50C1A" w:rsidRPr="000C48CB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849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190</w:t>
            </w:r>
          </w:p>
        </w:tc>
        <w:tc>
          <w:tcPr>
            <w:tcW w:w="254" w:type="dxa"/>
            <w:vAlign w:val="bottom"/>
          </w:tcPr>
          <w:p w14:paraId="4AD9A96E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B45AFB7" w14:textId="67783AEB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688</w:t>
            </w:r>
            <w:r w:rsidR="00D50C1A"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569</w:t>
            </w:r>
          </w:p>
        </w:tc>
        <w:tc>
          <w:tcPr>
            <w:tcW w:w="275" w:type="dxa"/>
            <w:vAlign w:val="bottom"/>
          </w:tcPr>
          <w:p w14:paraId="5B72AF49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59BB5903" w14:textId="684DB1FD" w:rsidR="00D50C1A" w:rsidRPr="000C48CB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688</w:t>
            </w:r>
            <w:r w:rsidR="00D50C1A" w:rsidRPr="000C48CB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569</w:t>
            </w:r>
          </w:p>
        </w:tc>
        <w:tc>
          <w:tcPr>
            <w:tcW w:w="236" w:type="dxa"/>
            <w:vAlign w:val="bottom"/>
          </w:tcPr>
          <w:p w14:paraId="0352AB99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58DC874" w14:textId="5847443E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747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729</w:t>
            </w:r>
          </w:p>
        </w:tc>
        <w:tc>
          <w:tcPr>
            <w:tcW w:w="263" w:type="dxa"/>
            <w:vAlign w:val="bottom"/>
          </w:tcPr>
          <w:p w14:paraId="7B4FC2A3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DEAD669" w14:textId="6CED1C80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551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074</w:t>
            </w:r>
          </w:p>
        </w:tc>
        <w:tc>
          <w:tcPr>
            <w:tcW w:w="236" w:type="dxa"/>
            <w:vAlign w:val="bottom"/>
          </w:tcPr>
          <w:p w14:paraId="753042E6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8359B4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5153ACF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A7E1108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5A36ACE2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7593CF1C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 xml:space="preserve">RATCH &amp; AIDC Wind Energy </w:t>
            </w:r>
            <w:proofErr w:type="spellStart"/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Ptd</w:t>
            </w:r>
            <w:proofErr w:type="spellEnd"/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. Ltd.</w:t>
            </w:r>
          </w:p>
        </w:tc>
        <w:tc>
          <w:tcPr>
            <w:tcW w:w="814" w:type="dxa"/>
            <w:vAlign w:val="bottom"/>
          </w:tcPr>
          <w:p w14:paraId="427D673F" w14:textId="2554D044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63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902" w:type="dxa"/>
            <w:vAlign w:val="bottom"/>
          </w:tcPr>
          <w:p w14:paraId="5FEEC250" w14:textId="75F673C9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63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275" w:type="dxa"/>
            <w:vAlign w:val="bottom"/>
          </w:tcPr>
          <w:p w14:paraId="65A15C83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A670B8B" w14:textId="3BEF6AD7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185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226</w:t>
            </w:r>
          </w:p>
        </w:tc>
        <w:tc>
          <w:tcPr>
            <w:tcW w:w="990" w:type="dxa"/>
            <w:vAlign w:val="bottom"/>
          </w:tcPr>
          <w:p w14:paraId="5E32BA4C" w14:textId="110A9FD2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185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226</w:t>
            </w:r>
          </w:p>
        </w:tc>
        <w:tc>
          <w:tcPr>
            <w:tcW w:w="254" w:type="dxa"/>
            <w:vAlign w:val="bottom"/>
          </w:tcPr>
          <w:p w14:paraId="5B21D78A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C56B27C" w14:textId="66343A20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118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275" w:type="dxa"/>
            <w:vAlign w:val="bottom"/>
          </w:tcPr>
          <w:p w14:paraId="650A015B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BE2F6BF" w14:textId="27906B96" w:rsidR="00D50C1A" w:rsidRPr="00A03BDE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118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236" w:type="dxa"/>
            <w:vAlign w:val="bottom"/>
          </w:tcPr>
          <w:p w14:paraId="5D20CC6F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E4FB05D" w14:textId="39121DD4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120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877</w:t>
            </w:r>
          </w:p>
        </w:tc>
        <w:tc>
          <w:tcPr>
            <w:tcW w:w="263" w:type="dxa"/>
            <w:vAlign w:val="bottom"/>
          </w:tcPr>
          <w:p w14:paraId="622DCB28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11D7A28A" w14:textId="09FDF215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117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236" w:type="dxa"/>
            <w:vAlign w:val="bottom"/>
          </w:tcPr>
          <w:p w14:paraId="188335EB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B82B2B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05D16AB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E3B7650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2E2EF735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7E93416D" w14:textId="77777777" w:rsidR="00D50C1A" w:rsidRPr="00A03BDE" w:rsidRDefault="00D50C1A" w:rsidP="0002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 xml:space="preserve">An </w:t>
            </w:r>
            <w:proofErr w:type="spellStart"/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>Binh</w:t>
            </w:r>
            <w:proofErr w:type="spellEnd"/>
            <w:r w:rsidRPr="00A03BDE">
              <w:rPr>
                <w:rFonts w:ascii="Angsana New" w:hAnsi="Angsana New"/>
                <w:spacing w:val="-6"/>
                <w:sz w:val="26"/>
                <w:szCs w:val="26"/>
              </w:rPr>
              <w:t xml:space="preserve"> Energy and Infrastructure Fund</w:t>
            </w:r>
          </w:p>
        </w:tc>
        <w:tc>
          <w:tcPr>
            <w:tcW w:w="814" w:type="dxa"/>
            <w:vAlign w:val="bottom"/>
          </w:tcPr>
          <w:p w14:paraId="7241DEF1" w14:textId="6912C680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902" w:type="dxa"/>
            <w:vAlign w:val="bottom"/>
          </w:tcPr>
          <w:p w14:paraId="6412B690" w14:textId="50A98D4E" w:rsidR="00D50C1A" w:rsidRPr="00A03BDE" w:rsidRDefault="00CF0C3F" w:rsidP="000250F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275" w:type="dxa"/>
            <w:vAlign w:val="bottom"/>
          </w:tcPr>
          <w:p w14:paraId="3CF2AB9F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4AECF86" w14:textId="4F5E883D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906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990" w:type="dxa"/>
            <w:vAlign w:val="bottom"/>
          </w:tcPr>
          <w:p w14:paraId="015C1C94" w14:textId="4BCBC3BD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906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54" w:type="dxa"/>
            <w:vAlign w:val="bottom"/>
          </w:tcPr>
          <w:p w14:paraId="45C10586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8FDC285" w14:textId="6AAF9748" w:rsidR="00D50C1A" w:rsidRPr="00A03BDE" w:rsidRDefault="00CF0C3F" w:rsidP="000C48C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686</w:t>
            </w:r>
          </w:p>
        </w:tc>
        <w:tc>
          <w:tcPr>
            <w:tcW w:w="275" w:type="dxa"/>
            <w:vAlign w:val="bottom"/>
          </w:tcPr>
          <w:p w14:paraId="5A1C2947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05687525" w14:textId="073F2CB0" w:rsidR="00D50C1A" w:rsidRPr="00A03BDE" w:rsidRDefault="00CF0C3F" w:rsidP="000C48C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686</w:t>
            </w:r>
          </w:p>
        </w:tc>
        <w:tc>
          <w:tcPr>
            <w:tcW w:w="236" w:type="dxa"/>
            <w:vAlign w:val="bottom"/>
          </w:tcPr>
          <w:p w14:paraId="1362B295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C69C310" w14:textId="2D1868D8" w:rsidR="00D50C1A" w:rsidRPr="00A03BDE" w:rsidRDefault="00CF0C3F" w:rsidP="000C48C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714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655</w:t>
            </w:r>
          </w:p>
        </w:tc>
        <w:tc>
          <w:tcPr>
            <w:tcW w:w="263" w:type="dxa"/>
            <w:vAlign w:val="bottom"/>
          </w:tcPr>
          <w:p w14:paraId="106D1ADA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ABCF19" w14:textId="31DF5561" w:rsidR="00D50C1A" w:rsidRPr="00A03BDE" w:rsidRDefault="00CF0C3F" w:rsidP="000C48C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533</w:t>
            </w:r>
            <w:r w:rsidR="00D50C1A"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236" w:type="dxa"/>
            <w:vAlign w:val="bottom"/>
          </w:tcPr>
          <w:p w14:paraId="0E34CAE0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57B038" w14:textId="77777777" w:rsidR="00D50C1A" w:rsidRPr="00A03BDE" w:rsidRDefault="00D50C1A" w:rsidP="00D50C1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1101AB4" w14:textId="77777777" w:rsidR="00D50C1A" w:rsidRPr="00A03BDE" w:rsidRDefault="00D50C1A" w:rsidP="0002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1DD345F" w14:textId="77777777" w:rsidR="00D50C1A" w:rsidRPr="00A03BDE" w:rsidRDefault="00D50C1A" w:rsidP="000250F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03BD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C48CB" w:rsidRPr="00A03BDE" w14:paraId="6B4CB6C7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5ACE65CC" w14:textId="77777777" w:rsidR="00860F48" w:rsidRPr="00A03BDE" w:rsidRDefault="00860F48" w:rsidP="0086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4" w:type="dxa"/>
            <w:vAlign w:val="bottom"/>
          </w:tcPr>
          <w:p w14:paraId="3B243021" w14:textId="77777777" w:rsidR="00860F48" w:rsidRPr="00A03BDE" w:rsidRDefault="00860F48" w:rsidP="00860F4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65746D7" w14:textId="77777777" w:rsidR="00860F48" w:rsidRPr="00A03BDE" w:rsidRDefault="00860F48" w:rsidP="00860F4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D4592AE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118D854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2FF46A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57C087E8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AC3CC" w14:textId="0359A525" w:rsidR="00860F48" w:rsidRPr="00A03BDE" w:rsidRDefault="00CF0C3F" w:rsidP="000C48C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24</w:t>
            </w:r>
            <w:r w:rsidR="008308CE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089</w:t>
            </w:r>
            <w:r w:rsidR="008308CE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708</w:t>
            </w:r>
          </w:p>
        </w:tc>
        <w:tc>
          <w:tcPr>
            <w:tcW w:w="275" w:type="dxa"/>
            <w:vAlign w:val="bottom"/>
          </w:tcPr>
          <w:p w14:paraId="53A62DE5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B7A4B" w14:textId="77777777" w:rsidR="00860F48" w:rsidRPr="00A03BDE" w:rsidRDefault="00235246" w:rsidP="000C48C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24,034,426</w:t>
            </w:r>
          </w:p>
        </w:tc>
        <w:tc>
          <w:tcPr>
            <w:tcW w:w="236" w:type="dxa"/>
            <w:vAlign w:val="bottom"/>
          </w:tcPr>
          <w:p w14:paraId="69CF4963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595E" w14:textId="2ED0D909" w:rsidR="00860F48" w:rsidRPr="00A03BDE" w:rsidRDefault="00CF0C3F" w:rsidP="00860F4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</w:t>
            </w:r>
            <w:r w:rsidR="00653FD3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345</w:t>
            </w:r>
            <w:r w:rsidR="00653FD3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806</w:t>
            </w:r>
          </w:p>
        </w:tc>
        <w:tc>
          <w:tcPr>
            <w:tcW w:w="263" w:type="dxa"/>
            <w:vAlign w:val="bottom"/>
          </w:tcPr>
          <w:p w14:paraId="29545566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F343" w14:textId="62967BE1" w:rsidR="00860F48" w:rsidRPr="00A03BDE" w:rsidRDefault="00CF0C3F" w:rsidP="00860F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28</w:t>
            </w:r>
            <w:r w:rsidR="00A473FD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514</w:t>
            </w:r>
            <w:r w:rsidR="00A473FD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436</w:t>
            </w:r>
          </w:p>
        </w:tc>
        <w:tc>
          <w:tcPr>
            <w:tcW w:w="236" w:type="dxa"/>
            <w:vAlign w:val="bottom"/>
          </w:tcPr>
          <w:p w14:paraId="3FED1693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7D8F4" w14:textId="0EDC7734" w:rsidR="00860F48" w:rsidRPr="00A03BDE" w:rsidRDefault="00CF0C3F" w:rsidP="00860F4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910</w:t>
            </w:r>
            <w:r w:rsidR="00D50C1A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558</w:t>
            </w:r>
          </w:p>
        </w:tc>
        <w:tc>
          <w:tcPr>
            <w:tcW w:w="265" w:type="dxa"/>
            <w:vAlign w:val="bottom"/>
          </w:tcPr>
          <w:p w14:paraId="479AAA0F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DBBE" w14:textId="1E3E9E88" w:rsidR="00860F48" w:rsidRPr="00A03BDE" w:rsidRDefault="00CF0C3F" w:rsidP="00860F4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485</w:t>
            </w:r>
            <w:r w:rsidR="00860F48" w:rsidRPr="00A03BDE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143</w:t>
            </w:r>
          </w:p>
        </w:tc>
      </w:tr>
      <w:tr w:rsidR="000C48CB" w:rsidRPr="00A03BDE" w14:paraId="18DAC861" w14:textId="77777777" w:rsidTr="000C48CB">
        <w:trPr>
          <w:trHeight w:val="117"/>
        </w:trPr>
        <w:tc>
          <w:tcPr>
            <w:tcW w:w="3781" w:type="dxa"/>
            <w:vAlign w:val="bottom"/>
          </w:tcPr>
          <w:p w14:paraId="790CD751" w14:textId="77777777" w:rsidR="00860F48" w:rsidRPr="00A03BDE" w:rsidRDefault="00860F48" w:rsidP="0086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03BDE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14" w:type="dxa"/>
            <w:vAlign w:val="bottom"/>
          </w:tcPr>
          <w:p w14:paraId="7CAD3555" w14:textId="77777777" w:rsidR="00860F48" w:rsidRPr="00A03BDE" w:rsidRDefault="00860F48" w:rsidP="00860F4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1BE40846" w14:textId="77777777" w:rsidR="00860F48" w:rsidRPr="00A03BDE" w:rsidRDefault="00860F48" w:rsidP="00860F4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161E2BCA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E82AD5E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419F7B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6E8FEB3A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FFD18" w14:textId="77777777" w:rsidR="00860F48" w:rsidRPr="00A03BDE" w:rsidRDefault="008308CE" w:rsidP="000C48C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30,675,785</w:t>
            </w:r>
          </w:p>
        </w:tc>
        <w:tc>
          <w:tcPr>
            <w:tcW w:w="275" w:type="dxa"/>
            <w:vAlign w:val="bottom"/>
          </w:tcPr>
          <w:p w14:paraId="0BDD404A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7FDB2" w14:textId="77777777" w:rsidR="00860F48" w:rsidRPr="00A03BDE" w:rsidRDefault="00235246" w:rsidP="000C48C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03B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30,380,683</w:t>
            </w:r>
          </w:p>
        </w:tc>
        <w:tc>
          <w:tcPr>
            <w:tcW w:w="236" w:type="dxa"/>
            <w:vAlign w:val="bottom"/>
          </w:tcPr>
          <w:p w14:paraId="61CC72F3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2B395" w14:textId="3759F89C" w:rsidR="00860F48" w:rsidRPr="00A03BDE" w:rsidRDefault="00CF0C3F" w:rsidP="00860F4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</w:t>
            </w:r>
            <w:r w:rsidR="00653FD3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889</w:t>
            </w:r>
            <w:r w:rsidR="00653FD3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862</w:t>
            </w:r>
          </w:p>
        </w:tc>
        <w:tc>
          <w:tcPr>
            <w:tcW w:w="263" w:type="dxa"/>
            <w:vAlign w:val="bottom"/>
          </w:tcPr>
          <w:p w14:paraId="14905D22" w14:textId="77777777" w:rsidR="00860F48" w:rsidRPr="00A03BDE" w:rsidRDefault="00860F48" w:rsidP="00860F4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19A87" w14:textId="411D0336" w:rsidR="00860F48" w:rsidRPr="00A03BDE" w:rsidRDefault="00CF0C3F" w:rsidP="00860F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</w:t>
            </w:r>
            <w:r w:rsidR="00A473FD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559</w:t>
            </w:r>
            <w:r w:rsidR="00A473FD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746</w:t>
            </w:r>
          </w:p>
        </w:tc>
        <w:tc>
          <w:tcPr>
            <w:tcW w:w="236" w:type="dxa"/>
            <w:vAlign w:val="bottom"/>
          </w:tcPr>
          <w:p w14:paraId="32A1D0DC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65B06" w14:textId="5516C6D5" w:rsidR="00860F48" w:rsidRPr="00A03BDE" w:rsidRDefault="00CF0C3F" w:rsidP="00860F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910</w:t>
            </w:r>
            <w:r w:rsidR="00D50C1A" w:rsidRPr="00A03BD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558</w:t>
            </w:r>
          </w:p>
        </w:tc>
        <w:tc>
          <w:tcPr>
            <w:tcW w:w="265" w:type="dxa"/>
            <w:vAlign w:val="bottom"/>
          </w:tcPr>
          <w:p w14:paraId="2E6E9EA7" w14:textId="77777777" w:rsidR="00860F48" w:rsidRPr="00A03BDE" w:rsidRDefault="00860F48" w:rsidP="00860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947F7" w14:textId="77D18695" w:rsidR="00860F48" w:rsidRPr="00A03BDE" w:rsidRDefault="00CF0C3F" w:rsidP="00860F4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495</w:t>
            </w:r>
            <w:r w:rsidR="00860F48" w:rsidRPr="00A03BDE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143</w:t>
            </w:r>
          </w:p>
        </w:tc>
      </w:tr>
    </w:tbl>
    <w:p w14:paraId="1C45F3C7" w14:textId="77777777" w:rsidR="00B32E46" w:rsidRPr="00B32E46" w:rsidRDefault="00B32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B32E46">
        <w:rPr>
          <w:rFonts w:ascii="Times New Roman" w:hAnsi="Times New Roman" w:cs="Times New Roman"/>
          <w:sz w:val="22"/>
          <w:szCs w:val="22"/>
        </w:rPr>
        <w:br w:type="page"/>
      </w:r>
    </w:p>
    <w:tbl>
      <w:tblPr>
        <w:tblW w:w="1536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7"/>
        <w:gridCol w:w="807"/>
        <w:gridCol w:w="812"/>
        <w:gridCol w:w="178"/>
        <w:gridCol w:w="903"/>
        <w:gridCol w:w="178"/>
        <w:gridCol w:w="10"/>
        <w:gridCol w:w="896"/>
        <w:gridCol w:w="201"/>
        <w:gridCol w:w="879"/>
        <w:gridCol w:w="178"/>
        <w:gridCol w:w="891"/>
        <w:gridCol w:w="178"/>
        <w:gridCol w:w="848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51"/>
      </w:tblGrid>
      <w:tr w:rsidR="00F31988" w:rsidRPr="002F4F3A" w14:paraId="2BF9A3EF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42A5D828" w14:textId="77777777" w:rsidR="00F31988" w:rsidRPr="002F4F3A" w:rsidRDefault="00F31988" w:rsidP="00282335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217" w:type="dxa"/>
            <w:gridSpan w:val="23"/>
            <w:vAlign w:val="bottom"/>
          </w:tcPr>
          <w:p w14:paraId="6F625F94" w14:textId="77777777" w:rsidR="00F31988" w:rsidRPr="002F4F3A" w:rsidRDefault="00F3198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988" w:rsidRPr="002F4F3A" w14:paraId="0B9AC948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2312C258" w14:textId="77777777" w:rsidR="00F31988" w:rsidRPr="002F4F3A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1B67E7D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711F570D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5A5B7F2A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032A4867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0828383E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A024512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14:paraId="142083E5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E70B3E6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04B24AFC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F36383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3D7AC0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F31988" w:rsidRPr="002F4F3A" w14:paraId="01AD2021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4C28851B" w14:textId="77777777" w:rsidR="00F31988" w:rsidRPr="002F4F3A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49874540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65787ABE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5A09CAB3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14:paraId="44B222A6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00E80A2F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0DB5250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14:paraId="58F1AB77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A4BE8D2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5D2F8C0A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2F4F3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F4F3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1C4DFA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shd w:val="clear" w:color="auto" w:fill="auto"/>
            <w:vAlign w:val="bottom"/>
          </w:tcPr>
          <w:p w14:paraId="4CE82A57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F31988" w:rsidRPr="002F4F3A" w14:paraId="72ABBB63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69B64144" w14:textId="77777777" w:rsidR="00F31988" w:rsidRPr="002F4F3A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7" w:type="dxa"/>
            <w:vAlign w:val="bottom"/>
          </w:tcPr>
          <w:p w14:paraId="0FF2BF26" w14:textId="7A71ECCA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2" w:type="dxa"/>
            <w:vAlign w:val="bottom"/>
          </w:tcPr>
          <w:p w14:paraId="6E9BDF6E" w14:textId="392F2495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6CD77BDD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1B7C5B2" w14:textId="40FF0497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8" w:type="dxa"/>
            <w:gridSpan w:val="2"/>
            <w:vAlign w:val="bottom"/>
          </w:tcPr>
          <w:p w14:paraId="2228139C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6850842" w14:textId="06A82514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01" w:type="dxa"/>
            <w:vAlign w:val="bottom"/>
          </w:tcPr>
          <w:p w14:paraId="689ABBD8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3252EA7" w14:textId="3E6AED01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vAlign w:val="bottom"/>
          </w:tcPr>
          <w:p w14:paraId="147B86B3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61EB462F" w14:textId="219B3E7F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19F06C04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76CA15B" w14:textId="714A0556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6F9F9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609E19" w14:textId="1DF25794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6D9DFA59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09A1D4B" w14:textId="7D6F2840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2B4EB" w14:textId="77777777" w:rsidR="00F31988" w:rsidRPr="002F4F3A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CC359B6" w14:textId="2E6C5AD7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5579C0" w14:textId="77777777" w:rsidR="00F31988" w:rsidRPr="002F4F3A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shd w:val="clear" w:color="auto" w:fill="auto"/>
            <w:vAlign w:val="bottom"/>
          </w:tcPr>
          <w:p w14:paraId="532CA466" w14:textId="42CBCA63" w:rsidR="00F31988" w:rsidRPr="002F4F3A" w:rsidRDefault="00CF0C3F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31</w:t>
            </w:r>
            <w:r w:rsidR="00F31988" w:rsidRPr="002F4F3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49677C" w:rsidRPr="002F4F3A" w14:paraId="7E6A849E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4140B91B" w14:textId="77777777" w:rsidR="0049677C" w:rsidRPr="002F4F3A" w:rsidRDefault="0049677C" w:rsidP="0049677C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7" w:type="dxa"/>
            <w:vAlign w:val="bottom"/>
          </w:tcPr>
          <w:p w14:paraId="6B0A0943" w14:textId="50BC6893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812" w:type="dxa"/>
            <w:vAlign w:val="bottom"/>
          </w:tcPr>
          <w:p w14:paraId="7B1241FA" w14:textId="3C139C35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67A10BB" w14:textId="77777777" w:rsidR="0049677C" w:rsidRPr="002F4F3A" w:rsidRDefault="0049677C" w:rsidP="0049677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E0819F" w14:textId="12D893CE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8" w:type="dxa"/>
            <w:gridSpan w:val="2"/>
            <w:vAlign w:val="bottom"/>
          </w:tcPr>
          <w:p w14:paraId="26D96045" w14:textId="77777777" w:rsidR="0049677C" w:rsidRPr="002F4F3A" w:rsidRDefault="0049677C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C4EF0AF" w14:textId="5158EAA5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01" w:type="dxa"/>
            <w:vAlign w:val="bottom"/>
          </w:tcPr>
          <w:p w14:paraId="7B745D8F" w14:textId="77777777" w:rsidR="0049677C" w:rsidRPr="002F4F3A" w:rsidRDefault="0049677C" w:rsidP="0049677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A363E0C" w14:textId="260F6180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DF71904" w14:textId="77777777" w:rsidR="0049677C" w:rsidRPr="002F4F3A" w:rsidRDefault="0049677C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B87934F" w14:textId="519A37EA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B2B03E8" w14:textId="77777777" w:rsidR="0049677C" w:rsidRPr="002F4F3A" w:rsidRDefault="0049677C" w:rsidP="0049677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7C41BCAF" w14:textId="11C75C0E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0F08AE0" w14:textId="77777777" w:rsidR="0049677C" w:rsidRPr="002F4F3A" w:rsidRDefault="0049677C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270C6C3F" w14:textId="69A284F7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2A1818F" w14:textId="77777777" w:rsidR="0049677C" w:rsidRPr="002F4F3A" w:rsidRDefault="0049677C" w:rsidP="0049677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8F413AB" w14:textId="4FA4EB76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A3589B" w14:textId="77777777" w:rsidR="0049677C" w:rsidRPr="002F4F3A" w:rsidRDefault="0049677C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38B0D76" w14:textId="1FCEF55F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902D3F" w14:textId="77777777" w:rsidR="0049677C" w:rsidRPr="002F4F3A" w:rsidRDefault="0049677C" w:rsidP="0049677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4E24D1BB" w14:textId="05F9C760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58ED8E8" w14:textId="77777777" w:rsidR="0049677C" w:rsidRPr="002F4F3A" w:rsidRDefault="0049677C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042444A8" w14:textId="0AB95152" w:rsidR="0049677C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F31988" w:rsidRPr="002F4F3A" w14:paraId="2F5C2199" w14:textId="77777777" w:rsidTr="000C48CB">
        <w:trPr>
          <w:cantSplit/>
          <w:tblHeader/>
        </w:trPr>
        <w:tc>
          <w:tcPr>
            <w:tcW w:w="3147" w:type="dxa"/>
            <w:vAlign w:val="bottom"/>
          </w:tcPr>
          <w:p w14:paraId="576EAC50" w14:textId="77777777" w:rsidR="00F31988" w:rsidRPr="002F4F3A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4BD57046" w14:textId="77777777" w:rsidR="00F31988" w:rsidRPr="002F4F3A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564106E5" w14:textId="77777777" w:rsidR="00F31988" w:rsidRPr="002F4F3A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0" w:type="dxa"/>
            <w:gridSpan w:val="20"/>
            <w:vAlign w:val="bottom"/>
          </w:tcPr>
          <w:p w14:paraId="17B25463" w14:textId="77777777" w:rsidR="00F31988" w:rsidRPr="002F4F3A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1988" w:rsidRPr="002F4F3A" w14:paraId="1321CE91" w14:textId="77777777" w:rsidTr="000C48CB">
        <w:trPr>
          <w:cantSplit/>
        </w:trPr>
        <w:tc>
          <w:tcPr>
            <w:tcW w:w="3147" w:type="dxa"/>
            <w:vAlign w:val="bottom"/>
          </w:tcPr>
          <w:p w14:paraId="7C81B6EE" w14:textId="77777777" w:rsidR="00F31988" w:rsidRPr="002F4F3A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07" w:type="dxa"/>
            <w:vAlign w:val="bottom"/>
          </w:tcPr>
          <w:p w14:paraId="1753CC30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4CD0D81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8BCCF4" w14:textId="77777777" w:rsidR="00F31988" w:rsidRPr="002F4F3A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42843C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9D7B23B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2DD89BA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67F98DFE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BC938EA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995B93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135AE5E8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329E0B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DE5DEA5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9B20D4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8474A64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FDD551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1ED48FC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15CD1B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A6A4B51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D83958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41CB36A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1BF088" w14:textId="77777777" w:rsidR="00F31988" w:rsidRPr="002F4F3A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E7512C" w14:textId="77777777" w:rsidR="00F31988" w:rsidRPr="002F4F3A" w:rsidRDefault="00F31988" w:rsidP="00F45CD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D3353" w:rsidRPr="002F4F3A" w14:paraId="30F68DF0" w14:textId="77777777" w:rsidTr="000C48CB">
        <w:trPr>
          <w:cantSplit/>
        </w:trPr>
        <w:tc>
          <w:tcPr>
            <w:tcW w:w="3147" w:type="dxa"/>
            <w:vAlign w:val="bottom"/>
          </w:tcPr>
          <w:p w14:paraId="12FE5264" w14:textId="77777777" w:rsidR="007D3353" w:rsidRPr="002F4F3A" w:rsidRDefault="007D3353" w:rsidP="0049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807" w:type="dxa"/>
            <w:vAlign w:val="bottom"/>
          </w:tcPr>
          <w:p w14:paraId="41AB8545" w14:textId="5421779B" w:rsidR="007D3353" w:rsidRPr="002F4F3A" w:rsidRDefault="00CF0C3F" w:rsidP="008B45A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6C2471B8" w14:textId="5F584A30" w:rsidR="007D3353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4D2B8EE3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1B157BCD" w14:textId="598412D0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996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020</w:t>
            </w:r>
          </w:p>
        </w:tc>
        <w:tc>
          <w:tcPr>
            <w:tcW w:w="178" w:type="dxa"/>
            <w:vAlign w:val="bottom"/>
          </w:tcPr>
          <w:p w14:paraId="223B1914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03DD12F" w14:textId="25DEBAF0" w:rsidR="007D3353" w:rsidRPr="002F4F3A" w:rsidRDefault="00CF0C3F" w:rsidP="0049677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996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020</w:t>
            </w:r>
          </w:p>
        </w:tc>
        <w:tc>
          <w:tcPr>
            <w:tcW w:w="201" w:type="dxa"/>
            <w:vAlign w:val="bottom"/>
          </w:tcPr>
          <w:p w14:paraId="6E8EC566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7637C546" w14:textId="24458FC0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54980BEF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680EB340" w14:textId="1FC6632B" w:rsidR="007D3353" w:rsidRPr="002F4F3A" w:rsidRDefault="00CF0C3F" w:rsidP="004967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16FF9FE1" w14:textId="77777777" w:rsidR="007D3353" w:rsidRPr="002F4F3A" w:rsidRDefault="007D3353" w:rsidP="0049677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7A5375A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4975E0" w14:textId="77777777" w:rsidR="007D3353" w:rsidRPr="002F4F3A" w:rsidRDefault="007D3353" w:rsidP="0049677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53BE7B8" w14:textId="77777777" w:rsidR="007D3353" w:rsidRPr="002F4F3A" w:rsidRDefault="007D3353" w:rsidP="00496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35536A" w14:textId="77777777" w:rsidR="007D3353" w:rsidRPr="002F4F3A" w:rsidRDefault="007D3353" w:rsidP="0049677C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CDCD9E" w14:textId="447637DE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60483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EF7CE75" w14:textId="1E6E513D" w:rsidR="007D3353" w:rsidRPr="002F4F3A" w:rsidRDefault="00CF0C3F" w:rsidP="0049677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399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B8598B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524FCEBC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BAE6B3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314A27" w14:textId="77777777" w:rsidR="007D3353" w:rsidRPr="002F4F3A" w:rsidRDefault="007D3353" w:rsidP="0049677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213E0C7A" w14:textId="77777777" w:rsidTr="000C48CB">
        <w:trPr>
          <w:cantSplit/>
        </w:trPr>
        <w:tc>
          <w:tcPr>
            <w:tcW w:w="3147" w:type="dxa"/>
            <w:vAlign w:val="bottom"/>
          </w:tcPr>
          <w:p w14:paraId="7DB00CDF" w14:textId="77777777" w:rsidR="007D3353" w:rsidRPr="002F4F3A" w:rsidRDefault="007D3353" w:rsidP="0049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807" w:type="dxa"/>
            <w:vAlign w:val="bottom"/>
          </w:tcPr>
          <w:p w14:paraId="65EABB4C" w14:textId="144B3D92" w:rsidR="007D3353" w:rsidRPr="002F4F3A" w:rsidRDefault="00CF0C3F" w:rsidP="008B45A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79204F36" w14:textId="15DB6D1A" w:rsidR="007D3353" w:rsidRPr="002F4F3A" w:rsidRDefault="00CF0C3F" w:rsidP="0049677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678BCD71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9554795" w14:textId="15CBDFA8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827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7A80FAC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56E0CBA" w14:textId="178D32C6" w:rsidR="007D3353" w:rsidRPr="002F4F3A" w:rsidRDefault="00CF0C3F" w:rsidP="0049677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827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49EB3434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F3E99A9" w14:textId="78ACD9C2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7F99E260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D8E71FD" w14:textId="77B6D608" w:rsidR="007D3353" w:rsidRPr="002F4F3A" w:rsidRDefault="00CF0C3F" w:rsidP="004967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6CB7CD26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2462DA1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515906" w14:textId="77777777" w:rsidR="007D3353" w:rsidRPr="002F4F3A" w:rsidRDefault="007D3353" w:rsidP="0049677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0D1055D" w14:textId="77777777" w:rsidR="007D3353" w:rsidRPr="002F4F3A" w:rsidRDefault="007D3353" w:rsidP="00496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C76D84" w14:textId="77777777" w:rsidR="007D3353" w:rsidRPr="002F4F3A" w:rsidRDefault="007D3353" w:rsidP="0049677C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C14BA8" w14:textId="2D7D4655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801DDD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E0652BF" w14:textId="2E31F379" w:rsidR="007D3353" w:rsidRPr="002F4F3A" w:rsidRDefault="00CF0C3F" w:rsidP="0049677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365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12A59" w14:textId="77777777" w:rsidR="007D3353" w:rsidRPr="002F4F3A" w:rsidRDefault="007D3353" w:rsidP="0049677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8E284AF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08D3DC" w14:textId="77777777" w:rsidR="007D3353" w:rsidRPr="002F4F3A" w:rsidRDefault="007D3353" w:rsidP="0049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B49827" w14:textId="77777777" w:rsidR="007D3353" w:rsidRPr="002F4F3A" w:rsidRDefault="007D3353" w:rsidP="0049677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58E64423" w14:textId="77777777" w:rsidTr="000C48CB">
        <w:trPr>
          <w:cantSplit/>
        </w:trPr>
        <w:tc>
          <w:tcPr>
            <w:tcW w:w="3147" w:type="dxa"/>
            <w:vAlign w:val="bottom"/>
          </w:tcPr>
          <w:p w14:paraId="647164FB" w14:textId="77777777" w:rsidR="007D3353" w:rsidRPr="002F4F3A" w:rsidRDefault="007D3353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807" w:type="dxa"/>
            <w:vAlign w:val="bottom"/>
          </w:tcPr>
          <w:p w14:paraId="6D3BE804" w14:textId="0754483A" w:rsidR="007D3353" w:rsidRPr="002F4F3A" w:rsidRDefault="00CF0C3F" w:rsidP="008B45A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812" w:type="dxa"/>
            <w:vAlign w:val="bottom"/>
          </w:tcPr>
          <w:p w14:paraId="2E40E4CE" w14:textId="52BD1564" w:rsidR="007D3353" w:rsidRPr="002F4F3A" w:rsidRDefault="00CF0C3F" w:rsidP="00520176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0A96765A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947010F" w14:textId="4F5835D2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400764A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0C6C68E" w14:textId="05D0FE1F" w:rsidR="007D3353" w:rsidRPr="002F4F3A" w:rsidRDefault="00CF0C3F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44BC0EFA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7D975B0B" w14:textId="5FA846E9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28CA71D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8F3CF96" w14:textId="278EC07B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C6F9558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FC1215D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29E92B" w14:textId="77777777" w:rsidR="007D3353" w:rsidRPr="002F4F3A" w:rsidRDefault="007D3353" w:rsidP="0052017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5E2DE2D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725019" w14:textId="77777777" w:rsidR="007D3353" w:rsidRPr="002F4F3A" w:rsidRDefault="007D3353" w:rsidP="00520176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B778A5B" w14:textId="4C8CF3A7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36C2D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259A6C9" w14:textId="10763DE8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60157C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524ECD2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9E05AA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4C0847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7C711174" w14:textId="77777777" w:rsidTr="000C48CB">
        <w:trPr>
          <w:cantSplit/>
        </w:trPr>
        <w:tc>
          <w:tcPr>
            <w:tcW w:w="3147" w:type="dxa"/>
            <w:vAlign w:val="bottom"/>
          </w:tcPr>
          <w:p w14:paraId="14D0E356" w14:textId="77777777" w:rsidR="007D3353" w:rsidRPr="002F4F3A" w:rsidRDefault="007D3353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อีสเทิร์น บางกอกโมโรเรล จำกัด</w:t>
            </w:r>
          </w:p>
        </w:tc>
        <w:tc>
          <w:tcPr>
            <w:tcW w:w="807" w:type="dxa"/>
            <w:vAlign w:val="bottom"/>
          </w:tcPr>
          <w:p w14:paraId="2CAE0DF2" w14:textId="11BF32FE" w:rsidR="007D3353" w:rsidRPr="002F4F3A" w:rsidRDefault="00CF0C3F" w:rsidP="008B45A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812" w:type="dxa"/>
            <w:vAlign w:val="bottom"/>
          </w:tcPr>
          <w:p w14:paraId="2C59BD21" w14:textId="6A97904A" w:rsidR="007D3353" w:rsidRPr="002F4F3A" w:rsidRDefault="00CF0C3F" w:rsidP="00520176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09B96805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28D830CE" w14:textId="596EBE76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12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8D51007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0D49111" w14:textId="3C128B9F" w:rsidR="007D3353" w:rsidRPr="002F4F3A" w:rsidRDefault="00CF0C3F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12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25CE1FAE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FA21C44" w14:textId="78B4C8BA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923568A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BBBAD19" w14:textId="7F1E2F9A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9EC5E12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BE17EAD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C59E26" w14:textId="77777777" w:rsidR="007D3353" w:rsidRPr="002F4F3A" w:rsidRDefault="007D3353" w:rsidP="0052017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C50CF7A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345396" w14:textId="77777777" w:rsidR="007D3353" w:rsidRPr="002F4F3A" w:rsidRDefault="007D3353" w:rsidP="00520176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777A49" w14:textId="7ACDCBA6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AFF5D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0435925" w14:textId="65E6B7EF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FA96C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DD36AEE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9E602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B9A162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384CA9C2" w14:textId="77777777" w:rsidTr="000C48CB">
        <w:trPr>
          <w:cantSplit/>
        </w:trPr>
        <w:tc>
          <w:tcPr>
            <w:tcW w:w="3147" w:type="dxa"/>
            <w:vAlign w:val="bottom"/>
          </w:tcPr>
          <w:p w14:paraId="18B77BB7" w14:textId="77777777" w:rsidR="007D3353" w:rsidRPr="00EA33DC" w:rsidRDefault="007D3353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A33D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บริการเชื้อเพลิงการบินกรุงเทพ </w:t>
            </w:r>
            <w:r w:rsidRPr="00EA33DC">
              <w:rPr>
                <w:rFonts w:ascii="Angsana New" w:hAnsi="Angsana New"/>
                <w:spacing w:val="-4"/>
                <w:sz w:val="26"/>
                <w:szCs w:val="26"/>
              </w:rPr>
              <w:br/>
              <w:t xml:space="preserve">   </w:t>
            </w:r>
            <w:r w:rsidRPr="00EA33DC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จำกัด</w:t>
            </w:r>
            <w:r w:rsidRPr="00EA33DC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EA33DC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มหาชน)</w:t>
            </w:r>
          </w:p>
        </w:tc>
        <w:tc>
          <w:tcPr>
            <w:tcW w:w="807" w:type="dxa"/>
            <w:vAlign w:val="bottom"/>
          </w:tcPr>
          <w:p w14:paraId="5211D699" w14:textId="602231EA" w:rsidR="007D3353" w:rsidRPr="00EA33DC" w:rsidRDefault="00CF0C3F" w:rsidP="00520176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7D3353" w:rsidRPr="00EA33D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812" w:type="dxa"/>
            <w:vAlign w:val="bottom"/>
          </w:tcPr>
          <w:p w14:paraId="1162917D" w14:textId="77777777" w:rsidR="007D3353" w:rsidRPr="00EA33DC" w:rsidRDefault="007D3353" w:rsidP="00520176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A33D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741D17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A8CA311" w14:textId="7699A52D" w:rsidR="007D3353" w:rsidRPr="002F4F3A" w:rsidRDefault="00CF0C3F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637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78" w:type="dxa"/>
            <w:vAlign w:val="bottom"/>
          </w:tcPr>
          <w:p w14:paraId="4058A75B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4192248" w14:textId="77777777" w:rsidR="007D3353" w:rsidRPr="002F4F3A" w:rsidRDefault="007D3353" w:rsidP="00EA33D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7344DDEC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402A8A9" w14:textId="443889E5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712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650D3408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692128A" w14:textId="77777777" w:rsidR="007D3353" w:rsidRPr="002F4F3A" w:rsidRDefault="007D3353" w:rsidP="00C86AAF">
            <w:pPr>
              <w:pStyle w:val="acctfourfigures"/>
              <w:tabs>
                <w:tab w:val="clear" w:pos="765"/>
              </w:tabs>
              <w:spacing w:line="240" w:lineRule="atLeast"/>
              <w:ind w:left="-79" w:right="-26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DE06BB" w14:textId="77777777" w:rsidR="007D3353" w:rsidRPr="00EA33DC" w:rsidRDefault="007D3353" w:rsidP="00EA33DC">
            <w:pPr>
              <w:ind w:left="-79" w:right="-8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2288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A72C7" w14:textId="77777777" w:rsidR="007D3353" w:rsidRPr="002F4F3A" w:rsidRDefault="007D3353" w:rsidP="00EA33DC">
            <w:pPr>
              <w:ind w:left="-79" w:right="-8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21F0D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3DF8C9" w14:textId="77777777" w:rsidR="007D3353" w:rsidRPr="00EA33DC" w:rsidRDefault="007D3353" w:rsidP="00EA33DC">
            <w:pPr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004D" w14:textId="0126888E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712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E6D2B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E80F" w14:textId="77777777" w:rsidR="007D3353" w:rsidRPr="002F4F3A" w:rsidRDefault="00B212DC" w:rsidP="00C86AAF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E94E55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E646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4EBA4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AEBF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4343F301" w14:textId="77777777" w:rsidTr="000C48CB">
        <w:trPr>
          <w:cantSplit/>
        </w:trPr>
        <w:tc>
          <w:tcPr>
            <w:tcW w:w="3147" w:type="dxa"/>
            <w:vAlign w:val="bottom"/>
          </w:tcPr>
          <w:p w14:paraId="70193F2E" w14:textId="77777777" w:rsidR="007D3353" w:rsidRPr="002F4F3A" w:rsidRDefault="007D3353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7" w:type="dxa"/>
            <w:vAlign w:val="bottom"/>
          </w:tcPr>
          <w:p w14:paraId="1399C166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C9D18EF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1D2491E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B4BB187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E679A4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1D53ADB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0C3FB8D5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26B9F" w14:textId="534F4E9D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856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090754A2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68238" w14:textId="288E2FFE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  <w:r w:rsidR="007D3353" w:rsidRPr="002F4F3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144</w:t>
            </w:r>
            <w:r w:rsidR="007D3353" w:rsidRPr="002F4F3A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604</w:t>
            </w:r>
          </w:p>
        </w:tc>
        <w:tc>
          <w:tcPr>
            <w:tcW w:w="178" w:type="dxa"/>
            <w:vAlign w:val="bottom"/>
          </w:tcPr>
          <w:p w14:paraId="20FEA777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B434A" w14:textId="77777777" w:rsidR="007D3353" w:rsidRPr="002F4F3A" w:rsidRDefault="007D3353" w:rsidP="005201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015D88" w14:textId="77777777" w:rsidR="007D3353" w:rsidRPr="002F4F3A" w:rsidRDefault="007D3353" w:rsidP="00520176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DD040" w14:textId="77777777" w:rsidR="007D3353" w:rsidRPr="002F4F3A" w:rsidRDefault="007D3353" w:rsidP="005201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DAD050" w14:textId="77777777" w:rsidR="007D3353" w:rsidRPr="002F4F3A" w:rsidRDefault="007D3353" w:rsidP="00520176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66C36" w14:textId="07C426ED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856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23864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A604B" w14:textId="5831F856" w:rsidR="007D3353" w:rsidRPr="002F4F3A" w:rsidRDefault="00CF0C3F" w:rsidP="0052017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  <w:r w:rsidR="007D3353" w:rsidRPr="002F4F3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144</w:t>
            </w:r>
            <w:r w:rsidR="007D3353" w:rsidRPr="002F4F3A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604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AD02C5" w14:textId="77777777" w:rsidR="007D3353" w:rsidRPr="002F4F3A" w:rsidRDefault="007D3353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447D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60523D" w14:textId="77777777" w:rsidR="007D3353" w:rsidRPr="002F4F3A" w:rsidRDefault="007D3353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FDE68" w14:textId="77777777" w:rsidR="007D3353" w:rsidRPr="002F4F3A" w:rsidRDefault="007D3353" w:rsidP="0052017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520176" w:rsidRPr="002F4F3A" w14:paraId="26BB687C" w14:textId="77777777" w:rsidTr="000C48CB">
        <w:trPr>
          <w:cantSplit/>
        </w:trPr>
        <w:tc>
          <w:tcPr>
            <w:tcW w:w="3147" w:type="dxa"/>
            <w:vAlign w:val="bottom"/>
          </w:tcPr>
          <w:p w14:paraId="20CE422F" w14:textId="77777777" w:rsidR="00520176" w:rsidRPr="002F4F3A" w:rsidRDefault="00520176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7" w:type="dxa"/>
            <w:vAlign w:val="bottom"/>
          </w:tcPr>
          <w:p w14:paraId="23CDD03B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BA2207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B84207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BC9FE6F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328D6A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167F1FA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7BBACED2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vAlign w:val="bottom"/>
          </w:tcPr>
          <w:p w14:paraId="489D47AC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D37537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4F448FC1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4BB19D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E986FD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EC5F2B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0BC480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7E07BE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BC211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50DFF1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BEB41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6CFA1F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C46B7A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5BF698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1005CD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20176" w:rsidRPr="002F4F3A" w14:paraId="1AD8CB5D" w14:textId="77777777" w:rsidTr="000C48CB">
        <w:trPr>
          <w:cantSplit/>
        </w:trPr>
        <w:tc>
          <w:tcPr>
            <w:tcW w:w="3147" w:type="dxa"/>
            <w:vAlign w:val="bottom"/>
          </w:tcPr>
          <w:p w14:paraId="7EA41CCF" w14:textId="77777777" w:rsidR="00520176" w:rsidRPr="002F4F3A" w:rsidRDefault="00520176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07" w:type="dxa"/>
            <w:vAlign w:val="bottom"/>
          </w:tcPr>
          <w:p w14:paraId="78F22124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BEE4A4D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A55F49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6456258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DA6FF5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D05E75E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3689C110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DC05A54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56285A" w14:textId="77777777" w:rsidR="00520176" w:rsidRPr="002F4F3A" w:rsidRDefault="00520176" w:rsidP="0052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F56C461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B8CC94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28D0FAC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9F2563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C69E9A8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35AFB1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4A1F517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43A63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80C94D" w14:textId="77777777" w:rsidR="00520176" w:rsidRPr="002F4F3A" w:rsidRDefault="00520176" w:rsidP="005201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B74093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4352AAF" w14:textId="77777777" w:rsidR="00520176" w:rsidRPr="002F4F3A" w:rsidRDefault="00520176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B348E6" w14:textId="77777777" w:rsidR="00520176" w:rsidRPr="002F4F3A" w:rsidRDefault="00520176" w:rsidP="00520176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008AC6" w14:textId="77777777" w:rsidR="00520176" w:rsidRPr="002F4F3A" w:rsidRDefault="00520176" w:rsidP="005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353" w:rsidRPr="002F4F3A" w14:paraId="2DBC3A27" w14:textId="77777777" w:rsidTr="000C48CB">
        <w:trPr>
          <w:cantSplit/>
        </w:trPr>
        <w:tc>
          <w:tcPr>
            <w:tcW w:w="3147" w:type="dxa"/>
            <w:vAlign w:val="bottom"/>
          </w:tcPr>
          <w:p w14:paraId="09FE64D0" w14:textId="77777777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บริษัท ชูบุราชบุรี อีเลคทริคเซอร์วิส</w:t>
            </w:r>
            <w:r w:rsidRPr="002F4F3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07" w:type="dxa"/>
            <w:vAlign w:val="bottom"/>
          </w:tcPr>
          <w:p w14:paraId="7F6E319C" w14:textId="6C6926DD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812" w:type="dxa"/>
            <w:vAlign w:val="bottom"/>
          </w:tcPr>
          <w:p w14:paraId="41723AC3" w14:textId="6A8A24D5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564525E0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5CAF6D1" w14:textId="50C176CB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66B6DBE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5DE63F" w14:textId="2CFD3914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0756B8A9" w14:textId="77777777" w:rsidR="007D3353" w:rsidRPr="002F4F3A" w:rsidRDefault="007D3353" w:rsidP="002F4F3A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4F6E098" w14:textId="34331FF4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E12FFB6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29E8B073" w14:textId="29D87BC2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EC6029E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D5F553E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56104C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9BC3FA6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E2AFDF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48205C9" w14:textId="229F6112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4A897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8648804" w14:textId="71DA1E80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C2CF28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5391F2DE" w14:textId="7777777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F177A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D45B38" w14:textId="0AF7506F" w:rsidR="007D3353" w:rsidRPr="002F4F3A" w:rsidRDefault="00CF0C3F" w:rsidP="002F4F3A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178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</w:tr>
      <w:tr w:rsidR="007D3353" w:rsidRPr="002F4F3A" w14:paraId="526D8EA8" w14:textId="77777777" w:rsidTr="000C48CB">
        <w:trPr>
          <w:cantSplit/>
          <w:trHeight w:val="299"/>
        </w:trPr>
        <w:tc>
          <w:tcPr>
            <w:tcW w:w="3147" w:type="dxa"/>
            <w:vAlign w:val="bottom"/>
          </w:tcPr>
          <w:p w14:paraId="290FB699" w14:textId="77777777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บริษัท เซาท์อีสท์ เอเชีย</w:t>
            </w:r>
            <w:r w:rsidRPr="002F4F3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F4F3A">
              <w:rPr>
                <w:rFonts w:ascii="Angsana New" w:hAnsi="Angsana New" w:hint="cs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807" w:type="dxa"/>
            <w:vAlign w:val="bottom"/>
          </w:tcPr>
          <w:p w14:paraId="5ADCC98C" w14:textId="0672B2F0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</w:p>
        </w:tc>
        <w:tc>
          <w:tcPr>
            <w:tcW w:w="812" w:type="dxa"/>
            <w:vAlign w:val="bottom"/>
          </w:tcPr>
          <w:p w14:paraId="632CE203" w14:textId="0FC9D244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4BE78B58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CD98B49" w14:textId="3FDF35D4" w:rsidR="007D3353" w:rsidRPr="002F4F3A" w:rsidRDefault="00CF0C3F" w:rsidP="008B45A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606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10C11A9B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B2670CB" w14:textId="127865EB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606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01" w:type="dxa"/>
            <w:vAlign w:val="bottom"/>
          </w:tcPr>
          <w:p w14:paraId="6CC1F655" w14:textId="77777777" w:rsidR="007D3353" w:rsidRPr="002F4F3A" w:rsidRDefault="007D3353" w:rsidP="002F4F3A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8140BDE" w14:textId="6BCC5945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6418408D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1715990" w14:textId="4CB1DDB7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448591D9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33915EF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0B6570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03F5DF1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03C1BC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D2C4BAB" w14:textId="606F119F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FE16C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57C148" w14:textId="4F16F56B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202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9EA0DA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42" w:type="dxa"/>
            <w:shd w:val="clear" w:color="auto" w:fill="auto"/>
          </w:tcPr>
          <w:p w14:paraId="418D9FCA" w14:textId="7777777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7E4FE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58D199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70676017" w14:textId="77777777" w:rsidTr="000C48CB">
        <w:trPr>
          <w:cantSplit/>
          <w:trHeight w:val="299"/>
        </w:trPr>
        <w:tc>
          <w:tcPr>
            <w:tcW w:w="3147" w:type="dxa"/>
            <w:vAlign w:val="bottom"/>
          </w:tcPr>
          <w:p w14:paraId="5006A616" w14:textId="77777777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807" w:type="dxa"/>
            <w:vAlign w:val="bottom"/>
          </w:tcPr>
          <w:p w14:paraId="2A1E78C7" w14:textId="1608240F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812" w:type="dxa"/>
            <w:vAlign w:val="bottom"/>
          </w:tcPr>
          <w:p w14:paraId="6E0C3B83" w14:textId="52ECDEFC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66540CE5" w14:textId="77777777" w:rsidR="007D3353" w:rsidRPr="002F4F3A" w:rsidRDefault="007D3353" w:rsidP="002F4F3A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17F9438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550,000</w:t>
            </w:r>
          </w:p>
        </w:tc>
        <w:tc>
          <w:tcPr>
            <w:tcW w:w="178" w:type="dxa"/>
            <w:vAlign w:val="bottom"/>
          </w:tcPr>
          <w:p w14:paraId="5665F8D1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10746EA" w14:textId="0C889D5A" w:rsidR="007D3353" w:rsidRPr="002F4F3A" w:rsidRDefault="007D3353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550</w:t>
            </w: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2F384272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C59D52D" w14:textId="688A16EF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3D53D6F2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5469D336" w14:textId="263D8D7C" w:rsidR="007D3353" w:rsidRPr="002F4F3A" w:rsidRDefault="00CF0C3F" w:rsidP="00730A4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7AD89B86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2D36CDF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049754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F2E5612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A8C13C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80A0CB1" w14:textId="44DFC03F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95995F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29BEC3" w14:textId="4806F815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280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87EBDE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3F70AA38" w14:textId="7777777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3F08DF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444DBE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22602E74" w14:textId="77777777" w:rsidTr="000C48CB">
        <w:trPr>
          <w:cantSplit/>
          <w:trHeight w:val="299"/>
        </w:trPr>
        <w:tc>
          <w:tcPr>
            <w:tcW w:w="3147" w:type="dxa"/>
            <w:shd w:val="clear" w:color="auto" w:fill="auto"/>
            <w:vAlign w:val="bottom"/>
          </w:tcPr>
          <w:p w14:paraId="48DE4C1D" w14:textId="77777777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ติงส์ ออน เน็ต จำกัด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131AD4D2" w14:textId="00AC9B7F" w:rsidR="007D3353" w:rsidRPr="00772C18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7633F6E" w14:textId="481F86AA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8508DA" w14:textId="77777777" w:rsidR="007D3353" w:rsidRPr="002F4F3A" w:rsidRDefault="007D3353" w:rsidP="002F4F3A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B134E9" w14:textId="47195C41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133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47C4CF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3455FDD6" w14:textId="038CF430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133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61F7BCE7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816D2AA" w14:textId="7E085D8D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9CC16A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EB4CA82" w14:textId="4B772739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C9D69B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23B0266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D7FA44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4A8DC3E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1612B0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2D7AD73" w14:textId="7B0691EC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5E180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348EBB5" w14:textId="35561820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180</w:t>
            </w:r>
            <w:r w:rsidR="007D3353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872A24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1F686114" w14:textId="7777777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60F703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F0F126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76C44A36" w14:textId="77777777" w:rsidTr="000C48CB">
        <w:trPr>
          <w:cantSplit/>
        </w:trPr>
        <w:tc>
          <w:tcPr>
            <w:tcW w:w="3147" w:type="dxa"/>
            <w:shd w:val="clear" w:color="auto" w:fill="auto"/>
            <w:vAlign w:val="bottom"/>
          </w:tcPr>
          <w:p w14:paraId="5EE2D4FB" w14:textId="77777777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F118DE8" w14:textId="06FF340E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F7DC644" w14:textId="5429E605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2BCF08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B245D1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717,200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2D2996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7FA11DFB" w14:textId="13465546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305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630812C1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7C45798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365,772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61481F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18A84C" w14:textId="055219C1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155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FD600C" w14:textId="77777777" w:rsidR="007D3353" w:rsidRPr="002F4F3A" w:rsidRDefault="007D3353" w:rsidP="002F4F3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05A90B1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6D9219" w14:textId="77777777" w:rsidR="007D3353" w:rsidRPr="002F4F3A" w:rsidRDefault="007D3353" w:rsidP="002F4F3A">
            <w:pPr>
              <w:tabs>
                <w:tab w:val="clear" w:pos="45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F8A7A9D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8E8EFC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E102AFE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365,772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E3D1F" w14:textId="77777777" w:rsidR="007D3353" w:rsidRPr="002F4F3A" w:rsidRDefault="007D3353" w:rsidP="002F4F3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8BA8DA" w14:textId="18AFAC0E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155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D97DD4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5FBCDE31" w14:textId="7777777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4F622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836B9E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7A9E17FD" w14:textId="77777777" w:rsidTr="000C48CB">
        <w:trPr>
          <w:cantSplit/>
        </w:trPr>
        <w:tc>
          <w:tcPr>
            <w:tcW w:w="3147" w:type="dxa"/>
            <w:shd w:val="clear" w:color="auto" w:fill="auto"/>
            <w:vAlign w:val="bottom"/>
          </w:tcPr>
          <w:p w14:paraId="635FF433" w14:textId="1209390A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32828A8" w14:textId="23E48D30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6ACB6F4" w14:textId="06C3E2E8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F3ADA6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596836" w14:textId="57EBA91F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FFAE38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74CB6292" w14:textId="66B20EB8" w:rsidR="007D3353" w:rsidRPr="002F4F3A" w:rsidRDefault="007D3353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39917F23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DC7448C" w14:textId="606A3CF9" w:rsidR="007D3353" w:rsidRPr="002F4F3A" w:rsidRDefault="007D3353" w:rsidP="002F4F3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9D78BE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42DC83F" w14:textId="681A9F9D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67EDB5" w14:textId="77777777" w:rsidR="007D3353" w:rsidRPr="002F4F3A" w:rsidRDefault="007D3353" w:rsidP="002F4F3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D170F69" w14:textId="23AE12F9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B6F86D" w14:textId="77777777" w:rsidR="007D3353" w:rsidRPr="002F4F3A" w:rsidRDefault="007D3353" w:rsidP="002F4F3A">
            <w:pPr>
              <w:tabs>
                <w:tab w:val="clear" w:pos="45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E6539CC" w14:textId="76CFF9C6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673CE5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F980BB6" w14:textId="29247602" w:rsidR="007D3353" w:rsidRPr="002F4F3A" w:rsidRDefault="007D3353" w:rsidP="008B45A5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61BF6" w14:textId="77777777" w:rsidR="007D3353" w:rsidRPr="002F4F3A" w:rsidRDefault="007D3353" w:rsidP="002F4F3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06B73D9" w14:textId="4278A37B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48309D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0D7DB647" w14:textId="336B9D27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C680F6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4E1591" w14:textId="6EDD1B42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D3353" w:rsidRPr="002F4F3A" w14:paraId="62AA3F5A" w14:textId="77777777" w:rsidTr="000C48CB">
        <w:trPr>
          <w:cantSplit/>
        </w:trPr>
        <w:tc>
          <w:tcPr>
            <w:tcW w:w="3147" w:type="dxa"/>
            <w:vAlign w:val="bottom"/>
          </w:tcPr>
          <w:p w14:paraId="1E0B4D95" w14:textId="02043A5E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07" w:type="dxa"/>
            <w:vAlign w:val="bottom"/>
          </w:tcPr>
          <w:p w14:paraId="32AC0C98" w14:textId="1E7ED02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D6BF74B" w14:textId="1029611A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1FAA415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7757713" w14:textId="61518A09" w:rsidR="007D3353" w:rsidRPr="002F4F3A" w:rsidRDefault="007D3353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065C548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B4E4087" w14:textId="6DB20408" w:rsidR="007D3353" w:rsidRPr="002F4F3A" w:rsidRDefault="007D3353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40E3C62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12F3E10" w14:textId="26BAF76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6CCA13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49101B6" w14:textId="38155DC4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B6F8C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DF30BD3" w14:textId="64EECC02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197FCF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D490016" w14:textId="616B1AC4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954EAA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EF7C792" w14:textId="067F6C51" w:rsidR="007D3353" w:rsidRPr="002F4F3A" w:rsidRDefault="007D3353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AFF09A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2ADFF23" w14:textId="19810A93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21CE95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</w:tcPr>
          <w:p w14:paraId="43FF2769" w14:textId="0D3A8806" w:rsidR="007D3353" w:rsidRPr="007D3353" w:rsidRDefault="007D3353" w:rsidP="007D3353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E97B599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1E68E1" w14:textId="06DDFCDE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F4F3A" w:rsidRPr="002F4F3A" w14:paraId="65F51AA0" w14:textId="77777777" w:rsidTr="000C48CB">
        <w:trPr>
          <w:cantSplit/>
        </w:trPr>
        <w:tc>
          <w:tcPr>
            <w:tcW w:w="3147" w:type="dxa"/>
            <w:vAlign w:val="bottom"/>
          </w:tcPr>
          <w:p w14:paraId="384D41B4" w14:textId="77777777" w:rsidR="002F4F3A" w:rsidRPr="002F4F3A" w:rsidRDefault="002F4F3A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807" w:type="dxa"/>
            <w:vAlign w:val="bottom"/>
          </w:tcPr>
          <w:p w14:paraId="06DE6059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C22F486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0B8962" w14:textId="77777777" w:rsidR="002F4F3A" w:rsidRPr="002F4F3A" w:rsidRDefault="002F4F3A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9A219C4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C351A3" w14:textId="77777777" w:rsidR="002F4F3A" w:rsidRPr="002F4F3A" w:rsidRDefault="002F4F3A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21FC775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7833CD42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7656638B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35D463" w14:textId="77777777" w:rsidR="002F4F3A" w:rsidRPr="002F4F3A" w:rsidRDefault="002F4F3A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B21D4C7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EC7EAE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AC4AF61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88F1BB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EAE7670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0288EB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4B7E3C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3675A1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D4B4CF1" w14:textId="77777777" w:rsidR="002F4F3A" w:rsidRPr="002F4F3A" w:rsidRDefault="002F4F3A" w:rsidP="00CB07D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D3C73D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38F5B94" w14:textId="77777777" w:rsidR="002F4F3A" w:rsidRPr="002F4F3A" w:rsidRDefault="002F4F3A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B93699" w14:textId="77777777" w:rsidR="002F4F3A" w:rsidRPr="002F4F3A" w:rsidRDefault="002F4F3A" w:rsidP="00CB07D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7072E9" w14:textId="77777777" w:rsidR="002F4F3A" w:rsidRPr="002F4F3A" w:rsidRDefault="002F4F3A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48CB" w:rsidRPr="002F4F3A" w14:paraId="30F30663" w14:textId="77777777" w:rsidTr="000C48CB">
        <w:trPr>
          <w:cantSplit/>
        </w:trPr>
        <w:tc>
          <w:tcPr>
            <w:tcW w:w="3147" w:type="dxa"/>
            <w:shd w:val="clear" w:color="auto" w:fill="auto"/>
            <w:vAlign w:val="bottom"/>
          </w:tcPr>
          <w:p w14:paraId="38CE5E84" w14:textId="77777777" w:rsidR="000C48CB" w:rsidRPr="002F4F3A" w:rsidRDefault="000C48C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0CBFD9" w14:textId="21FD6369" w:rsidR="000C48CB" w:rsidRPr="002F4F3A" w:rsidRDefault="00CF0C3F" w:rsidP="00C645E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428D620" w14:textId="500A64BF" w:rsidR="000C48CB" w:rsidRPr="002F4F3A" w:rsidRDefault="00CF0C3F" w:rsidP="00C645E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AB71DB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53B8513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6CEB50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088C4BDC" w14:textId="582FD112" w:rsidR="000C48CB" w:rsidRPr="002F4F3A" w:rsidRDefault="00CF0C3F" w:rsidP="00C645E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  <w:r w:rsidR="000C48CB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0946EAB3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0A69C37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C38C87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2F2C067" w14:textId="2A24F014" w:rsidR="000C48CB" w:rsidRPr="002F4F3A" w:rsidRDefault="00CF0C3F" w:rsidP="00C645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="000C48CB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CC1EF2" w14:textId="77777777" w:rsidR="000C48CB" w:rsidRPr="002F4F3A" w:rsidRDefault="000C48CB" w:rsidP="00C645E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2CC2552" w14:textId="77777777" w:rsidR="000C48CB" w:rsidRPr="002F4F3A" w:rsidRDefault="000C48CB" w:rsidP="00C645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C09AD9" w14:textId="77777777" w:rsidR="000C48CB" w:rsidRPr="002F4F3A" w:rsidRDefault="000C48CB" w:rsidP="00C645ED">
            <w:pPr>
              <w:tabs>
                <w:tab w:val="clear" w:pos="45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4014B6E" w14:textId="77777777" w:rsidR="000C48CB" w:rsidRPr="002F4F3A" w:rsidRDefault="000C48CB" w:rsidP="00C645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77136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87EEB92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040C4" w14:textId="77777777" w:rsidR="000C48CB" w:rsidRPr="002F4F3A" w:rsidRDefault="000C48CB" w:rsidP="00C645E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8617B4A" w14:textId="3686BEFD" w:rsidR="000C48CB" w:rsidRPr="002F4F3A" w:rsidRDefault="00CF0C3F" w:rsidP="00C645E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="000C48CB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C3A8CB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</w:tcPr>
          <w:p w14:paraId="032F1E3C" w14:textId="77777777" w:rsidR="000C48CB" w:rsidRPr="007D3353" w:rsidRDefault="000C48CB" w:rsidP="00C645E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A796E6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54CAC0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C48CB" w:rsidRPr="002F4F3A" w14:paraId="1965BBAA" w14:textId="77777777" w:rsidTr="000C48CB">
        <w:trPr>
          <w:cantSplit/>
        </w:trPr>
        <w:tc>
          <w:tcPr>
            <w:tcW w:w="3147" w:type="dxa"/>
            <w:vAlign w:val="bottom"/>
          </w:tcPr>
          <w:p w14:paraId="7648C73F" w14:textId="77777777" w:rsidR="000C48CB" w:rsidRPr="002F4F3A" w:rsidRDefault="000C48CB" w:rsidP="00C6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4F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07" w:type="dxa"/>
            <w:vAlign w:val="bottom"/>
          </w:tcPr>
          <w:p w14:paraId="6110C06F" w14:textId="054CF37F" w:rsidR="000C48CB" w:rsidRPr="002F4F3A" w:rsidRDefault="00CF0C3F" w:rsidP="00C645E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812" w:type="dxa"/>
            <w:vAlign w:val="bottom"/>
          </w:tcPr>
          <w:p w14:paraId="5AB3489A" w14:textId="6E5F33D0" w:rsidR="000C48CB" w:rsidRPr="002F4F3A" w:rsidRDefault="00CF0C3F" w:rsidP="00C645E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2AF51377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16F875B4" w14:textId="06F131C1" w:rsidR="000C48CB" w:rsidRPr="002F4F3A" w:rsidRDefault="00CF0C3F" w:rsidP="00C645E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094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54C83A14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068FA3E" w14:textId="0FB24DB9" w:rsidR="000C48CB" w:rsidRPr="002F4F3A" w:rsidRDefault="00CF0C3F" w:rsidP="00C645E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10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094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900</w:t>
            </w:r>
          </w:p>
        </w:tc>
        <w:tc>
          <w:tcPr>
            <w:tcW w:w="201" w:type="dxa"/>
            <w:vAlign w:val="bottom"/>
          </w:tcPr>
          <w:p w14:paraId="7654E25B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17CA1FD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2,523,725</w:t>
            </w:r>
          </w:p>
        </w:tc>
        <w:tc>
          <w:tcPr>
            <w:tcW w:w="178" w:type="dxa"/>
            <w:vAlign w:val="bottom"/>
          </w:tcPr>
          <w:p w14:paraId="155F342A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060ED27" w14:textId="38784EE0" w:rsidR="000C48CB" w:rsidRPr="002F4F3A" w:rsidRDefault="00CF0C3F" w:rsidP="00C645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523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2176A5FF" w14:textId="77777777" w:rsidR="000C48CB" w:rsidRPr="002F4F3A" w:rsidRDefault="000C48CB" w:rsidP="00C645E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CADD49" w14:textId="77777777" w:rsidR="000C48CB" w:rsidRPr="002F4F3A" w:rsidRDefault="000C48CB" w:rsidP="00C645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9823D9" w14:textId="77777777" w:rsidR="000C48CB" w:rsidRPr="002F4F3A" w:rsidRDefault="000C48CB" w:rsidP="00C645ED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BA3E5A4" w14:textId="77777777" w:rsidR="000C48CB" w:rsidRPr="002F4F3A" w:rsidRDefault="000C48CB" w:rsidP="00C645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ADAC0E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6AE6901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2,523,725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F35FC" w14:textId="77777777" w:rsidR="000C48CB" w:rsidRPr="002F4F3A" w:rsidRDefault="000C48CB" w:rsidP="00C645E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C6F099" w14:textId="399CE41E" w:rsidR="000C48CB" w:rsidRPr="002F4F3A" w:rsidRDefault="00CF0C3F" w:rsidP="00C645E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523</w:t>
            </w:r>
            <w:r w:rsidR="000C48CB"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725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08CE5C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</w:tcPr>
          <w:p w14:paraId="13E182C8" w14:textId="77777777" w:rsidR="000C48CB" w:rsidRPr="007D3353" w:rsidRDefault="000C48CB" w:rsidP="00C645E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7782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62E096" w14:textId="77777777" w:rsidR="000C48CB" w:rsidRPr="002F4F3A" w:rsidRDefault="000C48C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4EC197" w14:textId="77777777" w:rsidR="000C48CB" w:rsidRPr="002F4F3A" w:rsidRDefault="000C48CB" w:rsidP="00C645E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F4F3A" w:rsidRPr="002F4F3A" w14:paraId="2031F73B" w14:textId="77777777" w:rsidTr="000C48CB">
        <w:trPr>
          <w:cantSplit/>
        </w:trPr>
        <w:tc>
          <w:tcPr>
            <w:tcW w:w="3147" w:type="dxa"/>
            <w:vAlign w:val="bottom"/>
          </w:tcPr>
          <w:p w14:paraId="070B5EFE" w14:textId="77777777" w:rsidR="002F4F3A" w:rsidRPr="002F4F3A" w:rsidRDefault="002F4F3A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4F3A">
              <w:rPr>
                <w:rFonts w:ascii="Angsana New" w:hAnsi="Angsana New"/>
                <w:spacing w:val="-6"/>
                <w:sz w:val="26"/>
                <w:szCs w:val="26"/>
              </w:rPr>
              <w:t>NEXIF RATCH ENERGY SINGAPORE</w:t>
            </w:r>
          </w:p>
        </w:tc>
        <w:tc>
          <w:tcPr>
            <w:tcW w:w="807" w:type="dxa"/>
            <w:vAlign w:val="bottom"/>
          </w:tcPr>
          <w:p w14:paraId="5A47FB35" w14:textId="77777777" w:rsidR="002F4F3A" w:rsidRPr="002F4F3A" w:rsidRDefault="002F4F3A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7CFE4B" w14:textId="77777777" w:rsidR="002F4F3A" w:rsidRPr="002F4F3A" w:rsidRDefault="002F4F3A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343526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1E7CB98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7A696C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72B40F5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6167BFFB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43CFD3D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CBED12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34529233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EBF6D04" w14:textId="77777777" w:rsidR="002F4F3A" w:rsidRPr="002F4F3A" w:rsidRDefault="002F4F3A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0C61F06" w14:textId="77777777" w:rsidR="002F4F3A" w:rsidRPr="002F4F3A" w:rsidRDefault="002F4F3A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A10A95" w14:textId="77777777" w:rsidR="002F4F3A" w:rsidRPr="002F4F3A" w:rsidRDefault="002F4F3A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C1FFB6D" w14:textId="77777777" w:rsidR="002F4F3A" w:rsidRPr="002F4F3A" w:rsidRDefault="002F4F3A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FD63D5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0EBB720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DD0ACF" w14:textId="77777777" w:rsidR="002F4F3A" w:rsidRPr="002F4F3A" w:rsidRDefault="002F4F3A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3F48C47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B65AE8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9CA4B53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B88F37" w14:textId="77777777" w:rsidR="002F4F3A" w:rsidRPr="002F4F3A" w:rsidRDefault="002F4F3A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5ADF37" w14:textId="77777777" w:rsidR="002F4F3A" w:rsidRPr="002F4F3A" w:rsidRDefault="002F4F3A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D3353" w:rsidRPr="002F4F3A" w14:paraId="1768C848" w14:textId="77777777" w:rsidTr="000C48CB">
        <w:trPr>
          <w:cantSplit/>
        </w:trPr>
        <w:tc>
          <w:tcPr>
            <w:tcW w:w="3147" w:type="dxa"/>
            <w:vAlign w:val="bottom"/>
          </w:tcPr>
          <w:p w14:paraId="37E65964" w14:textId="35D80E60" w:rsidR="007D3353" w:rsidRPr="002F4F3A" w:rsidRDefault="007D3353" w:rsidP="002F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4F3A">
              <w:rPr>
                <w:rFonts w:ascii="Angsana New" w:hAnsi="Angsana New"/>
                <w:spacing w:val="-6"/>
                <w:sz w:val="26"/>
                <w:szCs w:val="26"/>
              </w:rPr>
              <w:t xml:space="preserve">  </w:t>
            </w:r>
            <w:r w:rsidR="00C7271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2F4F3A">
              <w:rPr>
                <w:rFonts w:ascii="Angsana New" w:hAnsi="Angsana New"/>
                <w:spacing w:val="-6"/>
                <w:sz w:val="26"/>
                <w:szCs w:val="26"/>
              </w:rPr>
              <w:t>PTE</w:t>
            </w:r>
            <w:r w:rsidR="00310725">
              <w:rPr>
                <w:rFonts w:ascii="Angsana New" w:hAnsi="Angsana New"/>
                <w:spacing w:val="-6"/>
                <w:sz w:val="26"/>
                <w:szCs w:val="26"/>
              </w:rPr>
              <w:t>.</w:t>
            </w:r>
            <w:r w:rsidRPr="002F4F3A">
              <w:rPr>
                <w:rFonts w:ascii="Angsana New" w:hAnsi="Angsana New"/>
                <w:spacing w:val="-6"/>
                <w:sz w:val="26"/>
                <w:szCs w:val="26"/>
              </w:rPr>
              <w:t xml:space="preserve"> LTD</w:t>
            </w:r>
            <w:r w:rsidR="00310725">
              <w:rPr>
                <w:rFonts w:ascii="Angsana New" w:hAnsi="Angsana New"/>
                <w:spacing w:val="-6"/>
                <w:sz w:val="26"/>
                <w:szCs w:val="26"/>
              </w:rPr>
              <w:t>.</w:t>
            </w:r>
            <w:r w:rsidRPr="002F4F3A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07" w:type="dxa"/>
            <w:vAlign w:val="bottom"/>
          </w:tcPr>
          <w:p w14:paraId="1B002BB2" w14:textId="639E6642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812" w:type="dxa"/>
            <w:vAlign w:val="bottom"/>
          </w:tcPr>
          <w:p w14:paraId="70990163" w14:textId="1956327E" w:rsidR="007D3353" w:rsidRPr="002F4F3A" w:rsidRDefault="00CF0C3F" w:rsidP="002F4F3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78" w:type="dxa"/>
            <w:vAlign w:val="bottom"/>
          </w:tcPr>
          <w:p w14:paraId="38D715DF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2E6EDCDC" w14:textId="6456F26E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136</w:t>
            </w:r>
            <w:r w:rsidR="007D335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6E1BBD62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93D5429" w14:textId="5A3960C9" w:rsidR="007D3353" w:rsidRPr="002F4F3A" w:rsidRDefault="00CF0C3F" w:rsidP="002F4F3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136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201" w:type="dxa"/>
            <w:vAlign w:val="bottom"/>
          </w:tcPr>
          <w:p w14:paraId="00D2709B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4369745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983,812</w:t>
            </w:r>
          </w:p>
        </w:tc>
        <w:tc>
          <w:tcPr>
            <w:tcW w:w="178" w:type="dxa"/>
            <w:vAlign w:val="bottom"/>
          </w:tcPr>
          <w:p w14:paraId="5D55E4F1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33CE3B4" w14:textId="7B6D0A1C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983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178" w:type="dxa"/>
            <w:vAlign w:val="bottom"/>
          </w:tcPr>
          <w:p w14:paraId="11F85300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E94DBF9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C7C968" w14:textId="77777777" w:rsidR="007D3353" w:rsidRPr="002F4F3A" w:rsidRDefault="007D3353" w:rsidP="002F4F3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E866EA1" w14:textId="77777777" w:rsidR="007D3353" w:rsidRPr="002F4F3A" w:rsidRDefault="007D3353" w:rsidP="002F4F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4ED3C8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91F6976" w14:textId="77777777" w:rsidR="007D3353" w:rsidRPr="002F4F3A" w:rsidRDefault="007D3353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983,812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DAA7D" w14:textId="77777777" w:rsidR="007D3353" w:rsidRPr="002F4F3A" w:rsidRDefault="007D3353" w:rsidP="002F4F3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222FFC" w14:textId="59CE5AC3" w:rsidR="007D3353" w:rsidRPr="002F4F3A" w:rsidRDefault="00CF0C3F" w:rsidP="002F4F3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983</w:t>
            </w:r>
            <w:r w:rsidR="007D3353" w:rsidRPr="002F4F3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97C7B0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9D48F6B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8EC59A" w14:textId="77777777" w:rsidR="007D3353" w:rsidRPr="002F4F3A" w:rsidRDefault="007D3353" w:rsidP="002F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3F7498" w14:textId="77777777" w:rsidR="007D3353" w:rsidRPr="002F4F3A" w:rsidRDefault="007D3353" w:rsidP="002F4F3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D3353" w:rsidRPr="002F4F3A" w14:paraId="7DBA525E" w14:textId="77777777" w:rsidTr="000C48CB">
        <w:trPr>
          <w:cantSplit/>
        </w:trPr>
        <w:tc>
          <w:tcPr>
            <w:tcW w:w="3147" w:type="dxa"/>
            <w:vAlign w:val="bottom"/>
          </w:tcPr>
          <w:p w14:paraId="29D83C90" w14:textId="77777777" w:rsidR="007D3353" w:rsidRPr="002F4F3A" w:rsidRDefault="007D3353" w:rsidP="007E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7" w:type="dxa"/>
            <w:vAlign w:val="bottom"/>
          </w:tcPr>
          <w:p w14:paraId="679821F3" w14:textId="77777777" w:rsidR="007D3353" w:rsidRPr="002F4F3A" w:rsidRDefault="007D3353" w:rsidP="007E30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25B459C" w14:textId="77777777" w:rsidR="007D3353" w:rsidRPr="002F4F3A" w:rsidRDefault="007D3353" w:rsidP="007E30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8A65D0" w14:textId="77777777" w:rsidR="007D3353" w:rsidRPr="002F4F3A" w:rsidRDefault="007D3353" w:rsidP="007E3089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270A4DE" w14:textId="77777777" w:rsidR="007D3353" w:rsidRPr="002F4F3A" w:rsidRDefault="007D3353" w:rsidP="007E308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671BD5B" w14:textId="77777777" w:rsidR="007D3353" w:rsidRPr="002F4F3A" w:rsidRDefault="007D3353" w:rsidP="007E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47A0455" w14:textId="77777777" w:rsidR="007D3353" w:rsidRPr="002F4F3A" w:rsidRDefault="007D3353" w:rsidP="007E308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7804F429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7CD71" w14:textId="2E4E7918" w:rsidR="007D3353" w:rsidRPr="002F4F3A" w:rsidRDefault="00CF0C3F" w:rsidP="007E308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586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077</w:t>
            </w:r>
          </w:p>
        </w:tc>
        <w:tc>
          <w:tcPr>
            <w:tcW w:w="178" w:type="dxa"/>
            <w:vAlign w:val="bottom"/>
          </w:tcPr>
          <w:p w14:paraId="39314E54" w14:textId="77777777" w:rsidR="007D3353" w:rsidRPr="002F4F3A" w:rsidRDefault="007D3353" w:rsidP="007E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6C41C" w14:textId="77777777" w:rsidR="007D3353" w:rsidRPr="002F4F3A" w:rsidRDefault="007D3353" w:rsidP="007E308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6,346,257</w:t>
            </w:r>
          </w:p>
        </w:tc>
        <w:tc>
          <w:tcPr>
            <w:tcW w:w="178" w:type="dxa"/>
            <w:vAlign w:val="bottom"/>
          </w:tcPr>
          <w:p w14:paraId="39EE269C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C109B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25CD4C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19EED" w14:textId="77777777" w:rsidR="007D3353" w:rsidRPr="002F4F3A" w:rsidRDefault="007D3353" w:rsidP="007E30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7AA26E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63B30" w14:textId="6ED21A78" w:rsidR="007D3353" w:rsidRPr="002F4F3A" w:rsidRDefault="00CF0C3F" w:rsidP="008B45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586</w:t>
            </w:r>
            <w:r w:rsidR="007D33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09897D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C4D37" w14:textId="271F938E" w:rsidR="007D3353" w:rsidRPr="002F4F3A" w:rsidRDefault="00CF0C3F" w:rsidP="007E308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7D3353" w:rsidRPr="002F4F3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346</w:t>
            </w:r>
            <w:r w:rsidR="007D3353" w:rsidRPr="002F4F3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5AF16C" w14:textId="77777777" w:rsidR="007D3353" w:rsidRPr="002F4F3A" w:rsidRDefault="007D3353" w:rsidP="007E3089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CB025" w14:textId="77777777" w:rsidR="007D3353" w:rsidRPr="002F4F3A" w:rsidRDefault="007D3353" w:rsidP="008B4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E7BA4" w14:textId="77777777" w:rsidR="007D3353" w:rsidRPr="002F4F3A" w:rsidRDefault="007D3353" w:rsidP="007E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A3AB1" w14:textId="7F345542" w:rsidR="007D3353" w:rsidRPr="002F4F3A" w:rsidRDefault="00CF0C3F" w:rsidP="007E3089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10</w:t>
            </w:r>
            <w:r w:rsidR="007D3353" w:rsidRPr="002F4F3A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000</w:t>
            </w:r>
          </w:p>
        </w:tc>
      </w:tr>
    </w:tbl>
    <w:p w14:paraId="6FF6D795" w14:textId="77777777" w:rsidR="009F2DD9" w:rsidRDefault="009F2DD9" w:rsidP="003A5A0D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6BB95DA5" w14:textId="77777777" w:rsidR="001245E6" w:rsidRPr="001245E6" w:rsidRDefault="001245E6" w:rsidP="000C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-45" w:hanging="90"/>
        <w:jc w:val="thaiDistribute"/>
        <w:rPr>
          <w:rFonts w:ascii="Angsana New" w:hAnsi="Angsana New"/>
          <w:sz w:val="26"/>
          <w:szCs w:val="26"/>
          <w:lang w:val="en-GB"/>
        </w:rPr>
      </w:pPr>
      <w:r w:rsidRPr="00730A48">
        <w:rPr>
          <w:rFonts w:ascii="Angsana New" w:hAnsi="Angsana New"/>
          <w:sz w:val="26"/>
          <w:szCs w:val="26"/>
          <w:cs/>
          <w:lang w:val="en-GB"/>
        </w:rPr>
        <w:t>บริษัทร่วมและการร่วมค้า</w:t>
      </w:r>
      <w:r w:rsidRPr="00730A48">
        <w:rPr>
          <w:rFonts w:ascii="Angsana New" w:hAnsi="Angsana New" w:hint="cs"/>
          <w:sz w:val="26"/>
          <w:szCs w:val="26"/>
          <w:cs/>
          <w:lang w:val="en-GB"/>
        </w:rPr>
        <w:t>จดทะเบียนจัดตั้งและ</w:t>
      </w:r>
      <w:r w:rsidRPr="00730A48">
        <w:rPr>
          <w:rFonts w:ascii="Angsana New" w:hAnsi="Angsana New"/>
          <w:sz w:val="26"/>
          <w:szCs w:val="26"/>
          <w:cs/>
          <w:lang w:val="en-GB"/>
        </w:rPr>
        <w:t xml:space="preserve">ดำเนินธุรกิจในประเทศไทยและต่างประเทศ (ดูหมายเหตุข้อ </w:t>
      </w:r>
      <w:r w:rsidRPr="00730A48">
        <w:rPr>
          <w:rFonts w:ascii="Angsana New" w:hAnsi="Angsana New"/>
          <w:sz w:val="26"/>
          <w:szCs w:val="26"/>
          <w:lang w:val="en-GB"/>
        </w:rPr>
        <w:t>1)</w:t>
      </w:r>
    </w:p>
    <w:p w14:paraId="414A8026" w14:textId="77777777" w:rsidR="001245E6" w:rsidRPr="0082412F" w:rsidRDefault="001245E6" w:rsidP="003A5A0D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6222F95C" w14:textId="1867E94A" w:rsidR="00CF4E4F" w:rsidRPr="0082412F" w:rsidRDefault="00CF4E4F" w:rsidP="000C48CB">
      <w:pPr>
        <w:pStyle w:val="block"/>
        <w:spacing w:after="0" w:line="240" w:lineRule="auto"/>
        <w:ind w:left="0" w:right="-584"/>
        <w:jc w:val="thaiDistribute"/>
        <w:rPr>
          <w:rFonts w:ascii="Angsana New" w:hAnsi="Angsana New"/>
          <w:sz w:val="26"/>
          <w:szCs w:val="26"/>
          <w:lang w:bidi="th-TH"/>
        </w:rPr>
      </w:pPr>
      <w:r w:rsidRPr="0082412F">
        <w:rPr>
          <w:rFonts w:ascii="Angsana New" w:hAnsi="Angsana New" w:hint="cs"/>
          <w:sz w:val="26"/>
          <w:szCs w:val="26"/>
          <w:cs/>
          <w:lang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2F4F3A">
        <w:rPr>
          <w:rFonts w:ascii="Angsana New" w:hAnsi="Angsana New"/>
          <w:sz w:val="26"/>
          <w:szCs w:val="26"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>ยกเว้นบริษัท บริการเชื้อเพลิงการบินกรุงเทพ จำกัด (มหาชน)</w:t>
      </w:r>
      <w:r w:rsidR="005C3D29" w:rsidRPr="006567D3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>ซึ่งเป็น</w:t>
      </w:r>
      <w:r w:rsidR="005C3D29" w:rsidRPr="006567D3">
        <w:rPr>
          <w:rFonts w:ascii="Angsana New" w:hAnsi="Angsana New"/>
          <w:sz w:val="26"/>
          <w:szCs w:val="26"/>
          <w:cs/>
          <w:lang w:bidi="th-TH"/>
        </w:rPr>
        <w:br/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 xml:space="preserve">บริษัทจดทะเบียนในตลาดหลักทรัพย์แห่งประเทศไทย ณ วันที่ </w:t>
      </w:r>
      <w:r w:rsidR="002F4F3A" w:rsidRPr="006567D3">
        <w:rPr>
          <w:rFonts w:ascii="Angsana New" w:hAnsi="Angsana New"/>
          <w:sz w:val="26"/>
          <w:szCs w:val="26"/>
          <w:lang w:bidi="th-TH"/>
        </w:rPr>
        <w:t xml:space="preserve">31 </w:t>
      </w:r>
      <w:r w:rsidR="002F4F3A" w:rsidRPr="006567D3">
        <w:rPr>
          <w:rFonts w:ascii="Angsana New" w:hAnsi="Angsana New" w:hint="cs"/>
          <w:sz w:val="26"/>
          <w:szCs w:val="26"/>
          <w:cs/>
          <w:lang w:bidi="th-TH"/>
        </w:rPr>
        <w:t>มีนาคม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lang w:bidi="th-TH"/>
        </w:rPr>
        <w:t xml:space="preserve">2564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 xml:space="preserve">มีราคาปิดอยู่ที่ </w:t>
      </w:r>
      <w:r w:rsidR="00CF0C3F" w:rsidRPr="00CF0C3F">
        <w:rPr>
          <w:rFonts w:ascii="Angsana New" w:hAnsi="Angsana New"/>
          <w:sz w:val="26"/>
          <w:szCs w:val="26"/>
          <w:lang w:bidi="th-TH"/>
        </w:rPr>
        <w:t>27</w:t>
      </w:r>
      <w:r w:rsidR="002F4F3A" w:rsidRPr="006567D3">
        <w:rPr>
          <w:rFonts w:ascii="Angsana New" w:hAnsi="Angsana New"/>
          <w:sz w:val="26"/>
          <w:szCs w:val="26"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>บาท มูลค่ายุติธรรมของเงินลงทุนใน</w:t>
      </w:r>
      <w:r w:rsidR="009D381E" w:rsidRPr="006567D3">
        <w:rPr>
          <w:rFonts w:ascii="Angsana New" w:hAnsi="Angsana New"/>
          <w:sz w:val="26"/>
          <w:szCs w:val="26"/>
          <w:cs/>
          <w:lang w:bidi="th-TH"/>
        </w:rPr>
        <w:t>บริษัท บริการเชื้อเพลิงการบินกรุงเทพ จำกัด (มหาชน)</w:t>
      </w:r>
      <w:r w:rsidR="009D381E" w:rsidRPr="006567D3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 xml:space="preserve">เท่ากับ </w:t>
      </w:r>
      <w:r w:rsidR="00CF0C3F" w:rsidRPr="00CF0C3F">
        <w:rPr>
          <w:rFonts w:ascii="Angsana New" w:hAnsi="Angsana New"/>
          <w:sz w:val="26"/>
          <w:szCs w:val="26"/>
          <w:lang w:bidi="th-TH"/>
        </w:rPr>
        <w:t>2</w:t>
      </w:r>
      <w:r w:rsidR="006567D3" w:rsidRPr="006567D3">
        <w:rPr>
          <w:rFonts w:ascii="Angsana New" w:hAnsi="Angsana New"/>
          <w:sz w:val="26"/>
          <w:szCs w:val="26"/>
          <w:lang w:val="en-US" w:bidi="th-TH"/>
        </w:rPr>
        <w:t>,</w:t>
      </w:r>
      <w:r w:rsidR="00CF0C3F" w:rsidRPr="00CF0C3F">
        <w:rPr>
          <w:rFonts w:ascii="Angsana New" w:hAnsi="Angsana New"/>
          <w:sz w:val="26"/>
          <w:szCs w:val="26"/>
          <w:lang w:bidi="th-TH"/>
        </w:rPr>
        <w:t>672</w:t>
      </w:r>
      <w:r w:rsidR="006567D3" w:rsidRPr="006567D3">
        <w:rPr>
          <w:rFonts w:ascii="Angsana New" w:hAnsi="Angsana New"/>
          <w:sz w:val="26"/>
          <w:szCs w:val="26"/>
          <w:lang w:val="en-US" w:bidi="th-TH"/>
        </w:rPr>
        <w:t>.</w:t>
      </w:r>
      <w:r w:rsidR="00CF0C3F" w:rsidRPr="00CF0C3F">
        <w:rPr>
          <w:rFonts w:ascii="Angsana New" w:hAnsi="Angsana New"/>
          <w:sz w:val="26"/>
          <w:szCs w:val="26"/>
          <w:lang w:bidi="th-TH"/>
        </w:rPr>
        <w:t>54</w:t>
      </w:r>
      <w:r w:rsidR="002F4F3A" w:rsidRPr="006567D3">
        <w:rPr>
          <w:rFonts w:ascii="Angsana New" w:hAnsi="Angsana New"/>
          <w:sz w:val="26"/>
          <w:szCs w:val="26"/>
          <w:lang w:bidi="th-TH"/>
        </w:rPr>
        <w:t xml:space="preserve"> </w:t>
      </w:r>
      <w:r w:rsidR="002F4F3A" w:rsidRPr="006567D3">
        <w:rPr>
          <w:rFonts w:ascii="Angsana New" w:hAnsi="Angsana New"/>
          <w:sz w:val="26"/>
          <w:szCs w:val="26"/>
          <w:cs/>
          <w:lang w:bidi="th-TH"/>
        </w:rPr>
        <w:t xml:space="preserve">ล้านบาท </w:t>
      </w:r>
    </w:p>
    <w:p w14:paraId="72C52A2A" w14:textId="77777777" w:rsidR="00B834A2" w:rsidRDefault="00B834A2" w:rsidP="009D381E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10EF951B" w14:textId="77777777" w:rsidR="002F4F3A" w:rsidRDefault="002F4F3A" w:rsidP="00DA372C">
      <w:pPr>
        <w:rPr>
          <w:rFonts w:ascii="Angsana New" w:hAnsi="Angsana New"/>
          <w:sz w:val="26"/>
          <w:szCs w:val="26"/>
        </w:rPr>
      </w:pPr>
    </w:p>
    <w:p w14:paraId="5237EC6C" w14:textId="77777777" w:rsidR="002F4F3A" w:rsidRPr="0082412F" w:rsidRDefault="002F4F3A" w:rsidP="00DA372C">
      <w:pPr>
        <w:rPr>
          <w:rFonts w:ascii="Angsana New" w:hAnsi="Angsana New"/>
          <w:sz w:val="26"/>
          <w:szCs w:val="26"/>
        </w:rPr>
        <w:sectPr w:rsidR="002F4F3A" w:rsidRPr="0082412F" w:rsidSect="000C48C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675CD3E" w14:textId="77777777" w:rsidR="005C3D29" w:rsidRPr="00B610AE" w:rsidRDefault="005C3D29" w:rsidP="005C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B610AE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เงิน</w:t>
      </w:r>
      <w:r w:rsidRPr="00B610AE">
        <w:rPr>
          <w:rFonts w:ascii="Angsan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ลงทุนใน</w:t>
      </w:r>
      <w:r w:rsidRPr="00B610AE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บริษัท</w:t>
      </w:r>
      <w:r w:rsidRPr="00B610AE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  <w:r w:rsidRPr="00B610AE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บริการเชื้อเพลิงการบินกรุงเทพ จำกัด (มหาชน)</w:t>
      </w:r>
    </w:p>
    <w:p w14:paraId="304F8D7B" w14:textId="77777777" w:rsidR="005C3D29" w:rsidRPr="00B610AE" w:rsidRDefault="005C3D29" w:rsidP="005C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76F365DF" w14:textId="1EC2600C" w:rsidR="005C3D29" w:rsidRPr="008C5052" w:rsidRDefault="005C3D29" w:rsidP="005C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2563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บริษัทได้เข้าร่วมการประมูลและเป็นผู้ชนะในการประมูลการซื้อหุ้นบริษัท บริการเชื้อเพลิงการบินกรุงเทพ จำกัด (มหาชน) (“BAFS”) จำนวน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หุ้น (คิดเป็นสัดส่วนร้อยละ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15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53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ของหุ้นที่ออกและชำระแล้วทั้งหมด) จากบริษัท การบินไทย จำกัด (มหาชน)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(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การบินไทย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)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ราคาหุ้นละ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27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40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คิดเป็นจำนวนเงินทั้งสิ้น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712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บาท และเมื่อวันที่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มกราคม </w:t>
      </w:r>
      <w:r w:rsidR="00CF0C3F"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2564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บริษัทได้รับโอนหุ้นจำนวนดังกล่าว พร้อมทั้งชำระค่าหุ้นให้กับการบินไทยครบถ้วนแล้ว</w:t>
      </w:r>
    </w:p>
    <w:p w14:paraId="72981312" w14:textId="77777777" w:rsidR="005C3D29" w:rsidRPr="005C3D29" w:rsidRDefault="005C3D29" w:rsidP="005C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F208B81" w14:textId="1779A847" w:rsidR="005C3D29" w:rsidRDefault="005C3D29" w:rsidP="005C3D2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65D16">
        <w:rPr>
          <w:rFonts w:ascii="Angsana New" w:hAnsi="Angsana New"/>
          <w:sz w:val="30"/>
          <w:szCs w:val="30"/>
          <w:cs/>
          <w:lang w:val="en-US" w:bidi="th-TH"/>
        </w:rPr>
        <w:t>อย่างไรก็</w:t>
      </w:r>
      <w:r w:rsidR="00A65D16" w:rsidRPr="00A65D16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A65D16">
        <w:rPr>
          <w:rFonts w:ascii="Angsana New" w:hAnsi="Angsana New"/>
          <w:sz w:val="30"/>
          <w:szCs w:val="30"/>
          <w:cs/>
          <w:lang w:val="en-US" w:bidi="th-TH"/>
        </w:rPr>
        <w:t xml:space="preserve"> ณ วันที่งบการเงินรวมนี้ได้รับการอนุมัติ </w:t>
      </w:r>
      <w:r w:rsidR="000069C0" w:rsidRPr="00A65D16">
        <w:rPr>
          <w:rFonts w:ascii="Angsana New" w:hAnsi="Angsana New" w:hint="cs"/>
          <w:sz w:val="30"/>
          <w:szCs w:val="30"/>
          <w:cs/>
          <w:lang w:val="en-US" w:bidi="th-TH"/>
        </w:rPr>
        <w:t>บริษัทอยู่ระหว่างการประเมินมูลค่ายุติธรรมของธุรกิจ</w:t>
      </w:r>
      <w:r w:rsidR="00D976F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74B40">
        <w:rPr>
          <w:rFonts w:ascii="Angsana New" w:hAnsi="Angsana New"/>
          <w:sz w:val="30"/>
          <w:szCs w:val="30"/>
          <w:lang w:val="en-US" w:bidi="th-TH"/>
        </w:rPr>
        <w:br/>
      </w:r>
      <w:r w:rsidR="00D976F6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6747825F" w14:textId="3D616DDF" w:rsidR="00B677FF" w:rsidRDefault="00B677FF" w:rsidP="005C3D2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046977" w14:textId="0FC4AB9F" w:rsidR="00B677FF" w:rsidRPr="00CE644C" w:rsidRDefault="00B677FF" w:rsidP="00B6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E644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การเรียกชำระค่าหุ้นเพิ่มทุนของบริษัท </w:t>
      </w:r>
      <w:r w:rsidRPr="00CE644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หินกองเพาเวอร์โฮลดิ้ง จำกัด</w:t>
      </w:r>
    </w:p>
    <w:p w14:paraId="5DC0EB69" w14:textId="4D140E75" w:rsidR="00B677FF" w:rsidRPr="00CE644C" w:rsidRDefault="00B677FF" w:rsidP="005C3D2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6B45764" w14:textId="0EE20F35" w:rsidR="006A0472" w:rsidRPr="00CE644C" w:rsidRDefault="006A0472" w:rsidP="006A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E644C">
        <w:rPr>
          <w:rFonts w:ascii="Angsana New" w:hAnsi="Angsana New" w:hint="cs"/>
          <w:sz w:val="30"/>
          <w:szCs w:val="30"/>
          <w:cs/>
          <w:lang w:val="th-TH"/>
        </w:rPr>
        <w:t>ในการประชุม</w:t>
      </w:r>
      <w:r w:rsidR="00CE644C" w:rsidRPr="00CE644C">
        <w:rPr>
          <w:rFonts w:ascii="Angsana New" w:hAnsi="Angsana New" w:hint="cs"/>
          <w:sz w:val="30"/>
          <w:szCs w:val="30"/>
          <w:cs/>
          <w:lang w:val="th-TH"/>
        </w:rPr>
        <w:t>วิสามัญผู้ถือหุ้น</w:t>
      </w:r>
      <w:r w:rsidRPr="00CE644C">
        <w:rPr>
          <w:rFonts w:ascii="Angsana New" w:hAnsi="Angsana New" w:hint="cs"/>
          <w:sz w:val="30"/>
          <w:szCs w:val="30"/>
          <w:cs/>
          <w:lang w:val="th-TH"/>
        </w:rPr>
        <w:t>ของบริษัท หินกองเพาเวอร์โฮลดิ้ง จำกัด ซึ่งเป็น</w:t>
      </w:r>
      <w:r w:rsidR="00B563A6" w:rsidRPr="00CE644C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E644C">
        <w:rPr>
          <w:rFonts w:ascii="Angsana New" w:hAnsi="Angsana New"/>
          <w:sz w:val="30"/>
          <w:szCs w:val="30"/>
          <w:cs/>
        </w:rPr>
        <w:br/>
      </w:r>
      <w:r w:rsidR="00B563A6" w:rsidRPr="00CE644C">
        <w:rPr>
          <w:rFonts w:ascii="Angsana New" w:hAnsi="Angsana New"/>
          <w:sz w:val="30"/>
          <w:szCs w:val="30"/>
        </w:rPr>
        <w:t>9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="00B563A6" w:rsidRPr="00CE644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E644C">
        <w:rPr>
          <w:rFonts w:ascii="Angsana New" w:hAnsi="Angsana New" w:hint="cs"/>
          <w:sz w:val="30"/>
          <w:szCs w:val="30"/>
          <w:cs/>
        </w:rPr>
        <w:t xml:space="preserve"> </w:t>
      </w:r>
      <w:r w:rsidRPr="00CE644C">
        <w:rPr>
          <w:rFonts w:ascii="Angsana New" w:hAnsi="Angsana New"/>
          <w:sz w:val="30"/>
          <w:szCs w:val="30"/>
        </w:rPr>
        <w:t xml:space="preserve">2564 </w:t>
      </w:r>
      <w:r w:rsidR="00CE644C" w:rsidRPr="00CE644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E644C">
        <w:rPr>
          <w:rFonts w:ascii="Angsana New" w:hAnsi="Angsana New" w:hint="cs"/>
          <w:sz w:val="30"/>
          <w:szCs w:val="30"/>
          <w:cs/>
        </w:rPr>
        <w:t xml:space="preserve">มีมติอนุมัติให้เพิ่มทุนจดทะเบียนจาก </w:t>
      </w:r>
      <w:r w:rsidR="00B563A6" w:rsidRPr="00CE644C">
        <w:rPr>
          <w:rFonts w:ascii="Angsana New" w:hAnsi="Angsana New"/>
          <w:sz w:val="30"/>
          <w:szCs w:val="30"/>
        </w:rPr>
        <w:t xml:space="preserve">1,204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B563A6" w:rsidRPr="00CE644C">
        <w:rPr>
          <w:rFonts w:ascii="Angsana New" w:hAnsi="Angsana New"/>
          <w:i/>
          <w:iCs/>
          <w:sz w:val="30"/>
          <w:szCs w:val="30"/>
        </w:rPr>
        <w:t>120.40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="00B563A6" w:rsidRPr="00CE644C">
        <w:rPr>
          <w:rFonts w:ascii="Angsana New" w:hAnsi="Angsana New"/>
          <w:i/>
          <w:iCs/>
          <w:sz w:val="30"/>
          <w:szCs w:val="30"/>
        </w:rPr>
        <w:t>10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="00CE644C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CE644C">
        <w:rPr>
          <w:rFonts w:ascii="Angsana New" w:hAnsi="Angsana New"/>
          <w:sz w:val="30"/>
          <w:szCs w:val="30"/>
        </w:rPr>
        <w:t xml:space="preserve">2,852 </w:t>
      </w:r>
      <w:r w:rsidR="00CE64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E644C"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CE644C">
        <w:rPr>
          <w:rFonts w:ascii="Angsana New" w:hAnsi="Angsana New"/>
          <w:i/>
          <w:iCs/>
          <w:sz w:val="30"/>
          <w:szCs w:val="30"/>
        </w:rPr>
        <w:t>285</w:t>
      </w:r>
      <w:r w:rsidR="00CE644C" w:rsidRPr="00CE644C">
        <w:rPr>
          <w:rFonts w:ascii="Angsana New" w:hAnsi="Angsana New"/>
          <w:i/>
          <w:iCs/>
          <w:sz w:val="30"/>
          <w:szCs w:val="30"/>
        </w:rPr>
        <w:t>.</w:t>
      </w:r>
      <w:r w:rsidR="00CE644C">
        <w:rPr>
          <w:rFonts w:ascii="Angsana New" w:hAnsi="Angsana New"/>
          <w:i/>
          <w:iCs/>
          <w:sz w:val="30"/>
          <w:szCs w:val="30"/>
        </w:rPr>
        <w:t>2</w:t>
      </w:r>
      <w:r w:rsidR="001C71C2">
        <w:rPr>
          <w:rFonts w:ascii="Angsana New" w:hAnsi="Angsana New"/>
          <w:i/>
          <w:iCs/>
          <w:sz w:val="30"/>
          <w:szCs w:val="30"/>
        </w:rPr>
        <w:t>0</w:t>
      </w:r>
      <w:r w:rsidR="00CE644C" w:rsidRPr="00CE644C">
        <w:rPr>
          <w:rFonts w:ascii="Angsana New" w:hAnsi="Angsana New"/>
          <w:i/>
          <w:iCs/>
          <w:sz w:val="30"/>
          <w:szCs w:val="30"/>
        </w:rPr>
        <w:t xml:space="preserve"> </w:t>
      </w:r>
      <w:r w:rsidR="00CE644C"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="00CE644C" w:rsidRPr="00CE644C">
        <w:rPr>
          <w:rFonts w:ascii="Angsana New" w:hAnsi="Angsana New"/>
          <w:i/>
          <w:iCs/>
          <w:sz w:val="30"/>
          <w:szCs w:val="30"/>
        </w:rPr>
        <w:t xml:space="preserve">10 </w:t>
      </w:r>
      <w:r w:rsidR="00CE644C"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CE644C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="00B563A6" w:rsidRPr="00CE644C">
        <w:rPr>
          <w:rFonts w:ascii="Angsana New" w:hAnsi="Angsana New"/>
          <w:sz w:val="30"/>
          <w:szCs w:val="30"/>
        </w:rPr>
        <w:t>164</w:t>
      </w:r>
      <w:r w:rsidR="006C6C4E">
        <w:rPr>
          <w:rFonts w:ascii="Angsana New" w:hAnsi="Angsana New"/>
          <w:sz w:val="30"/>
          <w:szCs w:val="30"/>
        </w:rPr>
        <w:t>.</w:t>
      </w:r>
      <w:r w:rsidR="00B563A6" w:rsidRPr="00CE644C">
        <w:rPr>
          <w:rFonts w:ascii="Angsana New" w:hAnsi="Angsana New"/>
          <w:sz w:val="30"/>
          <w:szCs w:val="30"/>
        </w:rPr>
        <w:t>80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CE644C">
        <w:rPr>
          <w:rFonts w:ascii="Angsana New" w:hAnsi="Angsana New" w:hint="cs"/>
          <w:sz w:val="30"/>
          <w:szCs w:val="30"/>
          <w:cs/>
        </w:rPr>
        <w:t>มี</w:t>
      </w:r>
      <w:r w:rsidRPr="00CE644C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B563A6" w:rsidRPr="00CE644C">
        <w:rPr>
          <w:rFonts w:ascii="Angsana New" w:hAnsi="Angsana New"/>
          <w:sz w:val="30"/>
          <w:szCs w:val="30"/>
        </w:rPr>
        <w:t>10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บาท </w:t>
      </w:r>
      <w:r w:rsidR="00CE644C">
        <w:rPr>
          <w:rFonts w:ascii="Angsana New" w:hAnsi="Angsana New" w:hint="cs"/>
          <w:sz w:val="30"/>
          <w:szCs w:val="30"/>
          <w:cs/>
        </w:rPr>
        <w:t>และ</w:t>
      </w:r>
      <w:r w:rsidRPr="00CE644C">
        <w:rPr>
          <w:rFonts w:ascii="Angsana New" w:hAnsi="Angsana New" w:hint="cs"/>
          <w:sz w:val="30"/>
          <w:szCs w:val="30"/>
          <w:cs/>
        </w:rPr>
        <w:t>เรียกชำระค่าหุ้นเพิ่มทุน</w:t>
      </w:r>
      <w:r w:rsidR="00CE644C">
        <w:rPr>
          <w:rFonts w:ascii="Angsana New" w:hAnsi="Angsana New" w:hint="cs"/>
          <w:sz w:val="30"/>
          <w:szCs w:val="30"/>
          <w:cs/>
        </w:rPr>
        <w:t>ร้อย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ละ </w:t>
      </w:r>
      <w:r w:rsidR="00B563A6" w:rsidRPr="00CE644C">
        <w:rPr>
          <w:rFonts w:ascii="Angsana New" w:hAnsi="Angsana New"/>
          <w:sz w:val="30"/>
          <w:szCs w:val="30"/>
        </w:rPr>
        <w:t>25</w:t>
      </w:r>
      <w:r w:rsidR="00CE644C">
        <w:rPr>
          <w:rFonts w:ascii="Angsana New" w:hAnsi="Angsana New" w:hint="cs"/>
          <w:sz w:val="30"/>
          <w:szCs w:val="30"/>
          <w:cs/>
        </w:rPr>
        <w:t xml:space="preserve"> ของทุนจดทะเบียนที่เพิ่ม</w:t>
      </w:r>
      <w:r w:rsidRPr="00CE644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CE644C">
        <w:rPr>
          <w:rFonts w:ascii="Angsana New" w:hAnsi="Angsana New"/>
          <w:sz w:val="30"/>
          <w:szCs w:val="30"/>
        </w:rPr>
        <w:t xml:space="preserve">19 </w:t>
      </w:r>
      <w:r w:rsidR="00CE64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E644C">
        <w:rPr>
          <w:rFonts w:ascii="Angsana New" w:hAnsi="Angsana New"/>
          <w:sz w:val="30"/>
          <w:szCs w:val="30"/>
        </w:rPr>
        <w:t>2564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>บริษัทได้ชำระค่าหุ้นเพิ่มทุนดังกล่</w:t>
      </w:r>
      <w:r w:rsidR="00CE644C">
        <w:rPr>
          <w:rFonts w:ascii="Angsana New" w:hAnsi="Angsana New" w:hint="cs"/>
          <w:sz w:val="30"/>
          <w:szCs w:val="30"/>
          <w:cs/>
        </w:rPr>
        <w:t>าว</w:t>
      </w:r>
      <w:r w:rsidRPr="00CE644C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ตามสัดส่วนการลงทุนร้อยละ </w:t>
      </w:r>
      <w:r w:rsidR="00B563A6" w:rsidRPr="00CE644C">
        <w:rPr>
          <w:rFonts w:ascii="Angsana New" w:hAnsi="Angsana New"/>
          <w:sz w:val="30"/>
          <w:szCs w:val="30"/>
        </w:rPr>
        <w:t>51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B563A6" w:rsidRPr="00CE644C">
        <w:rPr>
          <w:rFonts w:ascii="Angsana New" w:hAnsi="Angsana New"/>
          <w:sz w:val="30"/>
          <w:szCs w:val="30"/>
        </w:rPr>
        <w:t>210.12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>ล้านบาท</w:t>
      </w:r>
    </w:p>
    <w:p w14:paraId="2E94B858" w14:textId="77777777" w:rsidR="008A3FFE" w:rsidRPr="000C48CB" w:rsidRDefault="008A3FFE" w:rsidP="000C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1A70D1B3" w14:textId="77777777" w:rsidR="00D57700" w:rsidRPr="0082412F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</w:t>
      </w:r>
      <w:r w:rsidR="00D64B2F"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</w:t>
      </w:r>
    </w:p>
    <w:p w14:paraId="75298FAC" w14:textId="77777777" w:rsidR="00D57700" w:rsidRPr="0082412F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5679BCE8" w14:textId="0DBC45B8" w:rsidR="00D57700" w:rsidRPr="0082412F" w:rsidRDefault="00D57700" w:rsidP="00607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0271C5" w:rsidRPr="0082412F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26C68"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92568" w:rsidRPr="00F9609F">
        <w:rPr>
          <w:rFonts w:ascii="Angsana New" w:hAnsi="Angsana New" w:hint="cs"/>
          <w:sz w:val="30"/>
          <w:szCs w:val="30"/>
          <w:cs/>
          <w:lang w:val="th-TH"/>
        </w:rPr>
        <w:t>บริษัทร่วมและการร่วมค้า</w:t>
      </w:r>
      <w:r w:rsidR="00F45CD9" w:rsidRPr="0082412F">
        <w:rPr>
          <w:rFonts w:ascii="Angsana New" w:hAnsi="Angsana New" w:hint="cs"/>
          <w:sz w:val="30"/>
          <w:szCs w:val="30"/>
          <w:cs/>
          <w:lang w:val="th-TH"/>
        </w:rPr>
        <w:t>ได้เรียกชำระค่าหุ้น</w:t>
      </w:r>
      <w:r w:rsidR="00A65D1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45CD9" w:rsidRPr="0082412F">
        <w:rPr>
          <w:rFonts w:ascii="Angsana New" w:hAnsi="Angsana New" w:hint="cs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17510133" w14:textId="4EB7AF58" w:rsidR="00D57700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77CE9310" w14:textId="7A81B89D" w:rsidR="00C85A81" w:rsidRDefault="00C85A81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590"/>
        <w:gridCol w:w="3240"/>
        <w:gridCol w:w="1440"/>
      </w:tblGrid>
      <w:tr w:rsidR="00F813C9" w:rsidRPr="00692568" w14:paraId="7A4DF6E2" w14:textId="77777777" w:rsidTr="003E1959">
        <w:tc>
          <w:tcPr>
            <w:tcW w:w="4590" w:type="dxa"/>
          </w:tcPr>
          <w:p w14:paraId="19A7D11B" w14:textId="77777777" w:rsidR="00D57700" w:rsidRPr="00D947A6" w:rsidRDefault="00D57700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lastRenderedPageBreak/>
              <w:t>ชื่อบริษัท</w:t>
            </w:r>
          </w:p>
        </w:tc>
        <w:tc>
          <w:tcPr>
            <w:tcW w:w="3240" w:type="dxa"/>
          </w:tcPr>
          <w:p w14:paraId="560DA889" w14:textId="77777777" w:rsidR="00D57700" w:rsidRPr="00D947A6" w:rsidRDefault="00D57700" w:rsidP="002774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7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650784A8" w14:textId="77777777" w:rsidR="00D57700" w:rsidRPr="00D947A6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6C7908A8" w14:textId="77777777" w:rsidR="00D57700" w:rsidRPr="00D947A6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D947A6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FB6B6E" w:rsidRPr="00692568" w14:paraId="42891A89" w14:textId="77777777" w:rsidTr="003E1959">
        <w:tc>
          <w:tcPr>
            <w:tcW w:w="4590" w:type="dxa"/>
            <w:shd w:val="clear" w:color="auto" w:fill="auto"/>
          </w:tcPr>
          <w:p w14:paraId="1C054500" w14:textId="77777777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7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3240" w:type="dxa"/>
            <w:shd w:val="clear" w:color="auto" w:fill="auto"/>
          </w:tcPr>
          <w:p w14:paraId="1134BF16" w14:textId="77777777" w:rsidR="00FB6B6E" w:rsidRPr="00D947A6" w:rsidRDefault="00FB6B6E" w:rsidP="0050471D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93574E" w14:textId="77777777" w:rsidR="00FB6B6E" w:rsidRPr="00D947A6" w:rsidRDefault="00FB6B6E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FB6B6E" w:rsidRPr="00692568" w14:paraId="67294D09" w14:textId="77777777" w:rsidTr="003E1959">
        <w:tc>
          <w:tcPr>
            <w:tcW w:w="4590" w:type="dxa"/>
            <w:shd w:val="clear" w:color="auto" w:fill="auto"/>
            <w:vAlign w:val="bottom"/>
          </w:tcPr>
          <w:p w14:paraId="20CBD363" w14:textId="65D16FE0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947A6">
              <w:rPr>
                <w:rFonts w:ascii="Angsana New" w:hAnsi="Angsana New"/>
                <w:sz w:val="30"/>
                <w:szCs w:val="30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467939BB" w14:textId="77777777" w:rsidR="00FB6B6E" w:rsidRPr="00D947A6" w:rsidRDefault="00FB6B6E" w:rsidP="0050471D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D947A6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8A0B0" w14:textId="217734DC" w:rsidR="00FB6B6E" w:rsidRPr="00D947A6" w:rsidRDefault="00CF0C3F" w:rsidP="000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2</w:t>
            </w:r>
            <w:r w:rsidR="00FB6B6E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712</w:t>
            </w:r>
            <w:r w:rsidR="00FB6B6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14</w:t>
            </w:r>
          </w:p>
        </w:tc>
      </w:tr>
      <w:tr w:rsidR="00FB6B6E" w:rsidRPr="00692568" w14:paraId="59C6A66F" w14:textId="77777777" w:rsidTr="003E1959">
        <w:tc>
          <w:tcPr>
            <w:tcW w:w="4590" w:type="dxa"/>
            <w:shd w:val="clear" w:color="auto" w:fill="auto"/>
          </w:tcPr>
          <w:p w14:paraId="367D4EF3" w14:textId="77777777" w:rsidR="00FB6B6E" w:rsidRDefault="00FB6B6E" w:rsidP="00D9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004AA3B6" w14:textId="77777777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773204" w14:textId="77777777" w:rsidR="00FB6B6E" w:rsidRPr="00D947A6" w:rsidRDefault="00FB6B6E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FB6B6E" w:rsidRPr="00692568" w14:paraId="4D86AFE0" w14:textId="77777777" w:rsidTr="003E1959">
        <w:tc>
          <w:tcPr>
            <w:tcW w:w="4590" w:type="dxa"/>
            <w:shd w:val="clear" w:color="auto" w:fill="auto"/>
          </w:tcPr>
          <w:p w14:paraId="34EBD687" w14:textId="511749A6" w:rsidR="00FB6B6E" w:rsidRPr="00D947A6" w:rsidRDefault="00FB6B6E" w:rsidP="00D9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240" w:type="dxa"/>
            <w:shd w:val="clear" w:color="auto" w:fill="auto"/>
          </w:tcPr>
          <w:p w14:paraId="5691C997" w14:textId="77777777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EF89D0" w14:textId="77777777" w:rsidR="00FB6B6E" w:rsidRPr="00D947A6" w:rsidRDefault="00FB6B6E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FB6B6E" w:rsidRPr="00692568" w14:paraId="24C52D2A" w14:textId="77777777" w:rsidTr="003E1959">
        <w:tc>
          <w:tcPr>
            <w:tcW w:w="4590" w:type="dxa"/>
            <w:shd w:val="clear" w:color="auto" w:fill="auto"/>
          </w:tcPr>
          <w:p w14:paraId="431610DF" w14:textId="77777777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3240" w:type="dxa"/>
            <w:shd w:val="clear" w:color="auto" w:fill="auto"/>
          </w:tcPr>
          <w:p w14:paraId="40921573" w14:textId="77777777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3F4DBFD5" w14:textId="490FA947" w:rsidR="00FB6B6E" w:rsidRPr="00D947A6" w:rsidRDefault="00CF0C3F" w:rsidP="000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9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210</w:t>
            </w:r>
            <w:r w:rsidR="00FB6B6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12</w:t>
            </w:r>
          </w:p>
        </w:tc>
      </w:tr>
      <w:tr w:rsidR="00FB6B6E" w:rsidRPr="00692568" w14:paraId="10F032C6" w14:textId="77777777" w:rsidTr="003E1959">
        <w:tc>
          <w:tcPr>
            <w:tcW w:w="4590" w:type="dxa"/>
            <w:shd w:val="clear" w:color="auto" w:fill="auto"/>
          </w:tcPr>
          <w:p w14:paraId="3B62757B" w14:textId="77777777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240" w:type="dxa"/>
            <w:shd w:val="clear" w:color="auto" w:fill="auto"/>
          </w:tcPr>
          <w:p w14:paraId="4B41C5A0" w14:textId="1182371C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  <w:r w:rsidRPr="00014E03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</w:t>
            </w:r>
            <w:r w:rsidR="00014E03" w:rsidRPr="00014E03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</w:t>
            </w:r>
            <w:r w:rsidR="00014E03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ติม</w:t>
            </w:r>
          </w:p>
        </w:tc>
        <w:tc>
          <w:tcPr>
            <w:tcW w:w="1440" w:type="dxa"/>
            <w:shd w:val="clear" w:color="auto" w:fill="auto"/>
          </w:tcPr>
          <w:p w14:paraId="35477214" w14:textId="5DDF6561" w:rsidR="00FB6B6E" w:rsidRPr="00D947A6" w:rsidRDefault="00CF0C3F" w:rsidP="000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29</w:t>
            </w:r>
            <w:r w:rsidR="00FB6B6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70</w:t>
            </w:r>
          </w:p>
        </w:tc>
      </w:tr>
      <w:tr w:rsidR="00FB6B6E" w:rsidRPr="00692568" w14:paraId="73638E4C" w14:textId="77777777" w:rsidTr="003E1959">
        <w:tc>
          <w:tcPr>
            <w:tcW w:w="4590" w:type="dxa"/>
            <w:shd w:val="clear" w:color="auto" w:fill="auto"/>
          </w:tcPr>
          <w:p w14:paraId="69D890AC" w14:textId="77777777" w:rsidR="00FB6B6E" w:rsidRPr="00D947A6" w:rsidRDefault="00FB6B6E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3432FFE9" w14:textId="77777777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9056ED" w14:textId="77777777" w:rsidR="00FB6B6E" w:rsidRPr="00D947A6" w:rsidRDefault="00FB6B6E" w:rsidP="00D9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FB6B6E" w:rsidRPr="00692568" w14:paraId="280B107B" w14:textId="77777777" w:rsidTr="003E1959">
        <w:tc>
          <w:tcPr>
            <w:tcW w:w="4590" w:type="dxa"/>
            <w:shd w:val="clear" w:color="auto" w:fill="auto"/>
          </w:tcPr>
          <w:p w14:paraId="4D56EF65" w14:textId="77777777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240" w:type="dxa"/>
            <w:shd w:val="clear" w:color="auto" w:fill="auto"/>
          </w:tcPr>
          <w:p w14:paraId="1B2AE437" w14:textId="77777777" w:rsidR="00FB6B6E" w:rsidRPr="00D947A6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81C262" w14:textId="77777777" w:rsidR="00FB6B6E" w:rsidRPr="00D947A6" w:rsidRDefault="00FB6B6E" w:rsidP="00D9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FB6B6E" w:rsidRPr="00692568" w14:paraId="7FA6F727" w14:textId="77777777" w:rsidTr="003E1959">
        <w:tc>
          <w:tcPr>
            <w:tcW w:w="4590" w:type="dxa"/>
            <w:shd w:val="clear" w:color="auto" w:fill="auto"/>
          </w:tcPr>
          <w:p w14:paraId="4B840138" w14:textId="77777777" w:rsidR="00FB6B6E" w:rsidRPr="00D947A6" w:rsidRDefault="00FB6B6E" w:rsidP="003C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47A6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3240" w:type="dxa"/>
            <w:shd w:val="clear" w:color="auto" w:fill="auto"/>
          </w:tcPr>
          <w:p w14:paraId="222FA693" w14:textId="77777777" w:rsidR="00FB6B6E" w:rsidRPr="002E30DF" w:rsidRDefault="00FB6B6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  <w:r w:rsidRPr="000D7B8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19161817" w14:textId="448EC275" w:rsidR="00FB6B6E" w:rsidRPr="00D947A6" w:rsidRDefault="00CF0C3F" w:rsidP="000C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55</w:t>
            </w:r>
            <w:r w:rsidR="00FB6B6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28</w:t>
            </w:r>
          </w:p>
        </w:tc>
      </w:tr>
    </w:tbl>
    <w:p w14:paraId="43649A57" w14:textId="59FE7FC5" w:rsidR="00D57700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14:paraId="088A1594" w14:textId="77777777" w:rsidR="00F45CD9" w:rsidRPr="008B2869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B286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46A7641" w14:textId="77777777" w:rsidR="00F45CD9" w:rsidRPr="008B2869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14:paraId="73476AE2" w14:textId="31395D2C" w:rsidR="00692568" w:rsidRDefault="00692568" w:rsidP="00A719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23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กรกฎาคม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2561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เขื่อนดินย่อยกั้นช่องเขาส่วน D 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(EPC Contractor) จะเป็นผู้รับผิดชอบในเบื้องต้น จากเหตุการณ์ดังกล่าวรัฐบาล สปป. ลาว ได้แต่งตั้ง</w:t>
      </w:r>
      <w:r w:rsidRPr="00D246FB">
        <w:rPr>
          <w:rFonts w:ascii="Angsana New" w:hAnsi="Angsana New" w:hint="cs"/>
          <w:sz w:val="30"/>
          <w:szCs w:val="30"/>
          <w:cs/>
          <w:lang w:val="th-TH"/>
        </w:rPr>
        <w:t xml:space="preserve">คณะกรรมการ National Investigation Committee เพื่อตรวจสอบหาสาเหตุของเหตุการณ์ข้างต้น </w:t>
      </w:r>
      <w:r w:rsidRPr="00D246FB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/>
          <w:sz w:val="30"/>
          <w:szCs w:val="30"/>
        </w:rPr>
        <w:br/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28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2562</w:t>
      </w:r>
      <w:r w:rsidRPr="00D246FB">
        <w:rPr>
          <w:rFonts w:ascii="Angsana New" w:hAnsi="Angsana New" w:hint="cs"/>
          <w:sz w:val="30"/>
          <w:szCs w:val="30"/>
          <w:cs/>
        </w:rPr>
        <w:t xml:space="preserve"> คณะกรรมการ </w:t>
      </w:r>
      <w:r w:rsidRPr="00D246FB">
        <w:rPr>
          <w:rFonts w:ascii="Angsana New" w:hAnsi="Angsana New" w:hint="cs"/>
          <w:sz w:val="30"/>
          <w:szCs w:val="30"/>
        </w:rPr>
        <w:t>National Investigation Committee</w:t>
      </w:r>
      <w:r w:rsidRPr="00D246FB">
        <w:rPr>
          <w:rFonts w:ascii="Angsana New" w:hAnsi="Angsana New" w:hint="cs"/>
          <w:sz w:val="30"/>
          <w:szCs w:val="30"/>
          <w:cs/>
        </w:rPr>
        <w:t xml:space="preserve"> ได้แถลงผลการสอบสวนสาเหตุของเหตุการณ์ดังกล่าวแล้ว โดยระบุว่าไม่ได้เป็นเหตุสุดวิสัย (</w:t>
      </w:r>
      <w:r w:rsidRPr="00D246FB">
        <w:rPr>
          <w:rFonts w:ascii="Angsana New" w:hAnsi="Angsana New" w:hint="cs"/>
          <w:sz w:val="30"/>
          <w:szCs w:val="30"/>
        </w:rPr>
        <w:t>Force Majeure</w:t>
      </w:r>
      <w:r w:rsidRPr="00D246FB">
        <w:rPr>
          <w:rFonts w:ascii="Angsana New" w:hAnsi="Angsana New" w:hint="cs"/>
          <w:sz w:val="30"/>
          <w:szCs w:val="30"/>
          <w:cs/>
        </w:rPr>
        <w:t>) ตามที่กำหนดไว้ในสัญญาสัมปทาน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D246FB">
        <w:rPr>
          <w:rFonts w:ascii="Angsana New" w:hAnsi="Angsana New" w:hint="cs"/>
          <w:sz w:val="30"/>
          <w:szCs w:val="30"/>
        </w:rPr>
        <w:t xml:space="preserve">EPC Contractor) </w:t>
      </w:r>
      <w:r w:rsidRPr="00D45E7F">
        <w:rPr>
          <w:rFonts w:ascii="Angsana New" w:hAnsi="Angsana New" w:hint="cs"/>
          <w:sz w:val="30"/>
          <w:szCs w:val="30"/>
          <w:cs/>
        </w:rPr>
        <w:t>ใน</w:t>
      </w:r>
      <w:r w:rsidR="00A71953">
        <w:rPr>
          <w:rFonts w:ascii="Angsana New" w:hAnsi="Angsana New" w:hint="cs"/>
          <w:sz w:val="30"/>
          <w:szCs w:val="30"/>
          <w:cs/>
        </w:rPr>
        <w:t>ระหว่าง</w:t>
      </w:r>
      <w:r w:rsidRPr="00D45E7F">
        <w:rPr>
          <w:rFonts w:ascii="Angsana New" w:hAnsi="Angsana New" w:hint="cs"/>
          <w:sz w:val="30"/>
          <w:szCs w:val="30"/>
          <w:cs/>
        </w:rPr>
        <w:t xml:space="preserve">ปี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2563</w:t>
      </w:r>
      <w:r w:rsidRPr="00D45E7F">
        <w:rPr>
          <w:rFonts w:ascii="Angsana New" w:hAnsi="Angsana New"/>
          <w:sz w:val="30"/>
          <w:szCs w:val="30"/>
        </w:rPr>
        <w:t xml:space="preserve"> </w:t>
      </w:r>
      <w:r w:rsidRPr="00D45E7F">
        <w:rPr>
          <w:rFonts w:ascii="Angsana New" w:hAnsi="Angsana New" w:hint="cs"/>
          <w:sz w:val="30"/>
          <w:szCs w:val="30"/>
          <w:cs/>
        </w:rPr>
        <w:t xml:space="preserve">การร่วมค้าดังกล่าวได้รับเอกสารเรียกร้องค่าชดเชยจากรัฐบาล สปป. </w:t>
      </w:r>
      <w:r w:rsidRPr="00F315EC">
        <w:rPr>
          <w:rFonts w:ascii="Angsana New" w:hAnsi="Angsana New" w:hint="cs"/>
          <w:sz w:val="30"/>
          <w:szCs w:val="30"/>
          <w:cs/>
        </w:rPr>
        <w:t>ลาว ซึ่งขณะนี้อยู่ระหว่างการพิจารณาร่วมกันให้เป็นไปตามข้อตกลงระหว่างผู้ร่วมทุน</w:t>
      </w:r>
      <w:r w:rsidRPr="00D45E7F">
        <w:rPr>
          <w:rFonts w:ascii="Angsana New" w:hAnsi="Angsana New"/>
          <w:sz w:val="30"/>
          <w:szCs w:val="30"/>
        </w:rPr>
        <w:t xml:space="preserve"> </w:t>
      </w:r>
      <w:r w:rsidRPr="00D45E7F">
        <w:rPr>
          <w:rFonts w:ascii="Angsana New" w:hAnsi="Angsana New" w:hint="cs"/>
          <w:sz w:val="30"/>
          <w:szCs w:val="30"/>
          <w:cs/>
        </w:rPr>
        <w:t>ทั้งนี้ โครงการดังกล่าวได้เดินเครื่องเชิงพาณิชย์แล้ว เมื่อวันที่</w:t>
      </w:r>
      <w:r w:rsidRPr="00D45E7F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6</w:t>
      </w:r>
      <w:r w:rsidRPr="00D45E7F">
        <w:rPr>
          <w:rFonts w:ascii="Angsana New" w:hAnsi="Angsana New" w:hint="cs"/>
          <w:sz w:val="30"/>
          <w:szCs w:val="30"/>
        </w:rPr>
        <w:t xml:space="preserve"> </w:t>
      </w:r>
      <w:r w:rsidRPr="00D45E7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2562</w:t>
      </w:r>
    </w:p>
    <w:p w14:paraId="15DC670D" w14:textId="73D1AED3" w:rsidR="000D6FC6" w:rsidRDefault="000D6FC6" w:rsidP="000D6FC6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2CBF5A" w14:textId="45A1A534" w:rsidR="008B1364" w:rsidRDefault="008B1364" w:rsidP="000D6FC6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36A1672" w14:textId="77AF231F" w:rsidR="00D625E7" w:rsidRPr="0082412F" w:rsidRDefault="0088136D" w:rsidP="00F86D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7EBDA25" w14:textId="77777777" w:rsidR="00620080" w:rsidRPr="0082412F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B165D6" w14:paraId="1ACFA0BF" w14:textId="77777777" w:rsidTr="003E1959">
        <w:tc>
          <w:tcPr>
            <w:tcW w:w="4932" w:type="dxa"/>
            <w:shd w:val="clear" w:color="auto" w:fill="auto"/>
            <w:vAlign w:val="bottom"/>
          </w:tcPr>
          <w:p w14:paraId="0E1CA944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657C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EB2C22A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B165D6" w14:paraId="23236516" w14:textId="77777777" w:rsidTr="003E1959">
        <w:tc>
          <w:tcPr>
            <w:tcW w:w="4932" w:type="dxa"/>
            <w:shd w:val="clear" w:color="auto" w:fill="auto"/>
            <w:vAlign w:val="bottom"/>
          </w:tcPr>
          <w:p w14:paraId="2A5690E9" w14:textId="541909D4" w:rsidR="00620080" w:rsidRPr="003A5A0D" w:rsidRDefault="009D1D0C" w:rsidP="00F8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F0C3F" w:rsidRPr="00CF0C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>31</w:t>
            </w:r>
            <w:r w:rsidR="00126C68"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126C68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602061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0C38D" w14:textId="4284E075" w:rsidR="00620080" w:rsidRPr="003A5A0D" w:rsidRDefault="00CF0C3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C339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05B17" w14:textId="6B2CDE18" w:rsidR="00620080" w:rsidRPr="003A5A0D" w:rsidRDefault="00CF0C3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F813C9" w:rsidRPr="00B165D6" w14:paraId="2411ED3A" w14:textId="77777777" w:rsidTr="003E1959">
        <w:tc>
          <w:tcPr>
            <w:tcW w:w="4932" w:type="dxa"/>
            <w:shd w:val="clear" w:color="auto" w:fill="auto"/>
            <w:vAlign w:val="bottom"/>
          </w:tcPr>
          <w:p w14:paraId="1FE9CDC4" w14:textId="77777777" w:rsidR="00620080" w:rsidRPr="003A5A0D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7AAB2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5AAC6E57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463" w:rsidRPr="00B165D6" w14:paraId="6FE0ED06" w14:textId="77777777" w:rsidTr="003E1959">
        <w:tc>
          <w:tcPr>
            <w:tcW w:w="4932" w:type="dxa"/>
            <w:vAlign w:val="bottom"/>
          </w:tcPr>
          <w:p w14:paraId="5EC699F1" w14:textId="1AAFF098" w:rsidR="00284463" w:rsidRPr="003A5A0D" w:rsidRDefault="00284463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40CA485" w14:textId="77777777" w:rsidR="00284463" w:rsidRPr="003A5A0D" w:rsidRDefault="00284463" w:rsidP="0028446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10405B" w14:textId="020EA1AC" w:rsidR="00284463" w:rsidRPr="003A5A0D" w:rsidRDefault="00CF0C3F" w:rsidP="0028446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  <w:r w:rsidR="00D94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836</w:t>
            </w:r>
            <w:r w:rsidR="00D94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2E81CC2F" w14:textId="77777777" w:rsidR="00284463" w:rsidRPr="003A5A0D" w:rsidRDefault="00284463" w:rsidP="0028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82FAEB" w14:textId="1014B9B1" w:rsidR="00284463" w:rsidRPr="003A5A0D" w:rsidRDefault="00CF0C3F" w:rsidP="0028446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  <w:r w:rsidR="00284463" w:rsidRPr="003A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560</w:t>
            </w:r>
            <w:r w:rsidR="00284463" w:rsidRPr="003A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610</w:t>
            </w:r>
          </w:p>
        </w:tc>
      </w:tr>
      <w:tr w:rsidR="00D947A6" w:rsidRPr="00B165D6" w14:paraId="66B2441F" w14:textId="77777777" w:rsidTr="003E1959">
        <w:tc>
          <w:tcPr>
            <w:tcW w:w="4932" w:type="dxa"/>
            <w:vAlign w:val="bottom"/>
          </w:tcPr>
          <w:p w14:paraId="22F1EF59" w14:textId="77777777" w:rsidR="00D947A6" w:rsidRPr="003A5A0D" w:rsidRDefault="00D947A6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6780006" w14:textId="77777777" w:rsidR="00D947A6" w:rsidRPr="003A5A0D" w:rsidRDefault="00D947A6" w:rsidP="00284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A5C617" w14:textId="566D1EC0" w:rsidR="00D947A6" w:rsidRDefault="00CF0C3F" w:rsidP="00F8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705</w:t>
            </w:r>
            <w:r w:rsidR="00D947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0C3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56AD2703" w14:textId="77777777" w:rsidR="00D947A6" w:rsidRPr="003A5A0D" w:rsidRDefault="00D947A6" w:rsidP="0028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BE82F1" w14:textId="77777777" w:rsidR="00D947A6" w:rsidRPr="00284463" w:rsidRDefault="00D947A6" w:rsidP="002D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463" w:rsidRPr="00B165D6" w14:paraId="0692C1A1" w14:textId="77777777" w:rsidTr="003E1959">
        <w:tc>
          <w:tcPr>
            <w:tcW w:w="4932" w:type="dxa"/>
            <w:vAlign w:val="bottom"/>
          </w:tcPr>
          <w:p w14:paraId="5FEC3AAB" w14:textId="77777777" w:rsidR="00284463" w:rsidRPr="003A5A0D" w:rsidRDefault="00284463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  <w:vAlign w:val="bottom"/>
          </w:tcPr>
          <w:p w14:paraId="0493910F" w14:textId="77777777" w:rsidR="00284463" w:rsidRPr="003A5A0D" w:rsidRDefault="00284463" w:rsidP="00284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30A53F" w14:textId="77777777" w:rsidR="00284463" w:rsidRPr="003A5A0D" w:rsidRDefault="00D947A6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402F96" w14:textId="77777777" w:rsidR="00284463" w:rsidRPr="003A5A0D" w:rsidRDefault="00284463" w:rsidP="0028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6E7531" w14:textId="0269CC68" w:rsidR="00284463" w:rsidRPr="00284463" w:rsidRDefault="00284463" w:rsidP="0028446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F149A" w:rsidRPr="00B165D6" w14:paraId="5F629CF3" w14:textId="77777777" w:rsidTr="003E1959">
        <w:tc>
          <w:tcPr>
            <w:tcW w:w="4932" w:type="dxa"/>
            <w:vAlign w:val="bottom"/>
          </w:tcPr>
          <w:p w14:paraId="471AF576" w14:textId="77777777" w:rsidR="00EF149A" w:rsidRPr="002D479A" w:rsidRDefault="00EF149A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79A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ลดลงจากการขายส่วนได้เสียในบริษัทย่อย</w:t>
            </w:r>
          </w:p>
        </w:tc>
        <w:tc>
          <w:tcPr>
            <w:tcW w:w="1170" w:type="dxa"/>
            <w:vAlign w:val="bottom"/>
          </w:tcPr>
          <w:p w14:paraId="70477DA4" w14:textId="77777777" w:rsidR="00EF149A" w:rsidRPr="00BA48A1" w:rsidRDefault="00EF149A" w:rsidP="00EF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ABEB40" w14:textId="77777777" w:rsidR="00EF149A" w:rsidRPr="00BA48A1" w:rsidRDefault="00D947A6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6CB4AA" w14:textId="77777777" w:rsidR="00EF149A" w:rsidRPr="00BA48A1" w:rsidRDefault="00EF149A" w:rsidP="00EF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5BC35D" w14:textId="3A4B9554" w:rsidR="00EF149A" w:rsidRPr="00284463" w:rsidRDefault="00EF149A" w:rsidP="00EF14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040</w:t>
            </w:r>
            <w:r w:rsidRPr="00284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F149A" w:rsidRPr="00B165D6" w14:paraId="031E074F" w14:textId="77777777" w:rsidTr="003E1959">
        <w:tc>
          <w:tcPr>
            <w:tcW w:w="4932" w:type="dxa"/>
            <w:vAlign w:val="bottom"/>
          </w:tcPr>
          <w:p w14:paraId="652C1222" w14:textId="0522B10B" w:rsidR="00EF149A" w:rsidRPr="003A5A0D" w:rsidRDefault="00EF149A" w:rsidP="00F86D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C3F"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6C085DB" w14:textId="77777777" w:rsidR="00EF149A" w:rsidRPr="003A5A0D" w:rsidRDefault="00EF149A" w:rsidP="00EF149A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C04CB" w14:textId="1E666DBF" w:rsidR="00EF149A" w:rsidRPr="003A5A0D" w:rsidRDefault="00CF0C3F" w:rsidP="00F86D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</w:t>
            </w:r>
            <w:r w:rsidR="00D947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541</w:t>
            </w:r>
            <w:r w:rsidR="00D947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4DB0983E" w14:textId="77777777" w:rsidR="00EF149A" w:rsidRPr="003A5A0D" w:rsidRDefault="00EF149A" w:rsidP="00EF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D5AB8" w14:textId="242F7081" w:rsidR="00EF149A" w:rsidRPr="003A5A0D" w:rsidRDefault="00CF0C3F" w:rsidP="00EF149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  <w:r w:rsidR="00EF149A"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556</w:t>
            </w:r>
            <w:r w:rsidR="00EF149A"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610</w:t>
            </w:r>
          </w:p>
        </w:tc>
      </w:tr>
    </w:tbl>
    <w:p w14:paraId="320B1999" w14:textId="77777777" w:rsidR="0062030F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6EE1C964" w14:textId="77777777" w:rsidR="00692568" w:rsidRPr="0082412F" w:rsidRDefault="00692568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66F7E4C2" w14:textId="77777777" w:rsidR="00AD27D2" w:rsidRPr="0082412F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82412F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F0FC1D0" w14:textId="00536C33" w:rsidR="005A3A79" w:rsidRPr="0082412F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82412F">
        <w:rPr>
          <w:rFonts w:ascii="Angsana New" w:hAnsi="Angsana New" w:hint="cs"/>
          <w:sz w:val="28"/>
          <w:szCs w:val="28"/>
          <w:cs/>
          <w:lang w:bidi="th-TH"/>
        </w:rPr>
        <w:lastRenderedPageBreak/>
        <w:t xml:space="preserve">เงินลงทุนในบริษัทย่อย ณ วันที่ </w:t>
      </w:r>
      <w:r w:rsidR="00CF0C3F" w:rsidRPr="00CF0C3F">
        <w:rPr>
          <w:rFonts w:ascii="Angsana New" w:hAnsi="Angsana New" w:hint="cs"/>
          <w:sz w:val="28"/>
          <w:szCs w:val="28"/>
          <w:lang w:bidi="th-TH"/>
        </w:rPr>
        <w:t>31</w:t>
      </w:r>
      <w:r w:rsidR="00126C68" w:rsidRPr="0082412F">
        <w:rPr>
          <w:rFonts w:ascii="Angsana New" w:hAnsi="Angsana New" w:hint="cs"/>
          <w:sz w:val="28"/>
          <w:szCs w:val="28"/>
          <w:cs/>
          <w:lang w:bidi="th-TH"/>
        </w:rPr>
        <w:t xml:space="preserve"> มีนาคม </w:t>
      </w:r>
      <w:r w:rsidR="00CF0C3F" w:rsidRPr="00CF0C3F">
        <w:rPr>
          <w:rFonts w:ascii="Angsana New" w:hAnsi="Angsana New" w:hint="cs"/>
          <w:sz w:val="28"/>
          <w:szCs w:val="28"/>
          <w:lang w:bidi="th-TH"/>
        </w:rPr>
        <w:t>256</w:t>
      </w:r>
      <w:r w:rsidR="00CF0C3F" w:rsidRPr="00CF0C3F">
        <w:rPr>
          <w:rFonts w:ascii="Angsana New" w:hAnsi="Angsana New"/>
          <w:sz w:val="28"/>
          <w:szCs w:val="28"/>
          <w:lang w:bidi="th-TH"/>
        </w:rPr>
        <w:t>4</w:t>
      </w:r>
      <w:r w:rsidR="00C72F2E" w:rsidRPr="0082412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826BF" w:rsidRPr="0082412F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CF0C3F" w:rsidRPr="00CF0C3F">
        <w:rPr>
          <w:rFonts w:ascii="Angsana New" w:hAnsi="Angsana New" w:hint="cs"/>
          <w:sz w:val="28"/>
          <w:szCs w:val="28"/>
          <w:lang w:bidi="th-TH"/>
        </w:rPr>
        <w:t>31</w:t>
      </w:r>
      <w:r w:rsidRPr="0082412F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Pr="0082412F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CF0C3F" w:rsidRPr="00CF0C3F">
        <w:rPr>
          <w:rFonts w:ascii="Angsana New" w:hAnsi="Angsana New" w:hint="cs"/>
          <w:sz w:val="28"/>
          <w:szCs w:val="28"/>
          <w:lang w:bidi="th-TH"/>
        </w:rPr>
        <w:t>256</w:t>
      </w:r>
      <w:r w:rsidR="00CF0C3F" w:rsidRPr="00CF0C3F">
        <w:rPr>
          <w:rFonts w:ascii="Angsana New" w:hAnsi="Angsana New"/>
          <w:sz w:val="28"/>
          <w:szCs w:val="28"/>
          <w:lang w:bidi="th-TH"/>
        </w:rPr>
        <w:t>3</w:t>
      </w:r>
      <w:r w:rsidR="00C72F2E" w:rsidRPr="0082412F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6C24FD" w:rsidRPr="0082412F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6A3BFF" w:rsidRPr="0082412F"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  <w:r w:rsidR="007A7737" w:rsidRPr="0082412F">
        <w:rPr>
          <w:rFonts w:ascii="Angsana New" w:hAnsi="Angsana New" w:hint="cs"/>
          <w:sz w:val="28"/>
          <w:szCs w:val="28"/>
          <w:cs/>
          <w:lang w:bidi="th-TH"/>
        </w:rPr>
        <w:t>รับ</w:t>
      </w:r>
      <w:r w:rsidR="006C24FD" w:rsidRPr="0082412F">
        <w:rPr>
          <w:rFonts w:ascii="Angsana New" w:hAnsi="Angsana New" w:hint="cs"/>
          <w:sz w:val="28"/>
          <w:szCs w:val="28"/>
          <w:cs/>
          <w:lang w:bidi="th-TH"/>
        </w:rPr>
        <w:t>จากเงินลงทุนสำหรับ</w:t>
      </w:r>
      <w:r w:rsidR="000271C5" w:rsidRPr="0082412F">
        <w:rPr>
          <w:rFonts w:ascii="Angsana New" w:hAnsi="Angsana New" w:hint="cs"/>
          <w:sz w:val="28"/>
          <w:szCs w:val="28"/>
          <w:cs/>
          <w:lang w:bidi="th-TH"/>
        </w:rPr>
        <w:t>งวดสามเดือน</w:t>
      </w:r>
      <w:r w:rsidR="006C24FD" w:rsidRPr="0082412F">
        <w:rPr>
          <w:rFonts w:ascii="Angsana New" w:hAnsi="Angsana New" w:hint="cs"/>
          <w:sz w:val="28"/>
          <w:szCs w:val="28"/>
          <w:cs/>
          <w:lang w:bidi="th-TH"/>
        </w:rPr>
        <w:t xml:space="preserve">สิ้นสุดวันที่ </w:t>
      </w:r>
      <w:r w:rsidR="00CF0C3F" w:rsidRPr="00CF0C3F">
        <w:rPr>
          <w:rFonts w:ascii="Angsana New" w:hAnsi="Angsana New" w:hint="cs"/>
          <w:sz w:val="28"/>
          <w:szCs w:val="28"/>
          <w:lang w:bidi="th-TH"/>
        </w:rPr>
        <w:t>31</w:t>
      </w:r>
      <w:r w:rsidR="00126C68" w:rsidRPr="0082412F">
        <w:rPr>
          <w:rFonts w:ascii="Angsana New" w:hAnsi="Angsana New" w:hint="cs"/>
          <w:sz w:val="28"/>
          <w:szCs w:val="28"/>
          <w:cs/>
          <w:lang w:bidi="th-TH"/>
        </w:rPr>
        <w:t xml:space="preserve"> มีนาคม</w:t>
      </w:r>
      <w:r w:rsidR="00C97110" w:rsidRPr="0082412F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C24FD" w:rsidRPr="0082412F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2A8B3283" w14:textId="77777777" w:rsidR="00C72F2E" w:rsidRPr="0082412F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308" w:type="dxa"/>
        <w:tblInd w:w="-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8"/>
        <w:gridCol w:w="913"/>
        <w:gridCol w:w="178"/>
        <w:gridCol w:w="890"/>
        <w:gridCol w:w="180"/>
        <w:gridCol w:w="900"/>
        <w:gridCol w:w="180"/>
        <w:gridCol w:w="900"/>
        <w:gridCol w:w="180"/>
        <w:gridCol w:w="900"/>
        <w:gridCol w:w="180"/>
        <w:gridCol w:w="895"/>
        <w:gridCol w:w="180"/>
        <w:gridCol w:w="881"/>
        <w:gridCol w:w="178"/>
        <w:gridCol w:w="926"/>
        <w:gridCol w:w="183"/>
        <w:gridCol w:w="967"/>
        <w:gridCol w:w="183"/>
        <w:gridCol w:w="830"/>
        <w:gridCol w:w="180"/>
        <w:gridCol w:w="896"/>
      </w:tblGrid>
      <w:tr w:rsidR="00F45CD9" w:rsidRPr="00B165D6" w14:paraId="51C1BB35" w14:textId="77777777" w:rsidTr="003E1959">
        <w:trPr>
          <w:cantSplit/>
        </w:trPr>
        <w:tc>
          <w:tcPr>
            <w:tcW w:w="2700" w:type="dxa"/>
            <w:vAlign w:val="bottom"/>
          </w:tcPr>
          <w:p w14:paraId="391D9F49" w14:textId="77777777" w:rsidR="00F45CD9" w:rsidRPr="0082412F" w:rsidRDefault="00F45CD9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8" w:type="dxa"/>
            <w:gridSpan w:val="22"/>
            <w:vAlign w:val="bottom"/>
          </w:tcPr>
          <w:p w14:paraId="4074893D" w14:textId="77777777" w:rsidR="00F45CD9" w:rsidRPr="0082412F" w:rsidRDefault="00F45CD9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CD9" w:rsidRPr="00B165D6" w14:paraId="29642248" w14:textId="77777777" w:rsidTr="003E1959">
        <w:trPr>
          <w:cantSplit/>
        </w:trPr>
        <w:tc>
          <w:tcPr>
            <w:tcW w:w="2700" w:type="dxa"/>
            <w:vAlign w:val="bottom"/>
          </w:tcPr>
          <w:p w14:paraId="1037B620" w14:textId="77777777" w:rsidR="00F45CD9" w:rsidRPr="0082412F" w:rsidRDefault="00F45CD9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4452A33F" w14:textId="77777777" w:rsidR="00F45CD9" w:rsidRPr="0082412F" w:rsidRDefault="00F45CD9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314D7583" w14:textId="77777777" w:rsidR="00F45CD9" w:rsidRPr="0082412F" w:rsidRDefault="00F45CD9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03A2035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9664DBB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4C1032E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BA3EC7A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14:paraId="3AB3EC52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237DE420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shd w:val="clear" w:color="auto" w:fill="auto"/>
            <w:vAlign w:val="bottom"/>
          </w:tcPr>
          <w:p w14:paraId="2FA56D67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862D0B8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01EE2DEA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F45CD9" w:rsidRPr="00B165D6" w14:paraId="7257E4D8" w14:textId="77777777" w:rsidTr="003E1959">
        <w:trPr>
          <w:cantSplit/>
        </w:trPr>
        <w:tc>
          <w:tcPr>
            <w:tcW w:w="2700" w:type="dxa"/>
            <w:vAlign w:val="bottom"/>
          </w:tcPr>
          <w:p w14:paraId="0183E773" w14:textId="77777777" w:rsidR="00F45CD9" w:rsidRPr="0082412F" w:rsidRDefault="00F45CD9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3C52CF3D" w14:textId="77777777" w:rsidR="00F45CD9" w:rsidRPr="0082412F" w:rsidRDefault="00F45CD9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4FE5344C" w14:textId="77777777" w:rsidR="00F45CD9" w:rsidRPr="0082412F" w:rsidRDefault="00F45CD9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2714247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AC70547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02242CB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D6942F5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14:paraId="5A3A8958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12B3D4BB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shd w:val="clear" w:color="auto" w:fill="auto"/>
            <w:vAlign w:val="bottom"/>
          </w:tcPr>
          <w:p w14:paraId="17F4C2A8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DC6DC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5A6BBDA9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งวดสามเดือนสิ้นสุดวันที่</w:t>
            </w:r>
          </w:p>
        </w:tc>
      </w:tr>
      <w:tr w:rsidR="00F45CD9" w:rsidRPr="00B165D6" w14:paraId="13688257" w14:textId="77777777" w:rsidTr="003E1959">
        <w:trPr>
          <w:cantSplit/>
        </w:trPr>
        <w:tc>
          <w:tcPr>
            <w:tcW w:w="2700" w:type="dxa"/>
            <w:vAlign w:val="bottom"/>
          </w:tcPr>
          <w:p w14:paraId="30F31440" w14:textId="77777777" w:rsidR="00F45CD9" w:rsidRPr="0082412F" w:rsidRDefault="00F45CD9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785CB6BC" w14:textId="5CCDAA7F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13" w:type="dxa"/>
            <w:vAlign w:val="bottom"/>
          </w:tcPr>
          <w:p w14:paraId="17DB422F" w14:textId="3DEC9FAE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5186D087" w14:textId="77777777" w:rsidR="00F45CD9" w:rsidRPr="0082412F" w:rsidRDefault="00F45CD9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BFAA183" w14:textId="2E08D15D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912E999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5983F3E" w14:textId="0439A670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CBEEAE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45FD9B" w14:textId="1121F200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F1ECF71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C08FB5E" w14:textId="640952B2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FA02369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0D7B39F5" w14:textId="73D61887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B6B1211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</w:tcPr>
          <w:p w14:paraId="65A0FA81" w14:textId="501D453C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6BB7090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7E1DCB5" w14:textId="30E7247D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5EDCE82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5BC2857E" w14:textId="095E74B9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881980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gridSpan w:val="3"/>
            <w:vAlign w:val="bottom"/>
          </w:tcPr>
          <w:p w14:paraId="10471E77" w14:textId="1CE78D06" w:rsidR="00F45CD9" w:rsidRPr="0082412F" w:rsidRDefault="00CF0C3F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="00F45CD9"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45CD9" w:rsidRPr="008241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96C9B" w:rsidRPr="00B165D6" w14:paraId="0EFD33B1" w14:textId="77777777" w:rsidTr="003E1959">
        <w:trPr>
          <w:cantSplit/>
        </w:trPr>
        <w:tc>
          <w:tcPr>
            <w:tcW w:w="2700" w:type="dxa"/>
            <w:vAlign w:val="bottom"/>
          </w:tcPr>
          <w:p w14:paraId="2B5D058B" w14:textId="77777777" w:rsidR="00396C9B" w:rsidRPr="0082412F" w:rsidRDefault="00396C9B" w:rsidP="00396C9B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2AAA7958" w14:textId="60D9D1C3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913" w:type="dxa"/>
            <w:vAlign w:val="bottom"/>
          </w:tcPr>
          <w:p w14:paraId="68FDE242" w14:textId="03C92CBA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vAlign w:val="bottom"/>
          </w:tcPr>
          <w:p w14:paraId="6EDDEE24" w14:textId="77777777" w:rsidR="00396C9B" w:rsidRPr="0082412F" w:rsidRDefault="00396C9B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5305D80F" w14:textId="5385F494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223E9064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536171B" w14:textId="31435372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17214B4A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521F9C" w14:textId="3257B288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309399AF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97BABB6" w14:textId="77C7F836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0877367E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0723D4A" w14:textId="4884A69B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19A61E98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</w:tcPr>
          <w:p w14:paraId="14F0777A" w14:textId="0B897597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vAlign w:val="bottom"/>
          </w:tcPr>
          <w:p w14:paraId="68243705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05FA164" w14:textId="0D35F2B7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3" w:type="dxa"/>
            <w:vAlign w:val="bottom"/>
          </w:tcPr>
          <w:p w14:paraId="7FBF6CB7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6DBA9E31" w14:textId="2E94AB7B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53A56E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42FE2887" w14:textId="7F5628D4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2B65AC65" w14:textId="77777777" w:rsidR="00396C9B" w:rsidRPr="0082412F" w:rsidRDefault="00396C9B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76936100" w14:textId="0E2E8A3C" w:rsidR="00396C9B" w:rsidRPr="0082412F" w:rsidRDefault="00CF0C3F" w:rsidP="00396C9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CF0C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F45CD9" w:rsidRPr="00B165D6" w14:paraId="195C9D08" w14:textId="77777777" w:rsidTr="003E1959">
        <w:trPr>
          <w:cantSplit/>
        </w:trPr>
        <w:tc>
          <w:tcPr>
            <w:tcW w:w="2700" w:type="dxa"/>
            <w:vAlign w:val="bottom"/>
          </w:tcPr>
          <w:p w14:paraId="22B4B5FD" w14:textId="77777777" w:rsidR="00F45CD9" w:rsidRPr="0082412F" w:rsidRDefault="00F45CD9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09B67697" w14:textId="77777777" w:rsidR="00F45CD9" w:rsidRPr="0082412F" w:rsidRDefault="00F45CD9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41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37F043DE" w14:textId="77777777" w:rsidR="00F45CD9" w:rsidRPr="0082412F" w:rsidRDefault="00F45CD9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9" w:type="dxa"/>
            <w:gridSpan w:val="19"/>
            <w:vAlign w:val="bottom"/>
          </w:tcPr>
          <w:p w14:paraId="17685A4B" w14:textId="77777777" w:rsidR="00F45CD9" w:rsidRPr="0082412F" w:rsidRDefault="00F45CD9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41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5CD9" w:rsidRPr="00B165D6" w14:paraId="12DCE00A" w14:textId="77777777" w:rsidTr="003E1959">
        <w:trPr>
          <w:cantSplit/>
        </w:trPr>
        <w:tc>
          <w:tcPr>
            <w:tcW w:w="2700" w:type="dxa"/>
            <w:vAlign w:val="bottom"/>
          </w:tcPr>
          <w:p w14:paraId="1100EEB6" w14:textId="77777777" w:rsidR="00F45CD9" w:rsidRPr="0082412F" w:rsidRDefault="00F45CD9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8" w:type="dxa"/>
            <w:vAlign w:val="bottom"/>
          </w:tcPr>
          <w:p w14:paraId="6BD2756F" w14:textId="77777777" w:rsidR="00F45CD9" w:rsidRPr="0082412F" w:rsidRDefault="00F45CD9" w:rsidP="00F45CD9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03F021CF" w14:textId="77777777" w:rsidR="00F45CD9" w:rsidRPr="0082412F" w:rsidRDefault="00F45CD9" w:rsidP="00F45CD9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4DA6B1" w14:textId="77777777" w:rsidR="00F45CD9" w:rsidRPr="0082412F" w:rsidRDefault="00F45CD9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4009962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093092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994780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58DA02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B056C5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FD877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423659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2BB9A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7DA317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69361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8B0CAF9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67B162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20CF14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590906D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6016D74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FD0DC65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AA4060E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89083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10C6073" w14:textId="77777777" w:rsidR="00F45CD9" w:rsidRPr="0082412F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89F" w:rsidRPr="00B165D6" w14:paraId="67D412F7" w14:textId="77777777" w:rsidTr="003E1959">
        <w:trPr>
          <w:cantSplit/>
        </w:trPr>
        <w:tc>
          <w:tcPr>
            <w:tcW w:w="2700" w:type="dxa"/>
            <w:vAlign w:val="bottom"/>
          </w:tcPr>
          <w:p w14:paraId="3E8BA551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908" w:type="dxa"/>
            <w:vAlign w:val="bottom"/>
          </w:tcPr>
          <w:p w14:paraId="0E51EB6C" w14:textId="48F9F618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77C13D49" w14:textId="1C7F784D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4B591C6B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4A41B4D" w14:textId="10458757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6B81811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7FF568" w14:textId="1A2F7A00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AF6573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7CE147" w14:textId="77026452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DB23C7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F871F9" w14:textId="042C539D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F39076C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9DE62EC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5C36A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A67E84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5072F5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456F527" w14:textId="460AC3FA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078BF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79188C7" w14:textId="60783E6B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900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39126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98410FF" w14:textId="34FDB61D" w:rsidR="005E089F" w:rsidRPr="005E089F" w:rsidRDefault="00CF0C3F" w:rsidP="001245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908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27</w:t>
            </w:r>
            <w:r w:rsidR="00D74B40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8CF216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C2FFB9A" w14:textId="67774123" w:rsidR="005E089F" w:rsidRPr="0082412F" w:rsidRDefault="00CF0C3F" w:rsidP="001245E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527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752</w:t>
            </w:r>
          </w:p>
        </w:tc>
      </w:tr>
      <w:tr w:rsidR="005E089F" w:rsidRPr="00B165D6" w14:paraId="2FA7FD90" w14:textId="77777777" w:rsidTr="003E1959">
        <w:trPr>
          <w:cantSplit/>
        </w:trPr>
        <w:tc>
          <w:tcPr>
            <w:tcW w:w="2700" w:type="dxa"/>
            <w:vAlign w:val="bottom"/>
          </w:tcPr>
          <w:p w14:paraId="4DE88DA2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908" w:type="dxa"/>
            <w:vAlign w:val="bottom"/>
          </w:tcPr>
          <w:p w14:paraId="6D8E5C03" w14:textId="1758347C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096CC8F8" w14:textId="2EB92D2D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2D667889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F2ADA37" w14:textId="59653D63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A023D8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FF642D" w14:textId="01ABC929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AB2B6B1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175B73" w14:textId="548ED69C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C1C2FA1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5C200F" w14:textId="5E031D7B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946C0EE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A64505D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BDAD3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B69EBB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F429C0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6F27EF8" w14:textId="59CF55F0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FDD03B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72A1CA3" w14:textId="3C23BF2A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640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994B5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14:paraId="24EC364D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BFED1" w14:textId="77777777" w:rsidR="005E089F" w:rsidRPr="0082412F" w:rsidRDefault="005E089F" w:rsidP="001245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3C9B5F68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5AA4CAF7" w14:textId="77777777" w:rsidTr="003E1959">
        <w:trPr>
          <w:cantSplit/>
        </w:trPr>
        <w:tc>
          <w:tcPr>
            <w:tcW w:w="2700" w:type="dxa"/>
            <w:vAlign w:val="bottom"/>
          </w:tcPr>
          <w:p w14:paraId="5AB73C8D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อาร์เอช อินเตอร์เนชั่นแนล</w:t>
            </w:r>
          </w:p>
        </w:tc>
        <w:tc>
          <w:tcPr>
            <w:tcW w:w="908" w:type="dxa"/>
            <w:vAlign w:val="bottom"/>
          </w:tcPr>
          <w:p w14:paraId="429AD2C0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14:paraId="4893EE4F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2A2F61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63687E8B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CB8053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06C439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A290E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9DD1B8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837DF2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3A1A7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DD5D5C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0535628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1D1E2A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01AFEBD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AB451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386788C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CB580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BFC8465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16FE29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14:paraId="7C54BB21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BDFFE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BECE89E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E089F" w:rsidRPr="00B165D6" w14:paraId="222481EF" w14:textId="77777777" w:rsidTr="003E1959">
        <w:trPr>
          <w:cantSplit/>
        </w:trPr>
        <w:tc>
          <w:tcPr>
            <w:tcW w:w="2700" w:type="dxa"/>
            <w:vAlign w:val="bottom"/>
          </w:tcPr>
          <w:p w14:paraId="7F0B5033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908" w:type="dxa"/>
            <w:vAlign w:val="bottom"/>
          </w:tcPr>
          <w:p w14:paraId="7010B8FF" w14:textId="7967CA1B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4C96143C" w14:textId="21365480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3493168B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9D496AF" w14:textId="2A87315F" w:rsidR="005E089F" w:rsidRPr="00E16834" w:rsidRDefault="00CF0C3F" w:rsidP="001245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635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BA5764A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B7CFFF" w14:textId="0CC7BA46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930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7B33EAF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787946" w14:textId="4452C2CA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635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2D120A9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ED003" w14:textId="24C2A845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930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DDEBAAF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4ACC33C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AB1C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132F74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106144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B70254C" w14:textId="43DF208D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635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53CC4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1D0500D" w14:textId="49E86403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5E089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9BEC86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14:paraId="5BCD9670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124A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21B7C59B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10FC1583" w14:textId="77777777" w:rsidTr="003E1959">
        <w:trPr>
          <w:cantSplit/>
        </w:trPr>
        <w:tc>
          <w:tcPr>
            <w:tcW w:w="2700" w:type="dxa"/>
            <w:vAlign w:val="bottom"/>
          </w:tcPr>
          <w:p w14:paraId="6D997142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908" w:type="dxa"/>
            <w:vAlign w:val="bottom"/>
          </w:tcPr>
          <w:p w14:paraId="329ADD19" w14:textId="28F3CED0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7A20E61D" w14:textId="0B5921E6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5B28E52A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AEC5533" w14:textId="5F78D43D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78D504E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EA4D1" w14:textId="0D84FBA4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B15AFA7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008FAE" w14:textId="0DF31EBF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294E359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E29EB4" w14:textId="6FD53767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4EF4345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9F48CC7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9788C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D226CEC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B98051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37C4A17" w14:textId="699519F2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23323B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EED97F1" w14:textId="6733C384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EAD371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14:paraId="4ABE5630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D5BDD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CB9DA64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765BC356" w14:textId="77777777" w:rsidTr="003E1959">
        <w:trPr>
          <w:cantSplit/>
        </w:trPr>
        <w:tc>
          <w:tcPr>
            <w:tcW w:w="2700" w:type="dxa"/>
            <w:vAlign w:val="bottom"/>
          </w:tcPr>
          <w:p w14:paraId="31D1EB47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 อัลลายแอนซ์</w:t>
            </w:r>
            <w:r w:rsidRPr="0082412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8" w:type="dxa"/>
            <w:vAlign w:val="bottom"/>
          </w:tcPr>
          <w:p w14:paraId="5D3BCE78" w14:textId="4BA311C1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5A6CBCF7" w14:textId="7C7DF292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189A34BD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6EE5E470" w14:textId="3A226F67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4799C3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6AC9D0" w14:textId="0618E538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43CD169D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E96E03" w14:textId="1627B122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F2E2EEC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CAF8A9" w14:textId="55E736D5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AB25F02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7F3B3FC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4C7F5F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0BF3B86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5B5F9E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370055E" w14:textId="13569AF8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8AC03E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4FDBCE0" w14:textId="6A232A2A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420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43B99C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42348684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93EB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07878DE8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0334546C" w14:textId="77777777" w:rsidTr="003E1959">
        <w:trPr>
          <w:cantSplit/>
        </w:trPr>
        <w:tc>
          <w:tcPr>
            <w:tcW w:w="2700" w:type="dxa"/>
            <w:vAlign w:val="bottom"/>
          </w:tcPr>
          <w:p w14:paraId="7446243A" w14:textId="71B16A46" w:rsidR="005E089F" w:rsidRPr="0082412F" w:rsidRDefault="005E089F" w:rsidP="00F8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โคเจนเนอเรชั่น จำกัด</w:t>
            </w:r>
          </w:p>
        </w:tc>
        <w:tc>
          <w:tcPr>
            <w:tcW w:w="908" w:type="dxa"/>
            <w:vAlign w:val="bottom"/>
          </w:tcPr>
          <w:p w14:paraId="41E8B16B" w14:textId="456CFCBC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97</w:t>
            </w:r>
          </w:p>
        </w:tc>
        <w:tc>
          <w:tcPr>
            <w:tcW w:w="913" w:type="dxa"/>
            <w:vAlign w:val="bottom"/>
          </w:tcPr>
          <w:p w14:paraId="16EB2287" w14:textId="40166A74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97</w:t>
            </w:r>
          </w:p>
        </w:tc>
        <w:tc>
          <w:tcPr>
            <w:tcW w:w="178" w:type="dxa"/>
            <w:vAlign w:val="bottom"/>
          </w:tcPr>
          <w:p w14:paraId="5598418D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D179404" w14:textId="68EF0A29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650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C96367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46B57" w14:textId="197D5F52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650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986C8F7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D875D6" w14:textId="17E0F09C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866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052</w:t>
            </w:r>
          </w:p>
        </w:tc>
        <w:tc>
          <w:tcPr>
            <w:tcW w:w="180" w:type="dxa"/>
            <w:vAlign w:val="bottom"/>
          </w:tcPr>
          <w:p w14:paraId="352D5EDF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9D5978" w14:textId="35705AC4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866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052</w:t>
            </w:r>
          </w:p>
        </w:tc>
        <w:tc>
          <w:tcPr>
            <w:tcW w:w="180" w:type="dxa"/>
            <w:vAlign w:val="bottom"/>
          </w:tcPr>
          <w:p w14:paraId="377E1CDF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C266D67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FF2D0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5531311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0F5687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A7773B4" w14:textId="4C52CD5B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866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052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9E8135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2CF864D" w14:textId="6507F96A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1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866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052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600CB8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5D4B308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4F89F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A22C6E0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69352377" w14:textId="77777777" w:rsidTr="003E1959">
        <w:trPr>
          <w:cantSplit/>
        </w:trPr>
        <w:tc>
          <w:tcPr>
            <w:tcW w:w="2700" w:type="dxa"/>
            <w:vAlign w:val="bottom"/>
          </w:tcPr>
          <w:p w14:paraId="09976CEF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8" w:type="dxa"/>
            <w:vAlign w:val="bottom"/>
          </w:tcPr>
          <w:p w14:paraId="113ABB0F" w14:textId="14A054CB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913" w:type="dxa"/>
            <w:vAlign w:val="bottom"/>
          </w:tcPr>
          <w:p w14:paraId="1526FBB2" w14:textId="20E3B951" w:rsidR="005E089F" w:rsidRPr="0082412F" w:rsidRDefault="00CF0C3F" w:rsidP="001245E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13928A4F" w14:textId="77777777" w:rsidR="005E089F" w:rsidRPr="0082412F" w:rsidRDefault="005E089F" w:rsidP="001245E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7D0C217" w14:textId="32883C84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1EB2D632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CFF256" w14:textId="498F5199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3D90B398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46ACB3" w14:textId="435B6568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795C511A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A038DF" w14:textId="4D4DD510" w:rsidR="005E089F" w:rsidRPr="0082412F" w:rsidRDefault="00CF0C3F" w:rsidP="001245E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4EB2A88A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6F894B1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D2CFA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C637B7D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85503D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864084D" w14:textId="37E27758" w:rsidR="005E089F" w:rsidRPr="0082412F" w:rsidRDefault="00CF0C3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9F7180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FD21B55" w14:textId="7411520E" w:rsidR="005E089F" w:rsidRPr="0082412F" w:rsidRDefault="00CF0C3F" w:rsidP="001245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77</w:t>
            </w:r>
            <w:r w:rsidR="005E089F" w:rsidRPr="0082412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28"/>
                <w:szCs w:val="28"/>
                <w:lang w:bidi="th-TH"/>
              </w:rPr>
              <w:t>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F71EE" w14:textId="77777777" w:rsidR="005E089F" w:rsidRPr="0082412F" w:rsidRDefault="005E089F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14:paraId="5072A096" w14:textId="77777777" w:rsidR="005E089F" w:rsidRPr="0082412F" w:rsidRDefault="005E089F" w:rsidP="000C48C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76E43" w14:textId="77777777" w:rsidR="005E089F" w:rsidRPr="0082412F" w:rsidRDefault="005E089F" w:rsidP="0012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5E9DDD06" w14:textId="77777777" w:rsidR="005E089F" w:rsidRPr="0082412F" w:rsidRDefault="005E089F" w:rsidP="001245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E089F" w:rsidRPr="00B165D6" w14:paraId="7F34802D" w14:textId="77777777" w:rsidTr="003E1959">
        <w:trPr>
          <w:cantSplit/>
        </w:trPr>
        <w:tc>
          <w:tcPr>
            <w:tcW w:w="2700" w:type="dxa"/>
            <w:vAlign w:val="bottom"/>
          </w:tcPr>
          <w:p w14:paraId="369E88D6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8" w:type="dxa"/>
            <w:vAlign w:val="bottom"/>
          </w:tcPr>
          <w:p w14:paraId="7AF45633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0A9BE847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A2AA81D" w14:textId="77777777" w:rsidR="005E089F" w:rsidRPr="0082412F" w:rsidRDefault="005E089F" w:rsidP="00396C9B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1801C7A" w14:textId="77777777" w:rsidR="005E089F" w:rsidRPr="0082412F" w:rsidRDefault="005E089F" w:rsidP="00396C9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5A26" w14:textId="77777777" w:rsidR="005E089F" w:rsidRPr="0082412F" w:rsidRDefault="005E089F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7C37F3" w14:textId="77777777" w:rsidR="005E089F" w:rsidRPr="0082412F" w:rsidRDefault="005E089F" w:rsidP="00396C9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7B3E71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754BB" w14:textId="77777777" w:rsidR="005E089F" w:rsidRPr="0082412F" w:rsidRDefault="005E089F" w:rsidP="00396C9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51,541,610</w:t>
            </w:r>
          </w:p>
        </w:tc>
        <w:tc>
          <w:tcPr>
            <w:tcW w:w="180" w:type="dxa"/>
            <w:vAlign w:val="bottom"/>
          </w:tcPr>
          <w:p w14:paraId="551A8869" w14:textId="77777777" w:rsidR="005E089F" w:rsidRPr="0082412F" w:rsidRDefault="005E089F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0155C" w14:textId="44B8734A" w:rsidR="005E089F" w:rsidRPr="0082412F" w:rsidRDefault="00CF0C3F" w:rsidP="00396C9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</w:t>
            </w:r>
            <w:r w:rsidR="005E08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836</w:t>
            </w:r>
            <w:r w:rsidR="005E08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610</w:t>
            </w:r>
          </w:p>
        </w:tc>
        <w:tc>
          <w:tcPr>
            <w:tcW w:w="180" w:type="dxa"/>
            <w:vAlign w:val="bottom"/>
          </w:tcPr>
          <w:p w14:paraId="167055DF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B11C4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59087" w14:textId="77777777" w:rsidR="005E089F" w:rsidRPr="0082412F" w:rsidRDefault="005E089F" w:rsidP="00396C9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65C7D" w14:textId="77777777" w:rsidR="005E089F" w:rsidRPr="0082412F" w:rsidRDefault="005E089F" w:rsidP="00396C9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971242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44890" w14:textId="77777777" w:rsidR="005E089F" w:rsidRPr="0082412F" w:rsidRDefault="005E089F" w:rsidP="008B45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51,541,610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80AD4F" w14:textId="77777777" w:rsidR="005E089F" w:rsidRPr="0082412F" w:rsidRDefault="005E089F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55FE1" w14:textId="6C51471D" w:rsidR="005E089F" w:rsidRPr="0082412F" w:rsidRDefault="00CF0C3F" w:rsidP="00396C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</w:t>
            </w:r>
            <w:r w:rsidR="005E08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836</w:t>
            </w:r>
            <w:r w:rsidR="005E08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BC0CB7" w14:textId="77777777" w:rsidR="005E089F" w:rsidRPr="0082412F" w:rsidRDefault="005E089F" w:rsidP="0039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08804" w14:textId="2F085633" w:rsidR="005E089F" w:rsidRPr="0082412F" w:rsidRDefault="005E089F" w:rsidP="00396C9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908,27</w:t>
            </w:r>
            <w:r w:rsidR="00D74B4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F02DA" w14:textId="77777777" w:rsidR="005E089F" w:rsidRPr="0082412F" w:rsidRDefault="005E089F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0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0D59A3" w14:textId="5E403D42" w:rsidR="005E089F" w:rsidRPr="0082412F" w:rsidRDefault="00CF0C3F" w:rsidP="00396C9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527</w:t>
            </w:r>
            <w:r w:rsidR="005E089F" w:rsidRPr="0082412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752</w:t>
            </w:r>
          </w:p>
        </w:tc>
      </w:tr>
    </w:tbl>
    <w:p w14:paraId="5DFA1706" w14:textId="77777777" w:rsidR="00F86D59" w:rsidRDefault="00F86D59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1C2646DF" w14:textId="0C4569D7" w:rsidR="00075915" w:rsidRPr="008B1364" w:rsidRDefault="00F86D59" w:rsidP="003E1959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8B1364">
        <w:rPr>
          <w:rFonts w:ascii="Angsana New" w:hAnsi="Angsana New"/>
          <w:sz w:val="28"/>
          <w:szCs w:val="28"/>
          <w:cs/>
          <w:lang w:bidi="th-TH"/>
        </w:rPr>
        <w:t>บริษัทย่อยทั้งหมดดำเนินธุรกิจในประเทศไทย ยกเว้นบริษัท ราช-ลาว เซอร์วิส จำกัด ซึ่งดำเนินธุรกิจในสปป.ลาว</w:t>
      </w:r>
    </w:p>
    <w:p w14:paraId="43023D0E" w14:textId="77777777" w:rsidR="00F86D59" w:rsidRPr="0082412F" w:rsidRDefault="00F86D59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bidi="th-TH"/>
        </w:rPr>
      </w:pPr>
    </w:p>
    <w:p w14:paraId="03798AB1" w14:textId="77777777" w:rsidR="00075915" w:rsidRPr="0082412F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075915" w:rsidRPr="0082412F" w:rsidSect="00F901FA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52E1D2D" w14:textId="77777777" w:rsidR="00E90AF1" w:rsidRPr="00D246FB" w:rsidRDefault="00E90AF1" w:rsidP="000C48C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การเรียกชำระค่าหุ้นเพิ่มทุนของบริษัท อาร์เอช อินเตอร์เนชั่นแนล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45221AE5" w14:textId="77777777" w:rsidR="00E90AF1" w:rsidRDefault="00E90AF1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440"/>
        <w:gridCol w:w="1080"/>
        <w:gridCol w:w="1441"/>
        <w:gridCol w:w="271"/>
        <w:gridCol w:w="1530"/>
      </w:tblGrid>
      <w:tr w:rsidR="00E90AF1" w:rsidRPr="002A785C" w14:paraId="0FB99C78" w14:textId="77777777" w:rsidTr="003E1959">
        <w:tc>
          <w:tcPr>
            <w:tcW w:w="1800" w:type="dxa"/>
            <w:vAlign w:val="bottom"/>
          </w:tcPr>
          <w:p w14:paraId="486E8AF9" w14:textId="77777777" w:rsidR="00E90AF1" w:rsidRPr="002A785C" w:rsidRDefault="00E90AF1" w:rsidP="00CB07DC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53D64CBF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vAlign w:val="bottom"/>
          </w:tcPr>
          <w:p w14:paraId="5F4B1081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5DC50BE3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441" w:type="dxa"/>
            <w:vAlign w:val="bottom"/>
          </w:tcPr>
          <w:p w14:paraId="6B65FA4C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1" w:type="dxa"/>
          </w:tcPr>
          <w:p w14:paraId="424038F5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4D5F8E1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E90AF1" w:rsidRPr="002A785C" w14:paraId="201C9DED" w14:textId="77777777" w:rsidTr="003E1959">
        <w:tc>
          <w:tcPr>
            <w:tcW w:w="1800" w:type="dxa"/>
            <w:vAlign w:val="bottom"/>
          </w:tcPr>
          <w:p w14:paraId="5EB45B11" w14:textId="77777777" w:rsidR="00E90AF1" w:rsidRPr="002A785C" w:rsidRDefault="00E90AF1" w:rsidP="00CB07DC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169336" w14:textId="77777777" w:rsidR="00E90AF1" w:rsidRPr="002A785C" w:rsidRDefault="00E90AF1" w:rsidP="00CB07DC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1A5802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ล้านหุ้น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EAF12F3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441" w:type="dxa"/>
            <w:vAlign w:val="bottom"/>
          </w:tcPr>
          <w:p w14:paraId="1D76E665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5717CBE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CB6CE0" w14:textId="77777777" w:rsidR="00E90AF1" w:rsidRPr="002A785C" w:rsidRDefault="00E90AF1" w:rsidP="00CB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E90AF1" w:rsidRPr="002A785C" w14:paraId="4B460715" w14:textId="77777777" w:rsidTr="003E1959">
        <w:tc>
          <w:tcPr>
            <w:tcW w:w="1800" w:type="dxa"/>
            <w:vAlign w:val="bottom"/>
          </w:tcPr>
          <w:p w14:paraId="04E34AB1" w14:textId="18846191" w:rsidR="00E90AF1" w:rsidRPr="002A785C" w:rsidRDefault="00CF0C3F" w:rsidP="00CB07DC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E90AF1" w:rsidRPr="002A78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90AF1" w:rsidRPr="002A785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14:paraId="1EB5279E" w14:textId="77777777" w:rsidR="00E90AF1" w:rsidRPr="002A785C" w:rsidRDefault="00E90AF1" w:rsidP="00CB07DC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26BD9E88" w14:textId="71ABB857" w:rsidR="00E90AF1" w:rsidRPr="002A785C" w:rsidRDefault="00CF0C3F" w:rsidP="00CB07DC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E90AF1"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265</w:t>
            </w:r>
          </w:p>
        </w:tc>
        <w:tc>
          <w:tcPr>
            <w:tcW w:w="1080" w:type="dxa"/>
            <w:vAlign w:val="bottom"/>
          </w:tcPr>
          <w:p w14:paraId="5377A1D8" w14:textId="5CD5E745" w:rsidR="00E90AF1" w:rsidRPr="002A785C" w:rsidRDefault="00CF0C3F" w:rsidP="00CB07DC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2F88BE86" w14:textId="1DF08767" w:rsidR="00E90AF1" w:rsidRPr="002A785C" w:rsidRDefault="00CF0C3F" w:rsidP="00CB07D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 w:rsidR="00E90AF1" w:rsidRPr="002A785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1" w:type="dxa"/>
          </w:tcPr>
          <w:p w14:paraId="2C01F977" w14:textId="77777777" w:rsidR="00E90AF1" w:rsidRPr="002A785C" w:rsidRDefault="00E90AF1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CC1B73" w14:textId="5ACE8E01" w:rsidR="00E90AF1" w:rsidRPr="002A785C" w:rsidRDefault="00CF0C3F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E90AF1"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930</w:t>
            </w:r>
          </w:p>
        </w:tc>
      </w:tr>
      <w:tr w:rsidR="00E90AF1" w:rsidRPr="002A785C" w14:paraId="21C2A6AA" w14:textId="77777777" w:rsidTr="003E1959">
        <w:tc>
          <w:tcPr>
            <w:tcW w:w="1800" w:type="dxa"/>
            <w:vAlign w:val="bottom"/>
          </w:tcPr>
          <w:p w14:paraId="588A9794" w14:textId="1DADEE14" w:rsidR="00E90AF1" w:rsidRPr="002A785C" w:rsidRDefault="00CF0C3F" w:rsidP="00CB07DC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  <w:r w:rsidR="00E90AF1" w:rsidRPr="002A78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F1" w:rsidRPr="002A785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0" w:type="dxa"/>
            <w:vAlign w:val="bottom"/>
          </w:tcPr>
          <w:p w14:paraId="57E5F8A2" w14:textId="77777777" w:rsidR="00E90AF1" w:rsidRPr="002A785C" w:rsidRDefault="00E90AF1" w:rsidP="00CB07DC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2C803FF6" w14:textId="4DA26187" w:rsidR="00E90AF1" w:rsidRPr="002A785C" w:rsidRDefault="00F87895" w:rsidP="00F878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F22836D" w14:textId="77777777" w:rsidR="00E90AF1" w:rsidRPr="002A785C" w:rsidRDefault="00E90AF1" w:rsidP="00CB07DC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7A18DC3D" w14:textId="56C25B27" w:rsidR="00E90AF1" w:rsidRPr="002A785C" w:rsidRDefault="00F87895" w:rsidP="00F878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6C602BA" w14:textId="77777777" w:rsidR="00E90AF1" w:rsidRPr="002A785C" w:rsidRDefault="00E90AF1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636912" w14:textId="3B813C01" w:rsidR="00E90AF1" w:rsidRPr="002A785C" w:rsidRDefault="00CF0C3F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sz w:val="30"/>
                <w:szCs w:val="30"/>
                <w:lang w:bidi="th-TH"/>
              </w:rPr>
              <w:t>705</w:t>
            </w:r>
          </w:p>
        </w:tc>
      </w:tr>
      <w:tr w:rsidR="00E90AF1" w:rsidRPr="00D246FB" w14:paraId="2510169D" w14:textId="77777777" w:rsidTr="003E1959">
        <w:tc>
          <w:tcPr>
            <w:tcW w:w="1800" w:type="dxa"/>
            <w:vAlign w:val="bottom"/>
          </w:tcPr>
          <w:p w14:paraId="43809A67" w14:textId="50508EC5" w:rsidR="00E90AF1" w:rsidRPr="002A785C" w:rsidRDefault="00CF0C3F" w:rsidP="00CB07DC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E90AF1" w:rsidRPr="002A78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90AF1"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14:paraId="37B048AC" w14:textId="77777777" w:rsidR="00E90AF1" w:rsidRPr="002A785C" w:rsidRDefault="00E90AF1" w:rsidP="00CB07DC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0AD81" w14:textId="3C999500" w:rsidR="00E90AF1" w:rsidRPr="002A785C" w:rsidRDefault="00CF0C3F" w:rsidP="00CB07DC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3</w:t>
            </w:r>
            <w:r w:rsidR="00E90AF1" w:rsidRPr="002A785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265</w:t>
            </w:r>
          </w:p>
        </w:tc>
        <w:tc>
          <w:tcPr>
            <w:tcW w:w="1080" w:type="dxa"/>
            <w:vAlign w:val="bottom"/>
          </w:tcPr>
          <w:p w14:paraId="466CD81F" w14:textId="60CCC9C4" w:rsidR="00E90AF1" w:rsidRPr="002A785C" w:rsidRDefault="00CF0C3F" w:rsidP="00CB07DC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C082F" w14:textId="763DE2F6" w:rsidR="00E90AF1" w:rsidRPr="002A785C" w:rsidRDefault="00CF0C3F" w:rsidP="00CB07D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32</w:t>
            </w:r>
            <w:r w:rsidR="00E90AF1" w:rsidRPr="002A785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1" w:type="dxa"/>
          </w:tcPr>
          <w:p w14:paraId="5AC2E018" w14:textId="77777777" w:rsidR="00E90AF1" w:rsidRPr="002A785C" w:rsidRDefault="00E90AF1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BDD94" w14:textId="5CF69B7D" w:rsidR="00E90AF1" w:rsidRPr="00D246FB" w:rsidRDefault="00CF0C3F" w:rsidP="00CB07DC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</w:t>
            </w:r>
            <w:r w:rsidR="002A78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</w:t>
            </w:r>
          </w:p>
        </w:tc>
      </w:tr>
    </w:tbl>
    <w:p w14:paraId="75404014" w14:textId="77777777" w:rsidR="008F5D37" w:rsidRDefault="008F5D37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3853CE" w14:textId="77777777" w:rsidR="00CB07DC" w:rsidRDefault="00CB07DC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F407D6" w14:textId="77777777" w:rsidR="00CB07DC" w:rsidRDefault="00CB07DC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CB07DC" w:rsidSect="00BB1B83">
          <w:headerReference w:type="default" r:id="rId11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5D9CBFBD" w14:textId="77777777" w:rsidR="00BB4E92" w:rsidRPr="006A14CE" w:rsidRDefault="00BB4E92" w:rsidP="003E1959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14CE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0CD2A414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3C5988" w:rsidRPr="008241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D31569F" w14:textId="77777777" w:rsidR="002738BC" w:rsidRPr="00D45E7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D45E7F" w:rsidRPr="00CB07DC" w14:paraId="3F0AFD02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8D50C58" w14:textId="77777777" w:rsidR="003C5988" w:rsidRPr="0082412F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0476C1A" w14:textId="77777777" w:rsidR="003C5988" w:rsidRPr="00CB07DC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5E7F" w:rsidRPr="00CB07DC" w14:paraId="20DE3696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23990E38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41C341AD" w14:textId="5A82687D" w:rsidR="002738BC" w:rsidRPr="00CB07DC" w:rsidRDefault="00CF0C3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ABB60B0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01792DC9" w14:textId="14F030E4" w:rsidR="003C5988" w:rsidRPr="00CB07DC" w:rsidRDefault="00CF0C3F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291C98" w:rsidRPr="00CB07DC" w14:paraId="389108A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E79C863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3975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1FE3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0DE5" w14:textId="2ECB7ACE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0081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2770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B9AD9B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B45FCCF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006173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4A740DC" w14:textId="70B0DEC9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F7007B9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E508D7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291C98" w:rsidRPr="00CB07DC" w14:paraId="200177FF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2F04F13D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BA78873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2A9512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DA59F98" w14:textId="6F87560F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E84BB4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6BAD2F26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F6C142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E60F5F1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8C7E6DB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7F04444" w14:textId="0ECAE82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7779CFA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2CDE61B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291C98" w:rsidRPr="00CB07DC" w14:paraId="27C03A81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653179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C27E5DF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1AA59AD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F3F2E7F" w14:textId="55B0E51C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E7804D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D31CC5C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79BCB7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6B498368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431F31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7010A916" w14:textId="3566C3BE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4A33AECC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BC5A10D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291C98" w:rsidRPr="00CB07DC" w14:paraId="5FA8F550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F4BA2E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49750ED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C086240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8ADF608" w14:textId="32F019CA" w:rsidR="00291C98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C4875F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28A01A8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6E6213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CB536C9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F03AC97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B00E217" w14:textId="42701BDA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BEE5FE7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72E1E8B2" w14:textId="77777777" w:rsidR="00291C98" w:rsidRPr="00CB07DC" w:rsidRDefault="00291C98" w:rsidP="00291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60B5A7AF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35B0DD3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72E4A12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5DC5608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0DD1AF0" w14:textId="401A3379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D5F6591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7FC85998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422080A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689B5028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95EF748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B415C73" w14:textId="61E94D24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558472B4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553155CE" w14:textId="77777777" w:rsidR="00D45E7F" w:rsidRPr="00CB07DC" w:rsidRDefault="00D45E7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212C32A9" w14:textId="77777777" w:rsidTr="003E1959">
        <w:trPr>
          <w:trHeight w:val="70"/>
        </w:trPr>
        <w:tc>
          <w:tcPr>
            <w:tcW w:w="1678" w:type="pct"/>
            <w:shd w:val="clear" w:color="auto" w:fill="auto"/>
            <w:vAlign w:val="bottom"/>
          </w:tcPr>
          <w:p w14:paraId="149124FB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1F447AEA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5E7F" w:rsidRPr="00CB07DC" w14:paraId="57251D0C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7A03418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7FB4720" w14:textId="533F4D55" w:rsidR="00396C9B" w:rsidRPr="00DD7E1B" w:rsidRDefault="00F95088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D7E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1DE45844" w14:textId="77777777" w:rsidR="00396C9B" w:rsidRPr="00DD7E1B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C1AE0AC" w14:textId="5F36EFBE" w:rsidR="00396C9B" w:rsidRPr="00DD7E1B" w:rsidRDefault="001D30B0" w:rsidP="00C51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103</w:t>
            </w:r>
            <w:r w:rsidR="00B77D7E"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2A1AA0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004C346F" w14:textId="12524605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8444AB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B4B0C65" w14:textId="77777777" w:rsidR="00396C9B" w:rsidRPr="00CB07DC" w:rsidRDefault="00396C9B" w:rsidP="00CA6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927505A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4424F31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5EE4FFBA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12335A8A" w14:textId="0CC2905F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9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075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5E7F" w:rsidRPr="00CB07DC" w14:paraId="03775C55" w14:textId="77777777" w:rsidTr="003E1959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5D8490C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15773C96" w14:textId="04D68F7A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163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005</w:t>
            </w:r>
          </w:p>
        </w:tc>
        <w:tc>
          <w:tcPr>
            <w:tcW w:w="85" w:type="pct"/>
            <w:vAlign w:val="bottom"/>
          </w:tcPr>
          <w:p w14:paraId="1A5BF733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527158D" w14:textId="77777777" w:rsidR="00396C9B" w:rsidRPr="00CB07DC" w:rsidRDefault="0081784E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729AA3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2A345F1" w14:textId="73226081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CBF0984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37DCD410" w14:textId="662ACCC9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354</w:t>
            </w:r>
          </w:p>
        </w:tc>
        <w:tc>
          <w:tcPr>
            <w:tcW w:w="85" w:type="pct"/>
            <w:vAlign w:val="bottom"/>
          </w:tcPr>
          <w:p w14:paraId="2DC02BC0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05B3898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069702E1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A56152D" w14:textId="26D6FB1E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456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5E7F" w:rsidRPr="00CB07DC" w14:paraId="1A02A44D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51DDB75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3578E249" w14:textId="77777777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798DC8A2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F56DEF2" w14:textId="77777777" w:rsidR="00396C9B" w:rsidRPr="00CB07DC" w:rsidRDefault="00396C9B" w:rsidP="0081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B3B990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3E2A65F" w14:textId="77777777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9157B48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08273ACC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075C14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9645F68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6AACE116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543EDB3" w14:textId="77777777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7D5C9C2A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265E141" w14:textId="72A83C22" w:rsidR="00396C9B" w:rsidRPr="00CB07DC" w:rsidRDefault="00C645ED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96C9B" w:rsidRPr="00CB07DC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497F7F29" w14:textId="0CD91AF7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81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393</w:t>
            </w:r>
          </w:p>
        </w:tc>
        <w:tc>
          <w:tcPr>
            <w:tcW w:w="85" w:type="pct"/>
            <w:vAlign w:val="bottom"/>
          </w:tcPr>
          <w:p w14:paraId="3B3E2E2C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B7E2580" w14:textId="77777777" w:rsidR="00396C9B" w:rsidRPr="00CB07DC" w:rsidRDefault="0081784E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717F56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A2EC5EE" w14:textId="3C02D79F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552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F6C246F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72BEA285" w14:textId="06BC08E9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166</w:t>
            </w:r>
            <w:r w:rsidR="00396C9B"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258</w:t>
            </w:r>
          </w:p>
        </w:tc>
        <w:tc>
          <w:tcPr>
            <w:tcW w:w="85" w:type="pct"/>
            <w:vAlign w:val="bottom"/>
          </w:tcPr>
          <w:p w14:paraId="166DAD3F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89C1724" w14:textId="21D8E939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49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784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67307DF8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5D6E48" w14:textId="27AF4F9C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734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679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5E7F" w:rsidRPr="00CB07DC" w14:paraId="1D7CBF3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4DFF98E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7F75B7FD" w14:textId="138855AA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275</w:t>
            </w:r>
          </w:p>
        </w:tc>
        <w:tc>
          <w:tcPr>
            <w:tcW w:w="85" w:type="pct"/>
            <w:vAlign w:val="bottom"/>
          </w:tcPr>
          <w:p w14:paraId="62206B54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0C270A0" w14:textId="77777777" w:rsidR="00396C9B" w:rsidRPr="00CB07DC" w:rsidRDefault="0081784E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676E50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0FFB1C7" w14:textId="54047D25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C53FA68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CBA3CD4" w14:textId="382A7E30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585</w:t>
            </w:r>
          </w:p>
        </w:tc>
        <w:tc>
          <w:tcPr>
            <w:tcW w:w="85" w:type="pct"/>
            <w:vAlign w:val="bottom"/>
          </w:tcPr>
          <w:p w14:paraId="2FBC4AB6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58AFCB6" w14:textId="0E33BA05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72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00DAEBB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F502E4" w14:textId="56DD1B13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36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5E7F" w:rsidRPr="00CB07DC" w14:paraId="074EC42B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F96E3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320C655F" w14:textId="77777777" w:rsidR="00396C9B" w:rsidRPr="00CB07DC" w:rsidRDefault="0081784E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099BE5D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528A8E3" w14:textId="77777777" w:rsidR="00396C9B" w:rsidRPr="00CB07DC" w:rsidRDefault="0081784E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3E3E1A9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854D807" w14:textId="77777777" w:rsidR="00396C9B" w:rsidRPr="00CB07DC" w:rsidRDefault="0081784E" w:rsidP="004B6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F050E6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35C3E8D" w14:textId="64051EC5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42</w:t>
            </w:r>
          </w:p>
        </w:tc>
        <w:tc>
          <w:tcPr>
            <w:tcW w:w="85" w:type="pct"/>
            <w:vAlign w:val="bottom"/>
          </w:tcPr>
          <w:p w14:paraId="64D88D7F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2B93F04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77B35C49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6E84293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5E7F" w:rsidRPr="00CB07DC" w14:paraId="245DD394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C85306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6726103A" w14:textId="5C486A01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354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594</w:t>
            </w:r>
          </w:p>
        </w:tc>
        <w:tc>
          <w:tcPr>
            <w:tcW w:w="85" w:type="pct"/>
            <w:vAlign w:val="bottom"/>
          </w:tcPr>
          <w:p w14:paraId="3A49756F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0089" w14:textId="61EA2885" w:rsidR="00396C9B" w:rsidRPr="00CB07DC" w:rsidRDefault="0081784E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849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FC0601D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3233F1EE" w14:textId="02A48698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258</w:t>
            </w:r>
            <w:r w:rsidR="0081784E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5168C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42CEBF98" w14:textId="0A6666A6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396C9B"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745</w:t>
            </w:r>
            <w:r w:rsidR="00396C9B"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062</w:t>
            </w:r>
          </w:p>
        </w:tc>
        <w:tc>
          <w:tcPr>
            <w:tcW w:w="85" w:type="pct"/>
            <w:vAlign w:val="bottom"/>
          </w:tcPr>
          <w:p w14:paraId="1098EFAE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A84C" w14:textId="3C7EE627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42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786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7D584D63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D0BE" w14:textId="26C6AB0B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116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154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5E7F" w:rsidRPr="00B165D6" w14:paraId="44DB0AF7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E8AA457" w14:textId="77777777" w:rsidR="00396C9B" w:rsidRPr="00CB07DC" w:rsidRDefault="00396C9B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73B2" w14:textId="654AB9E9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599</w:t>
            </w:r>
            <w:r w:rsidR="0081784E" w:rsidRPr="00DD7E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267</w:t>
            </w:r>
          </w:p>
        </w:tc>
        <w:tc>
          <w:tcPr>
            <w:tcW w:w="85" w:type="pct"/>
            <w:vAlign w:val="bottom"/>
          </w:tcPr>
          <w:p w14:paraId="1C96688E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5D0D9" w14:textId="436FD88D" w:rsidR="00396C9B" w:rsidRPr="00CB07DC" w:rsidRDefault="001D30B0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99F6B1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9A051" w14:textId="00CB5D5E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825</w:t>
            </w:r>
            <w:r w:rsidR="008178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A83039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CAA8" w14:textId="310E662C" w:rsidR="00396C9B" w:rsidRPr="00CB07DC" w:rsidRDefault="00CF0C3F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="00396C9B"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912</w:t>
            </w:r>
            <w:r w:rsidR="00396C9B"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301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35C1619A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6CA313A" w14:textId="126DE109" w:rsidR="00396C9B" w:rsidRPr="00CB07DC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92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642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5CF6792" w14:textId="77777777" w:rsidR="00396C9B" w:rsidRPr="00CB07DC" w:rsidRDefault="00396C9B" w:rsidP="0039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51C4A" w14:textId="14CE4D02" w:rsidR="00396C9B" w:rsidRPr="00591FFA" w:rsidRDefault="00396C9B" w:rsidP="00D45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863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CF0C3F" w:rsidRPr="00CF0C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400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22407588" w14:textId="77777777" w:rsidR="002738BC" w:rsidRPr="00D45E7F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1DE9A70B" w14:textId="77777777" w:rsidR="002738BC" w:rsidRPr="0082412F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82412F" w:rsidSect="002738BC">
          <w:headerReference w:type="default" r:id="rId12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FD4825" w:rsidRPr="00CB07DC" w14:paraId="7D5F7772" w14:textId="77777777" w:rsidTr="003E1959">
        <w:tc>
          <w:tcPr>
            <w:tcW w:w="2005" w:type="pct"/>
            <w:shd w:val="clear" w:color="auto" w:fill="auto"/>
            <w:vAlign w:val="bottom"/>
          </w:tcPr>
          <w:p w14:paraId="27BA1329" w14:textId="77777777" w:rsidR="00FD4825" w:rsidRPr="003A5A0D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87DCE4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825" w:rsidRPr="00CB07DC" w14:paraId="19144756" w14:textId="77777777" w:rsidTr="003E1959">
        <w:tc>
          <w:tcPr>
            <w:tcW w:w="2005" w:type="pct"/>
            <w:shd w:val="clear" w:color="auto" w:fill="auto"/>
            <w:vAlign w:val="bottom"/>
          </w:tcPr>
          <w:p w14:paraId="527641B4" w14:textId="09B89928" w:rsidR="00FD4825" w:rsidRPr="00CB07DC" w:rsidRDefault="00FD4825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88CF" w14:textId="1CD70A08" w:rsidR="00FD4825" w:rsidRPr="00CB07DC" w:rsidRDefault="00CF0C3F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642EA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E656" w14:textId="5EB2902F" w:rsidR="00FD4825" w:rsidRPr="00CB07DC" w:rsidRDefault="00CF0C3F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FD4825" w:rsidRPr="00CB07DC" w14:paraId="2F548629" w14:textId="77777777" w:rsidTr="003E1959">
        <w:tc>
          <w:tcPr>
            <w:tcW w:w="2005" w:type="pct"/>
            <w:shd w:val="clear" w:color="auto" w:fill="auto"/>
            <w:vAlign w:val="bottom"/>
          </w:tcPr>
          <w:p w14:paraId="3A017C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52D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70D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D6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95D22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FAAE59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A360AF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364FD2B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FD4825" w:rsidRPr="00CB07DC" w14:paraId="2EAD0069" w14:textId="77777777" w:rsidTr="003E1959">
        <w:tc>
          <w:tcPr>
            <w:tcW w:w="2005" w:type="pct"/>
            <w:shd w:val="clear" w:color="auto" w:fill="auto"/>
            <w:vAlign w:val="bottom"/>
          </w:tcPr>
          <w:p w14:paraId="58ABA32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B9E8A8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35067B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46615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C1048F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7CB7B0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3B92D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C7CE6C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FD4825" w:rsidRPr="00CB07DC" w14:paraId="1E0DECF0" w14:textId="77777777" w:rsidTr="003E1959">
        <w:tc>
          <w:tcPr>
            <w:tcW w:w="2005" w:type="pct"/>
            <w:shd w:val="clear" w:color="auto" w:fill="auto"/>
            <w:vAlign w:val="bottom"/>
          </w:tcPr>
          <w:p w14:paraId="3DF5798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D4367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E12D47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292FC7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EC753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9598EE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CD130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155FFA31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FD4825" w:rsidRPr="00CB07DC" w14:paraId="230477B5" w14:textId="77777777" w:rsidTr="003E1959">
        <w:tc>
          <w:tcPr>
            <w:tcW w:w="2005" w:type="pct"/>
            <w:shd w:val="clear" w:color="auto" w:fill="auto"/>
            <w:vAlign w:val="bottom"/>
          </w:tcPr>
          <w:p w14:paraId="1747837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D8A27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2480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B5D5AC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70932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4CB347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A86A2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1FD71D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D4825" w:rsidRPr="00CB07DC" w14:paraId="0BD50BCC" w14:textId="77777777" w:rsidTr="003E1959">
        <w:tc>
          <w:tcPr>
            <w:tcW w:w="2005" w:type="pct"/>
            <w:shd w:val="clear" w:color="auto" w:fill="auto"/>
            <w:vAlign w:val="bottom"/>
          </w:tcPr>
          <w:p w14:paraId="7D711C5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75826CA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037" w:rsidRPr="00B165D6" w14:paraId="6DD0A924" w14:textId="77777777" w:rsidTr="003E1959">
        <w:tc>
          <w:tcPr>
            <w:tcW w:w="2005" w:type="pct"/>
            <w:shd w:val="clear" w:color="auto" w:fill="auto"/>
            <w:vAlign w:val="bottom"/>
          </w:tcPr>
          <w:p w14:paraId="073240B1" w14:textId="77777777" w:rsidR="008C1037" w:rsidRPr="00CB07DC" w:rsidRDefault="008C1037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DE886E4" w14:textId="5755BF4F" w:rsidR="008C1037" w:rsidRPr="008C1037" w:rsidRDefault="00CF0C3F" w:rsidP="00DD0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114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8BA255" w14:textId="77777777" w:rsidR="008C1037" w:rsidRPr="00CB07DC" w:rsidRDefault="008C1037" w:rsidP="0017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3DF77FD" w14:textId="77777777" w:rsidR="008C1037" w:rsidRPr="008C1037" w:rsidRDefault="008C1037" w:rsidP="00A2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0AE7F8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07204BC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2C92DC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60AF7CA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C1037" w:rsidRPr="00B165D6" w14:paraId="11A21333" w14:textId="77777777" w:rsidTr="003E1959">
        <w:tc>
          <w:tcPr>
            <w:tcW w:w="2005" w:type="pct"/>
            <w:shd w:val="clear" w:color="auto" w:fill="auto"/>
            <w:vAlign w:val="bottom"/>
          </w:tcPr>
          <w:p w14:paraId="78F5C316" w14:textId="77777777" w:rsidR="008C1037" w:rsidRPr="00CB07DC" w:rsidRDefault="008C1037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0A52" w14:textId="7D965D39" w:rsidR="008C1037" w:rsidRPr="008C1037" w:rsidRDefault="00CF0C3F" w:rsidP="00DD0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C1037" w:rsidRPr="008C1037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E7AB1D9" w14:textId="77777777" w:rsidR="008C1037" w:rsidRPr="00CB07DC" w:rsidRDefault="008C1037" w:rsidP="0017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A54E" w14:textId="77777777" w:rsidR="008C1037" w:rsidRPr="008C1037" w:rsidRDefault="008C1037" w:rsidP="00A2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A36226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92A38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D554B9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027C1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C1037" w:rsidRPr="00B165D6" w14:paraId="5D6A3148" w14:textId="77777777" w:rsidTr="003E1959">
        <w:tc>
          <w:tcPr>
            <w:tcW w:w="2005" w:type="pct"/>
            <w:shd w:val="clear" w:color="auto" w:fill="auto"/>
            <w:vAlign w:val="bottom"/>
          </w:tcPr>
          <w:p w14:paraId="11C73737" w14:textId="77777777" w:rsidR="008C1037" w:rsidRPr="008C1037" w:rsidRDefault="008C1037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E87D" w14:textId="274D8B57" w:rsidR="008C1037" w:rsidRPr="008C1037" w:rsidRDefault="00CF0C3F" w:rsidP="00DD0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8C1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ECBD08" w14:textId="77777777" w:rsidR="008C1037" w:rsidRPr="008C1037" w:rsidRDefault="008C1037" w:rsidP="0017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A987" w14:textId="77777777" w:rsidR="008C1037" w:rsidRPr="008C1037" w:rsidRDefault="008C1037" w:rsidP="00A2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0A724" w14:textId="77777777" w:rsidR="008C1037" w:rsidRPr="008C1037" w:rsidRDefault="008C1037" w:rsidP="0017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8D6BC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292CF26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1D160" w14:textId="77777777" w:rsidR="008C1037" w:rsidRPr="008C1037" w:rsidRDefault="008C1037" w:rsidP="008C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DF17617" w14:textId="77777777" w:rsidR="00FD4825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C589ACB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07D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D7BFC" w14:textId="36890DB0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ที่ดิน อาคารและโรงไฟฟ้า และจดจำนำอุปกรณ์ของโรงไฟฟ้า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5</w:t>
      </w:r>
      <w:r w:rsidRPr="0082412F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มูลค่าสุทธิตามบัญชีจำนวน</w:t>
      </w:r>
      <w:r w:rsidR="00AB664D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="008A608A">
        <w:rPr>
          <w:rFonts w:ascii="Angsana New" w:hAnsi="Angsana New"/>
          <w:sz w:val="30"/>
          <w:szCs w:val="30"/>
        </w:rPr>
        <w:t>,</w:t>
      </w:r>
      <w:r w:rsidR="00CF0C3F" w:rsidRPr="00CF0C3F">
        <w:rPr>
          <w:rFonts w:ascii="Angsana New" w:hAnsi="Angsana New"/>
          <w:sz w:val="30"/>
          <w:szCs w:val="30"/>
          <w:lang w:val="en-GB"/>
        </w:rPr>
        <w:t>010</w:t>
      </w:r>
      <w:r w:rsidR="008A608A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63</w:t>
      </w:r>
      <w:r w:rsidR="008A608A">
        <w:rPr>
          <w:rFonts w:ascii="Angsana New" w:hAnsi="Angsana New"/>
          <w:sz w:val="30"/>
          <w:szCs w:val="30"/>
        </w:rPr>
        <w:t xml:space="preserve"> </w:t>
      </w:r>
      <w:r w:rsidR="006A0472">
        <w:rPr>
          <w:rFonts w:ascii="Angsana New" w:hAnsi="Angsana New"/>
          <w:sz w:val="30"/>
          <w:szCs w:val="30"/>
          <w:cs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ล้</w:t>
      </w:r>
      <w:r w:rsidR="008A608A" w:rsidRPr="006A0472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CF0C3F" w:rsidRPr="006A0472">
        <w:rPr>
          <w:rFonts w:ascii="Angsana New" w:hAnsi="Angsana New"/>
          <w:sz w:val="30"/>
          <w:szCs w:val="30"/>
          <w:lang w:val="en-GB"/>
        </w:rPr>
        <w:t>24</w:t>
      </w:r>
      <w:r w:rsidR="008A608A" w:rsidRPr="006A0472">
        <w:rPr>
          <w:rFonts w:ascii="Angsana New" w:hAnsi="Angsana New"/>
          <w:sz w:val="30"/>
          <w:szCs w:val="30"/>
        </w:rPr>
        <w:t>,</w:t>
      </w:r>
      <w:r w:rsidR="00CF0C3F" w:rsidRPr="006A0472">
        <w:rPr>
          <w:rFonts w:ascii="Angsana New" w:hAnsi="Angsana New"/>
          <w:sz w:val="30"/>
          <w:szCs w:val="30"/>
          <w:lang w:val="en-GB"/>
        </w:rPr>
        <w:t>092</w:t>
      </w:r>
      <w:r w:rsidR="008A608A" w:rsidRPr="006A0472">
        <w:rPr>
          <w:rFonts w:ascii="Angsana New" w:hAnsi="Angsana New"/>
          <w:sz w:val="30"/>
          <w:szCs w:val="30"/>
        </w:rPr>
        <w:t>.</w:t>
      </w:r>
      <w:r w:rsidR="00CF0C3F" w:rsidRPr="006A0472">
        <w:rPr>
          <w:rFonts w:ascii="Angsana New" w:hAnsi="Angsana New"/>
          <w:sz w:val="30"/>
          <w:szCs w:val="30"/>
          <w:lang w:val="en-GB"/>
        </w:rPr>
        <w:t>71</w:t>
      </w:r>
      <w:r w:rsidRPr="006A0472">
        <w:rPr>
          <w:rFonts w:ascii="Angsana New" w:hAnsi="Angsana New" w:hint="cs"/>
          <w:sz w:val="30"/>
          <w:szCs w:val="30"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B1ACD">
        <w:rPr>
          <w:rFonts w:ascii="Angsana New" w:hAnsi="Angsana New"/>
          <w:sz w:val="30"/>
          <w:szCs w:val="30"/>
          <w:lang w:val="en-GB"/>
        </w:rPr>
        <w:t>8</w:t>
      </w:r>
      <w:r w:rsidRPr="006A0472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6A0472" w:rsidRDefault="002A5A79" w:rsidP="002A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65210E3" w14:textId="701878CB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6A0472">
        <w:rPr>
          <w:rFonts w:ascii="Angsana New" w:hAnsi="Angsana New" w:hint="cs"/>
          <w:sz w:val="30"/>
          <w:szCs w:val="30"/>
          <w:lang w:val="en-GB"/>
        </w:rPr>
        <w:t>31</w:t>
      </w:r>
      <w:r w:rsidR="00FD4825" w:rsidRPr="006A0472">
        <w:rPr>
          <w:rFonts w:ascii="Angsana New" w:hAnsi="Angsana New" w:hint="cs"/>
          <w:sz w:val="30"/>
          <w:szCs w:val="30"/>
        </w:rPr>
        <w:t xml:space="preserve"> 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6A0472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6A0472">
        <w:rPr>
          <w:rFonts w:ascii="Angsana New" w:hAnsi="Angsana New"/>
          <w:sz w:val="30"/>
          <w:szCs w:val="30"/>
          <w:lang w:val="en-GB"/>
        </w:rPr>
        <w:t>4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B1ACD">
        <w:rPr>
          <w:rFonts w:ascii="Angsana New" w:hAnsi="Angsana New"/>
          <w:sz w:val="30"/>
          <w:szCs w:val="30"/>
          <w:lang w:val="en-GB"/>
        </w:rPr>
        <w:t>8</w:t>
      </w:r>
      <w:r w:rsidRPr="006A0472">
        <w:rPr>
          <w:rFonts w:ascii="Angsana New" w:hAnsi="Angsana New" w:hint="cs"/>
          <w:sz w:val="30"/>
          <w:szCs w:val="30"/>
        </w:rPr>
        <w:t>)</w:t>
      </w:r>
    </w:p>
    <w:p w14:paraId="155E97C1" w14:textId="75967E9B" w:rsidR="002D526E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83FBA4" w14:textId="53BB8794" w:rsidR="00C645ED" w:rsidRDefault="00C645ED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F07EEF" w14:textId="77777777" w:rsidR="00965541" w:rsidRPr="00643585" w:rsidRDefault="00965541" w:rsidP="00EC2F31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D427D06" w14:textId="77777777" w:rsidR="00F51C30" w:rsidRDefault="00F51C30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C34618" w14:textId="23C26753" w:rsidR="00CB07DC" w:rsidRDefault="00820C85" w:rsidP="006F19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F0C3F" w:rsidRPr="00CF0C3F">
        <w:rPr>
          <w:rFonts w:ascii="Angsana New" w:hAnsi="Angsana New" w:hint="cs"/>
          <w:spacing w:val="-2"/>
          <w:sz w:val="30"/>
          <w:szCs w:val="30"/>
          <w:lang w:val="en-GB"/>
        </w:rPr>
        <w:t>3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pacing w:val="-2"/>
          <w:sz w:val="30"/>
          <w:szCs w:val="30"/>
          <w:lang w:val="en-GB"/>
        </w:rPr>
        <w:t>2564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064C463" w14:textId="77777777" w:rsidR="00F50983" w:rsidRDefault="00F50983" w:rsidP="006F19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30"/>
      </w:tblGrid>
      <w:tr w:rsidR="00820C85" w:rsidRPr="00CB07DC" w14:paraId="395C8A27" w14:textId="77777777" w:rsidTr="00EC2F31">
        <w:trPr>
          <w:tblHeader/>
        </w:trPr>
        <w:tc>
          <w:tcPr>
            <w:tcW w:w="3150" w:type="dxa"/>
          </w:tcPr>
          <w:p w14:paraId="54CED03F" w14:textId="77777777" w:rsidR="00820C85" w:rsidRPr="00D246FB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1D17E944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C85" w:rsidRPr="00CB07DC" w14:paraId="22458FBF" w14:textId="77777777" w:rsidTr="00EC2F31">
        <w:trPr>
          <w:tblHeader/>
        </w:trPr>
        <w:tc>
          <w:tcPr>
            <w:tcW w:w="3150" w:type="dxa"/>
          </w:tcPr>
          <w:p w14:paraId="2E2CD9B4" w14:textId="77777777" w:rsidR="00820C85" w:rsidRPr="00CB07DC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A89893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3F1EC23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12FCBF0D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053A2261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820C85" w:rsidRPr="00CB07DC" w14:paraId="79A2617E" w14:textId="77777777" w:rsidTr="00EC2F31">
        <w:trPr>
          <w:tblHeader/>
        </w:trPr>
        <w:tc>
          <w:tcPr>
            <w:tcW w:w="3150" w:type="dxa"/>
          </w:tcPr>
          <w:p w14:paraId="61A8682E" w14:textId="77777777" w:rsidR="00820C85" w:rsidRPr="00CB07DC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B185BB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640250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CB9BDC9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4CB29246" w14:textId="77777777" w:rsidR="00820C85" w:rsidRPr="00CB07DC" w:rsidRDefault="00820C85" w:rsidP="00CB07DC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0C85" w:rsidRPr="00CB07DC" w14:paraId="786EAFD0" w14:textId="77777777" w:rsidTr="00EC2F31">
        <w:tc>
          <w:tcPr>
            <w:tcW w:w="3150" w:type="dxa"/>
          </w:tcPr>
          <w:p w14:paraId="65830559" w14:textId="77777777" w:rsidR="00820C85" w:rsidRPr="00CB07DC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6E711ACB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DDA6E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8516B08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683C6CE" w14:textId="77777777" w:rsidR="00820C85" w:rsidRPr="00CB07DC" w:rsidRDefault="00820C85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C85" w:rsidRPr="00CB07DC" w14:paraId="71D271FB" w14:textId="77777777" w:rsidTr="00EC2F31">
        <w:tc>
          <w:tcPr>
            <w:tcW w:w="3150" w:type="dxa"/>
          </w:tcPr>
          <w:p w14:paraId="495BBCBE" w14:textId="77777777" w:rsidR="00820C85" w:rsidRPr="00CB07DC" w:rsidRDefault="00820C85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F649A5D" w14:textId="77777777" w:rsidR="00820C85" w:rsidRPr="00CB07DC" w:rsidRDefault="00820C85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2DDB8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4809FF5" w14:textId="77777777" w:rsidR="00820C85" w:rsidRPr="00CB07DC" w:rsidRDefault="00820C85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58531C0" w14:textId="77777777" w:rsidR="00820C85" w:rsidRPr="00CB07DC" w:rsidRDefault="00820C85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CB07DC" w14:paraId="35B420D5" w14:textId="77777777" w:rsidTr="00EC2F31">
        <w:tc>
          <w:tcPr>
            <w:tcW w:w="3150" w:type="dxa"/>
          </w:tcPr>
          <w:p w14:paraId="316BA538" w14:textId="77777777" w:rsidR="008523B7" w:rsidRPr="00CB07DC" w:rsidRDefault="008523B7" w:rsidP="003B5E7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9AE12B7" w14:textId="77777777" w:rsidR="008523B7" w:rsidRPr="00CB07DC" w:rsidRDefault="008523B7" w:rsidP="003B5E7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10A0E3" w14:textId="77777777" w:rsidR="008523B7" w:rsidRPr="00CB07DC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76F91D52" w14:textId="24488415" w:rsidR="008523B7" w:rsidRPr="00CB07DC" w:rsidRDefault="00CF0C3F" w:rsidP="00C42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8523B7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465</w:t>
            </w:r>
          </w:p>
        </w:tc>
        <w:tc>
          <w:tcPr>
            <w:tcW w:w="1535" w:type="dxa"/>
          </w:tcPr>
          <w:p w14:paraId="4DE6D28B" w14:textId="77777777" w:rsidR="008523B7" w:rsidRPr="00CB07DC" w:rsidRDefault="008523B7" w:rsidP="00CB07DC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2B27ECCC" w14:textId="2156AAFE" w:rsidR="008523B7" w:rsidRPr="00CB07DC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ภายในเดือ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นกรกฎาคม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</w:p>
        </w:tc>
      </w:tr>
      <w:tr w:rsidR="008523B7" w:rsidRPr="00CB07DC" w14:paraId="036C104E" w14:textId="77777777" w:rsidTr="00EC2F31">
        <w:tc>
          <w:tcPr>
            <w:tcW w:w="3150" w:type="dxa"/>
          </w:tcPr>
          <w:p w14:paraId="5A5C533C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2060E" w14:textId="77777777" w:rsidR="008523B7" w:rsidRPr="00CB07DC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F1816" w14:textId="77777777" w:rsidR="008523B7" w:rsidRPr="00CB07DC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EABC508" w14:textId="77777777" w:rsidR="008523B7" w:rsidRPr="00CB07DC" w:rsidRDefault="008523B7" w:rsidP="00CB07DC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B290DB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CB07DC" w14:paraId="33834A31" w14:textId="77777777" w:rsidTr="00EC2F31">
        <w:tc>
          <w:tcPr>
            <w:tcW w:w="3150" w:type="dxa"/>
          </w:tcPr>
          <w:p w14:paraId="63BA45A5" w14:textId="77777777" w:rsidR="008523B7" w:rsidRPr="00CB07DC" w:rsidRDefault="008523B7" w:rsidP="00CB07D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C0EA574" w14:textId="77777777" w:rsidR="008523B7" w:rsidRPr="00CB07DC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E3D2A" w14:textId="77777777" w:rsidR="008523B7" w:rsidRPr="00CB07DC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6AD4EFF" w14:textId="77777777" w:rsidR="008523B7" w:rsidRPr="00CB07DC" w:rsidRDefault="008523B7" w:rsidP="00CB07DC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1BC6535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CB07DC" w14:paraId="5FDC0600" w14:textId="77777777" w:rsidTr="00EC2F31">
        <w:tc>
          <w:tcPr>
            <w:tcW w:w="3150" w:type="dxa"/>
          </w:tcPr>
          <w:p w14:paraId="4EC20C86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5674F8B" w14:textId="77777777" w:rsidR="008523B7" w:rsidRPr="00CB07DC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33952" w14:textId="77777777" w:rsidR="008523B7" w:rsidRPr="00CB07DC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49AF6F9" w14:textId="77777777" w:rsidR="008523B7" w:rsidRPr="00CB07DC" w:rsidRDefault="008523B7" w:rsidP="00CB07DC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80195C9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328" w:rsidRPr="00CB07DC" w14:paraId="19BF2FD5" w14:textId="77777777" w:rsidTr="00EC2F31">
        <w:tc>
          <w:tcPr>
            <w:tcW w:w="3150" w:type="dxa"/>
          </w:tcPr>
          <w:p w14:paraId="16DF20DE" w14:textId="7542E70D" w:rsidR="006C3328" w:rsidRPr="00CB07DC" w:rsidRDefault="006C3328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C645E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FCA996" w14:textId="5547605E" w:rsidR="006F62A4" w:rsidRPr="00F773FC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F23ADD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 w:rsidR="00F23ADD">
              <w:rPr>
                <w:rFonts w:ascii="Angsana New" w:hAnsi="Angsana New"/>
                <w:sz w:val="30"/>
                <w:szCs w:val="30"/>
              </w:rPr>
              <w:br/>
            </w:r>
            <w:r w:rsidR="00F23A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002972A" w14:textId="3C233A47" w:rsidR="006F62A4" w:rsidRPr="00F773FC" w:rsidRDefault="00CF0C3F" w:rsidP="00F23ADD">
            <w:pPr>
              <w:pStyle w:val="BodyText"/>
              <w:tabs>
                <w:tab w:val="clear" w:pos="680"/>
                <w:tab w:val="left" w:pos="611"/>
              </w:tabs>
              <w:spacing w:after="0"/>
              <w:ind w:right="-4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  <w:p w14:paraId="5E6DFE86" w14:textId="629DB3E0" w:rsidR="006C3328" w:rsidRPr="00F773FC" w:rsidRDefault="006C3328" w:rsidP="006F6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CCA3378" w14:textId="77777777" w:rsidR="006C3328" w:rsidRPr="00F773FC" w:rsidRDefault="006F62A4" w:rsidP="006F62A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73FC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342565CD" w14:textId="71126758" w:rsidR="006C3328" w:rsidRPr="00F773FC" w:rsidRDefault="006F62A4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773FC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EF71EC" w:rsidRPr="00F773F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EF71EC" w:rsidRPr="00291C9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91C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291C9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16D9" w:rsidRPr="00291C9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8523B7" w:rsidRPr="00CB07DC" w14:paraId="4DAE730C" w14:textId="77777777" w:rsidTr="00EC2F31">
        <w:tc>
          <w:tcPr>
            <w:tcW w:w="3150" w:type="dxa"/>
          </w:tcPr>
          <w:p w14:paraId="569AC75C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350" w:type="dxa"/>
          </w:tcPr>
          <w:p w14:paraId="0ADEEB1E" w14:textId="61A57727" w:rsidR="008523B7" w:rsidRPr="00F773FC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8523B7" w:rsidRPr="00F773F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632</w:t>
            </w:r>
            <w:r w:rsidR="008523B7" w:rsidRPr="00F773FC">
              <w:rPr>
                <w:rFonts w:ascii="Angsana New" w:hAnsi="Angsana New" w:hint="cs"/>
                <w:sz w:val="30"/>
                <w:szCs w:val="30"/>
              </w:rPr>
              <w:br/>
            </w:r>
            <w:r w:rsidR="008523B7" w:rsidRPr="00F773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4EE9772" w14:textId="26A57CEB" w:rsidR="008523B7" w:rsidRPr="00F773FC" w:rsidRDefault="00CF0C3F" w:rsidP="00C42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6C3328" w:rsidRPr="00F773FC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469</w:t>
            </w:r>
            <w:r w:rsidR="00B76F2C" w:rsidRPr="00F773FC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</w:t>
            </w:r>
          </w:p>
        </w:tc>
        <w:tc>
          <w:tcPr>
            <w:tcW w:w="1535" w:type="dxa"/>
          </w:tcPr>
          <w:p w14:paraId="7034B712" w14:textId="0F4F32F7" w:rsidR="008523B7" w:rsidRPr="00F773FC" w:rsidRDefault="008523B7" w:rsidP="003B5E7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73FC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F773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F773F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30" w:type="dxa"/>
          </w:tcPr>
          <w:p w14:paraId="31601265" w14:textId="2A71F689" w:rsidR="008523B7" w:rsidRPr="00F773FC" w:rsidRDefault="008523B7" w:rsidP="00CB0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773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CF0C3F" w:rsidRPr="00CF0C3F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12</w:t>
            </w:r>
            <w:r w:rsidRPr="00F773FC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F773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CF0C3F" w:rsidRPr="00CF0C3F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2563</w:t>
            </w:r>
            <w:r w:rsidRPr="00F773FC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F773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CF0C3F" w:rsidRPr="00CF0C3F">
              <w:rPr>
                <w:rFonts w:ascii="Angsana New" w:hAnsi="Angsana New" w:hint="cs"/>
                <w:spacing w:val="-8"/>
                <w:sz w:val="30"/>
                <w:szCs w:val="30"/>
                <w:lang w:val="en-GB"/>
              </w:rPr>
              <w:t>2575</w:t>
            </w:r>
          </w:p>
        </w:tc>
      </w:tr>
      <w:tr w:rsidR="008523B7" w:rsidRPr="00CB07DC" w14:paraId="64D98E8E" w14:textId="77777777" w:rsidTr="00EC2F31">
        <w:tc>
          <w:tcPr>
            <w:tcW w:w="3150" w:type="dxa"/>
          </w:tcPr>
          <w:p w14:paraId="388082B4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35230A15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1C46A78A" w14:textId="2E8F380D" w:rsidR="008523B7" w:rsidRPr="00CB07DC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312</w:t>
            </w:r>
            <w:r w:rsidR="008523B7" w:rsidRPr="00CB07DC">
              <w:rPr>
                <w:rFonts w:ascii="Angsana New" w:hAnsi="Angsana New" w:hint="cs"/>
                <w:sz w:val="30"/>
                <w:szCs w:val="30"/>
              </w:rPr>
              <w:br/>
            </w:r>
            <w:r w:rsidR="008523B7"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5D961FCA" w14:textId="7488A2A9" w:rsidR="008523B7" w:rsidRPr="00CB07DC" w:rsidRDefault="00CF0C3F" w:rsidP="003B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="003B5E7B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847</w:t>
            </w:r>
          </w:p>
        </w:tc>
        <w:tc>
          <w:tcPr>
            <w:tcW w:w="1535" w:type="dxa"/>
          </w:tcPr>
          <w:p w14:paraId="634E6D3C" w14:textId="77777777" w:rsidR="008523B7" w:rsidRPr="00CB07DC" w:rsidRDefault="008523B7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52C1835E" w14:textId="10DDFE8C" w:rsidR="008523B7" w:rsidRPr="00CB07DC" w:rsidRDefault="008523B7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ตั้งแต่เดือนตุลาคม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2561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8523B7" w:rsidRPr="00CB07DC" w14:paraId="19D2223B" w14:textId="77777777" w:rsidTr="00EC2F31">
        <w:tc>
          <w:tcPr>
            <w:tcW w:w="3150" w:type="dxa"/>
          </w:tcPr>
          <w:p w14:paraId="093EBC86" w14:textId="38918062" w:rsidR="008523B7" w:rsidRPr="00B83340" w:rsidRDefault="008523B7" w:rsidP="009C5296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6AA2">
              <w:rPr>
                <w:rFonts w:ascii="Angsana New" w:hAnsi="Angsana New" w:hint="cs"/>
                <w:sz w:val="30"/>
                <w:szCs w:val="30"/>
                <w:cs/>
              </w:rPr>
              <w:t xml:space="preserve">Mount Emerald </w:t>
            </w:r>
            <w:r w:rsidRPr="00C76AA2">
              <w:rPr>
                <w:rFonts w:ascii="Angsana New" w:hAnsi="Angsana New" w:hint="cs"/>
                <w:sz w:val="30"/>
                <w:szCs w:val="30"/>
              </w:rPr>
              <w:t>Wind Farm</w:t>
            </w:r>
            <w:r w:rsidRPr="00C76AA2">
              <w:rPr>
                <w:rFonts w:ascii="Angsana New" w:hAnsi="Angsana New" w:hint="cs"/>
                <w:sz w:val="30"/>
                <w:szCs w:val="30"/>
                <w:cs/>
              </w:rPr>
              <w:t xml:space="preserve"> Pty</w:t>
            </w:r>
            <w:r w:rsidR="00863B88" w:rsidRPr="00C76A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6AA2">
              <w:rPr>
                <w:rFonts w:ascii="Angsana New" w:hAnsi="Angsana New" w:hint="cs"/>
                <w:sz w:val="30"/>
                <w:szCs w:val="30"/>
                <w:cs/>
              </w:rPr>
              <w:t>. Ltd.</w:t>
            </w:r>
            <w:r w:rsidRPr="00B8334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6D3197A" w14:textId="77777777" w:rsidR="008523B7" w:rsidRPr="00B83340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2B852B06" w14:textId="77777777" w:rsidR="008523B7" w:rsidRPr="00B83340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B8334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833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="00F509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ED04685" w14:textId="2038BF51" w:rsidR="008523B7" w:rsidRPr="00B83340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252</w:t>
            </w:r>
          </w:p>
          <w:p w14:paraId="072E1EC8" w14:textId="77777777" w:rsidR="008523B7" w:rsidRPr="00B83340" w:rsidRDefault="008523B7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34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0F5F968E" w14:textId="61D09FF5" w:rsidR="008523B7" w:rsidRPr="00C76AA2" w:rsidRDefault="00CF0C3F" w:rsidP="003B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3B5E7B" w:rsidRPr="001D30B0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831</w:t>
            </w:r>
          </w:p>
        </w:tc>
        <w:tc>
          <w:tcPr>
            <w:tcW w:w="1535" w:type="dxa"/>
          </w:tcPr>
          <w:p w14:paraId="611F8C64" w14:textId="77777777" w:rsidR="008523B7" w:rsidRPr="00B83340" w:rsidRDefault="008523B7" w:rsidP="003B5E7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83340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B83340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1259CB1F" w14:textId="45413F11" w:rsidR="008523B7" w:rsidRPr="00B83340" w:rsidRDefault="008523B7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B8334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B8334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340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2561</w:t>
            </w:r>
            <w:r w:rsidRPr="00B8334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83340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ถึงเดือนพฤศจิกายน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8523B7" w:rsidRPr="00CB07DC" w14:paraId="0BDEF699" w14:textId="77777777" w:rsidTr="00EC2F31">
        <w:tc>
          <w:tcPr>
            <w:tcW w:w="3150" w:type="dxa"/>
          </w:tcPr>
          <w:p w14:paraId="2D77ED3A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RATCH-Australia Collinsville Solar 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CD4A1F5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PV Pty. Ltd.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45636AE" w14:textId="77777777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6A7C82A8" w14:textId="01B43B3E" w:rsidR="008523B7" w:rsidRPr="00CB07DC" w:rsidRDefault="008523B7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="009C5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AD51E1" w14:textId="45C06D8A" w:rsidR="008523B7" w:rsidRPr="00CB07DC" w:rsidRDefault="00CF0C3F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60</w:t>
            </w:r>
            <w:r w:rsidR="008523B7" w:rsidRPr="00CB07DC">
              <w:rPr>
                <w:rFonts w:ascii="Angsana New" w:hAnsi="Angsana New" w:hint="cs"/>
                <w:sz w:val="30"/>
                <w:szCs w:val="30"/>
              </w:rPr>
              <w:br/>
            </w:r>
            <w:r w:rsidR="008523B7"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52AFF54" w14:textId="7F598984" w:rsidR="008523B7" w:rsidRPr="00CB07DC" w:rsidRDefault="00CF0C3F" w:rsidP="003B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3B5E7B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02</w:t>
            </w:r>
            <w:r w:rsidR="004776AC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535" w:type="dxa"/>
          </w:tcPr>
          <w:p w14:paraId="7D920424" w14:textId="77777777" w:rsidR="008523B7" w:rsidRPr="00CB07DC" w:rsidRDefault="008523B7" w:rsidP="003B5E7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65B5D5FB" w14:textId="27566B72" w:rsidR="008523B7" w:rsidRPr="00CB07DC" w:rsidRDefault="008523B7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2561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</w:p>
        </w:tc>
      </w:tr>
      <w:tr w:rsidR="009C5296" w:rsidRPr="00CB07DC" w14:paraId="4CCE49F0" w14:textId="77777777" w:rsidTr="00EC2F31">
        <w:tc>
          <w:tcPr>
            <w:tcW w:w="3150" w:type="dxa"/>
          </w:tcPr>
          <w:p w14:paraId="47D0BBFB" w14:textId="77777777" w:rsidR="009C5296" w:rsidRPr="00CB07DC" w:rsidRDefault="009C5296" w:rsidP="00CB07D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C86FB1" w14:textId="77777777" w:rsidR="009C5296" w:rsidRPr="00CF0C3F" w:rsidRDefault="009C5296" w:rsidP="00CB07DC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D71952A" w14:textId="77777777" w:rsidR="009C5296" w:rsidRPr="00CF0C3F" w:rsidRDefault="009C5296" w:rsidP="003B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0974717C" w14:textId="77777777" w:rsidR="009C5296" w:rsidRPr="00CB07DC" w:rsidRDefault="009C5296" w:rsidP="003B5E7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53325406" w14:textId="77777777" w:rsidR="009C5296" w:rsidRPr="00CB07DC" w:rsidRDefault="009C5296" w:rsidP="00CB07DC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63D6653F" w14:textId="77777777" w:rsidTr="00EC2F31">
        <w:tc>
          <w:tcPr>
            <w:tcW w:w="3150" w:type="dxa"/>
          </w:tcPr>
          <w:p w14:paraId="3FD4C552" w14:textId="75F08F22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60A2C2DD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F1A7D96" w14:textId="77777777" w:rsidR="009C5296" w:rsidRPr="00CF0C3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1650D383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35CF1145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38B1BEFA" w14:textId="77777777" w:rsidTr="00EC2F31">
        <w:tc>
          <w:tcPr>
            <w:tcW w:w="3150" w:type="dxa"/>
          </w:tcPr>
          <w:p w14:paraId="5F884309" w14:textId="28B01393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980ABE8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84F8B85" w14:textId="77777777" w:rsidR="009C5296" w:rsidRPr="00CF0C3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0EA8358D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661B1998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1399EDB7" w14:textId="77777777" w:rsidTr="00EC2F31">
        <w:tc>
          <w:tcPr>
            <w:tcW w:w="3150" w:type="dxa"/>
          </w:tcPr>
          <w:p w14:paraId="03A6FB17" w14:textId="77777777" w:rsidR="009C5296" w:rsidRPr="00500C4D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0C4D">
              <w:rPr>
                <w:rFonts w:ascii="Angsana New" w:hAnsi="Angsana New" w:hint="cs"/>
                <w:sz w:val="30"/>
                <w:szCs w:val="30"/>
              </w:rPr>
              <w:t>Collector Wind Farm Pty. Ltd.</w:t>
            </w:r>
          </w:p>
          <w:p w14:paraId="37FB5AFA" w14:textId="77777777" w:rsidR="009C5296" w:rsidRPr="009C5296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C529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C5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9C5296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40DDF672" w14:textId="1620BEDB" w:rsidR="009C5296" w:rsidRPr="00500C4D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296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9C52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9C5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E445426" w14:textId="4A8D7957" w:rsidR="009C5296" w:rsidRPr="00500C4D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180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br/>
            </w: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CFC63" w14:textId="57CD9782" w:rsidR="009C5296" w:rsidRPr="00500C4D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500C4D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</w:p>
        </w:tc>
        <w:tc>
          <w:tcPr>
            <w:tcW w:w="1535" w:type="dxa"/>
          </w:tcPr>
          <w:p w14:paraId="104B3FDA" w14:textId="77777777" w:rsidR="009C5296" w:rsidRPr="00500C4D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00C4D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</w:tcPr>
          <w:p w14:paraId="31DD5886" w14:textId="56E568AE" w:rsidR="009C5296" w:rsidRPr="00500C4D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9C5296" w:rsidRPr="00CB07DC" w14:paraId="080A89F0" w14:textId="77777777" w:rsidTr="00EC2F31">
        <w:tc>
          <w:tcPr>
            <w:tcW w:w="3150" w:type="dxa"/>
          </w:tcPr>
          <w:p w14:paraId="13414193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97D71CE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3B7A9" w14:textId="7B19F553" w:rsidR="009C5296" w:rsidRPr="00442B09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</w:t>
            </w:r>
            <w:r w:rsidRPr="00442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4776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</w:t>
            </w:r>
          </w:p>
        </w:tc>
        <w:tc>
          <w:tcPr>
            <w:tcW w:w="1535" w:type="dxa"/>
          </w:tcPr>
          <w:p w14:paraId="1429C7B5" w14:textId="77777777" w:rsidR="009C5296" w:rsidRPr="00B76F2C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1DF213B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5296" w:rsidRPr="00CB07DC" w14:paraId="49F72C76" w14:textId="77777777" w:rsidTr="00EC2F31">
        <w:tc>
          <w:tcPr>
            <w:tcW w:w="3150" w:type="dxa"/>
          </w:tcPr>
          <w:p w14:paraId="175A63D4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01B472DE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A760A1" w14:textId="148DF3DA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6A32B9E2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712092F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4E57C559" w14:textId="77777777" w:rsidTr="00EC2F31">
        <w:tc>
          <w:tcPr>
            <w:tcW w:w="3150" w:type="dxa"/>
          </w:tcPr>
          <w:p w14:paraId="2A718349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FC647E2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08410" w14:textId="53A27F9B" w:rsidR="009C5296" w:rsidRPr="00442B09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</w:t>
            </w:r>
            <w:r w:rsidRPr="00442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64</w:t>
            </w:r>
            <w:r w:rsidR="004776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535" w:type="dxa"/>
          </w:tcPr>
          <w:p w14:paraId="78974748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967D74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5296" w:rsidRPr="00CB07DC" w14:paraId="75D9577B" w14:textId="77777777" w:rsidTr="00EC2F31">
        <w:tc>
          <w:tcPr>
            <w:tcW w:w="3150" w:type="dxa"/>
          </w:tcPr>
          <w:p w14:paraId="183ACAFD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</w:t>
            </w:r>
          </w:p>
        </w:tc>
        <w:tc>
          <w:tcPr>
            <w:tcW w:w="1350" w:type="dxa"/>
          </w:tcPr>
          <w:p w14:paraId="228A15B7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FE419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D8E6C06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BD2ECF5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0E359F47" w14:textId="77777777" w:rsidTr="00EC2F31">
        <w:tc>
          <w:tcPr>
            <w:tcW w:w="3150" w:type="dxa"/>
          </w:tcPr>
          <w:p w14:paraId="2DFDF9C7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350" w:type="dxa"/>
          </w:tcPr>
          <w:p w14:paraId="036416F2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D0F89D" w14:textId="702CEA29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62FA8">
              <w:rPr>
                <w:rFonts w:ascii="Angsana New" w:hAnsi="Angsana New"/>
                <w:sz w:val="30"/>
                <w:szCs w:val="30"/>
                <w:lang w:val="en-GB"/>
              </w:rPr>
              <w:t>1,545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38DE6971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  <w:tab w:val="decimal" w:pos="880"/>
              </w:tabs>
              <w:spacing w:after="0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77FD5B0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7310DEF2" w14:textId="77777777" w:rsidTr="00EC2F31">
        <w:tc>
          <w:tcPr>
            <w:tcW w:w="3150" w:type="dxa"/>
          </w:tcPr>
          <w:p w14:paraId="3A2C0E35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729CF8F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0C85A8" w14:textId="345C2B8A" w:rsidR="009C5296" w:rsidRPr="00442B09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A62F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Pr="00442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62F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</w:t>
            </w:r>
            <w:r w:rsidR="004776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535" w:type="dxa"/>
          </w:tcPr>
          <w:p w14:paraId="3D70364E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4E011A0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46CB0A3E" w14:textId="77777777" w:rsidTr="00EC2F31">
        <w:tc>
          <w:tcPr>
            <w:tcW w:w="3150" w:type="dxa"/>
          </w:tcPr>
          <w:p w14:paraId="6945D01D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4DDF73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81FC5E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69BB87D3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A569626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68285ACC" w14:textId="77777777" w:rsidTr="00EC2F31">
        <w:tc>
          <w:tcPr>
            <w:tcW w:w="3150" w:type="dxa"/>
          </w:tcPr>
          <w:p w14:paraId="7654CF93" w14:textId="5720132D" w:rsidR="009C5296" w:rsidRPr="00C422B2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EAC3F8D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ED586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222C3A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7078FE7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5509344A" w14:textId="77777777" w:rsidTr="00EC2F31">
        <w:tc>
          <w:tcPr>
            <w:tcW w:w="3150" w:type="dxa"/>
          </w:tcPr>
          <w:p w14:paraId="6F3021B1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4897E7C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62633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B4537C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F3978A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6A056255" w14:textId="77777777" w:rsidTr="00EC2F31">
        <w:tc>
          <w:tcPr>
            <w:tcW w:w="3150" w:type="dxa"/>
          </w:tcPr>
          <w:p w14:paraId="5D27ECB3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350" w:type="dxa"/>
          </w:tcPr>
          <w:p w14:paraId="5FB0657E" w14:textId="21CC224C" w:rsidR="009C5296" w:rsidRPr="00500C4D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br/>
            </w:r>
            <w:r w:rsidRPr="00500C4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D328425" w14:textId="23F9DAE3" w:rsidR="009C5296" w:rsidRPr="00500C4D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66042C19" w14:textId="6E0C27A8" w:rsidR="009C5296" w:rsidRPr="00500C4D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500C4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2430" w:type="dxa"/>
          </w:tcPr>
          <w:p w14:paraId="491C9ED0" w14:textId="200986D9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9C5296" w:rsidRPr="00CB07DC" w14:paraId="2158225C" w14:textId="77777777" w:rsidTr="00EC2F31">
        <w:tc>
          <w:tcPr>
            <w:tcW w:w="3150" w:type="dxa"/>
          </w:tcPr>
          <w:p w14:paraId="6B9A4FBC" w14:textId="77777777" w:rsidR="009C5296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F1DEFA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03E413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351A325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EC67D4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6ABEE052" w14:textId="77777777" w:rsidTr="00EC2F31">
        <w:tc>
          <w:tcPr>
            <w:tcW w:w="3150" w:type="dxa"/>
          </w:tcPr>
          <w:p w14:paraId="4D2AF505" w14:textId="77777777" w:rsidR="009C5296" w:rsidRPr="00C422B2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22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406933E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B5D83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54F0F9A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167CCF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0B0AC623" w14:textId="77777777" w:rsidTr="00EC2F31">
        <w:tc>
          <w:tcPr>
            <w:tcW w:w="3150" w:type="dxa"/>
          </w:tcPr>
          <w:p w14:paraId="37B0A2CD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0E62535D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4D5CC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2AEA19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E6385A4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183F59" w14:paraId="6CAB1A43" w14:textId="77777777" w:rsidTr="00EC2F31">
        <w:tc>
          <w:tcPr>
            <w:tcW w:w="3150" w:type="dxa"/>
          </w:tcPr>
          <w:p w14:paraId="375FF339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702A89F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0BD093" w14:textId="05CC4145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CB07DC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  <w:p w14:paraId="2C4D7823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33069D4C" w14:textId="35EB1615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CB07DC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1FCD4A7F" w14:textId="73B59D0D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CB07DC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 w:rsidRPr="00CB07D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CB07DC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2430" w:type="dxa"/>
          </w:tcPr>
          <w:p w14:paraId="21AFB478" w14:textId="5E7D363E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2566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2573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2578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9C5296" w:rsidRPr="00CB07DC" w14:paraId="40B692C6" w14:textId="77777777" w:rsidTr="00EC2F31">
        <w:tc>
          <w:tcPr>
            <w:tcW w:w="3150" w:type="dxa"/>
          </w:tcPr>
          <w:p w14:paraId="7B1B5ECB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41085A9" w14:textId="000B0299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300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br/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8E47E3B" w14:textId="4D527FAB" w:rsidR="009C5296" w:rsidRPr="009C5296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Pr="00500C4D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5" w:type="dxa"/>
          </w:tcPr>
          <w:p w14:paraId="20CB9579" w14:textId="4C65FED0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</w:p>
        </w:tc>
        <w:tc>
          <w:tcPr>
            <w:tcW w:w="2430" w:type="dxa"/>
          </w:tcPr>
          <w:p w14:paraId="3D31F5FC" w14:textId="58541DC9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2571</w:t>
            </w:r>
          </w:p>
        </w:tc>
      </w:tr>
      <w:tr w:rsidR="009C5296" w:rsidRPr="00CB07DC" w14:paraId="3C638674" w14:textId="77777777" w:rsidTr="00EC2F31">
        <w:tc>
          <w:tcPr>
            <w:tcW w:w="3150" w:type="dxa"/>
          </w:tcPr>
          <w:p w14:paraId="2E6267BD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3292B5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F32E372" w14:textId="77777777" w:rsidR="009C5296" w:rsidRPr="00CF0C3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5E4C875F" w14:textId="77777777" w:rsidR="009C5296" w:rsidRPr="00CF0C3F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38F22433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5DF51318" w14:textId="77777777" w:rsidTr="00EC2F31">
        <w:tc>
          <w:tcPr>
            <w:tcW w:w="3150" w:type="dxa"/>
          </w:tcPr>
          <w:p w14:paraId="5FF0DCB8" w14:textId="73A123B1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422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36506665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5750B94" w14:textId="77777777" w:rsidR="009C5296" w:rsidRPr="00CF0C3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364A1345" w14:textId="77777777" w:rsidR="009C5296" w:rsidRPr="00CF0C3F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52D20420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0323459F" w14:textId="77777777" w:rsidTr="00EC2F31">
        <w:tc>
          <w:tcPr>
            <w:tcW w:w="3150" w:type="dxa"/>
          </w:tcPr>
          <w:p w14:paraId="0BC54BE5" w14:textId="07E344C6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AFD3CA0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00B94F3" w14:textId="77777777" w:rsidR="009C5296" w:rsidRPr="00CF0C3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675E0B69" w14:textId="77777777" w:rsidR="009C5296" w:rsidRPr="00CF0C3F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1DE8B2E2" w14:textId="7777777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063797FA" w14:textId="77777777" w:rsidTr="00EC2F31">
        <w:tc>
          <w:tcPr>
            <w:tcW w:w="3150" w:type="dxa"/>
          </w:tcPr>
          <w:p w14:paraId="372981AF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E60E28D" w14:textId="652DF6AD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00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br/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E01C1A" w14:textId="245DB9B7" w:rsidR="009C5296" w:rsidRPr="00500C4D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500C4D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245</w:t>
            </w:r>
          </w:p>
        </w:tc>
        <w:tc>
          <w:tcPr>
            <w:tcW w:w="1535" w:type="dxa"/>
          </w:tcPr>
          <w:p w14:paraId="31A30C54" w14:textId="72B153B6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72</w:t>
            </w:r>
          </w:p>
        </w:tc>
        <w:tc>
          <w:tcPr>
            <w:tcW w:w="2430" w:type="dxa"/>
          </w:tcPr>
          <w:p w14:paraId="571CC828" w14:textId="2F903147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15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2569</w:t>
            </w:r>
          </w:p>
        </w:tc>
      </w:tr>
      <w:tr w:rsidR="009C5296" w:rsidRPr="00CB07DC" w14:paraId="376F322E" w14:textId="77777777" w:rsidTr="00EC2F31">
        <w:tc>
          <w:tcPr>
            <w:tcW w:w="3150" w:type="dxa"/>
          </w:tcPr>
          <w:p w14:paraId="1DCE0573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3B3C607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C0A554" w14:textId="7C95338D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</w:t>
            </w:r>
            <w:r w:rsidRPr="00CB07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35" w:type="dxa"/>
          </w:tcPr>
          <w:p w14:paraId="5393567D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5669E47B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5296" w:rsidRPr="00CB07DC" w14:paraId="68E49E0B" w14:textId="77777777" w:rsidTr="00EC2F31">
        <w:tc>
          <w:tcPr>
            <w:tcW w:w="3150" w:type="dxa"/>
            <w:vAlign w:val="bottom"/>
          </w:tcPr>
          <w:p w14:paraId="3FE4CCFA" w14:textId="77777777" w:rsidR="009C5296" w:rsidRPr="00CB07DC" w:rsidRDefault="009C5296" w:rsidP="009C529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47986A7C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3A04D1" w14:textId="0A2A06E3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75D7A3BC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CB14D05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296" w:rsidRPr="00CB07DC" w14:paraId="0F4E350A" w14:textId="77777777" w:rsidTr="00EC2F31">
        <w:tc>
          <w:tcPr>
            <w:tcW w:w="3150" w:type="dxa"/>
          </w:tcPr>
          <w:p w14:paraId="258FF51F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EBB7A09" w14:textId="77777777" w:rsidR="009C5296" w:rsidRPr="00CB07DC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56198" w14:textId="032CFA7B" w:rsidR="009C5296" w:rsidRPr="00CB07D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613</w:t>
            </w:r>
          </w:p>
        </w:tc>
        <w:tc>
          <w:tcPr>
            <w:tcW w:w="1535" w:type="dxa"/>
          </w:tcPr>
          <w:p w14:paraId="15BDD226" w14:textId="77777777" w:rsidR="009C5296" w:rsidRPr="00CB07DC" w:rsidRDefault="009C5296" w:rsidP="009C529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33ABAF" w14:textId="7777777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65579A7" w14:textId="77777777" w:rsidR="00442B09" w:rsidRPr="00CB07DC" w:rsidRDefault="00442B09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6"/>
        <w:gridCol w:w="1350"/>
        <w:gridCol w:w="990"/>
        <w:gridCol w:w="1535"/>
        <w:gridCol w:w="2430"/>
      </w:tblGrid>
      <w:tr w:rsidR="00442B09" w:rsidRPr="00CB07DC" w14:paraId="6FB18F26" w14:textId="77777777" w:rsidTr="00EC2F31">
        <w:trPr>
          <w:tblHeader/>
        </w:trPr>
        <w:tc>
          <w:tcPr>
            <w:tcW w:w="3156" w:type="dxa"/>
          </w:tcPr>
          <w:p w14:paraId="5828DE46" w14:textId="77777777" w:rsidR="00442B09" w:rsidRPr="00D246FB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32E3FEC5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B09" w:rsidRPr="00CB07DC" w14:paraId="752698E5" w14:textId="77777777" w:rsidTr="00EC2F31">
        <w:trPr>
          <w:tblHeader/>
        </w:trPr>
        <w:tc>
          <w:tcPr>
            <w:tcW w:w="3156" w:type="dxa"/>
          </w:tcPr>
          <w:p w14:paraId="09CD9EDE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545A14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F108A48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2895BDE8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13A32747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442B09" w:rsidRPr="00CB07DC" w14:paraId="42C17FA1" w14:textId="77777777" w:rsidTr="00EC2F31">
        <w:trPr>
          <w:tblHeader/>
        </w:trPr>
        <w:tc>
          <w:tcPr>
            <w:tcW w:w="3156" w:type="dxa"/>
          </w:tcPr>
          <w:p w14:paraId="64C47BAE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C9B107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94C2F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80C7D77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123628A2" w14:textId="77777777" w:rsidR="00442B09" w:rsidRPr="00CB07DC" w:rsidRDefault="00442B09" w:rsidP="00442B09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42B09" w:rsidRPr="00CB07DC" w14:paraId="4155FCE3" w14:textId="77777777" w:rsidTr="00EC2F31">
        <w:tc>
          <w:tcPr>
            <w:tcW w:w="3156" w:type="dxa"/>
          </w:tcPr>
          <w:p w14:paraId="144A26D9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7BC100C2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71FF1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1A137FE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0EDE424" w14:textId="77777777" w:rsidR="00442B09" w:rsidRPr="00CB07DC" w:rsidRDefault="00442B09" w:rsidP="00442B0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B09" w:rsidRPr="00CB07DC" w14:paraId="30FCDB3E" w14:textId="77777777" w:rsidTr="00EC2F31">
        <w:tc>
          <w:tcPr>
            <w:tcW w:w="3156" w:type="dxa"/>
          </w:tcPr>
          <w:p w14:paraId="1AD37912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</w:t>
            </w:r>
            <w:r w:rsidR="00044D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DD855FF" w14:textId="77777777" w:rsidR="00442B09" w:rsidRPr="00CB07DC" w:rsidRDefault="00442B0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7E2CB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F744057" w14:textId="77777777" w:rsidR="00442B09" w:rsidRPr="00CB07DC" w:rsidRDefault="00442B0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D52517" w14:textId="77777777" w:rsidR="00442B09" w:rsidRPr="00CB07DC" w:rsidRDefault="00442B09" w:rsidP="00442B0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B09" w:rsidRPr="00CB07DC" w14:paraId="18DDAD6A" w14:textId="77777777" w:rsidTr="00EC2F31">
        <w:tc>
          <w:tcPr>
            <w:tcW w:w="3156" w:type="dxa"/>
          </w:tcPr>
          <w:p w14:paraId="6F73A4F9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28CE14A" w14:textId="77777777" w:rsidR="00442B09" w:rsidRPr="00CB07DC" w:rsidRDefault="00442B0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AB9F09" w14:textId="4103A22E" w:rsidR="00442B09" w:rsidRPr="00CB07DC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442B09" w:rsidRPr="00500C4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000</w:t>
            </w:r>
            <w:r w:rsidR="00442B09" w:rsidRPr="00500C4D">
              <w:rPr>
                <w:rFonts w:ascii="Angsana New" w:hAnsi="Angsana New" w:hint="cs"/>
                <w:sz w:val="30"/>
                <w:szCs w:val="30"/>
              </w:rPr>
              <w:br/>
            </w:r>
            <w:r w:rsidR="00442B09" w:rsidRPr="00500C4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000FD3B" w14:textId="34ABAECB" w:rsidR="00442B09" w:rsidRPr="00CB07DC" w:rsidRDefault="00CF0C3F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42B09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50</w:t>
            </w:r>
            <w:r w:rsidR="00442B09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535" w:type="dxa"/>
          </w:tcPr>
          <w:p w14:paraId="60FF758E" w14:textId="1C76308D" w:rsidR="00442B09" w:rsidRPr="00CB07DC" w:rsidRDefault="00CF0C3F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442B0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0" w:type="dxa"/>
          </w:tcPr>
          <w:p w14:paraId="434DC079" w14:textId="64479F94" w:rsidR="00442B09" w:rsidRPr="00CB07DC" w:rsidRDefault="00442B0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D5603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761C7D" w:rsidRPr="00D5603A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D560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  <w:r w:rsidRPr="00D5603A">
              <w:rPr>
                <w:rFonts w:ascii="Angsana New" w:hAnsi="Angsana New"/>
                <w:sz w:val="30"/>
                <w:szCs w:val="30"/>
              </w:rPr>
              <w:br/>
            </w:r>
            <w:r w:rsidRPr="00D5603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761C7D" w:rsidRPr="00D560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560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</w:p>
        </w:tc>
      </w:tr>
      <w:tr w:rsidR="00044DC9" w:rsidRPr="00CB07DC" w14:paraId="137EE163" w14:textId="77777777" w:rsidTr="00EC2F31">
        <w:tc>
          <w:tcPr>
            <w:tcW w:w="3156" w:type="dxa"/>
          </w:tcPr>
          <w:p w14:paraId="0B526B9E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F73109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11FA7" w14:textId="77777777" w:rsidR="00044DC9" w:rsidRPr="00CB07DC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AC82D66" w14:textId="77777777" w:rsidR="00044DC9" w:rsidRPr="00CB07DC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C8272E7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CB07DC" w14:paraId="250CB329" w14:textId="77777777" w:rsidTr="00EC2F31">
        <w:tc>
          <w:tcPr>
            <w:tcW w:w="3156" w:type="dxa"/>
          </w:tcPr>
          <w:p w14:paraId="059941CD" w14:textId="77777777" w:rsidR="00044DC9" w:rsidRPr="00CB07DC" w:rsidRDefault="00044DC9" w:rsidP="00044DC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37DF6BD" w14:textId="77777777" w:rsidR="00044DC9" w:rsidRPr="00CB07DC" w:rsidRDefault="00044DC9" w:rsidP="00044DC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6FA35F" w14:textId="77777777" w:rsidR="00044DC9" w:rsidRPr="00CB07DC" w:rsidRDefault="00044DC9" w:rsidP="00044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FDB773C" w14:textId="77777777" w:rsidR="00044DC9" w:rsidRPr="00CB07DC" w:rsidRDefault="00044DC9" w:rsidP="00044DC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7A1F39" w14:textId="77777777" w:rsidR="00044DC9" w:rsidRPr="00CB07DC" w:rsidRDefault="00044DC9" w:rsidP="00044DC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D5603A" w14:paraId="702BD2F8" w14:textId="77777777" w:rsidTr="00EC2F31">
        <w:tc>
          <w:tcPr>
            <w:tcW w:w="3156" w:type="dxa"/>
          </w:tcPr>
          <w:p w14:paraId="7342037C" w14:textId="77777777" w:rsidR="00044DC9" w:rsidRPr="00CB07DC" w:rsidRDefault="00044DC9" w:rsidP="00044DC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68C92D9" w14:textId="77777777" w:rsidR="00044DC9" w:rsidRPr="00CB07DC" w:rsidRDefault="00044DC9" w:rsidP="00044DC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EA70C4" w14:textId="77777777" w:rsidR="00044DC9" w:rsidRPr="00CB07DC" w:rsidRDefault="00044DC9" w:rsidP="00044DC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51F4D230" w14:textId="4C81B240" w:rsidR="00044DC9" w:rsidRPr="00CB07DC" w:rsidRDefault="00CF0C3F" w:rsidP="00044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044DC9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465</w:t>
            </w:r>
          </w:p>
        </w:tc>
        <w:tc>
          <w:tcPr>
            <w:tcW w:w="1535" w:type="dxa"/>
          </w:tcPr>
          <w:p w14:paraId="3830641D" w14:textId="77777777" w:rsidR="00044DC9" w:rsidRPr="00CB07DC" w:rsidRDefault="00044DC9" w:rsidP="00044DC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337D7CDC" w14:textId="4982B05A" w:rsidR="00044DC9" w:rsidRPr="00D5603A" w:rsidRDefault="00044DC9" w:rsidP="00044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5603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ภายในเดือนกรกฎาคม </w:t>
            </w:r>
            <w:r w:rsidR="00CF0C3F" w:rsidRPr="00CF0C3F">
              <w:rPr>
                <w:rFonts w:ascii="Angsana New" w:hAnsi="Angsana New" w:hint="cs"/>
                <w:sz w:val="30"/>
                <w:szCs w:val="30"/>
                <w:lang w:val="en-GB"/>
              </w:rPr>
              <w:t>2564</w:t>
            </w:r>
          </w:p>
        </w:tc>
      </w:tr>
      <w:tr w:rsidR="00044DC9" w:rsidRPr="00CB07DC" w14:paraId="302EB8C9" w14:textId="77777777" w:rsidTr="00EC2F31">
        <w:tc>
          <w:tcPr>
            <w:tcW w:w="3156" w:type="dxa"/>
          </w:tcPr>
          <w:p w14:paraId="5C496622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E011E1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1A8AF3" w14:textId="77777777" w:rsidR="00044DC9" w:rsidRPr="00CB07DC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E517E8B" w14:textId="77777777" w:rsidR="00044DC9" w:rsidRPr="00CB07DC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7707468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CB07DC" w14:paraId="4CCC9C2E" w14:textId="77777777" w:rsidTr="00EC2F31">
        <w:tc>
          <w:tcPr>
            <w:tcW w:w="3156" w:type="dxa"/>
          </w:tcPr>
          <w:p w14:paraId="0B73CC5E" w14:textId="77777777" w:rsidR="00044DC9" w:rsidRPr="00CB07DC" w:rsidRDefault="00044DC9" w:rsidP="00442B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473E15A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9242C" w14:textId="77777777" w:rsidR="00044DC9" w:rsidRPr="00CB07DC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A0D63CF" w14:textId="77777777" w:rsidR="00044DC9" w:rsidRPr="00CB07DC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BABC0A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CB07DC" w14:paraId="38116DE9" w14:textId="77777777" w:rsidTr="00EC2F31">
        <w:tc>
          <w:tcPr>
            <w:tcW w:w="3156" w:type="dxa"/>
          </w:tcPr>
          <w:p w14:paraId="609074AA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0D88370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725D2" w14:textId="77777777" w:rsidR="00044DC9" w:rsidRPr="00CB07DC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7B2C3BA" w14:textId="77777777" w:rsidR="00044DC9" w:rsidRPr="00CB07DC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00B99A0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CB07DC" w14:paraId="2593017C" w14:textId="77777777" w:rsidTr="00EC2F31">
        <w:tc>
          <w:tcPr>
            <w:tcW w:w="3156" w:type="dxa"/>
          </w:tcPr>
          <w:p w14:paraId="0FB254DF" w14:textId="336F86B5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E86A3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6E9E97" w14:textId="46EF3A6D" w:rsidR="00044DC9" w:rsidRPr="00E20785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5C75E2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  <w:r w:rsidR="005C75E2">
              <w:rPr>
                <w:rFonts w:ascii="Angsana New" w:hAnsi="Angsana New"/>
                <w:sz w:val="30"/>
                <w:szCs w:val="30"/>
              </w:rPr>
              <w:br/>
            </w:r>
            <w:r w:rsidR="005C75E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9C6EDCE" w14:textId="5FA5D3DE" w:rsidR="00044DC9" w:rsidRPr="00E20785" w:rsidRDefault="00CF0C3F" w:rsidP="005C75E2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  <w:p w14:paraId="5F9DE7B4" w14:textId="2D5D2FF8" w:rsidR="00044DC9" w:rsidRPr="00E20785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7CEC593" w14:textId="77777777" w:rsidR="00044DC9" w:rsidRPr="00E20785" w:rsidRDefault="00044DC9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0785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627E626E" w14:textId="0C01267F" w:rsidR="00044DC9" w:rsidRPr="009C5296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C5296">
              <w:rPr>
                <w:rFonts w:ascii="Angsana New" w:hAnsi="Angsana New" w:hint="cs"/>
                <w:sz w:val="30"/>
                <w:szCs w:val="30"/>
                <w:cs/>
              </w:rPr>
              <w:t>ภายในเดือน</w:t>
            </w:r>
            <w:r w:rsidRPr="00291C9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F0C3F" w:rsidRPr="00291C9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16D9" w:rsidRPr="00291C9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9C5296" w:rsidRPr="00CB07DC" w14:paraId="43249B32" w14:textId="77777777" w:rsidTr="00EC2F31">
        <w:tc>
          <w:tcPr>
            <w:tcW w:w="3156" w:type="dxa"/>
          </w:tcPr>
          <w:p w14:paraId="013D649D" w14:textId="77777777" w:rsidR="009C5296" w:rsidRPr="00CB07DC" w:rsidRDefault="009C5296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498226" w14:textId="77777777" w:rsidR="009C5296" w:rsidRPr="00CF0C3F" w:rsidRDefault="009C5296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E12BE9A" w14:textId="77777777" w:rsidR="009C5296" w:rsidRPr="00CF0C3F" w:rsidRDefault="009C5296" w:rsidP="005C75E2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7026F445" w14:textId="77777777" w:rsidR="009C5296" w:rsidRPr="00E20785" w:rsidRDefault="009C5296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175E6D1" w14:textId="77777777" w:rsidR="009C5296" w:rsidRPr="00EA5B2A" w:rsidRDefault="009C5296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9C5296" w:rsidRPr="00CB07DC" w14:paraId="28C7DC29" w14:textId="77777777" w:rsidTr="00EC2F31">
        <w:tc>
          <w:tcPr>
            <w:tcW w:w="3156" w:type="dxa"/>
          </w:tcPr>
          <w:p w14:paraId="01C7101A" w14:textId="77777777" w:rsidR="009C5296" w:rsidRPr="00CB07DC" w:rsidRDefault="009C5296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C171E9" w14:textId="77777777" w:rsidR="009C5296" w:rsidRPr="00CF0C3F" w:rsidRDefault="009C5296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43BE7E4" w14:textId="77777777" w:rsidR="009C5296" w:rsidRPr="00CF0C3F" w:rsidRDefault="009C5296" w:rsidP="005C75E2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793BE40D" w14:textId="77777777" w:rsidR="009C5296" w:rsidRPr="00E20785" w:rsidRDefault="009C5296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9A8B8D8" w14:textId="77777777" w:rsidR="009C5296" w:rsidRPr="00EA5B2A" w:rsidRDefault="009C5296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9C5296" w:rsidRPr="00CB07DC" w14:paraId="0DE39C1C" w14:textId="77777777" w:rsidTr="00EC2F31">
        <w:tc>
          <w:tcPr>
            <w:tcW w:w="3156" w:type="dxa"/>
          </w:tcPr>
          <w:p w14:paraId="0FEC849D" w14:textId="77777777" w:rsidR="009C5296" w:rsidRPr="00CB07DC" w:rsidRDefault="009C5296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A830E8" w14:textId="77777777" w:rsidR="009C5296" w:rsidRPr="00CF0C3F" w:rsidRDefault="009C5296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269251F" w14:textId="77777777" w:rsidR="009C5296" w:rsidRPr="00CF0C3F" w:rsidRDefault="009C5296" w:rsidP="005C75E2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46C20561" w14:textId="77777777" w:rsidR="009C5296" w:rsidRPr="00E20785" w:rsidRDefault="009C5296" w:rsidP="00442B0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554277" w14:textId="77777777" w:rsidR="009C5296" w:rsidRPr="00EA5B2A" w:rsidRDefault="009C5296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9C5296" w:rsidRPr="00CB07DC" w14:paraId="2E78F3A1" w14:textId="77777777" w:rsidTr="00EC2F31">
        <w:tc>
          <w:tcPr>
            <w:tcW w:w="3156" w:type="dxa"/>
          </w:tcPr>
          <w:p w14:paraId="37BD1048" w14:textId="7B7C4507" w:rsidR="009C5296" w:rsidRPr="00CB07DC" w:rsidRDefault="009C5296" w:rsidP="009C5296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6B26678E" w14:textId="77777777" w:rsidR="009C5296" w:rsidRPr="00CF0C3F" w:rsidRDefault="009C5296" w:rsidP="009C529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B5FA4C7" w14:textId="77777777" w:rsidR="009C5296" w:rsidRPr="00CF0C3F" w:rsidRDefault="009C5296" w:rsidP="009C5296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5F41393D" w14:textId="77777777" w:rsidR="009C5296" w:rsidRPr="00E20785" w:rsidRDefault="009C5296" w:rsidP="009C5296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43DB5EB" w14:textId="77777777" w:rsidR="009C5296" w:rsidRPr="00EA5B2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044DC9" w:rsidRPr="00CB07DC" w14:paraId="5E7C7B00" w14:textId="77777777" w:rsidTr="00C4034E">
        <w:tc>
          <w:tcPr>
            <w:tcW w:w="3156" w:type="dxa"/>
          </w:tcPr>
          <w:p w14:paraId="34F18613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0B164A4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6EA3F9" w14:textId="77777777" w:rsidR="00044DC9" w:rsidRPr="00CB07DC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F954A5E" w14:textId="77777777" w:rsidR="00044DC9" w:rsidRPr="00CB07DC" w:rsidRDefault="00044DC9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D52D9DB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CB07DC" w14:paraId="0A02F322" w14:textId="77777777" w:rsidTr="00EC2F31">
        <w:tc>
          <w:tcPr>
            <w:tcW w:w="3156" w:type="dxa"/>
          </w:tcPr>
          <w:p w14:paraId="6887A409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36ACE2D5" w14:textId="77777777" w:rsidR="00044DC9" w:rsidRPr="00CB07DC" w:rsidRDefault="00044DC9" w:rsidP="00442B0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86DEFF" w14:textId="288E25BB" w:rsidR="00044DC9" w:rsidRPr="00CB07DC" w:rsidRDefault="00CF0C3F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044DC9" w:rsidRPr="00CB07DC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  <w:p w14:paraId="4E259967" w14:textId="77777777" w:rsidR="00044DC9" w:rsidRPr="00CB07DC" w:rsidRDefault="00044DC9" w:rsidP="00442B0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37AEA2C" w14:textId="6DB3517B" w:rsidR="00044DC9" w:rsidRPr="00CB07DC" w:rsidRDefault="00CF0C3F" w:rsidP="00FE1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044DC9" w:rsidRPr="00CB07DC">
              <w:rPr>
                <w:rFonts w:ascii="Angsana New" w:hAnsi="Angsana New"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5" w:type="dxa"/>
          </w:tcPr>
          <w:p w14:paraId="6D766715" w14:textId="47887E16" w:rsidR="00044DC9" w:rsidRPr="00CB07DC" w:rsidRDefault="00CF0C3F" w:rsidP="00442B0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044DC9" w:rsidRPr="00CB07DC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 w:rsidR="00044DC9" w:rsidRPr="00CB07D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044DC9" w:rsidRPr="00CB07DC">
              <w:rPr>
                <w:rFonts w:ascii="Angsana New" w:hAnsi="Angsana New"/>
                <w:sz w:val="30"/>
                <w:szCs w:val="30"/>
              </w:rPr>
              <w:t>.</w:t>
            </w:r>
            <w:r w:rsidRPr="00CF0C3F">
              <w:rPr>
                <w:rFonts w:ascii="Angsana New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2430" w:type="dxa"/>
            <w:shd w:val="clear" w:color="auto" w:fill="auto"/>
          </w:tcPr>
          <w:p w14:paraId="771B34DA" w14:textId="77777777" w:rsidR="00670BFB" w:rsidRDefault="00044DC9" w:rsidP="0044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หุ้นกู้มีอายุ </w:t>
            </w:r>
            <w:r w:rsidR="00CF0C3F" w:rsidRPr="00670BFB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670BFB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670BFB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10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 </w:t>
            </w:r>
            <w:r w:rsidR="00CF0C3F" w:rsidRPr="00670BFB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15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F0C3F" w:rsidRPr="00670BFB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2566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CF0C3F" w:rsidRPr="00670BFB">
              <w:rPr>
                <w:rFonts w:ascii="Angsana New" w:hAnsi="Angsana New" w:hint="cs"/>
                <w:spacing w:val="-4"/>
                <w:sz w:val="30"/>
                <w:szCs w:val="30"/>
                <w:lang w:val="en-GB"/>
              </w:rPr>
              <w:t>2568</w:t>
            </w:r>
            <w:r w:rsidRPr="00670BF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725D8D4F" w14:textId="2B2CF762" w:rsidR="00044DC9" w:rsidRPr="00670BFB" w:rsidRDefault="00044DC9" w:rsidP="00670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7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70BF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ปี </w:t>
            </w:r>
            <w:r w:rsidR="00CF0C3F" w:rsidRPr="00670BFB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2573</w:t>
            </w:r>
            <w:r w:rsidRPr="00670BF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และปี </w:t>
            </w:r>
            <w:r w:rsidR="00CF0C3F" w:rsidRPr="00670BFB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2578</w:t>
            </w:r>
            <w:r w:rsidRPr="00670BF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3265B" w:rsidRPr="00CB07DC" w14:paraId="119AB74B" w14:textId="77777777" w:rsidTr="00C4034E">
        <w:tc>
          <w:tcPr>
            <w:tcW w:w="3156" w:type="dxa"/>
            <w:vAlign w:val="bottom"/>
          </w:tcPr>
          <w:p w14:paraId="2E361454" w14:textId="77777777" w:rsidR="00A3265B" w:rsidRPr="00CB07DC" w:rsidRDefault="00A3265B" w:rsidP="00A3265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6BB69E19" w14:textId="77777777" w:rsidR="00A3265B" w:rsidRPr="00CB07DC" w:rsidRDefault="00A3265B" w:rsidP="00A3265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C1F24" w14:textId="3323F3C9" w:rsidR="00A3265B" w:rsidRPr="00CB07DC" w:rsidRDefault="00A3265B" w:rsidP="00D02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32A37DDF" w14:textId="77777777" w:rsidR="00A3265B" w:rsidRPr="00CB07DC" w:rsidRDefault="00A3265B" w:rsidP="00A326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520AD07" w14:textId="77777777" w:rsidR="00A3265B" w:rsidRPr="00CB07DC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65B" w:rsidRPr="00CB07DC" w14:paraId="3BE49856" w14:textId="77777777" w:rsidTr="000C3C20">
        <w:tc>
          <w:tcPr>
            <w:tcW w:w="3156" w:type="dxa"/>
          </w:tcPr>
          <w:p w14:paraId="7776723D" w14:textId="77777777" w:rsidR="00A3265B" w:rsidRPr="00CB07DC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6097EA1" w14:textId="77777777" w:rsidR="00A3265B" w:rsidRPr="00CB07DC" w:rsidRDefault="00A3265B" w:rsidP="00A3265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4BB2B2" w14:textId="49C41901" w:rsidR="00A3265B" w:rsidRPr="00CB07DC" w:rsidRDefault="00CF0C3F" w:rsidP="00FE1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A32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988</w:t>
            </w:r>
          </w:p>
        </w:tc>
        <w:tc>
          <w:tcPr>
            <w:tcW w:w="1535" w:type="dxa"/>
          </w:tcPr>
          <w:p w14:paraId="4412FFBA" w14:textId="77777777" w:rsidR="00A3265B" w:rsidRPr="00CB07DC" w:rsidRDefault="00A3265B" w:rsidP="00A326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7E94ABA" w14:textId="77777777" w:rsidR="00A3265B" w:rsidRPr="00CB07DC" w:rsidRDefault="00A3265B" w:rsidP="00A3265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BB5021E" w14:textId="77777777" w:rsidR="00FD4825" w:rsidRPr="00670BFB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14:paraId="7A1F21CB" w14:textId="2AE4DD02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B07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CB07DC">
        <w:rPr>
          <w:rFonts w:ascii="Angsana New" w:hAnsi="Angsana New" w:hint="cs"/>
          <w:sz w:val="30"/>
          <w:szCs w:val="30"/>
        </w:rPr>
        <w:t xml:space="preserve"> </w:t>
      </w:r>
      <w:r w:rsidRPr="00CB07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CB07DC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CB07D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D040D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33</w:t>
      </w:r>
      <w:r w:rsidR="001D040D">
        <w:rPr>
          <w:rFonts w:ascii="Angsana New" w:hAnsi="Angsana New"/>
          <w:sz w:val="30"/>
          <w:szCs w:val="30"/>
        </w:rPr>
        <w:t>,</w:t>
      </w:r>
      <w:r w:rsidR="00CF0C3F" w:rsidRPr="00CF0C3F">
        <w:rPr>
          <w:rFonts w:ascii="Angsana New" w:hAnsi="Angsana New"/>
          <w:sz w:val="30"/>
          <w:szCs w:val="30"/>
          <w:lang w:val="en-GB"/>
        </w:rPr>
        <w:t>837</w:t>
      </w:r>
      <w:r w:rsidR="001D040D">
        <w:rPr>
          <w:rFonts w:ascii="Angsana New" w:hAnsi="Angsana New"/>
          <w:sz w:val="30"/>
          <w:szCs w:val="30"/>
        </w:rPr>
        <w:t xml:space="preserve"> </w:t>
      </w:r>
      <w:r w:rsidRPr="00CB07DC">
        <w:rPr>
          <w:rFonts w:ascii="Angsana New" w:hAnsi="Angsana New" w:hint="cs"/>
          <w:sz w:val="30"/>
          <w:szCs w:val="30"/>
          <w:cs/>
        </w:rPr>
        <w:t>ล้านบาท</w:t>
      </w:r>
      <w:r w:rsidRPr="00CB07DC">
        <w:rPr>
          <w:rFonts w:ascii="Angsana New" w:hAnsi="Angsana New" w:hint="cs"/>
          <w:sz w:val="30"/>
          <w:szCs w:val="30"/>
        </w:rPr>
        <w:t xml:space="preserve"> </w:t>
      </w:r>
      <w:r w:rsidR="00B165D6" w:rsidRPr="00CB07DC">
        <w:rPr>
          <w:rFonts w:ascii="Angsana New" w:hAnsi="Angsana New"/>
          <w:sz w:val="30"/>
          <w:szCs w:val="30"/>
        </w:rPr>
        <w:br/>
      </w:r>
      <w:r w:rsidR="00CF0C3F" w:rsidRPr="00CF0C3F">
        <w:rPr>
          <w:rFonts w:ascii="Angsana New" w:hAnsi="Angsana New"/>
          <w:sz w:val="30"/>
          <w:szCs w:val="30"/>
          <w:lang w:val="en-GB"/>
        </w:rPr>
        <w:t>350</w:t>
      </w:r>
      <w:r w:rsidR="001D040D">
        <w:rPr>
          <w:rFonts w:ascii="Angsana New" w:hAnsi="Angsana New"/>
          <w:sz w:val="30"/>
          <w:szCs w:val="30"/>
        </w:rPr>
        <w:t xml:space="preserve"> </w:t>
      </w:r>
      <w:r w:rsidRPr="00CB07DC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="001D040D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265</w:t>
      </w:r>
      <w:r w:rsidR="001D040D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56</w:t>
      </w:r>
      <w:r w:rsidRPr="00CB07DC">
        <w:rPr>
          <w:rFonts w:ascii="Angsana New" w:hAnsi="Angsana New" w:hint="cs"/>
          <w:sz w:val="30"/>
          <w:szCs w:val="30"/>
        </w:rPr>
        <w:t xml:space="preserve"> </w:t>
      </w:r>
      <w:r w:rsidRPr="00CB07DC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8F2CF6" w:rsidRPr="00CB07DC">
        <w:rPr>
          <w:rFonts w:ascii="Angsana New" w:hAnsi="Angsana New"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</w:rPr>
        <w:t>(</w:t>
      </w:r>
      <w:r w:rsidR="0038749F">
        <w:rPr>
          <w:rFonts w:ascii="Angsana New" w:hAnsi="Angsana New"/>
          <w:i/>
          <w:iCs/>
          <w:sz w:val="30"/>
          <w:szCs w:val="30"/>
        </w:rPr>
        <w:t xml:space="preserve">31 </w:t>
      </w:r>
      <w:r w:rsidR="0038749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2563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: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>,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413</w:t>
      </w:r>
      <w:r w:rsidR="008F2CF6" w:rsidRPr="00CB07DC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59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350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260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17607457" w14:textId="77777777" w:rsidR="00FD4825" w:rsidRPr="00670BFB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6A5BF05D" w14:textId="6513B374" w:rsidR="00713199" w:rsidRDefault="00B46F05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บริษัทและ</w:t>
      </w:r>
      <w:r w:rsidR="00713199" w:rsidRPr="0038749F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="002D6E30" w:rsidRPr="0038749F">
        <w:rPr>
          <w:rFonts w:ascii="Angsana New" w:hAnsi="Angsana New" w:hint="cs"/>
          <w:sz w:val="30"/>
          <w:szCs w:val="30"/>
          <w:cs/>
          <w:lang w:val="th-TH"/>
        </w:rPr>
        <w:t>ที่สำคัญ</w:t>
      </w:r>
      <w:r w:rsidR="002D6E30">
        <w:rPr>
          <w:rFonts w:ascii="Angsana New" w:hAnsi="Angsana New" w:hint="cs"/>
          <w:sz w:val="30"/>
          <w:szCs w:val="30"/>
          <w:cs/>
          <w:lang w:val="th-TH"/>
        </w:rPr>
        <w:t>ตาม</w:t>
      </w:r>
      <w:r w:rsidR="00AB664D">
        <w:rPr>
          <w:rFonts w:ascii="Angsana New" w:hAnsi="Angsana New" w:hint="cs"/>
          <w:sz w:val="30"/>
          <w:szCs w:val="30"/>
          <w:cs/>
          <w:lang w:val="th-TH"/>
        </w:rPr>
        <w:t>ที่</w:t>
      </w:r>
      <w:r w:rsidR="002D6E30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AB664D">
        <w:rPr>
          <w:rFonts w:ascii="Angsana New" w:hAnsi="Angsana New" w:hint="cs"/>
          <w:sz w:val="30"/>
          <w:szCs w:val="30"/>
          <w:cs/>
          <w:lang w:val="th-TH"/>
        </w:rPr>
        <w:t>ระบุไว้ในสัญญา</w:t>
      </w:r>
      <w:r w:rsidR="00713199" w:rsidRPr="0038749F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374B46" w:rsidRPr="0038749F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713199" w:rsidRPr="0038749F">
        <w:rPr>
          <w:rFonts w:ascii="Angsana New" w:hAnsi="Angsana New" w:hint="cs"/>
          <w:sz w:val="30"/>
          <w:szCs w:val="30"/>
          <w:cs/>
          <w:lang w:val="th-TH"/>
        </w:rPr>
        <w:t>เงินกู้ยืมระยะยาวจากสถาบันการเงิน</w:t>
      </w:r>
      <w:r w:rsidR="00D74B40">
        <w:rPr>
          <w:rFonts w:ascii="Angsana New" w:hAnsi="Angsana New" w:hint="cs"/>
          <w:sz w:val="30"/>
          <w:szCs w:val="30"/>
          <w:cs/>
          <w:lang w:val="th-TH"/>
        </w:rPr>
        <w:t>ตามที่ระบุไว้ในสัญญา</w:t>
      </w:r>
      <w:r w:rsidR="00AB13A4">
        <w:rPr>
          <w:rFonts w:ascii="Angsana New" w:hAnsi="Angsana New" w:hint="cs"/>
          <w:sz w:val="30"/>
          <w:szCs w:val="30"/>
          <w:cs/>
          <w:lang w:val="th-TH"/>
        </w:rPr>
        <w:t>ทุกสัญญา</w:t>
      </w:r>
      <w:r w:rsidR="002D6E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38749F">
        <w:rPr>
          <w:rFonts w:ascii="Angsana New" w:hAnsi="Angsana New" w:hint="cs"/>
          <w:sz w:val="30"/>
          <w:szCs w:val="30"/>
          <w:cs/>
          <w:lang w:val="th-TH"/>
        </w:rPr>
        <w:t>และสัญญาหุ้นกู้</w:t>
      </w:r>
      <w:r w:rsidR="00713199" w:rsidRPr="0038749F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713199" w:rsidRPr="0038749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38749F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3FD84F1E" w14:textId="686013E7" w:rsidR="00670BFB" w:rsidRPr="00670BFB" w:rsidRDefault="00670BFB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48E8753C" w14:textId="3EEB3921" w:rsidR="00670BFB" w:rsidRPr="00670BFB" w:rsidRDefault="00670BFB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70BF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บริษัทย่อยแห่งหนึ่งได้รับการอนุโลมเงื่อนไขการดำรงอัตราส่วนทางการเงินจากสถาบันการเงิน สำหรับงบการเงินงวดสามเดือนสิ้นสุดวันที่ </w:t>
      </w:r>
      <w:r w:rsidRPr="00670BFB">
        <w:rPr>
          <w:rFonts w:ascii="Angsana New" w:hAnsi="Angsana New"/>
          <w:sz w:val="30"/>
          <w:szCs w:val="30"/>
        </w:rPr>
        <w:t xml:space="preserve">31 </w:t>
      </w:r>
      <w:r w:rsidRPr="00670BFB">
        <w:rPr>
          <w:rFonts w:ascii="Angsana New" w:hAnsi="Angsana New"/>
          <w:sz w:val="30"/>
          <w:szCs w:val="30"/>
          <w:cs/>
        </w:rPr>
        <w:t xml:space="preserve">มีนาคม </w:t>
      </w:r>
      <w:r w:rsidRPr="00670BFB">
        <w:rPr>
          <w:rFonts w:ascii="Angsana New" w:hAnsi="Angsana New"/>
          <w:sz w:val="30"/>
          <w:szCs w:val="30"/>
        </w:rPr>
        <w:t>2564</w:t>
      </w:r>
    </w:p>
    <w:p w14:paraId="642119EB" w14:textId="6DDFBEA6" w:rsidR="00442B09" w:rsidRPr="00670BFB" w:rsidRDefault="00442B09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4EC290E" w14:textId="77777777" w:rsidR="0016555B" w:rsidRPr="00CB07DC" w:rsidRDefault="006B206E" w:rsidP="00961E73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5A32231E" w14:textId="217B5850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761F32CD" w14:textId="383C5040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29499E6F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7ACA8081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22EC1B0F" w:rsidR="00E52C82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518F671C" w14:textId="77777777" w:rsidR="00C51AB3" w:rsidRPr="00670BFB" w:rsidRDefault="00C51AB3" w:rsidP="00C51AB3">
      <w:pPr>
        <w:rPr>
          <w:rFonts w:ascii="Angsana New" w:hAnsi="Angsana New"/>
          <w:sz w:val="20"/>
          <w:szCs w:val="20"/>
        </w:rPr>
      </w:pPr>
    </w:p>
    <w:p w14:paraId="05736F39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387E8D36" w14:textId="77777777" w:rsidR="00C97FBE" w:rsidRPr="0082412F" w:rsidRDefault="006B206E" w:rsidP="000C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B165D6" w14:paraId="01032EC7" w14:textId="77777777" w:rsidTr="001436AF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C3099" w14:textId="77777777" w:rsidR="000F511D" w:rsidRPr="0082412F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193" w14:textId="77777777" w:rsidR="000F511D" w:rsidRPr="0082412F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B165D6" w14:paraId="7EBA74B5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62882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077A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A943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64B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44E7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A9A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B9240C4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93B" w14:textId="77777777" w:rsidR="004B0018" w:rsidRPr="00236AEC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E7F5" w14:textId="77777777" w:rsidR="004B0018" w:rsidRPr="00236AEC" w:rsidRDefault="004B0018" w:rsidP="009B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EA7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F5E7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B165D6" w14:paraId="00A36E4A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4322" w14:textId="28CE82D3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="00126C68"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26C68"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411A" w14:textId="0872FE22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3C70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8527" w14:textId="1E7804FC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1BBC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CAB8" w14:textId="7D9812B6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E35D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3DA0" w14:textId="403F4906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10F9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DEE0" w14:textId="193058DD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F69E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CA90" w14:textId="6B0C499E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D4DF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51B2" w14:textId="7BE62FC3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59C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8123" w14:textId="0632405E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EFC9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CFB8" w14:textId="2319BFEE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1F8" w14:textId="77777777" w:rsidR="00A31DBC" w:rsidRPr="0082412F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C5EA" w14:textId="3EFDC400" w:rsidR="00A31DBC" w:rsidRPr="0082412F" w:rsidRDefault="00CF0C3F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813C9" w:rsidRPr="00B165D6" w14:paraId="7D0685A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CEA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10B" w14:textId="77777777" w:rsidR="004B0018" w:rsidRPr="0082412F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5C91" w:rsidRPr="00B165D6" w14:paraId="3B6CBCC9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B03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2917" w14:textId="612AF5E9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1B9E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4215" w14:textId="7AC62AED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285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F69E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072F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4C40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F33E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49A5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1AA7" w14:textId="0FD29FD9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719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5F1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012C" w14:textId="44D14299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607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CCBA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C9F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229A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80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FA1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10F7" w14:textId="3EA04B79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594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A68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57DF" w14:textId="0783AECD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892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768</w:t>
            </w:r>
          </w:p>
        </w:tc>
      </w:tr>
      <w:tr w:rsidR="00B65C91" w:rsidRPr="00B165D6" w14:paraId="5A173C5D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3C64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0AC36" w14:textId="4F72D069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527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BF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0CFC" w14:textId="4BD71A9E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717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F99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BC3F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B059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4316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D7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EC5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4D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A0C6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AF83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F780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CB35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4B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95B4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E9BE" w14:textId="5C7AA8AA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527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DF36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581" w14:textId="45A10CDF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717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215</w:t>
            </w:r>
          </w:p>
        </w:tc>
      </w:tr>
      <w:tr w:rsidR="00B65C91" w:rsidRPr="00B165D6" w14:paraId="2B55F57A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A835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CCBA" w14:textId="55501666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643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084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BC63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1DA04" w14:textId="40CCDC1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210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287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79D6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CAED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CB2E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5876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7BEA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79B4" w14:textId="5CC6AC88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C2F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51A29" w14:textId="41C650D0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425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549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5DD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24E8F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A00A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45C2D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B3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86A0" w14:textId="693604E3" w:rsidR="00B65C91" w:rsidRPr="0082412F" w:rsidRDefault="00236AEC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A3AF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23848" w14:textId="245D9D51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635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836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65C91" w:rsidRPr="00B165D6" w14:paraId="38A3616F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2290" w14:textId="77777777" w:rsidR="00B65C91" w:rsidRPr="00C422B2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5AE9A" w14:textId="3F946DFD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759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1DF0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171C7" w14:textId="4B4CFE5F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791</w:t>
            </w:r>
            <w:r w:rsidR="00B65C91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934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739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586B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C604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24F6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AD4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F73F7" w14:textId="751A18BD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259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B97A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842A0" w14:textId="72E095E0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182</w:t>
            </w:r>
            <w:r w:rsidR="00B65C91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F500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3EB0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FD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E731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2599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30EE" w14:textId="38E7CE27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</w:t>
            </w:r>
            <w:r w:rsidR="00236A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018</w:t>
            </w:r>
            <w:r w:rsidR="00236A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5D7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7389C" w14:textId="3A0CE9E4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974</w:t>
            </w:r>
            <w:r w:rsidR="00B65C91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147</w:t>
            </w:r>
          </w:p>
        </w:tc>
      </w:tr>
      <w:tr w:rsidR="00B65C91" w:rsidRPr="00B165D6" w14:paraId="71DBDF6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B1F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7559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B3B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7242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34B3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B85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22B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2D8E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ACD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5868" w14:textId="58996241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4E85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1BC2" w14:textId="19DA15AB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A5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85C8" w14:textId="4DD750FB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53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0BE5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198B" w14:textId="1321E22B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56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588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E308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755C" w14:textId="70FA4861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53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20E3" w14:textId="77777777" w:rsidR="00B65C91" w:rsidRPr="0082412F" w:rsidRDefault="00B65C91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95D5" w14:textId="7061CEF7" w:rsidR="00B65C91" w:rsidRPr="0082412F" w:rsidRDefault="00CF0C3F" w:rsidP="00B6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56</w:t>
            </w:r>
            <w:r w:rsidR="00B65C91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861</w:t>
            </w:r>
          </w:p>
        </w:tc>
      </w:tr>
      <w:tr w:rsidR="000D19F0" w:rsidRPr="00B165D6" w14:paraId="7E3AB6F2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FC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02DE" w14:textId="3D5B969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12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D81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A5BB" w14:textId="0CC296B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10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BE9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8D06" w14:textId="7B930F31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22E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E59" w14:textId="5F608B19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BB6B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F5D4" w14:textId="728816E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420233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67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F212" w14:textId="30981A57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5E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3E24" w14:textId="29F924CA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12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BB66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2D77" w14:textId="6102284B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17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5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C24F" w14:textId="60114CB0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52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319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5A6" w14:textId="32D8B639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33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418</w:t>
            </w:r>
          </w:p>
        </w:tc>
      </w:tr>
      <w:tr w:rsidR="000D19F0" w:rsidRPr="00B165D6" w14:paraId="735F51C6" w14:textId="77777777" w:rsidTr="004B0018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535B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33" w14:textId="22C1262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FB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B206" w14:textId="0981C8CA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FFB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4D2" w14:textId="2B03A5B4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0E7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3A88" w14:textId="70F1FB1B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56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C22B" w14:textId="73C7C09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36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DE0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E720" w14:textId="51C8979A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60A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96A" w14:textId="546731D7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72</w:t>
            </w:r>
            <w:r w:rsidR="008F434F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FD7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0BBA" w14:textId="58FBB07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E7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7FCB" w14:textId="089CD5D6" w:rsidR="000D19F0" w:rsidRPr="008F434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F434F">
              <w:rPr>
                <w:rFonts w:ascii="Angsana New" w:hAnsi="Angsana New"/>
                <w:sz w:val="26"/>
                <w:szCs w:val="26"/>
                <w:lang w:val="en-GB"/>
              </w:rPr>
              <w:t>62</w:t>
            </w:r>
            <w:r w:rsidR="00236AEC" w:rsidRPr="008F434F">
              <w:rPr>
                <w:rFonts w:ascii="Angsana New" w:hAnsi="Angsana New"/>
                <w:sz w:val="26"/>
                <w:szCs w:val="26"/>
              </w:rPr>
              <w:t>,</w:t>
            </w:r>
            <w:r w:rsidRPr="008F434F">
              <w:rPr>
                <w:rFonts w:ascii="Angsana New" w:hAnsi="Angsana New"/>
                <w:sz w:val="26"/>
                <w:szCs w:val="26"/>
                <w:lang w:val="en-GB"/>
              </w:rPr>
              <w:t>34</w:t>
            </w:r>
            <w:r w:rsidR="008F434F" w:rsidRPr="008F434F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782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F957" w14:textId="4456CD92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10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</w:tr>
      <w:tr w:rsidR="000D19F0" w:rsidRPr="00B165D6" w14:paraId="0D51DAE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A9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830" w14:textId="0ED56C22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3A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EBD1" w14:textId="4D7820F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780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C1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500" w14:textId="656BDE7D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C18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046" w14:textId="447DED0A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CAF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BBD9" w14:textId="662AF831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46C8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1D0D" w14:textId="4DDD5780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104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76FA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4D61" w14:textId="2496C448" w:rsidR="000D19F0" w:rsidRPr="007B20EF" w:rsidRDefault="00B65C91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B20EF"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186</w:t>
            </w:r>
            <w:r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024</w:t>
            </w:r>
            <w:r w:rsidRPr="007B20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61F" w14:textId="77777777" w:rsidR="000D19F0" w:rsidRPr="007B20E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6B9C" w14:textId="3E87A811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245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577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09E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A32A" w14:textId="21437319" w:rsidR="000D19F0" w:rsidRPr="007B20EF" w:rsidRDefault="00236AEC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7B20EF"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345</w:t>
            </w:r>
            <w:r w:rsidR="00ED4721"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101</w:t>
            </w:r>
            <w:r w:rsidRPr="007B20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4279" w14:textId="77777777" w:rsidR="000D19F0" w:rsidRPr="007B20E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E8FD" w14:textId="37E5CFE1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410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49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19F0" w:rsidRPr="00B165D6" w14:paraId="5003C1DC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6AB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E16B" w14:textId="183750E0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6E4B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2015" w14:textId="253FB340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499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85F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3C3D" w14:textId="7777777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74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940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BE3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DAE9" w14:textId="28E5E6AB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232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E69A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6023" w14:textId="52232C4D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665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073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EF6B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980A" w14:textId="39AD67B5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36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8C0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CA12" w14:textId="096DEC2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62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E7D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29" w14:textId="1F9982C0" w:rsidR="000D19F0" w:rsidRPr="008F434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F434F">
              <w:rPr>
                <w:rFonts w:ascii="Angsana New" w:hAnsi="Angsana New"/>
                <w:sz w:val="26"/>
                <w:szCs w:val="26"/>
                <w:lang w:val="en-GB"/>
              </w:rPr>
              <w:t>267</w:t>
            </w:r>
            <w:r w:rsidR="00236AEC" w:rsidRPr="008F434F">
              <w:rPr>
                <w:rFonts w:ascii="Angsana New" w:hAnsi="Angsana New"/>
                <w:sz w:val="26"/>
                <w:szCs w:val="26"/>
              </w:rPr>
              <w:t>,</w:t>
            </w:r>
            <w:r w:rsidRPr="008F434F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9775C4" w:rsidRPr="008F434F"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578B" w14:textId="77777777" w:rsidR="000D19F0" w:rsidRPr="008F434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69DA" w14:textId="6F57FF91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623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032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19F0" w:rsidRPr="00B165D6" w14:paraId="502F2DB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03E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82412F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C0A" w14:textId="0CBF04B1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A02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9697" w14:textId="4D644D42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EEF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726" w14:textId="7777777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4D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6CB8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980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EFF4" w14:textId="3B9C22D9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237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D8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B202" w14:textId="06A762BF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347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AAC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5D88" w14:textId="7777777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E2D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B03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EA1A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CE79" w14:textId="19189EF1" w:rsidR="000D19F0" w:rsidRPr="0082412F" w:rsidRDefault="00236AEC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C86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00F2" w14:textId="04344234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349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845</w:t>
            </w:r>
          </w:p>
        </w:tc>
      </w:tr>
      <w:tr w:rsidR="000D19F0" w:rsidRPr="00B165D6" w14:paraId="3CF4D1A5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8B3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11F" w14:textId="1EAEA10B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594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539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71DC" w14:textId="1346BB7F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48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214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E7C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A0FD" w14:textId="7777777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0DD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5D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750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A33" w14:textId="529A4F54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313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86</w:t>
            </w:r>
            <w:r w:rsidR="008F434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9C08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868A" w14:textId="35F195B2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311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449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5FB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86A2" w14:textId="329D9782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583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D39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590" w14:textId="71B256A1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771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5B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EA3D" w14:textId="6182C26F" w:rsidR="000D19F0" w:rsidRPr="0082412F" w:rsidRDefault="00236AEC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04</w:t>
            </w:r>
            <w:r w:rsidR="00F87895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F32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47C9" w14:textId="4C4CA4CE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360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434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19F0" w:rsidRPr="00B165D6" w14:paraId="2F39E575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88E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BC5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FE1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D568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C5D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480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2C7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6982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745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39A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81A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D64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B15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364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66E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9F7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28F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6C82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919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29F2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F0" w:rsidRPr="00B165D6" w14:paraId="3DE18BAF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8A5A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7829" w14:textId="35D29FC3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198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9216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43FD" w14:textId="38D370DD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111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0D42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DA0B4" w14:textId="31EA7355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85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D97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51C98" w14:textId="7E38CF9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104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CAC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F4E01" w14:textId="44756326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145</w:t>
            </w:r>
            <w:r w:rsidR="00B65C91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37E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E8ED0" w14:textId="10AE57A8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255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3E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4F8B4" w14:textId="19BDD2D1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BA14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5CF2" w14:textId="0F24C377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74E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466BD" w14:textId="73067B3C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411</w:t>
            </w:r>
            <w:r w:rsidR="00236AE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4C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49C01" w14:textId="534BDDA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480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640</w:t>
            </w:r>
          </w:p>
        </w:tc>
      </w:tr>
      <w:tr w:rsidR="000D19F0" w:rsidRPr="00B165D6" w14:paraId="047AB4D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90B1" w14:textId="77777777" w:rsidR="000D19F0" w:rsidRPr="00C422B2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3A128" w14:textId="5A72602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905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409E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DB302" w14:textId="774E74F0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793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23C0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D564A" w14:textId="2A322D0C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85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310C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A5CDF" w14:textId="5BC0C756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104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3B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637F" w14:textId="7408797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266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10</w:t>
            </w:r>
            <w:r w:rsidR="008F434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F72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B2C60" w14:textId="61018017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710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2D1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0A32" w14:textId="2ECA15C5" w:rsidR="000D19F0" w:rsidRPr="007B20EF" w:rsidRDefault="00B65C91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148</w:t>
            </w: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37</w:t>
            </w:r>
            <w:r w:rsidR="008F434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</w:t>
            </w: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1282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7BFC0" w14:textId="6FE75B6B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97</w:t>
            </w: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490</w:t>
            </w: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D6E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857ED" w14:textId="6A4B04A8" w:rsidR="000D19F0" w:rsidRPr="007B20E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</w:t>
            </w:r>
            <w:r w:rsidR="00ED4721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108</w:t>
            </w:r>
            <w:r w:rsidR="00ED4721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EA2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9A56" w14:textId="527151F7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511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796</w:t>
            </w:r>
          </w:p>
        </w:tc>
      </w:tr>
      <w:tr w:rsidR="000D19F0" w:rsidRPr="00B165D6" w14:paraId="320E7C6A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E05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5EF2" w14:textId="4ED018BA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930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2EC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53900" w14:textId="719DA21D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159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430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6B0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E9D99" w14:textId="7777777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B6F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73CE1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AD8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F28C4" w14:textId="77B84787" w:rsidR="000D19F0" w:rsidRPr="0082412F" w:rsidRDefault="00B65C91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646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169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CE0" w14:textId="5AB4FA7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  <w:r w:rsidR="000D19F0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CE2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5A4D" w14:textId="02EC4D4F" w:rsidR="000D19F0" w:rsidRPr="007B20E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D4721"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155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05F03" w14:textId="49FDD0FB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450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C1D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E4772" w14:textId="24164C2A" w:rsidR="000D19F0" w:rsidRPr="007B20EF" w:rsidRDefault="00236AEC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7B20EF">
              <w:rPr>
                <w:rFonts w:ascii="Angsana New" w:hAnsi="Angsana New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  <w:r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sz w:val="26"/>
                <w:szCs w:val="26"/>
                <w:lang w:val="en-GB"/>
              </w:rPr>
              <w:t>425</w:t>
            </w:r>
            <w:r w:rsidRPr="007B20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C17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14DF" w14:textId="720D5A6E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150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969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19F0" w:rsidRPr="00B165D6" w14:paraId="5E174ECF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BA55" w14:textId="77777777" w:rsidR="000D19F0" w:rsidRPr="00C422B2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44830" w14:textId="5F0E41D2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895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364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8F74C" w14:textId="728CB8C5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634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C63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93C19" w14:textId="2B2728A6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85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7A6D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C7E4B" w14:textId="590E6130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104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BCCA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87E68" w14:textId="5340311E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254</w:t>
            </w:r>
            <w:r w:rsidR="00B65C9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45</w:t>
            </w:r>
            <w:r w:rsidR="008F434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1A46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AB5A4" w14:textId="35D8F2E9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720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0F9F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F25B2" w14:textId="57E9BF73" w:rsidR="000D19F0" w:rsidRPr="007B20EF" w:rsidRDefault="00B65C91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147</w:t>
            </w: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22</w:t>
            </w:r>
            <w:r w:rsidR="008F434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  <w:r w:rsidRPr="007B20E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FCD3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0F85A" w14:textId="1AEC26D8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CF0C3F"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98</w:t>
            </w: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CF0C3F"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940</w:t>
            </w: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7C65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51784" w14:textId="040370C2" w:rsidR="000D19F0" w:rsidRPr="007B20EF" w:rsidRDefault="00CF0C3F" w:rsidP="00ED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</w:t>
            </w:r>
            <w:r w:rsidR="00236AEC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087</w:t>
            </w:r>
            <w:r w:rsidR="00ED4721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0137" w14:textId="77777777" w:rsidR="000D19F0" w:rsidRPr="0082412F" w:rsidRDefault="000D19F0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F61CA" w14:textId="66CCA1F4" w:rsidR="000D19F0" w:rsidRPr="0082412F" w:rsidRDefault="00CF0C3F" w:rsidP="000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1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360</w:t>
            </w:r>
            <w:r w:rsidR="000D19F0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827</w:t>
            </w:r>
          </w:p>
        </w:tc>
      </w:tr>
    </w:tbl>
    <w:p w14:paraId="3F373F87" w14:textId="77777777" w:rsidR="00AE2811" w:rsidRDefault="00424574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E2811" w:rsidSect="00A31DBC">
          <w:headerReference w:type="default" r:id="rId13"/>
          <w:footerReference w:type="default" r:id="rId14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B165D6" w14:paraId="30AAF12F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58D0033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4D7C6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6DDB" w:rsidRPr="00B165D6" w14:paraId="030ADEAE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8F3698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1D23FE2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A6BD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3E682E7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B3B6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B2FD1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45A536CC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4143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EF84F3B" w14:textId="77777777" w:rsidR="00E06DDB" w:rsidRPr="008B45A5" w:rsidRDefault="009B64B6" w:rsidP="009B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046EC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001A1100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6DDB" w:rsidRPr="00B165D6" w14:paraId="3F648C74" w14:textId="77777777" w:rsidTr="00CA0645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30D7D19" w14:textId="256AC932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FA9" w14:textId="2F7E484A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DD4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88F7" w14:textId="3E30BE39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50F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B00E" w14:textId="31FC8684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D5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4646" w14:textId="72421CE7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B8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4EF2" w14:textId="750F9CE3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8A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9CC5" w14:textId="45C549F5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06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CF1E" w14:textId="401171D8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92D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B70D" w14:textId="2DE939E4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18E1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618E" w14:textId="34B2CD13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5B0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316" w14:textId="17C8B7ED" w:rsidR="00E06DDB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E06DDB" w:rsidRPr="00B165D6" w14:paraId="15CB633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6D02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407AED7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6DDB" w:rsidRPr="00B165D6" w14:paraId="7E70D480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AA31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A441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52BD2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2EA39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4669F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5CE71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AA24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CFF20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4E2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011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02AE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FC1F7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012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EBB5D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B3F5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A99E6F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2FDA2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D0A4C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DF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85F0B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DB" w:rsidRPr="00B165D6" w14:paraId="18E11195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9536E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7ED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1E49F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07CE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A4C4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9C63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427C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9724C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9FF0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16A174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0C9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3031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0DA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4FD4A9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348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A32FA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06809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CEE2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800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A4085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5A5" w:rsidRPr="00B165D6" w14:paraId="67756FBD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D6C2D1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B7CEB" w14:textId="3DDFA29E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3EC8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550659" w14:textId="7687E98D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285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17D5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9259EF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0EBE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B6109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6983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2A546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4551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707E1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1F71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9048A7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003B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DB48A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7E882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3A326E" w14:textId="45B9BA34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A63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CCF4ACC" w14:textId="15A6C29E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285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006</w:t>
            </w:r>
          </w:p>
        </w:tc>
      </w:tr>
      <w:tr w:rsidR="008B45A5" w:rsidRPr="00B165D6" w14:paraId="2B5F9CAC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1F4C9AC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A741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4B89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49C2E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7208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372087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793D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1F6CC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E028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D42A97" w14:textId="4A8C8771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702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972E77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2720A5" w14:textId="6C74E985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593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0DF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F4FB2A3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4FA1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B7C481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E733B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B7A947" w14:textId="774F9AAA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702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5F2A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D9B56D9" w14:textId="23501FB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593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716</w:t>
            </w:r>
          </w:p>
        </w:tc>
      </w:tr>
      <w:tr w:rsidR="008B45A5" w:rsidRPr="00B165D6" w14:paraId="7129A7CF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E0A442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58BE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5AAF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6B2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6503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150C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11B8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6C9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7F4A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1D162" w14:textId="3CBD17B8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BA7C3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F4C4" w14:textId="017709B1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9D22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F36C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73F7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9974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7D9F1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16F5" w14:textId="6B61C0FA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98F4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055D" w14:textId="36A3429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046</w:t>
            </w:r>
          </w:p>
        </w:tc>
      </w:tr>
      <w:tr w:rsidR="008B45A5" w:rsidRPr="00B165D6" w14:paraId="429448E0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6617A70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FE168" w14:textId="33FFD957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7242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D00C" w14:textId="60CE0DC0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285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43B1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AEBCC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A4D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37FC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9C25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09324" w14:textId="6AAF364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719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998D4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D4498" w14:textId="5271B33D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607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D3B5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FE7C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1883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4073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55A36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B22ED" w14:textId="56CD917B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594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7BD0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BBB11" w14:textId="36203627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892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768</w:t>
            </w:r>
          </w:p>
        </w:tc>
      </w:tr>
      <w:tr w:rsidR="008B45A5" w:rsidRPr="00B165D6" w14:paraId="488FE6B7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4DBCA11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3EB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43D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A092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F42D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4FC9E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BF54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D109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13C8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AF2B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31D0AE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805E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73B6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632B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C46A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F734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237036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A434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4327B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6DE0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5A5" w:rsidRPr="00B165D6" w14:paraId="1898A63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392DB3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939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59D93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EE43D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E099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B2C850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BB727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230B0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C116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42C7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88A330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D4B26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CC832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AD0BE32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D592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F1467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2835C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A37C7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9C59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4E9AE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45A5" w:rsidRPr="00B165D6" w14:paraId="70FA885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32C9AB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73990" w14:textId="05C312C3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82B2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48CF301" w14:textId="46B4622F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333C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F6E90E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7B70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151B1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D779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A15F60" w14:textId="1B2CED89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702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D4D45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E21D96" w14:textId="35AC6C9E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593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5EE7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1EB19F0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CE9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57B4B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BBDB9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E42244" w14:textId="31345A8C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576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398F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111FB8" w14:textId="29F522CF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878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013</w:t>
            </w:r>
          </w:p>
        </w:tc>
      </w:tr>
      <w:tr w:rsidR="008B45A5" w:rsidRPr="00B165D6" w14:paraId="09E3F271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64D822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687C0" w14:textId="1958BF9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12C77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579E2BD" w14:textId="65A7822B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C385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0A269D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83A1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5A45A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EC65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87C2464" w14:textId="42B353F5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8CE4E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70E5A" w14:textId="2FF7ED3E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E334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72783F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BF07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C3D39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894E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54E56" w14:textId="32656030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17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332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162706" w14:textId="723AEE54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755</w:t>
            </w:r>
          </w:p>
        </w:tc>
      </w:tr>
      <w:tr w:rsidR="008B45A5" w:rsidRPr="00B165D6" w14:paraId="0CF6BBE4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8D883B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0B7F9" w14:textId="071A9139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DEBEC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97A62" w14:textId="49E6CFA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285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8F43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EC4EA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52F6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7FE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0641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C9AA7" w14:textId="4BDB0256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719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565B97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98219" w14:textId="255B535D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607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0A77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446A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E7B9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049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45835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CF3C1" w14:textId="01A160EB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</w:t>
            </w:r>
            <w:r w:rsidR="00CF34E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594</w:t>
            </w:r>
            <w:r w:rsidR="00CF34E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07D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A471B" w14:textId="24A0901A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892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768</w:t>
            </w:r>
          </w:p>
        </w:tc>
      </w:tr>
      <w:tr w:rsidR="008B45A5" w:rsidRPr="00B165D6" w14:paraId="4D551A73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7092CE9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BD8C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895D5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617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D048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40FD5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00ED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C6D56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F5B55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AE48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95D2C8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193E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3D77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EB6B2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38DC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3C1B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97B9E4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44CD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B459F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B9F8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5A5" w:rsidRPr="00B165D6" w14:paraId="4A62108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4E47E0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39A9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0FBBE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1A937B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BE97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C81641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A92E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2993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C78A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9E200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94043B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73087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AB9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7BFBC7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76CA0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32168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96658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C0A50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88135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D5A405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45A5" w:rsidRPr="00B165D6" w14:paraId="53A330C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21189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8EA8A" w14:textId="75887D8F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84E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986FED" w14:textId="24EA532B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284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A95C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2227AD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8ECE4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84C6E3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EC70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B76710" w14:textId="3EBCEE38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702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F997C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403AEE" w14:textId="34AA9FE1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593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1988D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2E615C4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DD10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A9B93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323BA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267D7C" w14:textId="115A4BA7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576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8CA6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869886B" w14:textId="357F052F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878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013</w:t>
            </w:r>
          </w:p>
        </w:tc>
      </w:tr>
      <w:tr w:rsidR="008B45A5" w:rsidRPr="00B165D6" w14:paraId="38FBF108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93668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759A" w14:textId="6A5460FD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97B0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719C" w14:textId="5546F673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359D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7E95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3C0F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DBAD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59A0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DDA9" w14:textId="66DEACFD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="008B45A5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7B5651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248F" w14:textId="7F1DF03F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6789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F466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967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246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96924F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A329" w14:textId="7545225E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17</w:t>
            </w:r>
            <w:r w:rsidR="00CF34E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B3A28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D758" w14:textId="73830ADB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14</w:t>
            </w:r>
            <w:r w:rsidR="008B45A5" w:rsidRPr="0082412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755</w:t>
            </w:r>
          </w:p>
        </w:tc>
      </w:tr>
      <w:tr w:rsidR="008B45A5" w:rsidRPr="00B165D6" w14:paraId="78F7581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45AA43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B73F5" w14:textId="07850A93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874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C2F8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850B8" w14:textId="16E7AD24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285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D744A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325BA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B51AC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0C20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2FCE6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CABCB" w14:textId="4D4074AF" w:rsidR="008B45A5" w:rsidRPr="0082412F" w:rsidRDefault="00CF0C3F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719</w:t>
            </w:r>
            <w:r w:rsidR="008B45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C752FB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1E8F" w14:textId="7B3C1504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607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C1057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BC2E2" w14:textId="77777777" w:rsidR="008B45A5" w:rsidRPr="0082412F" w:rsidRDefault="008B45A5" w:rsidP="008B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02A72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94929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58532E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BE8C6" w14:textId="0F1A86C7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</w:t>
            </w:r>
            <w:r w:rsidR="00CF34E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594</w:t>
            </w:r>
            <w:r w:rsidR="00CF34E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BE55" w14:textId="77777777" w:rsidR="008B45A5" w:rsidRPr="0082412F" w:rsidRDefault="008B45A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AAE2" w14:textId="34247DDA" w:rsidR="008B45A5" w:rsidRPr="0082412F" w:rsidRDefault="00CF0C3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892</w:t>
            </w:r>
            <w:r w:rsidR="008B45A5"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768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5320967" w14:textId="77777777" w:rsidR="00CA2AFD" w:rsidRPr="0082412F" w:rsidRDefault="00524220" w:rsidP="00961E73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CDD5F4F" w14:textId="3253FB65" w:rsidR="00AD02AE" w:rsidRPr="0082412F" w:rsidRDefault="00586366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918A9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</w:t>
      </w:r>
      <w:r w:rsidRPr="0087061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Pr="00870611">
        <w:rPr>
          <w:rFonts w:ascii="Angsana New" w:hAnsi="Angsana New" w:hint="cs"/>
          <w:sz w:val="30"/>
          <w:szCs w:val="30"/>
        </w:rPr>
        <w:t xml:space="preserve"> </w:t>
      </w:r>
      <w:r w:rsidRPr="00870611">
        <w:rPr>
          <w:rFonts w:ascii="Angsana New" w:hAnsi="Angsana New" w:hint="cs"/>
          <w:sz w:val="30"/>
          <w:szCs w:val="30"/>
          <w:cs/>
        </w:rPr>
        <w:t>มีนาคม</w:t>
      </w:r>
      <w:r w:rsidRPr="00870611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870611">
        <w:rPr>
          <w:rFonts w:ascii="Angsana New" w:hAnsi="Angsana New" w:hint="cs"/>
          <w:sz w:val="30"/>
          <w:szCs w:val="30"/>
          <w:cs/>
        </w:rPr>
        <w:t xml:space="preserve"> </w:t>
      </w:r>
      <w:r w:rsidRPr="00FC6DBA">
        <w:rPr>
          <w:rFonts w:ascii="Angsana New" w:hAnsi="Angsana New" w:hint="cs"/>
          <w:sz w:val="30"/>
          <w:szCs w:val="30"/>
          <w:cs/>
        </w:rPr>
        <w:t>คือ</w:t>
      </w:r>
      <w:r w:rsidR="00870611" w:rsidRPr="00FC6DBA">
        <w:rPr>
          <w:rFonts w:ascii="Angsana New" w:hAnsi="Angsana New"/>
          <w:sz w:val="30"/>
          <w:szCs w:val="30"/>
        </w:rPr>
        <w:t xml:space="preserve"> </w:t>
      </w:r>
      <w:r w:rsidR="00372031">
        <w:rPr>
          <w:rFonts w:ascii="Angsana New" w:hAnsi="Angsana New"/>
          <w:sz w:val="30"/>
          <w:szCs w:val="30"/>
          <w:cs/>
        </w:rPr>
        <w:br/>
      </w:r>
      <w:r w:rsidRPr="00FC6DBA">
        <w:rPr>
          <w:rFonts w:ascii="Angsana New" w:hAnsi="Angsana New" w:hint="cs"/>
          <w:sz w:val="30"/>
          <w:szCs w:val="30"/>
          <w:cs/>
        </w:rPr>
        <w:t>ร้อย</w:t>
      </w:r>
      <w:r w:rsidRPr="00587FA9">
        <w:rPr>
          <w:rFonts w:ascii="Angsana New" w:hAnsi="Angsana New" w:hint="cs"/>
          <w:sz w:val="30"/>
          <w:szCs w:val="30"/>
          <w:cs/>
        </w:rPr>
        <w:t xml:space="preserve">ละ </w:t>
      </w:r>
      <w:r w:rsidR="00CF0C3F" w:rsidRPr="00CF0C3F">
        <w:rPr>
          <w:rFonts w:ascii="Angsana New" w:hAnsi="Angsana New"/>
          <w:sz w:val="30"/>
          <w:szCs w:val="30"/>
          <w:lang w:val="en-GB"/>
        </w:rPr>
        <w:t>0</w:t>
      </w:r>
      <w:r w:rsidR="005367F1" w:rsidRPr="00587FA9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97</w:t>
      </w:r>
      <w:r w:rsidR="00870611" w:rsidRPr="00587FA9">
        <w:rPr>
          <w:rFonts w:ascii="Angsana New" w:hAnsi="Angsana New"/>
          <w:i/>
          <w:iCs/>
          <w:sz w:val="30"/>
          <w:szCs w:val="30"/>
        </w:rPr>
        <w:t xml:space="preserve"> </w:t>
      </w:r>
      <w:r w:rsidRPr="00587FA9">
        <w:rPr>
          <w:rFonts w:ascii="Angsana New" w:hAnsi="Angsana New" w:hint="cs"/>
          <w:i/>
          <w:iCs/>
          <w:sz w:val="30"/>
          <w:szCs w:val="30"/>
        </w:rPr>
        <w:t>(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31</w:t>
      </w:r>
      <w:r w:rsidRPr="0082412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82412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D19F0">
        <w:rPr>
          <w:rFonts w:ascii="Angsana New" w:hAnsi="Angsana New"/>
          <w:i/>
          <w:iCs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="000D19F0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99</w:t>
      </w:r>
      <w:r w:rsidRPr="0082412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82412F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76333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การใช้ประโยชน์จากผลขาดทุนสะสมทางภาษี</w:t>
      </w:r>
    </w:p>
    <w:p w14:paraId="339E37E3" w14:textId="77777777" w:rsidR="00AD02AE" w:rsidRPr="003918A9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77777777" w:rsidR="00B419DC" w:rsidRPr="0082412F" w:rsidRDefault="00FF4A19" w:rsidP="00961E73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9B3C4" w14:textId="77777777" w:rsidR="000C2275" w:rsidRPr="00F87895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A22C56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8BB9AE" w14:textId="77777777" w:rsidR="003918A9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485F2B44" w14:textId="77777777" w:rsidR="000E64A5" w:rsidRPr="000E64A5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60BAE7E" w14:textId="77777777" w:rsidR="00DC7B86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31C2A3" w14:textId="77777777" w:rsidR="00DC7B86" w:rsidRPr="0082412F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DC7B86" w:rsidRPr="0082412F" w:rsidSect="00881097">
          <w:head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36"/>
        <w:gridCol w:w="1312"/>
        <w:gridCol w:w="236"/>
        <w:gridCol w:w="1294"/>
        <w:gridCol w:w="236"/>
        <w:gridCol w:w="1186"/>
        <w:gridCol w:w="236"/>
        <w:gridCol w:w="1024"/>
        <w:gridCol w:w="270"/>
        <w:gridCol w:w="900"/>
        <w:gridCol w:w="270"/>
        <w:gridCol w:w="990"/>
        <w:gridCol w:w="270"/>
        <w:gridCol w:w="900"/>
        <w:gridCol w:w="270"/>
        <w:gridCol w:w="991"/>
      </w:tblGrid>
      <w:tr w:rsidR="00E21629" w:rsidRPr="008B2869" w14:paraId="38813E84" w14:textId="77777777" w:rsidTr="00AB0924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50496CB" w14:textId="77777777" w:rsidR="00E21629" w:rsidRPr="008B2869" w:rsidRDefault="00E21629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881" w:type="dxa"/>
            <w:gridSpan w:val="17"/>
            <w:vAlign w:val="bottom"/>
          </w:tcPr>
          <w:p w14:paraId="75682C87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8B2869" w14:paraId="37EC6C62" w14:textId="77777777" w:rsidTr="00AB0924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1481103" w14:textId="77777777" w:rsidR="00E21629" w:rsidRPr="008B2869" w:rsidRDefault="00E21629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20B3EB80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15E5CED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0C1FB842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8B2869" w14:paraId="29DD9987" w14:textId="77777777" w:rsidTr="00AB0924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406AC1E" w14:textId="7B583D12" w:rsidR="00E21629" w:rsidRPr="00FD7BFC" w:rsidRDefault="00E21629" w:rsidP="00435D13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Pr="00CF0C3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41308D" w14:textId="63C25893" w:rsidR="00E21629" w:rsidRPr="00FD7BFC" w:rsidRDefault="00E21629" w:rsidP="000E64A5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1F07A45" w14:textId="77777777" w:rsidR="00E21629" w:rsidRPr="00FD7BFC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8F9C3B" w14:textId="77777777" w:rsidR="00E21629" w:rsidRPr="00FD7BFC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F376C13" w14:textId="72A41977" w:rsidR="00E21629" w:rsidRPr="00FD7BFC" w:rsidRDefault="00E21629" w:rsidP="009642D3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39EEAA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5E0D3" w14:textId="77777777" w:rsidR="00E21629" w:rsidRPr="008B2869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DC3E" w14:textId="77777777" w:rsidR="00E21629" w:rsidRPr="008B2869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3E4FB" w14:textId="77777777" w:rsidR="00E21629" w:rsidRPr="008B2869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3C56" w14:textId="77777777" w:rsidR="00E21629" w:rsidRPr="008B2869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9033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B7D003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B3FAFA" w14:textId="5712CFA6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F0C3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4B01446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20697E7" w14:textId="108D0B06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F0C3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1FE1D8F" w14:textId="77777777" w:rsidR="00E21629" w:rsidRPr="008B2869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CC0C9F9" w14:textId="4269D5B7" w:rsidR="00E21629" w:rsidRPr="008B2869" w:rsidRDefault="00E21629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2B1129D4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E71B9" w14:textId="77777777" w:rsidR="00E21629" w:rsidRPr="008B2869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8B2869" w14:paraId="607F9B77" w14:textId="77777777" w:rsidTr="00AB0924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3557A949" w14:textId="77777777" w:rsidR="00E21629" w:rsidRPr="00FD7BFC" w:rsidRDefault="00E21629" w:rsidP="00435D13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81" w:type="dxa"/>
            <w:gridSpan w:val="17"/>
            <w:vAlign w:val="bottom"/>
          </w:tcPr>
          <w:p w14:paraId="277F7A32" w14:textId="77777777" w:rsidR="00E21629" w:rsidRPr="00FD7BFC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D7BF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8B2869" w14:paraId="405A096F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F174258" w14:textId="77777777" w:rsidR="00E21629" w:rsidRPr="00FD7BFC" w:rsidRDefault="00E21629" w:rsidP="00435D13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9CD8A7D" w14:textId="77777777" w:rsidR="00E21629" w:rsidRPr="00FD7BFC" w:rsidRDefault="00E21629" w:rsidP="002E38E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46DE6F" w14:textId="77777777" w:rsidR="00E21629" w:rsidRPr="00FD7BFC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02D04070" w14:textId="77777777" w:rsidR="00E21629" w:rsidRPr="00FD7BFC" w:rsidRDefault="00E21629" w:rsidP="002E38E3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44C2B0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ED7DAF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B5F55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D85165F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B8334C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694BCF5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21CE62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F7551A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889592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DED4AF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69224D3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F9B982D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F29FB45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9968E6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E21629" w:rsidRPr="008B2869" w14:paraId="13C4DC62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928C4E9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786E762" w14:textId="77777777" w:rsidR="00E21629" w:rsidRPr="00FD7BFC" w:rsidRDefault="00E21629" w:rsidP="001E4E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677B8F" w14:textId="77777777" w:rsidR="00E21629" w:rsidRPr="00FD7BFC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45FBF870" w14:textId="77777777" w:rsidR="00E21629" w:rsidRPr="00FD7BFC" w:rsidRDefault="00E21629" w:rsidP="002E38E3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76B235" w14:textId="77777777" w:rsidR="00E21629" w:rsidRPr="008B2869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F8D12" w14:textId="77777777" w:rsidR="00E21629" w:rsidRPr="008B2869" w:rsidRDefault="00E21629" w:rsidP="006366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F3C215" w14:textId="77777777" w:rsidR="00E21629" w:rsidRPr="008B2869" w:rsidRDefault="00E21629" w:rsidP="0031605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697199" w14:textId="77777777" w:rsidR="00E21629" w:rsidRPr="008B2869" w:rsidRDefault="00E21629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37EFD8" w14:textId="77777777" w:rsidR="00E21629" w:rsidRPr="008B2869" w:rsidRDefault="00E21629" w:rsidP="0031605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F91592" w14:textId="77777777" w:rsidR="00E21629" w:rsidRPr="008B2869" w:rsidRDefault="00E21629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BD75A8" w14:textId="77777777" w:rsidR="00E21629" w:rsidRPr="008B286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576C00" w14:textId="77777777" w:rsidR="00E21629" w:rsidRPr="008B2869" w:rsidRDefault="00E21629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D6F7CB" w14:textId="77777777" w:rsidR="00E21629" w:rsidRPr="008B286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ECFEA3" w14:textId="77777777" w:rsidR="00E21629" w:rsidRPr="008B2869" w:rsidRDefault="00E21629" w:rsidP="001E4E8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18F87" w14:textId="77777777" w:rsidR="00E21629" w:rsidRPr="008B2869" w:rsidRDefault="00E21629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1BFF7E" w14:textId="77777777" w:rsidR="00E21629" w:rsidRPr="008B2869" w:rsidRDefault="00E21629" w:rsidP="005C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254941" w14:textId="77777777" w:rsidR="00E21629" w:rsidRPr="008B286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84391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7C382973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24752C1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4499AC39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70D7EB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42183F64" w14:textId="77777777" w:rsidR="00E21629" w:rsidRPr="00FD7BF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44C42F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270548" w14:textId="77777777" w:rsidR="00E21629" w:rsidRPr="008B2869" w:rsidRDefault="00E21629" w:rsidP="007D011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27C90" w14:textId="77777777" w:rsidR="00E21629" w:rsidRPr="008B2869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2717F40" w14:textId="77777777" w:rsidR="00E21629" w:rsidRPr="008B2869" w:rsidRDefault="00E21629" w:rsidP="008F434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B730B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E9610F" w14:textId="342B2547" w:rsidR="00E21629" w:rsidRPr="008B2869" w:rsidRDefault="00E21629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445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C3D643A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A3ACE80" w14:textId="77777777" w:rsidR="00E21629" w:rsidRPr="008B2869" w:rsidRDefault="00E21629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10DEA4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3A00C2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3C01BE" w14:textId="77777777" w:rsidR="00E21629" w:rsidRPr="008B2869" w:rsidRDefault="00E21629" w:rsidP="00CA36DE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81BCC2F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751225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4604EF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07CCB961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19B1ECF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4B81DC" w14:textId="77777777" w:rsidR="00E21629" w:rsidRPr="00FD7BFC" w:rsidRDefault="00E21629" w:rsidP="00C532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C1B667" w14:textId="77777777" w:rsidR="00E21629" w:rsidRPr="00FD7BFC" w:rsidRDefault="00E21629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57F7352" w14:textId="32B84C2A" w:rsidR="00E21629" w:rsidRPr="00FD7BFC" w:rsidRDefault="00E21629" w:rsidP="008F4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844</w:t>
            </w:r>
            <w:r w:rsidRPr="00FD7BFC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236" w:type="dxa"/>
            <w:vAlign w:val="bottom"/>
          </w:tcPr>
          <w:p w14:paraId="1577EBD4" w14:textId="77777777" w:rsidR="00E21629" w:rsidRPr="008B2869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EF218" w14:textId="77777777" w:rsidR="00E21629" w:rsidRPr="008B2869" w:rsidRDefault="00E21629" w:rsidP="007D011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A4089" w14:textId="77777777" w:rsidR="00E21629" w:rsidRPr="008B2869" w:rsidRDefault="00E21629" w:rsidP="00C5321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9BFE" w14:textId="77777777" w:rsidR="00E21629" w:rsidRPr="008B2869" w:rsidRDefault="00E21629" w:rsidP="008F434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2,022,756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F190C" w14:textId="77777777" w:rsidR="00E21629" w:rsidRPr="008B2869" w:rsidRDefault="00E21629" w:rsidP="00C532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0968F" w14:textId="5B283DBC" w:rsidR="00E21629" w:rsidRPr="008B2869" w:rsidRDefault="00E21629" w:rsidP="00C532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867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421</w:t>
            </w:r>
          </w:p>
        </w:tc>
        <w:tc>
          <w:tcPr>
            <w:tcW w:w="270" w:type="dxa"/>
            <w:vAlign w:val="bottom"/>
          </w:tcPr>
          <w:p w14:paraId="161CC471" w14:textId="77777777" w:rsidR="00E21629" w:rsidRPr="008B286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8A8EA61" w14:textId="77777777" w:rsidR="00E21629" w:rsidRPr="008B2869" w:rsidRDefault="00E21629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348872" w14:textId="77777777" w:rsidR="00E21629" w:rsidRPr="008B286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6344E6" w14:textId="59954DDC" w:rsidR="00E21629" w:rsidRPr="008B2869" w:rsidRDefault="00E21629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1D30B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867</w:t>
            </w:r>
            <w:r w:rsidRPr="001D30B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270" w:type="dxa"/>
            <w:vAlign w:val="bottom"/>
          </w:tcPr>
          <w:p w14:paraId="5856E9F8" w14:textId="77777777" w:rsidR="00E21629" w:rsidRPr="008B2869" w:rsidRDefault="00E21629" w:rsidP="00C5321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5AB4B3" w14:textId="77777777" w:rsidR="00E21629" w:rsidRPr="008B2869" w:rsidRDefault="00E21629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D301A8" w14:textId="77777777" w:rsidR="00E21629" w:rsidRPr="008B286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F36094" w14:textId="4EDE1EDC" w:rsidR="00E21629" w:rsidRPr="008B2869" w:rsidRDefault="00E21629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711</w:t>
            </w:r>
          </w:p>
        </w:tc>
      </w:tr>
      <w:tr w:rsidR="00E21629" w:rsidRPr="008B2869" w14:paraId="79B96A8A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3F066C6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D7BF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28C85" w14:textId="77777777" w:rsidR="00E21629" w:rsidRPr="00FD7BFC" w:rsidRDefault="00E21629" w:rsidP="00F602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7BF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05AE92" w14:textId="77777777" w:rsidR="00E21629" w:rsidRPr="00FD7BFC" w:rsidRDefault="00E21629" w:rsidP="00F602E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6F23A" w14:textId="12C520FD" w:rsidR="00E21629" w:rsidRPr="00FD7BFC" w:rsidRDefault="00E21629" w:rsidP="008F4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844</w:t>
            </w:r>
            <w:r w:rsidRPr="00FD7B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665</w:t>
            </w:r>
          </w:p>
        </w:tc>
        <w:tc>
          <w:tcPr>
            <w:tcW w:w="236" w:type="dxa"/>
            <w:vAlign w:val="bottom"/>
          </w:tcPr>
          <w:p w14:paraId="1D877716" w14:textId="77777777" w:rsidR="00E21629" w:rsidRPr="008B2869" w:rsidRDefault="00E21629" w:rsidP="00F602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03C90" w14:textId="77777777" w:rsidR="00E21629" w:rsidRPr="008B2869" w:rsidRDefault="00E21629" w:rsidP="007D011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05BA5" w14:textId="77777777" w:rsidR="00E21629" w:rsidRPr="008B2869" w:rsidRDefault="00E21629" w:rsidP="00F602E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8A22E" w14:textId="77777777" w:rsidR="00E21629" w:rsidRPr="008B2869" w:rsidRDefault="00E21629" w:rsidP="008F434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2,467,756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2A55C" w14:textId="77777777" w:rsidR="00E21629" w:rsidRPr="008B2869" w:rsidRDefault="00E21629" w:rsidP="00F602E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EB4C7" w14:textId="30E7D47E" w:rsidR="00E21629" w:rsidRPr="008B2869" w:rsidRDefault="00E21629" w:rsidP="00F602E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</w:rPr>
              <w:t>312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</w:rPr>
              <w:t>421</w:t>
            </w:r>
          </w:p>
        </w:tc>
        <w:tc>
          <w:tcPr>
            <w:tcW w:w="270" w:type="dxa"/>
            <w:vAlign w:val="bottom"/>
          </w:tcPr>
          <w:p w14:paraId="7E0A27E1" w14:textId="77777777" w:rsidR="00E21629" w:rsidRPr="008B2869" w:rsidRDefault="00E21629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6A8F106" w14:textId="77777777" w:rsidR="00E21629" w:rsidRPr="008B2869" w:rsidRDefault="00E21629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3370FB" w14:textId="77777777" w:rsidR="00E21629" w:rsidRPr="008B2869" w:rsidRDefault="00E21629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824C6A" w14:textId="77777777" w:rsidR="00E21629" w:rsidRPr="008B2869" w:rsidRDefault="00E21629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BA4277" w14:textId="77777777" w:rsidR="00E21629" w:rsidRPr="008B2869" w:rsidRDefault="00E21629" w:rsidP="00F602E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94C5C5" w14:textId="77777777" w:rsidR="00E21629" w:rsidRPr="008B2869" w:rsidRDefault="00E21629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73D7D4" w14:textId="77777777" w:rsidR="00E21629" w:rsidRPr="008B2869" w:rsidRDefault="00E21629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2BC1E0" w14:textId="77777777" w:rsidR="00E21629" w:rsidRPr="008B2869" w:rsidRDefault="00E21629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29" w:rsidRPr="008B2869" w14:paraId="4CD74630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9392ADD" w14:textId="77777777" w:rsidR="00E21629" w:rsidRPr="00FD7BFC" w:rsidRDefault="00E21629" w:rsidP="00435D13">
            <w:pPr>
              <w:ind w:left="166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868C1E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BA5244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14:paraId="62F2A0D7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114368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3A474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D8CE68" w14:textId="77777777" w:rsidR="00E21629" w:rsidRPr="008B2869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734493" w14:textId="77777777" w:rsidR="00E21629" w:rsidRPr="008B2869" w:rsidRDefault="00E21629" w:rsidP="0083120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A783E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3CF3F" w14:textId="77777777" w:rsidR="00E21629" w:rsidRPr="008B2869" w:rsidRDefault="00E21629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B26CDF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075758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AE8485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1E829C" w14:textId="77777777" w:rsidR="00E21629" w:rsidRPr="008B2869" w:rsidRDefault="00E21629" w:rsidP="00A42BE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857F88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7A2440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D8CA9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9FEF8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729A5A24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9AC6DF6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0739BB35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CFA33D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54B643D6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53910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7B103A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2A4CD3" w14:textId="77777777" w:rsidR="00E21629" w:rsidRPr="008B2869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D206A1" w14:textId="77777777" w:rsidR="00E21629" w:rsidRPr="008B2869" w:rsidRDefault="00E21629" w:rsidP="0083120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52F60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072408" w14:textId="77777777" w:rsidR="00E21629" w:rsidRPr="008B2869" w:rsidRDefault="00E21629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FE1C8D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E9A184C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A31BF5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48C0D" w14:textId="77777777" w:rsidR="00E21629" w:rsidRPr="008B2869" w:rsidRDefault="00E21629" w:rsidP="00A42BE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2DA6EA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930D4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831C58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321F4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445B26AE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6810261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14:paraId="775A94E8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0F876F" w14:textId="77777777" w:rsidR="00E21629" w:rsidRPr="00FD7BFC" w:rsidRDefault="00E21629" w:rsidP="00E153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3CB909B" w14:textId="77777777" w:rsidR="00E21629" w:rsidRPr="00FD7BF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7757A3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69CD14" w14:textId="77777777" w:rsidR="00E21629" w:rsidRPr="008B2869" w:rsidRDefault="00E21629" w:rsidP="00C422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1,269,715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D28F8" w14:textId="77777777" w:rsidR="00E21629" w:rsidRPr="008B2869" w:rsidRDefault="00E21629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498E7B" w14:textId="77777777" w:rsidR="00E21629" w:rsidRPr="008B2869" w:rsidRDefault="00E21629" w:rsidP="008F43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BDD19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8DEECF" w14:textId="7C9E4875" w:rsidR="00E21629" w:rsidRPr="008B2869" w:rsidRDefault="00E21629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269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270" w:type="dxa"/>
            <w:vAlign w:val="bottom"/>
          </w:tcPr>
          <w:p w14:paraId="090F562A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69505E" w14:textId="66DE3885" w:rsidR="00E21629" w:rsidRPr="008B2869" w:rsidRDefault="00E21629" w:rsidP="00C84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270" w:type="dxa"/>
            <w:vAlign w:val="bottom"/>
          </w:tcPr>
          <w:p w14:paraId="5F3CE815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A067D6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BC6066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CAF2DD" w14:textId="77777777" w:rsidR="00E21629" w:rsidRPr="008B2869" w:rsidRDefault="00E21629" w:rsidP="00CC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D3B88A" w14:textId="77777777" w:rsidR="00E21629" w:rsidRPr="008B2869" w:rsidRDefault="00E21629" w:rsidP="00CC12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B5F12" w14:textId="7129BCEE" w:rsidR="00E21629" w:rsidRPr="008B2869" w:rsidRDefault="00E21629" w:rsidP="00CC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</w:p>
        </w:tc>
      </w:tr>
      <w:tr w:rsidR="00E21629" w:rsidRPr="008B2869" w14:paraId="446E9012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7E7C5B0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0AA0BF8F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E187A5" w14:textId="77777777" w:rsidR="00E21629" w:rsidRPr="00FD7BFC" w:rsidRDefault="00E21629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0E1DB5B6" w14:textId="77777777" w:rsidR="00E21629" w:rsidRPr="007D011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D01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D0C8C2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B27272" w14:textId="77777777" w:rsidR="00E21629" w:rsidRPr="008B2869" w:rsidRDefault="00E21629" w:rsidP="007D011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DD738D" w14:textId="77777777" w:rsidR="00E21629" w:rsidRPr="008B2869" w:rsidRDefault="00E21629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A6D70A" w14:textId="0A82ADAD" w:rsidR="00E21629" w:rsidRPr="00E1534F" w:rsidRDefault="00E21629" w:rsidP="008F434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542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422B2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48D58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6FF6CC4" w14:textId="77E58216" w:rsidR="00E21629" w:rsidRPr="008B2869" w:rsidRDefault="00E21629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542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726</w:t>
            </w:r>
          </w:p>
        </w:tc>
        <w:tc>
          <w:tcPr>
            <w:tcW w:w="270" w:type="dxa"/>
            <w:vAlign w:val="bottom"/>
          </w:tcPr>
          <w:p w14:paraId="3FFC8886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60E571E" w14:textId="77777777" w:rsidR="00E21629" w:rsidRPr="008B2869" w:rsidRDefault="00E21629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30FCF3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64FB6E" w14:textId="26832182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270" w:type="dxa"/>
            <w:vAlign w:val="bottom"/>
          </w:tcPr>
          <w:p w14:paraId="5E0E55E5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020F1A" w14:textId="77777777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0A3B46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0DCAD" w14:textId="6A686E41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737</w:t>
            </w:r>
          </w:p>
        </w:tc>
      </w:tr>
      <w:tr w:rsidR="00E21629" w:rsidRPr="008B2869" w14:paraId="12290DBA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99D75B" w14:textId="77777777" w:rsidR="00E21629" w:rsidRPr="00FD7BFC" w:rsidRDefault="00E21629" w:rsidP="00435D13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D7BF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77B5C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7BF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5453E9" w14:textId="77777777" w:rsidR="00E21629" w:rsidRPr="00FD7BFC" w:rsidRDefault="00E21629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3E32A" w14:textId="77777777" w:rsidR="00E21629" w:rsidRPr="00FD7BF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7BF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CEB413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F1372" w14:textId="77777777" w:rsidR="00E21629" w:rsidRPr="008B2869" w:rsidRDefault="00E21629" w:rsidP="00C422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1,269,715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9CE62" w14:textId="77777777" w:rsidR="00E21629" w:rsidRPr="008B2869" w:rsidRDefault="00E21629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F7ADD" w14:textId="77777777" w:rsidR="00E21629" w:rsidRPr="008B2869" w:rsidRDefault="00E21629" w:rsidP="008F434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542,726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95464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74D93" w14:textId="091311B7" w:rsidR="00E21629" w:rsidRPr="008B2869" w:rsidRDefault="00E21629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812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441</w:t>
            </w:r>
          </w:p>
        </w:tc>
        <w:tc>
          <w:tcPr>
            <w:tcW w:w="270" w:type="dxa"/>
            <w:vAlign w:val="bottom"/>
          </w:tcPr>
          <w:p w14:paraId="1F280B06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E3B9A27" w14:textId="77777777" w:rsidR="00E21629" w:rsidRPr="008B2869" w:rsidRDefault="00E21629" w:rsidP="00C84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95B41E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2BB699" w14:textId="77777777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08BAF0" w14:textId="77777777" w:rsidR="00E21629" w:rsidRPr="008B2869" w:rsidRDefault="00E21629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F85B3C" w14:textId="77777777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D0E2A9" w14:textId="77777777" w:rsidR="00E21629" w:rsidRPr="008B2869" w:rsidRDefault="00E21629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473BE" w14:textId="77777777" w:rsidR="00E21629" w:rsidRPr="008B2869" w:rsidRDefault="00E21629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29" w:rsidRPr="00435D13" w14:paraId="3E90F9B2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C0059E8" w14:textId="77777777" w:rsidR="00E21629" w:rsidRPr="00FD7BFC" w:rsidRDefault="00E21629" w:rsidP="00435D13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40BA411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A20D59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3CE6DBC2" w14:textId="77777777" w:rsidR="00E21629" w:rsidRPr="00FD7BFC" w:rsidRDefault="00E21629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8985CD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DF11FE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1550" w14:textId="77777777" w:rsidR="00E21629" w:rsidRPr="00435D13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8884F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522E45" w14:textId="77777777" w:rsidR="00E21629" w:rsidRPr="00435D13" w:rsidRDefault="00E21629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6C5D25F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248763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6ACAFC" w14:textId="77777777" w:rsidR="00E21629" w:rsidRPr="00435D13" w:rsidRDefault="00E21629" w:rsidP="0083120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A2693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A6A700" w14:textId="77777777" w:rsidR="00E21629" w:rsidRPr="00435D13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617D6C" w14:textId="77777777" w:rsidR="00E21629" w:rsidRPr="00435D13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156A95" w14:textId="77777777" w:rsidR="00E21629" w:rsidRPr="00435D13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A6A182" w14:textId="77777777" w:rsidR="00E21629" w:rsidRPr="00435D13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EC7B9" w14:textId="77777777" w:rsidR="00E21629" w:rsidRPr="00435D13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381B91EC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AC7F44F" w14:textId="77777777" w:rsidR="00E21629" w:rsidRPr="00FD7BFC" w:rsidRDefault="00E21629" w:rsidP="008B0433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15E8CA9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46D9A7" w14:textId="77777777" w:rsidR="00E21629" w:rsidRPr="00FD7BFC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0018C698" w14:textId="77777777" w:rsidR="00E21629" w:rsidRPr="00FD7BF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87707C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3F338E3" w14:textId="77777777" w:rsidR="00E21629" w:rsidRPr="008B2869" w:rsidRDefault="00E21629" w:rsidP="001A35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A3CE6" w14:textId="77777777" w:rsidR="00E21629" w:rsidRPr="008B2869" w:rsidRDefault="00E21629" w:rsidP="008B043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35F14A1" w14:textId="2289AA8B" w:rsidR="00E21629" w:rsidRPr="008B2869" w:rsidRDefault="00E21629" w:rsidP="008F434F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545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72C7E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62CCF7" w14:textId="072DC531" w:rsidR="00E21629" w:rsidRPr="008B2869" w:rsidRDefault="00E21629" w:rsidP="008B043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545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592</w:t>
            </w:r>
          </w:p>
        </w:tc>
        <w:tc>
          <w:tcPr>
            <w:tcW w:w="270" w:type="dxa"/>
            <w:vAlign w:val="bottom"/>
          </w:tcPr>
          <w:p w14:paraId="1A5E0EDA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6C82FC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E9C374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FC2509" w14:textId="77777777" w:rsidR="00E21629" w:rsidRPr="00E6672C" w:rsidRDefault="00E21629" w:rsidP="00E6672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67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C25B9AF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5172AC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545,592</w:t>
            </w:r>
          </w:p>
        </w:tc>
        <w:tc>
          <w:tcPr>
            <w:tcW w:w="270" w:type="dxa"/>
            <w:vAlign w:val="bottom"/>
          </w:tcPr>
          <w:p w14:paraId="25A91351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6D44E" w14:textId="558CE881" w:rsidR="00E21629" w:rsidRPr="008B2869" w:rsidRDefault="00E21629" w:rsidP="009747A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545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592</w:t>
            </w:r>
          </w:p>
        </w:tc>
      </w:tr>
      <w:tr w:rsidR="00E21629" w:rsidRPr="008B2869" w14:paraId="67C1F64B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4B9DF8E" w14:textId="77777777" w:rsidR="00E21629" w:rsidRPr="00FD7BFC" w:rsidRDefault="00E21629" w:rsidP="008B0433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  <w:vAlign w:val="bottom"/>
          </w:tcPr>
          <w:p w14:paraId="65C8D49E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918CE2" w14:textId="77777777" w:rsidR="00E21629" w:rsidRPr="00FD7BFC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3ED6B1FD" w14:textId="77777777" w:rsidR="00E21629" w:rsidRPr="007D011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D01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7025D" w14:textId="77777777" w:rsidR="00E21629" w:rsidRPr="008B2869" w:rsidRDefault="00E21629" w:rsidP="00CC12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A28040" w14:textId="77777777" w:rsidR="00E21629" w:rsidRPr="001A35EB" w:rsidRDefault="00E21629" w:rsidP="001A35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A35E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F089F" w14:textId="77777777" w:rsidR="00E21629" w:rsidRPr="008B2869" w:rsidRDefault="00E21629" w:rsidP="008B043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39A686C" w14:textId="4F4BCB88" w:rsidR="00E21629" w:rsidRPr="008B2869" w:rsidRDefault="00E21629" w:rsidP="008F434F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4B49A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AB148B7" w14:textId="0F7789A4" w:rsidR="00E21629" w:rsidRPr="008B2869" w:rsidRDefault="00E21629" w:rsidP="008B043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270" w:type="dxa"/>
            <w:vAlign w:val="bottom"/>
          </w:tcPr>
          <w:p w14:paraId="5E3F8D57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1E1BEB" w14:textId="77777777" w:rsidR="00E21629" w:rsidRPr="00E6672C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667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21F3FD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9A2725" w14:textId="77777777" w:rsidR="00E21629" w:rsidRPr="00E1534F" w:rsidRDefault="00E21629" w:rsidP="00E6672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DCA868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358230" w14:textId="1F0045C8" w:rsidR="00E21629" w:rsidRPr="00E1534F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270" w:type="dxa"/>
            <w:vAlign w:val="bottom"/>
          </w:tcPr>
          <w:p w14:paraId="1DD02E33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92E4C" w14:textId="57B12B73" w:rsidR="00E21629" w:rsidRPr="008B2869" w:rsidRDefault="00E21629" w:rsidP="009747A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487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330</w:t>
            </w:r>
          </w:p>
        </w:tc>
      </w:tr>
      <w:tr w:rsidR="00E21629" w:rsidRPr="008B2869" w14:paraId="61309089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CBA9089" w14:textId="77777777" w:rsidR="00E21629" w:rsidRPr="00FD7BFC" w:rsidRDefault="00E21629" w:rsidP="008B0433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4D48696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3C027C" w14:textId="77777777" w:rsidR="00E21629" w:rsidRPr="00FD7BFC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2138084B" w14:textId="77777777" w:rsidR="00E21629" w:rsidRPr="007D011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A2F664" w14:textId="77777777" w:rsidR="00E21629" w:rsidRPr="008B2869" w:rsidRDefault="00E21629" w:rsidP="00CC12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D34FAA" w14:textId="77777777" w:rsidR="00E21629" w:rsidRPr="001A35EB" w:rsidRDefault="00E21629" w:rsidP="001A35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417FC" w14:textId="77777777" w:rsidR="00E21629" w:rsidRPr="008B2869" w:rsidRDefault="00E21629" w:rsidP="008B043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A38CF53" w14:textId="77777777" w:rsidR="00E21629" w:rsidRPr="00CF0C3F" w:rsidRDefault="00E21629" w:rsidP="008F434F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68682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12FD84" w14:textId="77777777" w:rsidR="00E21629" w:rsidRPr="00CF0C3F" w:rsidRDefault="00E21629" w:rsidP="008B043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94BE6B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A59E651" w14:textId="77777777" w:rsidR="00E21629" w:rsidRPr="00E6672C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E563EE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376545" w14:textId="77777777" w:rsidR="00E21629" w:rsidRDefault="00E21629" w:rsidP="00E6672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34F0AC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019979" w14:textId="77777777" w:rsidR="00E21629" w:rsidRPr="00CF0C3F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69B07E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A49D3A" w14:textId="77777777" w:rsidR="00E21629" w:rsidRPr="00CF0C3F" w:rsidRDefault="00E21629" w:rsidP="009747A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1629" w:rsidRPr="008B2869" w14:paraId="58959221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3FA9BA5" w14:textId="77777777" w:rsidR="00E21629" w:rsidRPr="00FD7BFC" w:rsidRDefault="00E21629" w:rsidP="008B0433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55D1B6" w14:textId="77777777" w:rsidR="00E21629" w:rsidRPr="00FD7BFC" w:rsidRDefault="00E21629" w:rsidP="00CC1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5B1139" w14:textId="77777777" w:rsidR="00E21629" w:rsidRPr="00FD7BFC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70B0BD4D" w14:textId="77777777" w:rsidR="00E21629" w:rsidRPr="007D011C" w:rsidRDefault="00E21629" w:rsidP="008F43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5B2E14" w14:textId="77777777" w:rsidR="00E21629" w:rsidRPr="008B2869" w:rsidRDefault="00E21629" w:rsidP="00CC12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039FE4" w14:textId="77777777" w:rsidR="00E21629" w:rsidRPr="001A35EB" w:rsidRDefault="00E21629" w:rsidP="001A35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19B382" w14:textId="77777777" w:rsidR="00E21629" w:rsidRPr="008B2869" w:rsidRDefault="00E21629" w:rsidP="008B043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087F95" w14:textId="77777777" w:rsidR="00E21629" w:rsidRPr="00CF0C3F" w:rsidRDefault="00E21629" w:rsidP="008F434F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134CA0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6F5344" w14:textId="77777777" w:rsidR="00E21629" w:rsidRPr="00CF0C3F" w:rsidRDefault="00E21629" w:rsidP="008B043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DA39EF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ED64AF" w14:textId="77777777" w:rsidR="00E21629" w:rsidRPr="00E6672C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3C65C3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18E207" w14:textId="77777777" w:rsidR="00E21629" w:rsidRDefault="00E21629" w:rsidP="00E6672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A3E781" w14:textId="77777777" w:rsidR="00E21629" w:rsidRPr="008B2869" w:rsidRDefault="00E21629" w:rsidP="008B0433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F52C36" w14:textId="77777777" w:rsidR="00E21629" w:rsidRPr="00CF0C3F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ADE044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189EF" w14:textId="77777777" w:rsidR="00E21629" w:rsidRPr="00CF0C3F" w:rsidRDefault="00E21629" w:rsidP="009747A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1629" w:rsidRPr="008B2869" w14:paraId="1B8CEDBB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7128F8A" w14:textId="77777777" w:rsidR="00E21629" w:rsidRPr="00FD7BFC" w:rsidRDefault="00E21629" w:rsidP="008B0433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6C45BC8D" w14:textId="77777777" w:rsidR="00E21629" w:rsidRPr="00DE6FB1" w:rsidRDefault="00E21629" w:rsidP="008B043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5F4C9B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450AB8FD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67A437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E13B7CE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7F5446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D0AD6B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986E2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D881F6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FEBB52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65037D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43D648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807C60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63017CA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4E0D5A9B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159BBF4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C8311" w14:textId="77777777" w:rsidR="00E21629" w:rsidRPr="008B2869" w:rsidRDefault="00E21629" w:rsidP="008B04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E21629" w:rsidRPr="00262A92" w14:paraId="23CF7DB7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888EE83" w14:textId="77777777" w:rsidR="00E21629" w:rsidRPr="00FD7BFC" w:rsidRDefault="00E21629" w:rsidP="008B0433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FD7BFC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1260" w:type="dxa"/>
            <w:vAlign w:val="bottom"/>
          </w:tcPr>
          <w:p w14:paraId="1F156351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8FDBB1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33EBD0CB" w14:textId="77777777" w:rsidR="00E21629" w:rsidRPr="008B2869" w:rsidRDefault="00E21629" w:rsidP="007D011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B5DE20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175E6B" w14:textId="7E7B93B5" w:rsidR="00E21629" w:rsidRPr="008B2869" w:rsidRDefault="00E21629" w:rsidP="001A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E252F" w14:textId="77777777" w:rsidR="00E21629" w:rsidRPr="008B2869" w:rsidRDefault="00E21629" w:rsidP="00F51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B354EB8" w14:textId="77777777" w:rsidR="00E21629" w:rsidRPr="008B2869" w:rsidRDefault="00E21629" w:rsidP="00353A27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19D018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510E1A" w14:textId="1F687402" w:rsidR="00E21629" w:rsidRPr="008B2869" w:rsidRDefault="00E21629" w:rsidP="00F51F4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bidi="th-TH"/>
              </w:rPr>
              <w:t>247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0496A5B5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25FD551" w14:textId="77777777" w:rsidR="00E21629" w:rsidRPr="008B2869" w:rsidRDefault="00E21629" w:rsidP="00C422B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873F9E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A07D45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F296FC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70FFF" w14:textId="77777777" w:rsidR="00E21629" w:rsidRPr="008B2869" w:rsidRDefault="00E21629" w:rsidP="00353A2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247,300</w:t>
            </w:r>
          </w:p>
        </w:tc>
        <w:tc>
          <w:tcPr>
            <w:tcW w:w="270" w:type="dxa"/>
            <w:vAlign w:val="bottom"/>
          </w:tcPr>
          <w:p w14:paraId="5A4D8A4B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F4539" w14:textId="229C1165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300</w:t>
            </w:r>
          </w:p>
        </w:tc>
      </w:tr>
      <w:tr w:rsidR="00E21629" w:rsidRPr="008B2869" w14:paraId="1B018406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A169F6F" w14:textId="77777777" w:rsidR="00E21629" w:rsidRPr="00FD7BFC" w:rsidRDefault="00E21629" w:rsidP="008B0433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60" w:type="dxa"/>
            <w:vAlign w:val="bottom"/>
          </w:tcPr>
          <w:p w14:paraId="76F20D6F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FA4D37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23711FF5" w14:textId="090F4F21" w:rsidR="00E21629" w:rsidRPr="00E1534F" w:rsidRDefault="00E21629" w:rsidP="001A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236" w:type="dxa"/>
            <w:vAlign w:val="bottom"/>
          </w:tcPr>
          <w:p w14:paraId="45E3BFD6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D4359AC" w14:textId="77777777" w:rsidR="00E21629" w:rsidRPr="008B2869" w:rsidRDefault="00E21629" w:rsidP="001A35EB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3E8A9" w14:textId="77777777" w:rsidR="00E21629" w:rsidRPr="008B2869" w:rsidRDefault="00E21629" w:rsidP="00F51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B9178AD" w14:textId="77777777" w:rsidR="00E21629" w:rsidRPr="008B2869" w:rsidRDefault="00E21629" w:rsidP="00353A27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CF8A86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01EBF4" w14:textId="6886341C" w:rsidR="00E21629" w:rsidRPr="008B2869" w:rsidRDefault="00E21629" w:rsidP="00F51F4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590</w:t>
            </w:r>
          </w:p>
        </w:tc>
        <w:tc>
          <w:tcPr>
            <w:tcW w:w="270" w:type="dxa"/>
            <w:vAlign w:val="bottom"/>
          </w:tcPr>
          <w:p w14:paraId="6BC5CF19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A6DBA9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459354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31A215" w14:textId="6D448CAB" w:rsidR="00E21629" w:rsidRPr="008B2869" w:rsidRDefault="00E21629" w:rsidP="0035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270" w:type="dxa"/>
            <w:vAlign w:val="bottom"/>
          </w:tcPr>
          <w:p w14:paraId="0523CBB0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49D110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E64082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59212" w14:textId="0C436298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590</w:t>
            </w:r>
          </w:p>
        </w:tc>
      </w:tr>
      <w:tr w:rsidR="00E21629" w:rsidRPr="008B2869" w14:paraId="4738C3BD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4329899" w14:textId="77777777" w:rsidR="00E21629" w:rsidRPr="00FD7BFC" w:rsidRDefault="00E21629" w:rsidP="008B0433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9B31D0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D2FD7D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155360E1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B8619E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85C7FC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5E35D" w14:textId="77777777" w:rsidR="00E21629" w:rsidRPr="008B2869" w:rsidRDefault="00E21629" w:rsidP="00F51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00584D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486302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AFFD2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04E8B1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5F9A21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A8B6F0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7ECB96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550E63" w14:textId="77777777" w:rsidR="00E21629" w:rsidRPr="008B2869" w:rsidRDefault="00E21629" w:rsidP="00F51F4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15BE17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2A2ED4" w14:textId="77777777" w:rsidR="00E21629" w:rsidRPr="008B2869" w:rsidRDefault="00E21629" w:rsidP="00F51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5356E0" w14:textId="77777777" w:rsidR="00E21629" w:rsidRPr="008B2869" w:rsidRDefault="00E21629" w:rsidP="00F51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29" w:rsidRPr="008B2869" w14:paraId="758D06FB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7BA06F2" w14:textId="77777777" w:rsidR="00E21629" w:rsidRPr="00FD7BFC" w:rsidRDefault="00E21629" w:rsidP="00CA36D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89DD359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C1B66E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07805D2D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833833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0FE6D9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8095F" w14:textId="77777777" w:rsidR="00E21629" w:rsidRPr="008B2869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2C42A0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4C80B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7B4642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4319FB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48A161" w14:textId="77777777" w:rsidR="00E21629" w:rsidRPr="008B2869" w:rsidRDefault="00E21629" w:rsidP="0083120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63CEFF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08CE6D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E3F182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B4CDC2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467AE6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580D9" w14:textId="77777777" w:rsidR="00E21629" w:rsidRPr="008B2869" w:rsidRDefault="00E21629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29" w:rsidRPr="008B2869" w14:paraId="78E0A2ED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E51B8A7" w14:textId="77777777" w:rsidR="00E21629" w:rsidRPr="00FD7BFC" w:rsidRDefault="00E21629" w:rsidP="00CA36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D7BF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2451CBD0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04A3BB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5A0A2D7A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7F7491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A7B0F2" w14:textId="77777777" w:rsidR="00E21629" w:rsidRPr="008B2869" w:rsidRDefault="00E21629" w:rsidP="001A35EB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C1EB0" w14:textId="77777777" w:rsidR="00E21629" w:rsidRPr="008B2869" w:rsidRDefault="00E21629" w:rsidP="009747A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C72198E" w14:textId="7C544587" w:rsidR="00E21629" w:rsidRPr="008B2869" w:rsidRDefault="00E21629" w:rsidP="001A35E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(18,648,564)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B51B3" w14:textId="77777777" w:rsidR="00E21629" w:rsidRPr="008B2869" w:rsidRDefault="00E21629" w:rsidP="009747A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8A1633" w14:textId="1DB4FEDB" w:rsidR="00E21629" w:rsidRPr="008B2869" w:rsidRDefault="00E21629" w:rsidP="009747A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648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564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8251A8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837D89" w14:textId="77777777" w:rsidR="00E21629" w:rsidRPr="008B2869" w:rsidRDefault="00E21629" w:rsidP="00C422B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73D300" w14:textId="77777777" w:rsidR="00E21629" w:rsidRPr="008B2869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7285DD" w14:textId="72E5E870" w:rsidR="00E21629" w:rsidRPr="000F4F11" w:rsidRDefault="00E21629" w:rsidP="000F4F1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18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648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5</w:t>
            </w:r>
            <w:r w:rsidR="00786E2A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64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86211E" w14:textId="77777777" w:rsidR="00E21629" w:rsidRPr="008B2869" w:rsidRDefault="00E21629" w:rsidP="002B7D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B1275C" w14:textId="77777777" w:rsidR="00E21629" w:rsidRPr="008B2869" w:rsidRDefault="00E21629" w:rsidP="0035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3FB562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1E5CF4" w14:textId="209E52D9" w:rsidR="00E21629" w:rsidRPr="000F4F11" w:rsidRDefault="00E21629" w:rsidP="002B7DC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18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648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5</w:t>
            </w:r>
            <w:r w:rsidR="00786E2A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64</w:t>
            </w:r>
            <w:r w:rsidRPr="000F4F11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)</w:t>
            </w:r>
          </w:p>
        </w:tc>
      </w:tr>
      <w:tr w:rsidR="00E21629" w:rsidRPr="008B2869" w14:paraId="02546231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CD75755" w14:textId="77777777" w:rsidR="00E21629" w:rsidRPr="00FD7BFC" w:rsidRDefault="00E21629" w:rsidP="00CA36DE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0870B83F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58EC07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5963A9A6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02EBA" w14:textId="77777777" w:rsidR="00E21629" w:rsidRPr="008B2869" w:rsidRDefault="00E21629" w:rsidP="009747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BD8536" w14:textId="77777777" w:rsidR="00E21629" w:rsidRPr="008B2869" w:rsidRDefault="00E21629" w:rsidP="001A35EB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C5B2F" w14:textId="77777777" w:rsidR="00E21629" w:rsidRPr="008B2869" w:rsidRDefault="00E21629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132E992" w14:textId="384B739E" w:rsidR="00E21629" w:rsidRPr="008B2869" w:rsidRDefault="00E21629" w:rsidP="001A35E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(23,613,099)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77B86" w14:textId="77777777" w:rsidR="00E21629" w:rsidRPr="008B2869" w:rsidRDefault="00E21629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8ABCB0" w14:textId="75D4DAEF" w:rsidR="00E21629" w:rsidRPr="008B2869" w:rsidRDefault="00E21629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613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,099)</w:t>
            </w:r>
          </w:p>
        </w:tc>
        <w:tc>
          <w:tcPr>
            <w:tcW w:w="270" w:type="dxa"/>
            <w:vAlign w:val="bottom"/>
          </w:tcPr>
          <w:p w14:paraId="45759343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A9F5DB0" w14:textId="77777777" w:rsidR="00E21629" w:rsidRPr="008B2869" w:rsidRDefault="00E21629" w:rsidP="00C422B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D9F570" w14:textId="77777777" w:rsidR="00E21629" w:rsidRPr="00644841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A9B4FC" w14:textId="2BC22682" w:rsidR="00E21629" w:rsidRPr="00644841" w:rsidRDefault="00E21629" w:rsidP="002B7DC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44841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27</w:t>
            </w:r>
            <w:r w:rsidRPr="0064484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  <w:r w:rsidRPr="0064484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240</w:t>
            </w:r>
            <w:r w:rsidRPr="0064484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910596" w14:textId="77777777" w:rsidR="00E21629" w:rsidRPr="00644841" w:rsidRDefault="00E21629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8FFD65" w14:textId="77777777" w:rsidR="00E21629" w:rsidRPr="008B2869" w:rsidRDefault="00E21629" w:rsidP="0035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F8E47C" w14:textId="77777777" w:rsidR="00E21629" w:rsidRPr="008B2869" w:rsidRDefault="00E21629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225E3" w14:textId="4B57D276" w:rsidR="00E21629" w:rsidRPr="008B2869" w:rsidRDefault="00E21629" w:rsidP="002B7DC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240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21629" w:rsidRPr="008B2869" w14:paraId="133DB9BD" w14:textId="77777777" w:rsidTr="00AB0924">
        <w:trPr>
          <w:trHeight w:val="261"/>
        </w:trPr>
        <w:tc>
          <w:tcPr>
            <w:tcW w:w="3240" w:type="dxa"/>
            <w:shd w:val="clear" w:color="auto" w:fill="auto"/>
          </w:tcPr>
          <w:p w14:paraId="7A47946A" w14:textId="5A24ABAE" w:rsidR="00E21629" w:rsidRPr="00FD7BFC" w:rsidRDefault="00E21629" w:rsidP="00E6672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FD7BF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D7BFC">
              <w:rPr>
                <w:rFonts w:ascii="Angsana New" w:hAnsi="Angsana New"/>
                <w:sz w:val="26"/>
                <w:szCs w:val="26"/>
                <w:cs/>
              </w:rPr>
              <w:t>การป้องกัน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vAlign w:val="bottom"/>
          </w:tcPr>
          <w:p w14:paraId="0430C23A" w14:textId="5700426B" w:rsidR="00E21629" w:rsidRPr="008B2869" w:rsidRDefault="00E21629" w:rsidP="00E6672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(761,090)</w:t>
            </w:r>
          </w:p>
        </w:tc>
        <w:tc>
          <w:tcPr>
            <w:tcW w:w="236" w:type="dxa"/>
            <w:vAlign w:val="bottom"/>
          </w:tcPr>
          <w:p w14:paraId="5D97E8A9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27C58113" w14:textId="6A280E33" w:rsidR="00E21629" w:rsidRPr="008B2869" w:rsidRDefault="00E21629" w:rsidP="00E667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57C09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A43FB6" w14:textId="1A104175" w:rsidR="00E21629" w:rsidRPr="00E6672C" w:rsidRDefault="00E21629" w:rsidP="00E6672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CE5CF" w14:textId="77777777" w:rsidR="00E21629" w:rsidRPr="008B2869" w:rsidRDefault="00E21629" w:rsidP="00E6672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7914FD" w14:textId="7CABEE55" w:rsidR="00E21629" w:rsidRPr="008B2869" w:rsidRDefault="00E21629" w:rsidP="00E6672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6D8C5" w14:textId="77777777" w:rsidR="00E21629" w:rsidRPr="008B2869" w:rsidRDefault="00E21629" w:rsidP="00E6672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56D383" w14:textId="78AA86B5" w:rsidR="00E21629" w:rsidRPr="008B2869" w:rsidRDefault="00E21629" w:rsidP="00E6672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(761,090)</w:t>
            </w:r>
          </w:p>
        </w:tc>
        <w:tc>
          <w:tcPr>
            <w:tcW w:w="270" w:type="dxa"/>
            <w:vAlign w:val="bottom"/>
          </w:tcPr>
          <w:p w14:paraId="19FD092E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55F338" w14:textId="40FED8F9" w:rsidR="00E21629" w:rsidRPr="008B2869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606616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39436A" w14:textId="37966691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(761,090)</w:t>
            </w:r>
          </w:p>
        </w:tc>
        <w:tc>
          <w:tcPr>
            <w:tcW w:w="270" w:type="dxa"/>
            <w:vAlign w:val="bottom"/>
          </w:tcPr>
          <w:p w14:paraId="4BDC2927" w14:textId="77777777" w:rsidR="00E21629" w:rsidRPr="008B2869" w:rsidRDefault="00E21629" w:rsidP="00E6672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23895E" w14:textId="1FE9A896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9D0EF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B14F59" w14:textId="16E8C1A4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(761,090)</w:t>
            </w:r>
          </w:p>
        </w:tc>
      </w:tr>
      <w:tr w:rsidR="00E21629" w:rsidRPr="008B2869" w14:paraId="481E6112" w14:textId="77777777" w:rsidTr="00AB0924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20B482C" w14:textId="723A7BB4" w:rsidR="00E21629" w:rsidRPr="00FD7BFC" w:rsidRDefault="00E21629" w:rsidP="00E6672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3D47CB55" w14:textId="51D27DE5" w:rsidR="00E21629" w:rsidRPr="008B2869" w:rsidRDefault="00E21629" w:rsidP="00E6672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503E92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4F7D0D7A" w14:textId="7A27F0DD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B7AE222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41D98B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35CE5" w14:textId="77777777" w:rsidR="00E21629" w:rsidRPr="008B2869" w:rsidRDefault="00E21629" w:rsidP="00E6672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4FAE42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CF790" w14:textId="77777777" w:rsidR="00E21629" w:rsidRPr="008B2869" w:rsidRDefault="00E21629" w:rsidP="00E6672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122421" w14:textId="40C79926" w:rsidR="00E21629" w:rsidRPr="008B2869" w:rsidRDefault="00E21629" w:rsidP="00E6672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(277,148)</w:t>
            </w:r>
          </w:p>
        </w:tc>
        <w:tc>
          <w:tcPr>
            <w:tcW w:w="270" w:type="dxa"/>
            <w:vAlign w:val="bottom"/>
          </w:tcPr>
          <w:p w14:paraId="4A00F781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223F0D3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DA83C6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FE3AD0" w14:textId="010E3726" w:rsidR="00E21629" w:rsidRPr="008B2869" w:rsidRDefault="00E21629" w:rsidP="00E6672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(277,14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8232F61" w14:textId="77777777" w:rsidR="00E21629" w:rsidRPr="008B2869" w:rsidRDefault="00E21629" w:rsidP="00E6672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DD72C7" w14:textId="77777777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8934A1" w14:textId="77777777" w:rsidR="00E21629" w:rsidRPr="008B2869" w:rsidRDefault="00E21629" w:rsidP="00E667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4D364" w14:textId="56867D54" w:rsidR="00E21629" w:rsidRPr="008B2869" w:rsidRDefault="00E21629" w:rsidP="00E6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,14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507EBCCA" w14:textId="77777777" w:rsidR="000D38EC" w:rsidRDefault="000D38EC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  <w:sectPr w:rsidR="000D38EC" w:rsidSect="00730E2C">
          <w:headerReference w:type="default" r:id="rId16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6"/>
        <w:gridCol w:w="1260"/>
        <w:gridCol w:w="237"/>
        <w:gridCol w:w="1286"/>
        <w:gridCol w:w="238"/>
        <w:gridCol w:w="1302"/>
        <w:gridCol w:w="270"/>
        <w:gridCol w:w="1083"/>
        <w:gridCol w:w="275"/>
        <w:gridCol w:w="976"/>
        <w:gridCol w:w="238"/>
        <w:gridCol w:w="987"/>
        <w:gridCol w:w="275"/>
        <w:gridCol w:w="989"/>
        <w:gridCol w:w="276"/>
        <w:gridCol w:w="920"/>
        <w:gridCol w:w="276"/>
        <w:gridCol w:w="986"/>
        <w:gridCol w:w="20"/>
      </w:tblGrid>
      <w:tr w:rsidR="00E21629" w:rsidRPr="00796BDA" w14:paraId="75EF67E5" w14:textId="77777777" w:rsidTr="00B713FF">
        <w:trPr>
          <w:trHeight w:val="261"/>
          <w:tblHeader/>
        </w:trPr>
        <w:tc>
          <w:tcPr>
            <w:tcW w:w="3249" w:type="dxa"/>
            <w:shd w:val="clear" w:color="auto" w:fill="auto"/>
            <w:vAlign w:val="bottom"/>
          </w:tcPr>
          <w:p w14:paraId="291D75A3" w14:textId="77777777" w:rsidR="00E21629" w:rsidRPr="00796BDA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91" w:type="dxa"/>
            <w:gridSpan w:val="18"/>
            <w:vAlign w:val="bottom"/>
          </w:tcPr>
          <w:p w14:paraId="52D9506E" w14:textId="77777777" w:rsidR="00E21629" w:rsidRPr="00796BDA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21629" w:rsidRPr="00796BDA" w14:paraId="793E8C87" w14:textId="77777777" w:rsidTr="00B713FF">
        <w:trPr>
          <w:trHeight w:val="261"/>
          <w:tblHeader/>
        </w:trPr>
        <w:tc>
          <w:tcPr>
            <w:tcW w:w="3249" w:type="dxa"/>
            <w:shd w:val="clear" w:color="auto" w:fill="auto"/>
            <w:vAlign w:val="bottom"/>
          </w:tcPr>
          <w:p w14:paraId="7C71B785" w14:textId="77777777" w:rsidR="00E21629" w:rsidRPr="00796BDA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5" w:type="dxa"/>
            <w:gridSpan w:val="9"/>
            <w:tcBorders>
              <w:bottom w:val="single" w:sz="4" w:space="0" w:color="auto"/>
            </w:tcBorders>
            <w:vAlign w:val="bottom"/>
          </w:tcPr>
          <w:p w14:paraId="0BB7E61A" w14:textId="77777777" w:rsidR="00E21629" w:rsidRPr="00796BDA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2903280C" w14:textId="77777777" w:rsidR="00E21629" w:rsidRPr="00796BDA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28" w:type="dxa"/>
            <w:gridSpan w:val="8"/>
            <w:tcBorders>
              <w:bottom w:val="single" w:sz="4" w:space="0" w:color="auto"/>
            </w:tcBorders>
            <w:vAlign w:val="bottom"/>
          </w:tcPr>
          <w:p w14:paraId="79241B77" w14:textId="77777777" w:rsidR="00E21629" w:rsidRPr="00796BDA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796BDA" w14:paraId="1E61AFE6" w14:textId="77777777" w:rsidTr="00B713FF">
        <w:trPr>
          <w:trHeight w:val="261"/>
          <w:tblHeader/>
        </w:trPr>
        <w:tc>
          <w:tcPr>
            <w:tcW w:w="3249" w:type="dxa"/>
            <w:shd w:val="clear" w:color="auto" w:fill="auto"/>
            <w:vAlign w:val="bottom"/>
          </w:tcPr>
          <w:p w14:paraId="6FA21140" w14:textId="55CBBE37" w:rsidR="00E21629" w:rsidRPr="00796BDA" w:rsidRDefault="00E21629" w:rsidP="006A489C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4451908" w14:textId="1C747D27" w:rsidR="00E21629" w:rsidRPr="005A1E26" w:rsidRDefault="00E21629" w:rsidP="006A489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DE215F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9B30EB4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5D08B51" w14:textId="4FA621C7" w:rsidR="00E21629" w:rsidRPr="005A1E26" w:rsidRDefault="00E21629" w:rsidP="009642D3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C7D7FDD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F082B" w14:textId="77777777" w:rsidR="00E21629" w:rsidRPr="006A489C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2D05" w14:textId="77777777" w:rsidR="00E21629" w:rsidRPr="00796BDA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0D2A9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7FEE" w14:textId="77777777" w:rsidR="00E21629" w:rsidRPr="00796BDA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86EE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8" w:type="dxa"/>
            <w:vAlign w:val="bottom"/>
          </w:tcPr>
          <w:p w14:paraId="2DFB3E84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1A9A1091" w14:textId="6F263721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5" w:type="dxa"/>
            <w:vAlign w:val="bottom"/>
          </w:tcPr>
          <w:p w14:paraId="237A5083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266F7028" w14:textId="1DD5FAAF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6" w:type="dxa"/>
            <w:vAlign w:val="bottom"/>
          </w:tcPr>
          <w:p w14:paraId="1C2E7BB6" w14:textId="77777777" w:rsidR="00E21629" w:rsidRPr="00796BDA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  <w:vAlign w:val="bottom"/>
          </w:tcPr>
          <w:p w14:paraId="3E4CAC0A" w14:textId="36068480" w:rsidR="00E21629" w:rsidRPr="00796BDA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76" w:type="dxa"/>
            <w:vAlign w:val="bottom"/>
          </w:tcPr>
          <w:p w14:paraId="1E70DAF2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A8C2B30" w14:textId="77777777" w:rsidR="00E21629" w:rsidRPr="00796BDA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796BDA" w14:paraId="3F11FC56" w14:textId="77777777" w:rsidTr="00B713FF">
        <w:trPr>
          <w:trHeight w:val="261"/>
          <w:tblHeader/>
        </w:trPr>
        <w:tc>
          <w:tcPr>
            <w:tcW w:w="3249" w:type="dxa"/>
            <w:shd w:val="clear" w:color="auto" w:fill="auto"/>
            <w:vAlign w:val="bottom"/>
          </w:tcPr>
          <w:p w14:paraId="24A5CDC4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891" w:type="dxa"/>
            <w:gridSpan w:val="18"/>
            <w:vAlign w:val="bottom"/>
          </w:tcPr>
          <w:p w14:paraId="5EFD8631" w14:textId="77777777" w:rsidR="00E21629" w:rsidRPr="00796BDA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796BDA" w14:paraId="678447DA" w14:textId="77777777" w:rsidTr="00B713FF">
        <w:trPr>
          <w:trHeight w:val="333"/>
        </w:trPr>
        <w:tc>
          <w:tcPr>
            <w:tcW w:w="3249" w:type="dxa"/>
            <w:shd w:val="clear" w:color="auto" w:fill="auto"/>
            <w:vAlign w:val="bottom"/>
          </w:tcPr>
          <w:p w14:paraId="300A56B8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1" w:type="dxa"/>
            <w:vAlign w:val="bottom"/>
          </w:tcPr>
          <w:p w14:paraId="7B96B776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0915EA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79A8926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8C5A28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96BAB30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3378A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4C68093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E3F6044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5CFAE1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A114C0C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9F5F0B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10E1E68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5B16DD3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2CEFCAA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9BFC465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4CDE5133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07DDEAC5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796BDA" w14:paraId="504C5A1D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58C5708D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0BED8D7E" w14:textId="77777777" w:rsidR="00E21629" w:rsidRPr="00796BDA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3359CBC7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6EB6331" w14:textId="77777777" w:rsidR="00E21629" w:rsidRPr="00796BDA" w:rsidRDefault="00E21629" w:rsidP="005F4CF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4916BB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1F9EC29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5ADC6" w14:textId="77777777" w:rsidR="00E21629" w:rsidRPr="00796BDA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5484657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F6765" w14:textId="77777777" w:rsidR="00E21629" w:rsidRPr="00796BDA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EE8E31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D1DB6C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DB8E2F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41EA73A5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A636139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195B135" w14:textId="77777777" w:rsidR="00E21629" w:rsidRPr="00796BDA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6BC0E80" w14:textId="77777777" w:rsidR="00E21629" w:rsidRPr="00796BDA" w:rsidRDefault="00E21629" w:rsidP="005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78532F3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C003DB7" w14:textId="77777777" w:rsidR="00E21629" w:rsidRPr="00796BDA" w:rsidRDefault="00E21629" w:rsidP="00280D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796BDA" w14:paraId="37960EBE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1C29F310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261" w:type="dxa"/>
            <w:vAlign w:val="bottom"/>
          </w:tcPr>
          <w:p w14:paraId="11DCCED2" w14:textId="77777777" w:rsidR="00E21629" w:rsidRPr="00796BDA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EF71937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88F4565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B661B8B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73B73E5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9EE36" w14:textId="77777777" w:rsidR="00E21629" w:rsidRPr="00796BDA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94552D" w14:textId="329C490F" w:rsidR="00E21629" w:rsidRPr="00796BDA" w:rsidRDefault="00E21629" w:rsidP="000B4C8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4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370,000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9464BB" w14:textId="77777777" w:rsidR="00E21629" w:rsidRPr="00796BDA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9E93B6A" w14:textId="218269F5" w:rsidR="00E21629" w:rsidRPr="00796BDA" w:rsidRDefault="00E21629" w:rsidP="000B4C8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370,000</w:t>
            </w:r>
          </w:p>
        </w:tc>
        <w:tc>
          <w:tcPr>
            <w:tcW w:w="238" w:type="dxa"/>
            <w:vAlign w:val="bottom"/>
          </w:tcPr>
          <w:p w14:paraId="33993769" w14:textId="77777777" w:rsidR="00E21629" w:rsidRPr="00796BDA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7EF922F" w14:textId="1F9B892A" w:rsidR="00E21629" w:rsidRPr="00353A27" w:rsidRDefault="00E21629" w:rsidP="00353A27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CC7E326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B620CFB" w14:textId="7D1EBF3D" w:rsidR="00E21629" w:rsidRPr="00796BDA" w:rsidRDefault="00E21629" w:rsidP="00353A2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B98F3C3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5CC8656" w14:textId="177BA2BC" w:rsidR="00E21629" w:rsidRPr="00353A27" w:rsidRDefault="00E21629" w:rsidP="0035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24A6CE2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C3FD332" w14:textId="35A8601A" w:rsidR="00E21629" w:rsidRPr="00796BDA" w:rsidRDefault="00E21629" w:rsidP="004E583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796BDA" w14:paraId="72309B15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12C056E2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831C5A2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877BF54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4F3CD6F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304,899</w:t>
            </w:r>
          </w:p>
        </w:tc>
        <w:tc>
          <w:tcPr>
            <w:tcW w:w="238" w:type="dxa"/>
            <w:vAlign w:val="bottom"/>
          </w:tcPr>
          <w:p w14:paraId="781D05F2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A00F7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3B482" w14:textId="77777777" w:rsidR="00E21629" w:rsidRPr="00796BDA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0C295" w14:textId="738A5B4F" w:rsidR="00E21629" w:rsidRPr="00F37328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22,99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25A26D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4F057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327,890</w:t>
            </w:r>
          </w:p>
        </w:tc>
        <w:tc>
          <w:tcPr>
            <w:tcW w:w="238" w:type="dxa"/>
            <w:vAlign w:val="bottom"/>
          </w:tcPr>
          <w:p w14:paraId="0414EAB0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17C1471" w14:textId="77777777" w:rsidR="00E21629" w:rsidRPr="00353A27" w:rsidRDefault="00E21629" w:rsidP="00353A2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53A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0029025D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04C4CAA" w14:textId="05EE672E" w:rsidR="00E21629" w:rsidRPr="00796BDA" w:rsidRDefault="00E21629" w:rsidP="00353A2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76" w:type="dxa"/>
            <w:vAlign w:val="bottom"/>
          </w:tcPr>
          <w:p w14:paraId="4A25F1A9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CB4AD0C" w14:textId="77777777" w:rsidR="00E21629" w:rsidRPr="00353A27" w:rsidRDefault="00E21629" w:rsidP="0035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353A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2A5F783B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B94453A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328,180</w:t>
            </w:r>
          </w:p>
        </w:tc>
      </w:tr>
      <w:tr w:rsidR="00E21629" w:rsidRPr="00796BDA" w14:paraId="61B09B20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4DBA6CBD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4BCCA" w14:textId="489B49BC" w:rsidR="00E21629" w:rsidRPr="00796BDA" w:rsidRDefault="00E21629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7BB7FC0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0D7F1" w14:textId="4CBA5863" w:rsidR="00E21629" w:rsidRPr="00796BDA" w:rsidRDefault="00E21629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38" w:type="dxa"/>
            <w:vAlign w:val="bottom"/>
          </w:tcPr>
          <w:p w14:paraId="3A0927AC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3B346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14A57" w14:textId="77777777" w:rsidR="00E21629" w:rsidRPr="00796BDA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DB124" w14:textId="618AE61D" w:rsidR="00E21629" w:rsidRPr="00353A27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392</w:t>
            </w:r>
            <w:r w:rsidRPr="00353A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1117B22" w14:textId="77777777" w:rsidR="00E21629" w:rsidRPr="00353A27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DA502" w14:textId="3D4283B9" w:rsidR="00E21629" w:rsidRPr="00353A27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</w:t>
            </w:r>
            <w:r w:rsidRPr="00353A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38" w:type="dxa"/>
            <w:vAlign w:val="bottom"/>
          </w:tcPr>
          <w:p w14:paraId="7EA03FE0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BF61D8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D1983D9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6E3D047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1CBA39B1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F44058E" w14:textId="77777777" w:rsidR="00E21629" w:rsidRPr="00796BDA" w:rsidRDefault="00E21629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3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5F95F2A6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68AB0E2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21629" w:rsidRPr="001746C9" w14:paraId="30D6F84A" w14:textId="77777777" w:rsidTr="00B713FF">
        <w:trPr>
          <w:trHeight w:val="213"/>
        </w:trPr>
        <w:tc>
          <w:tcPr>
            <w:tcW w:w="3249" w:type="dxa"/>
            <w:shd w:val="clear" w:color="auto" w:fill="auto"/>
            <w:vAlign w:val="bottom"/>
          </w:tcPr>
          <w:p w14:paraId="4F3C1056" w14:textId="77777777" w:rsidR="00E21629" w:rsidRPr="001746C9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457E38A2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64F855B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03BBBA1F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53DFE45E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8D153" w14:textId="77777777" w:rsidR="00E21629" w:rsidRPr="001746C9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33B90" w14:textId="77777777" w:rsidR="00E21629" w:rsidRPr="001746C9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0D80F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C4D7BA2" w14:textId="77777777" w:rsidR="00E21629" w:rsidRPr="001746C9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CDAED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DB7B7A5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C0D3765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212DA4E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84DE084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3EAAFD4C" w14:textId="77777777" w:rsidR="00E21629" w:rsidRPr="001746C9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0C4222E" w14:textId="77777777" w:rsidR="00E21629" w:rsidRPr="001746C9" w:rsidRDefault="00E21629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F6002D2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1591066" w14:textId="77777777" w:rsidR="00E21629" w:rsidRPr="001746C9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21629" w:rsidRPr="00796BDA" w14:paraId="1021172B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4200038D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145870AD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FE7513A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823D047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0F9DBBA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C6F67A7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85FE4" w14:textId="77777777" w:rsidR="00E21629" w:rsidRPr="00796BDA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5B368CC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EC83213" w14:textId="77777777" w:rsidR="00E21629" w:rsidRPr="00644841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35E62F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BCC6666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814246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8D874DD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307F876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33D386DB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4E95E0B" w14:textId="77777777" w:rsidR="00E21629" w:rsidRPr="00796BDA" w:rsidRDefault="00E21629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7C9A7B6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E33B12F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21629" w:rsidRPr="00796BDA" w14:paraId="4755F473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60827DD9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8442CC9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A76DE02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D2FB50B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A4110F4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4560E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622D7" w14:textId="77777777" w:rsidR="00E21629" w:rsidRPr="00796BDA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5E15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89,932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3D2C83" w14:textId="77777777" w:rsidR="00E21629" w:rsidRPr="00644841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722F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89,932</w:t>
            </w:r>
          </w:p>
        </w:tc>
        <w:tc>
          <w:tcPr>
            <w:tcW w:w="238" w:type="dxa"/>
            <w:vAlign w:val="bottom"/>
          </w:tcPr>
          <w:p w14:paraId="25E651B0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FD893E6" w14:textId="77777777" w:rsidR="00E21629" w:rsidRPr="00644841" w:rsidRDefault="00E21629" w:rsidP="009642D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02AE928F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392DAB" w14:textId="711D6E0D" w:rsidR="00E21629" w:rsidRPr="00796BDA" w:rsidRDefault="00E21629" w:rsidP="009642D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76" w:type="dxa"/>
            <w:vAlign w:val="bottom"/>
          </w:tcPr>
          <w:p w14:paraId="729A0264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95A9E42" w14:textId="77777777" w:rsidR="00E21629" w:rsidRPr="00796BDA" w:rsidRDefault="00E21629" w:rsidP="0096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4475FB0E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D2D20F3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93,656</w:t>
            </w:r>
          </w:p>
        </w:tc>
      </w:tr>
      <w:tr w:rsidR="00E21629" w:rsidRPr="00796BDA" w14:paraId="6FCBED03" w14:textId="77777777" w:rsidTr="00B713FF">
        <w:trPr>
          <w:trHeight w:val="233"/>
        </w:trPr>
        <w:tc>
          <w:tcPr>
            <w:tcW w:w="3249" w:type="dxa"/>
            <w:shd w:val="clear" w:color="auto" w:fill="auto"/>
            <w:vAlign w:val="bottom"/>
          </w:tcPr>
          <w:p w14:paraId="478FC874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ED647" w14:textId="77777777" w:rsidR="00E21629" w:rsidRPr="009642D3" w:rsidRDefault="00E21629" w:rsidP="002B7DC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42D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73F53E8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2DDB2" w14:textId="77777777" w:rsidR="00E21629" w:rsidRPr="009642D3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42D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E7FDD97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4C138" w14:textId="77777777" w:rsidR="00E21629" w:rsidRPr="009642D3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42D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5799B" w14:textId="77777777" w:rsidR="00E21629" w:rsidRPr="00796BDA" w:rsidRDefault="00E21629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6F73E" w14:textId="3086061C" w:rsidR="00E21629" w:rsidRPr="009642D3" w:rsidRDefault="00E21629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9642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9E7C762" w14:textId="77777777" w:rsidR="00E21629" w:rsidRPr="009642D3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8EDD8" w14:textId="51BA02C4" w:rsidR="00E21629" w:rsidRPr="009642D3" w:rsidRDefault="00E21629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9642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932</w:t>
            </w:r>
          </w:p>
        </w:tc>
        <w:tc>
          <w:tcPr>
            <w:tcW w:w="238" w:type="dxa"/>
            <w:vAlign w:val="bottom"/>
          </w:tcPr>
          <w:p w14:paraId="3C2938E2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77FF89" w14:textId="77777777" w:rsidR="00E21629" w:rsidRPr="00644841" w:rsidRDefault="00E21629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A92DE8B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F70680A" w14:textId="77777777" w:rsidR="00E21629" w:rsidRPr="00796BDA" w:rsidRDefault="00E21629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265436E7" w14:textId="77777777" w:rsidR="00E21629" w:rsidRPr="00796BDA" w:rsidRDefault="00E21629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7CB0BA5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38A769C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41F504F4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1746C9" w14:paraId="4C8BBAA2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7D508D43" w14:textId="77777777" w:rsidR="00E21629" w:rsidRPr="001746C9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6E2E7369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70E8393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52DA5EC4" w14:textId="77777777" w:rsidR="00E21629" w:rsidRPr="001746C9" w:rsidRDefault="00E21629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72602B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018BB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17FDF" w14:textId="77777777" w:rsidR="00E21629" w:rsidRPr="001746C9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3361DB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23DF236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1F1C9" w14:textId="77777777" w:rsidR="00E21629" w:rsidRPr="001746C9" w:rsidRDefault="00E21629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D2582A2" w14:textId="77777777" w:rsidR="00E21629" w:rsidRPr="001746C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3118027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616E4962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F02200C" w14:textId="77777777" w:rsidR="00E21629" w:rsidRPr="001746C9" w:rsidRDefault="00E21629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F945854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90D84E7" w14:textId="77777777" w:rsidR="00E21629" w:rsidRPr="001746C9" w:rsidRDefault="00E21629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6B06B76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391743AB" w14:textId="77777777" w:rsidR="00E21629" w:rsidRPr="001746C9" w:rsidRDefault="00E21629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21629" w:rsidRPr="002B7DCC" w14:paraId="400CA69E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2783A594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7C1523FA" w14:textId="77777777" w:rsidR="00E21629" w:rsidRPr="00796BDA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2122D93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E6B3A3E" w14:textId="77777777" w:rsidR="00E21629" w:rsidRPr="00796BDA" w:rsidRDefault="00E21629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2A62E33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C470D8F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CED0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0DCD50" w14:textId="77777777" w:rsidR="00E21629" w:rsidRPr="00644841" w:rsidRDefault="00E21629" w:rsidP="009642D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1,818,044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8A6868" w14:textId="77777777" w:rsidR="00E21629" w:rsidRPr="00644841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DD4184C" w14:textId="77777777" w:rsidR="00E21629" w:rsidRPr="00644841" w:rsidRDefault="00E21629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818,044</w:t>
            </w:r>
          </w:p>
        </w:tc>
        <w:tc>
          <w:tcPr>
            <w:tcW w:w="238" w:type="dxa"/>
            <w:vAlign w:val="bottom"/>
          </w:tcPr>
          <w:p w14:paraId="7CB5167D" w14:textId="77777777" w:rsidR="00E21629" w:rsidRPr="0064484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A2CB56B" w14:textId="77777777" w:rsidR="00E21629" w:rsidRPr="00644841" w:rsidRDefault="00E21629" w:rsidP="009642D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30389507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5B9E824" w14:textId="77777777" w:rsidR="00E21629" w:rsidRPr="00796BDA" w:rsidRDefault="00E21629" w:rsidP="009642D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480B6234" w14:textId="77777777" w:rsidR="00E21629" w:rsidRPr="00796BDA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7C33669" w14:textId="2FB969DE" w:rsidR="00E21629" w:rsidRPr="00796BDA" w:rsidRDefault="00E21629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044</w:t>
            </w:r>
          </w:p>
        </w:tc>
        <w:tc>
          <w:tcPr>
            <w:tcW w:w="276" w:type="dxa"/>
            <w:vAlign w:val="bottom"/>
          </w:tcPr>
          <w:p w14:paraId="170B4BF7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76DF2E9" w14:textId="77777777" w:rsidR="00E21629" w:rsidRPr="002B7DCC" w:rsidRDefault="00E21629" w:rsidP="00AA410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1,818,044</w:t>
            </w:r>
          </w:p>
        </w:tc>
      </w:tr>
      <w:tr w:rsidR="00E21629" w:rsidRPr="00796BDA" w14:paraId="7A58E06D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4060CA4C" w14:textId="77777777" w:rsidR="00E21629" w:rsidRPr="00796BDA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1261" w:type="dxa"/>
            <w:vAlign w:val="bottom"/>
          </w:tcPr>
          <w:p w14:paraId="44A49EBB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A6A502F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931CA0" w14:textId="77777777" w:rsidR="00E21629" w:rsidRPr="00796BDA" w:rsidRDefault="00E21629" w:rsidP="002B7D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BE0236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567B486" w14:textId="08DCE978" w:rsidR="00E21629" w:rsidRPr="00796BDA" w:rsidRDefault="00E21629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54988" w14:textId="77777777" w:rsidR="00E21629" w:rsidRPr="00796BDA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2629982" w14:textId="39D76BD0" w:rsidR="00E21629" w:rsidRPr="00644841" w:rsidRDefault="00E21629" w:rsidP="000B4C8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BA7E56B" w14:textId="77777777" w:rsidR="00E21629" w:rsidRPr="00644841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31927DD" w14:textId="77777777" w:rsidR="00E21629" w:rsidRPr="00644841" w:rsidRDefault="00E21629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247,300</w:t>
            </w:r>
          </w:p>
        </w:tc>
        <w:tc>
          <w:tcPr>
            <w:tcW w:w="238" w:type="dxa"/>
            <w:vAlign w:val="bottom"/>
          </w:tcPr>
          <w:p w14:paraId="071B3C01" w14:textId="77777777" w:rsidR="00E21629" w:rsidRPr="00644841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AD9A95C" w14:textId="77777777" w:rsidR="00E21629" w:rsidRPr="00644841" w:rsidRDefault="00E21629" w:rsidP="009642D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4B4314B3" w14:textId="77777777" w:rsidR="00E21629" w:rsidRPr="00796BDA" w:rsidRDefault="00E21629" w:rsidP="002B7D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77DEE8B" w14:textId="77777777" w:rsidR="00E21629" w:rsidRPr="00796BDA" w:rsidRDefault="00E21629" w:rsidP="009642D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65352A54" w14:textId="77777777" w:rsidR="00E21629" w:rsidRPr="00796BDA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3A5BE91" w14:textId="66ACF376" w:rsidR="00E21629" w:rsidRPr="00796BDA" w:rsidRDefault="00E21629" w:rsidP="0096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276" w:type="dxa"/>
            <w:vAlign w:val="bottom"/>
          </w:tcPr>
          <w:p w14:paraId="488CA9A6" w14:textId="77777777" w:rsidR="00E21629" w:rsidRPr="00796BDA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7553180" w14:textId="77777777" w:rsidR="00E21629" w:rsidRPr="00796BDA" w:rsidRDefault="00E21629" w:rsidP="00AA410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247,300</w:t>
            </w:r>
          </w:p>
        </w:tc>
      </w:tr>
      <w:tr w:rsidR="00E21629" w:rsidRPr="001746C9" w14:paraId="73CFD79A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3EA6A923" w14:textId="77777777" w:rsidR="00E21629" w:rsidRPr="001746C9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736E7C0C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099D21D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81EA92E" w14:textId="77777777" w:rsidR="00E21629" w:rsidRPr="001746C9" w:rsidRDefault="00E21629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B4D3349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BB54EBC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9A6CA0" w14:textId="77777777" w:rsidR="00E21629" w:rsidRPr="001746C9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45DFF0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3ACBB4C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9A4CE4" w14:textId="77777777" w:rsidR="00E21629" w:rsidRPr="001746C9" w:rsidRDefault="00E21629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84B173" w14:textId="77777777" w:rsidR="00E21629" w:rsidRPr="001746C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39874E7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AC97984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E478E41" w14:textId="77777777" w:rsidR="00E21629" w:rsidRPr="001746C9" w:rsidRDefault="00E21629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A290A29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377A9BA" w14:textId="77777777" w:rsidR="00E21629" w:rsidRPr="001746C9" w:rsidRDefault="00E21629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0B70E73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9B22F5C" w14:textId="77777777" w:rsidR="00E21629" w:rsidRPr="001746C9" w:rsidRDefault="00E21629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1746C9" w14:paraId="298B0963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43C3ABEF" w14:textId="77777777" w:rsidR="00E21629" w:rsidRPr="001746C9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75D61A92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1C64CE0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F7FEE57" w14:textId="77777777" w:rsidR="00E21629" w:rsidRPr="001746C9" w:rsidRDefault="00E21629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9E74598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8657E5C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D545B" w14:textId="77777777" w:rsidR="00E21629" w:rsidRPr="001746C9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8A0517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5F241FD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9DA397D" w14:textId="77777777" w:rsidR="00E21629" w:rsidRPr="001746C9" w:rsidRDefault="00E21629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3DC3B31" w14:textId="77777777" w:rsidR="00E21629" w:rsidRPr="001746C9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2D784EB" w14:textId="77777777" w:rsidR="00E21629" w:rsidRPr="001746C9" w:rsidRDefault="00E21629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1112F51B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F51B619" w14:textId="77777777" w:rsidR="00E21629" w:rsidRPr="001746C9" w:rsidRDefault="00E21629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CC393C8" w14:textId="77777777" w:rsidR="00E21629" w:rsidRPr="001746C9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6092A10" w14:textId="77777777" w:rsidR="00E21629" w:rsidRPr="001746C9" w:rsidRDefault="00E21629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89F6972" w14:textId="77777777" w:rsidR="00E21629" w:rsidRPr="001746C9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69D3F1D" w14:textId="77777777" w:rsidR="00E21629" w:rsidRPr="001746C9" w:rsidRDefault="00E21629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0924" w:rsidRPr="001746C9" w14:paraId="0430EA2C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4625C12C" w14:textId="77777777" w:rsidR="00AB0924" w:rsidRPr="001746C9" w:rsidRDefault="00AB0924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31709F02" w14:textId="77777777" w:rsidR="00AB0924" w:rsidRPr="001746C9" w:rsidRDefault="00AB0924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890EA64" w14:textId="77777777" w:rsidR="00AB0924" w:rsidRPr="001746C9" w:rsidRDefault="00AB0924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A7CCFEC" w14:textId="77777777" w:rsidR="00AB0924" w:rsidRPr="001746C9" w:rsidRDefault="00AB0924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1418985" w14:textId="77777777" w:rsidR="00AB0924" w:rsidRPr="001746C9" w:rsidRDefault="00AB0924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A4585A9" w14:textId="77777777" w:rsidR="00AB0924" w:rsidRPr="001746C9" w:rsidRDefault="00AB0924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59624" w14:textId="77777777" w:rsidR="00AB0924" w:rsidRPr="001746C9" w:rsidRDefault="00AB0924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4FD8C37" w14:textId="77777777" w:rsidR="00AB0924" w:rsidRPr="001746C9" w:rsidRDefault="00AB0924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DF8E91B" w14:textId="77777777" w:rsidR="00AB0924" w:rsidRPr="001746C9" w:rsidRDefault="00AB0924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138374" w14:textId="77777777" w:rsidR="00AB0924" w:rsidRPr="001746C9" w:rsidRDefault="00AB0924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4A6E065" w14:textId="77777777" w:rsidR="00AB0924" w:rsidRPr="001746C9" w:rsidRDefault="00AB0924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0FB41B5" w14:textId="77777777" w:rsidR="00AB0924" w:rsidRPr="001746C9" w:rsidRDefault="00AB0924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32148D61" w14:textId="77777777" w:rsidR="00AB0924" w:rsidRPr="001746C9" w:rsidRDefault="00AB0924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98086CC" w14:textId="77777777" w:rsidR="00AB0924" w:rsidRPr="001746C9" w:rsidRDefault="00AB0924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2C021AB" w14:textId="77777777" w:rsidR="00AB0924" w:rsidRPr="001746C9" w:rsidRDefault="00AB0924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FD863A2" w14:textId="77777777" w:rsidR="00AB0924" w:rsidRPr="001746C9" w:rsidRDefault="00AB0924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B72EE67" w14:textId="77777777" w:rsidR="00AB0924" w:rsidRPr="001746C9" w:rsidRDefault="00AB0924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0330DA3C" w14:textId="77777777" w:rsidR="00AB0924" w:rsidRPr="001746C9" w:rsidRDefault="00AB0924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3FF" w:rsidRPr="00796BDA" w14:paraId="61578819" w14:textId="77777777" w:rsidTr="00B713FF">
        <w:trPr>
          <w:gridAfter w:val="1"/>
          <w:wAfter w:w="20" w:type="dxa"/>
          <w:trHeight w:val="270"/>
        </w:trPr>
        <w:tc>
          <w:tcPr>
            <w:tcW w:w="3249" w:type="dxa"/>
            <w:shd w:val="clear" w:color="auto" w:fill="auto"/>
            <w:vAlign w:val="bottom"/>
          </w:tcPr>
          <w:p w14:paraId="078F2077" w14:textId="77777777" w:rsidR="00B713FF" w:rsidRPr="00796BDA" w:rsidRDefault="00B713FF" w:rsidP="00262A9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1" w:type="dxa"/>
            <w:vAlign w:val="bottom"/>
          </w:tcPr>
          <w:p w14:paraId="78836D02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4F9D97D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01982AD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DB700C3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0A5117C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C70F3" w14:textId="77777777" w:rsidR="00B713FF" w:rsidRPr="00796BDA" w:rsidRDefault="00B713FF" w:rsidP="00262A9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7A60F3E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8A39138" w14:textId="77777777" w:rsidR="00B713FF" w:rsidRPr="00796BDA" w:rsidRDefault="00B713FF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606E710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1DB22DB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ED527C9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2645084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D71B397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E038751" w14:textId="77777777" w:rsidR="00B713FF" w:rsidRPr="00796BDA" w:rsidRDefault="00B713FF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86AF1CA" w14:textId="77777777" w:rsidR="00B713FF" w:rsidRPr="00796BDA" w:rsidRDefault="00B713FF" w:rsidP="0026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CA912D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B302710" w14:textId="77777777" w:rsidR="00B713FF" w:rsidRPr="00796BDA" w:rsidRDefault="00B713FF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0B4C86" w14:paraId="59826484" w14:textId="77777777" w:rsidTr="00B713FF">
        <w:trPr>
          <w:trHeight w:val="270"/>
        </w:trPr>
        <w:tc>
          <w:tcPr>
            <w:tcW w:w="3249" w:type="dxa"/>
            <w:shd w:val="clear" w:color="auto" w:fill="auto"/>
            <w:vAlign w:val="bottom"/>
          </w:tcPr>
          <w:p w14:paraId="77780E61" w14:textId="3EB5FF91" w:rsidR="00E21629" w:rsidRPr="000B4C86" w:rsidRDefault="00E21629" w:rsidP="00262A92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B4C8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vAlign w:val="bottom"/>
          </w:tcPr>
          <w:p w14:paraId="6AC012CC" w14:textId="671A38F0" w:rsidR="00E21629" w:rsidRPr="000B4C86" w:rsidRDefault="00E21629" w:rsidP="00262A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C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59E0E26" w14:textId="77777777" w:rsidR="00E21629" w:rsidRPr="000B4C86" w:rsidRDefault="00E21629" w:rsidP="00262A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91B32C" w14:textId="7407322A" w:rsidR="00E21629" w:rsidRPr="000B4C86" w:rsidRDefault="00E21629" w:rsidP="00262A9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B4C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F93AA5A" w14:textId="77777777" w:rsidR="00E21629" w:rsidRPr="000B4C86" w:rsidRDefault="00E21629" w:rsidP="0026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FB12D6" w14:textId="531C7370" w:rsidR="00E21629" w:rsidRPr="000B4C86" w:rsidRDefault="00E21629" w:rsidP="000B4C8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E9B46" w14:textId="77777777" w:rsidR="00E21629" w:rsidRPr="000B4C86" w:rsidRDefault="00E21629" w:rsidP="00262A9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6785E7" w14:textId="6D469E96" w:rsidR="00E21629" w:rsidRPr="000B4C86" w:rsidRDefault="00E21629" w:rsidP="000B4C8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(50,000)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688AE9C" w14:textId="77777777" w:rsidR="00E21629" w:rsidRPr="000B4C86" w:rsidRDefault="00E21629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49F64C8" w14:textId="3FCB7E17" w:rsidR="00E21629" w:rsidRPr="000B4C86" w:rsidRDefault="00E21629" w:rsidP="00262A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(50,000)</w:t>
            </w:r>
          </w:p>
        </w:tc>
        <w:tc>
          <w:tcPr>
            <w:tcW w:w="238" w:type="dxa"/>
            <w:vAlign w:val="bottom"/>
          </w:tcPr>
          <w:p w14:paraId="51EA4780" w14:textId="77777777" w:rsidR="00E21629" w:rsidRPr="000B4C86" w:rsidRDefault="00E21629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3C5DECE" w14:textId="7CB1187C" w:rsidR="00E21629" w:rsidRPr="000B4C86" w:rsidRDefault="00E21629" w:rsidP="00262A9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79014E7D" w14:textId="77777777" w:rsidR="00E21629" w:rsidRPr="000B4C86" w:rsidRDefault="00E21629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22D0074" w14:textId="2ECACBC8" w:rsidR="00E21629" w:rsidRPr="000B4C86" w:rsidRDefault="00E21629" w:rsidP="000B4C8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6E2A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6E2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  <w:vAlign w:val="bottom"/>
          </w:tcPr>
          <w:p w14:paraId="53774379" w14:textId="77777777" w:rsidR="00E21629" w:rsidRPr="000B4C86" w:rsidRDefault="00E21629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16450ED" w14:textId="4D4081A7" w:rsidR="00E21629" w:rsidRPr="000B4C86" w:rsidRDefault="00E21629" w:rsidP="000B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20815104" w14:textId="77777777" w:rsidR="00E21629" w:rsidRPr="000B4C86" w:rsidRDefault="00E21629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C0DD3C8" w14:textId="1E386CD2" w:rsidR="00E21629" w:rsidRPr="000B4C86" w:rsidRDefault="00E21629" w:rsidP="000B4C86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6E2A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6E2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1629" w:rsidRPr="00796BDA" w14:paraId="2C0C3DA0" w14:textId="77777777" w:rsidTr="00B713FF">
        <w:trPr>
          <w:trHeight w:val="261"/>
        </w:trPr>
        <w:tc>
          <w:tcPr>
            <w:tcW w:w="3249" w:type="dxa"/>
            <w:shd w:val="clear" w:color="auto" w:fill="auto"/>
            <w:vAlign w:val="bottom"/>
          </w:tcPr>
          <w:p w14:paraId="760D0783" w14:textId="77777777" w:rsidR="00E21629" w:rsidRPr="00644841" w:rsidRDefault="00E21629" w:rsidP="00262A9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84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1" w:type="dxa"/>
            <w:vAlign w:val="bottom"/>
          </w:tcPr>
          <w:p w14:paraId="5400E8B3" w14:textId="77777777" w:rsidR="00E21629" w:rsidRPr="00644841" w:rsidRDefault="00E21629" w:rsidP="009D53A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1EBF1DF" w14:textId="77777777" w:rsidR="00E21629" w:rsidRPr="00644841" w:rsidRDefault="00E21629" w:rsidP="009D53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3AABF7F" w14:textId="77777777" w:rsidR="00E21629" w:rsidRPr="00644841" w:rsidRDefault="00E21629" w:rsidP="009D53A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881298E" w14:textId="77777777" w:rsidR="00E21629" w:rsidRPr="00644841" w:rsidRDefault="00E21629" w:rsidP="0026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E23EBD4" w14:textId="77777777" w:rsidR="00E21629" w:rsidRPr="00644841" w:rsidRDefault="00E21629" w:rsidP="003207B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AE32E" w14:textId="77777777" w:rsidR="00E21629" w:rsidRPr="00644841" w:rsidRDefault="00E21629" w:rsidP="009D53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8A3A46" w14:textId="77777777" w:rsidR="00E21629" w:rsidRPr="00644841" w:rsidRDefault="00E21629" w:rsidP="00A37A1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(7,988,</w:t>
            </w:r>
            <w:r w:rsidRPr="00A37A13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Pr="006448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6EA4BBF" w14:textId="77777777" w:rsidR="00E21629" w:rsidRPr="00644841" w:rsidRDefault="00E21629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568C0B1" w14:textId="77777777" w:rsidR="00E21629" w:rsidRPr="00644841" w:rsidRDefault="00E21629" w:rsidP="00262A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(7,988,420)</w:t>
            </w:r>
          </w:p>
        </w:tc>
        <w:tc>
          <w:tcPr>
            <w:tcW w:w="238" w:type="dxa"/>
            <w:vAlign w:val="bottom"/>
          </w:tcPr>
          <w:p w14:paraId="2EB52C21" w14:textId="77777777" w:rsidR="00E21629" w:rsidRPr="00644841" w:rsidRDefault="00E21629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76AC20E" w14:textId="77777777" w:rsidR="00E21629" w:rsidRPr="00644841" w:rsidRDefault="00E21629" w:rsidP="00262A9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55A38BA5" w14:textId="77777777" w:rsidR="00E21629" w:rsidRPr="00644841" w:rsidRDefault="00E21629" w:rsidP="00262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311CD1" w14:textId="046FEF77" w:rsidR="00E21629" w:rsidRPr="00644841" w:rsidRDefault="00E21629" w:rsidP="00AA410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644841">
              <w:rPr>
                <w:rFonts w:asciiTheme="majorBidi" w:hAnsiTheme="majorBidi" w:cstheme="majorBidi"/>
                <w:sz w:val="26"/>
                <w:szCs w:val="26"/>
              </w:rPr>
              <w:t>,919)</w:t>
            </w:r>
          </w:p>
        </w:tc>
        <w:tc>
          <w:tcPr>
            <w:tcW w:w="276" w:type="dxa"/>
            <w:vAlign w:val="bottom"/>
          </w:tcPr>
          <w:p w14:paraId="3D2B8300" w14:textId="77777777" w:rsidR="00E21629" w:rsidRPr="00644841" w:rsidRDefault="00E21629" w:rsidP="00262A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94D6141" w14:textId="77777777" w:rsidR="00E21629" w:rsidRPr="00644841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3898D4AE" w14:textId="77777777" w:rsidR="00E21629" w:rsidRPr="00644841" w:rsidRDefault="00E21629" w:rsidP="009D53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A23D76C" w14:textId="77777777" w:rsidR="00E21629" w:rsidRPr="00796BDA" w:rsidRDefault="00E21629" w:rsidP="00AA410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44841">
              <w:rPr>
                <w:rFonts w:ascii="Angsana New" w:hAnsi="Angsana New"/>
                <w:sz w:val="26"/>
                <w:szCs w:val="26"/>
              </w:rPr>
              <w:t>(7,844,919)</w:t>
            </w:r>
          </w:p>
        </w:tc>
      </w:tr>
    </w:tbl>
    <w:p w14:paraId="1E276DDA" w14:textId="77777777" w:rsidR="001746C9" w:rsidRDefault="001746C9"/>
    <w:p w14:paraId="351E5703" w14:textId="37F3C709" w:rsidR="001746C9" w:rsidRDefault="001746C9">
      <w:r>
        <w:br w:type="page"/>
      </w:r>
    </w:p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4"/>
        <w:gridCol w:w="1351"/>
        <w:gridCol w:w="236"/>
        <w:gridCol w:w="1314"/>
        <w:gridCol w:w="236"/>
        <w:gridCol w:w="1294"/>
        <w:gridCol w:w="236"/>
        <w:gridCol w:w="1114"/>
        <w:gridCol w:w="236"/>
        <w:gridCol w:w="1032"/>
        <w:gridCol w:w="272"/>
        <w:gridCol w:w="895"/>
        <w:gridCol w:w="272"/>
        <w:gridCol w:w="990"/>
        <w:gridCol w:w="270"/>
        <w:gridCol w:w="898"/>
        <w:gridCol w:w="360"/>
        <w:gridCol w:w="990"/>
      </w:tblGrid>
      <w:tr w:rsidR="00E21629" w:rsidRPr="00D246FB" w14:paraId="316D932D" w14:textId="77777777" w:rsidTr="00E21629">
        <w:trPr>
          <w:trHeight w:val="261"/>
          <w:tblHeader/>
        </w:trPr>
        <w:tc>
          <w:tcPr>
            <w:tcW w:w="3146" w:type="dxa"/>
            <w:shd w:val="clear" w:color="auto" w:fill="auto"/>
            <w:vAlign w:val="bottom"/>
          </w:tcPr>
          <w:p w14:paraId="32E89D44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92" w:type="dxa"/>
            <w:gridSpan w:val="17"/>
            <w:shd w:val="clear" w:color="auto" w:fill="auto"/>
            <w:vAlign w:val="bottom"/>
          </w:tcPr>
          <w:p w14:paraId="33C54179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D246FB" w14:paraId="6E946895" w14:textId="77777777" w:rsidTr="00E21629">
        <w:trPr>
          <w:trHeight w:val="261"/>
          <w:tblHeader/>
        </w:trPr>
        <w:tc>
          <w:tcPr>
            <w:tcW w:w="3146" w:type="dxa"/>
            <w:shd w:val="clear" w:color="auto" w:fill="auto"/>
            <w:vAlign w:val="bottom"/>
          </w:tcPr>
          <w:p w14:paraId="53B4057B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45" w:type="dxa"/>
            <w:gridSpan w:val="9"/>
            <w:tcBorders>
              <w:bottom w:val="single" w:sz="4" w:space="0" w:color="auto"/>
            </w:tcBorders>
            <w:vAlign w:val="bottom"/>
          </w:tcPr>
          <w:p w14:paraId="75791860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vAlign w:val="bottom"/>
          </w:tcPr>
          <w:p w14:paraId="41A9089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75" w:type="dxa"/>
            <w:gridSpan w:val="7"/>
            <w:tcBorders>
              <w:bottom w:val="single" w:sz="4" w:space="0" w:color="auto"/>
            </w:tcBorders>
            <w:vAlign w:val="bottom"/>
          </w:tcPr>
          <w:p w14:paraId="0CBA9FE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D246FB" w14:paraId="077FA8C2" w14:textId="77777777" w:rsidTr="00E21629">
        <w:trPr>
          <w:trHeight w:val="261"/>
          <w:tblHeader/>
        </w:trPr>
        <w:tc>
          <w:tcPr>
            <w:tcW w:w="3146" w:type="dxa"/>
            <w:shd w:val="clear" w:color="auto" w:fill="auto"/>
            <w:vAlign w:val="bottom"/>
          </w:tcPr>
          <w:p w14:paraId="4E7D00E8" w14:textId="7FC8D5D4" w:rsidR="00E21629" w:rsidRPr="00D246FB" w:rsidRDefault="00E21629" w:rsidP="006A489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BD087F" w14:textId="3BF2019B" w:rsidR="00E21629" w:rsidRPr="005A1E26" w:rsidRDefault="00E21629" w:rsidP="006A489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FBF0F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570A5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3AD0D0" w14:textId="40337565" w:rsidR="00E21629" w:rsidRPr="005A1E26" w:rsidRDefault="00E21629" w:rsidP="00AA410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6991E1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482A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374E2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E53B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1EE31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74B0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2D86832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321FAFD" w14:textId="3B58A28F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2" w:type="dxa"/>
            <w:vAlign w:val="bottom"/>
          </w:tcPr>
          <w:p w14:paraId="09A697EE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1F2BAC" w14:textId="075EF8B0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1DB57C0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14:paraId="36C23AAA" w14:textId="746C8C1E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360" w:type="dxa"/>
            <w:vAlign w:val="bottom"/>
          </w:tcPr>
          <w:p w14:paraId="54516466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57253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D246FB" w14:paraId="0D8341B8" w14:textId="77777777" w:rsidTr="00E21629">
        <w:trPr>
          <w:trHeight w:val="261"/>
          <w:tblHeader/>
        </w:trPr>
        <w:tc>
          <w:tcPr>
            <w:tcW w:w="3146" w:type="dxa"/>
            <w:shd w:val="clear" w:color="auto" w:fill="auto"/>
            <w:vAlign w:val="bottom"/>
          </w:tcPr>
          <w:p w14:paraId="4779BC58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92" w:type="dxa"/>
            <w:gridSpan w:val="17"/>
            <w:vAlign w:val="bottom"/>
          </w:tcPr>
          <w:p w14:paraId="13ED3126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D246FB" w14:paraId="34E82F9D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7F7CEB2F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1C600D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1B816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41822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2ACB5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C792C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FC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12CF3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4FD7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19BF7A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778711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297A51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EA581D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72826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0066F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7B774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079D008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9BA9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42AB08A0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4A775E12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840899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EA53F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A4384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0F8D7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8B3561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F98E5C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D7448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6BBD9D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356051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60DB05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63234B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F1E600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55A6F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F2DF5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36FF53C" w14:textId="77777777" w:rsidR="00E21629" w:rsidRPr="00D246FB" w:rsidRDefault="00E21629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591FE1B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2873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1823069B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3676B752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14:paraId="1D0ED79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7172D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44FFB7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6F287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7089CB" w14:textId="77777777" w:rsidR="00E21629" w:rsidRPr="00D246FB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2F082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B19B2C" w14:textId="3C85C5F8" w:rsidR="00E21629" w:rsidRPr="00520287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892</w:t>
            </w:r>
            <w:r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AA8B3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84699F8" w14:textId="283B698C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505</w:t>
            </w:r>
          </w:p>
        </w:tc>
        <w:tc>
          <w:tcPr>
            <w:tcW w:w="272" w:type="dxa"/>
            <w:vAlign w:val="bottom"/>
          </w:tcPr>
          <w:p w14:paraId="678D88B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BC3F66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7D1BB2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05447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209B1F" w14:textId="77777777" w:rsidR="00E21629" w:rsidRPr="00D246FB" w:rsidRDefault="00E21629" w:rsidP="00CA06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2EB9A8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6394E61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BFC83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1ADA5AF1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2C13A0F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0CDE8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C1607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D9DBDDF" w14:textId="3A86A800" w:rsidR="00E21629" w:rsidRPr="00D246FB" w:rsidRDefault="00E21629" w:rsidP="00CA06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546</w:t>
            </w:r>
          </w:p>
        </w:tc>
        <w:tc>
          <w:tcPr>
            <w:tcW w:w="236" w:type="dxa"/>
            <w:vAlign w:val="bottom"/>
          </w:tcPr>
          <w:p w14:paraId="3789E04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4D47" w14:textId="77777777" w:rsidR="00E21629" w:rsidRPr="00D246FB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760D5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7C29" w14:textId="0E11B84C" w:rsidR="00E21629" w:rsidRPr="00520287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  <w:r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9EDE2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F1C2" w14:textId="40E9D530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864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931</w:t>
            </w:r>
          </w:p>
        </w:tc>
        <w:tc>
          <w:tcPr>
            <w:tcW w:w="272" w:type="dxa"/>
            <w:vAlign w:val="bottom"/>
          </w:tcPr>
          <w:p w14:paraId="6E2286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91B335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1994D13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2A35F0" w14:textId="722AD6D2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865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57644307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C6C53B6" w14:textId="77777777" w:rsidR="00E21629" w:rsidRPr="00D246FB" w:rsidRDefault="00E21629" w:rsidP="001A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22D443B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75C3D" w14:textId="00E85AD6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865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</w:t>
            </w:r>
          </w:p>
        </w:tc>
      </w:tr>
      <w:tr w:rsidR="00E21629" w:rsidRPr="00D246FB" w14:paraId="3E47FD16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7DF38DE" w14:textId="2DB31229" w:rsidR="00E21629" w:rsidRPr="00B07C1C" w:rsidRDefault="00E21629" w:rsidP="00CA06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2175" w14:textId="36820F7C" w:rsidR="00E21629" w:rsidRPr="00B07C1C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7564EEE" w14:textId="77777777" w:rsidR="00E21629" w:rsidRPr="00B07C1C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F00F6" w14:textId="3742E876" w:rsidR="00E21629" w:rsidRPr="00B07C1C" w:rsidRDefault="00E21629" w:rsidP="00CA064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842,546</w:t>
            </w:r>
          </w:p>
        </w:tc>
        <w:tc>
          <w:tcPr>
            <w:tcW w:w="236" w:type="dxa"/>
            <w:vAlign w:val="bottom"/>
          </w:tcPr>
          <w:p w14:paraId="4174CAEA" w14:textId="77777777" w:rsidR="00E21629" w:rsidRPr="00B07C1C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93C10" w14:textId="1CDCCD69" w:rsidR="00E21629" w:rsidRPr="00B07C1C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20F78" w14:textId="77777777" w:rsidR="00E21629" w:rsidRPr="00B07C1C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870BF" w14:textId="049B9024" w:rsidR="00E21629" w:rsidRPr="00B07C1C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2,914,890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A166B" w14:textId="77777777" w:rsidR="00E21629" w:rsidRPr="00B07C1C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AE835" w14:textId="4E565BC1" w:rsidR="00E21629" w:rsidRPr="00B07C1C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3,757,436</w:t>
            </w:r>
          </w:p>
        </w:tc>
        <w:tc>
          <w:tcPr>
            <w:tcW w:w="272" w:type="dxa"/>
            <w:vAlign w:val="bottom"/>
          </w:tcPr>
          <w:p w14:paraId="52BAEAD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7D0B6D6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D03236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731E30" w14:textId="77777777" w:rsidR="00E21629" w:rsidRPr="00CF0C3F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59C82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A5FE978" w14:textId="77777777" w:rsidR="00E21629" w:rsidRPr="00D246FB" w:rsidRDefault="00E21629" w:rsidP="001A3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1C8C52A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B6AAB" w14:textId="77777777" w:rsidR="00E21629" w:rsidRPr="00CF0C3F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21629" w:rsidRPr="00D246FB" w14:paraId="1C33E3E5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45DF8DAB" w14:textId="77777777" w:rsidR="00E21629" w:rsidRPr="00D246FB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5654D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01BF8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31D8EC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FC834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44F9B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D6AF4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CDB5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6B9F8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B94F7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A2B339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0666349F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9FD744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63A52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C4D58A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240E454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2E84322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4A829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751D80FF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DBA881C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67CA8EF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DC3F9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C80B98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5B68C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FA595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38BE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5DB54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0402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AA91BF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4A19A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69F0890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E1846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6C38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777E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4F56F9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2C84C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E6D22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692DD738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7EABA11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0" w:type="dxa"/>
            <w:vAlign w:val="bottom"/>
          </w:tcPr>
          <w:p w14:paraId="795D5FB8" w14:textId="77777777" w:rsidR="00E21629" w:rsidRPr="005D3BD0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B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2E124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880E2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80E9A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8FC997" w14:textId="05ED773A" w:rsidR="00E21629" w:rsidRPr="00D246FB" w:rsidRDefault="00E21629" w:rsidP="00FE4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5623F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06F42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1AA9A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08AAA65" w14:textId="629BF20B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286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190</w:t>
            </w:r>
          </w:p>
        </w:tc>
        <w:tc>
          <w:tcPr>
            <w:tcW w:w="272" w:type="dxa"/>
            <w:vAlign w:val="bottom"/>
          </w:tcPr>
          <w:p w14:paraId="62B78D0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6A92E91" w14:textId="35403E92" w:rsidR="00E21629" w:rsidRPr="00D246FB" w:rsidRDefault="00E21629" w:rsidP="001A4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272" w:type="dxa"/>
            <w:vAlign w:val="bottom"/>
          </w:tcPr>
          <w:p w14:paraId="136C2F6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2EA7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C8C618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26466C7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20C7B4E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34514" w14:textId="1A8E0CB8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190</w:t>
            </w:r>
          </w:p>
        </w:tc>
      </w:tr>
      <w:tr w:rsidR="00E21629" w:rsidRPr="00D246FB" w14:paraId="638CA1F2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EA68013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9F308" w14:textId="77777777" w:rsidR="00E21629" w:rsidRPr="005D3BD0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B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8D4AC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979A79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1EADF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47E00" w14:textId="77777777" w:rsidR="00E21629" w:rsidRPr="00D246FB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29259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5640F" w14:textId="2153A083" w:rsidR="00E21629" w:rsidRPr="00D246FB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C5383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AE0B" w14:textId="0D93380E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595</w:t>
            </w:r>
          </w:p>
        </w:tc>
        <w:tc>
          <w:tcPr>
            <w:tcW w:w="272" w:type="dxa"/>
            <w:vAlign w:val="bottom"/>
          </w:tcPr>
          <w:p w14:paraId="3EFDB39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5DF684C" w14:textId="77777777" w:rsidR="00E21629" w:rsidRPr="00D246FB" w:rsidRDefault="00E21629" w:rsidP="00BA656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6B0E72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A192B2" w14:textId="3DC1D54A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282</w:t>
            </w:r>
          </w:p>
        </w:tc>
        <w:tc>
          <w:tcPr>
            <w:tcW w:w="270" w:type="dxa"/>
            <w:vAlign w:val="bottom"/>
          </w:tcPr>
          <w:p w14:paraId="10859F58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13E9CED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0A17258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6DE58" w14:textId="0F07E1EA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282</w:t>
            </w:r>
          </w:p>
        </w:tc>
      </w:tr>
      <w:tr w:rsidR="00E21629" w:rsidRPr="00D246FB" w14:paraId="74A8BD32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43BBCD3" w14:textId="638709A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</w:t>
            </w: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53D51" w14:textId="4FC23C7F" w:rsidR="00E21629" w:rsidRPr="00B07C1C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1E3269" w14:textId="77777777" w:rsidR="00E21629" w:rsidRPr="00B07C1C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0926D" w14:textId="6997AC2D" w:rsidR="00E21629" w:rsidRPr="00B07C1C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7E46DA" w14:textId="77777777" w:rsidR="00E21629" w:rsidRPr="00B07C1C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0D836" w14:textId="0A324C7F" w:rsidR="00E21629" w:rsidRPr="00B07C1C" w:rsidRDefault="00E21629" w:rsidP="00FE400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1,286,190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23603D" w14:textId="77777777" w:rsidR="00E21629" w:rsidRPr="00B07C1C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FEF15" w14:textId="1A6B0BCC" w:rsidR="00E21629" w:rsidRPr="00B07C1C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542,595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DA42" w14:textId="77777777" w:rsidR="00E21629" w:rsidRPr="00B07C1C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909D1" w14:textId="454F2C62" w:rsidR="00E21629" w:rsidRPr="00B07C1C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1,828,785</w:t>
            </w:r>
          </w:p>
        </w:tc>
        <w:tc>
          <w:tcPr>
            <w:tcW w:w="272" w:type="dxa"/>
            <w:vAlign w:val="bottom"/>
          </w:tcPr>
          <w:p w14:paraId="21CA69E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D4C6CC5" w14:textId="77777777" w:rsidR="00E21629" w:rsidRPr="00D246FB" w:rsidRDefault="00E21629" w:rsidP="00BA656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7F5BCD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59BCDA" w14:textId="77777777" w:rsidR="00E21629" w:rsidRPr="00CF0C3F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2AEB4A3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354A8F5" w14:textId="77777777" w:rsidR="00E21629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01E28D6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69BED" w14:textId="77777777" w:rsidR="00E21629" w:rsidRPr="00CF0C3F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21629" w:rsidRPr="00D246FB" w14:paraId="09E85269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252DA1CC" w14:textId="77777777" w:rsidR="00E21629" w:rsidRPr="00D246FB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BD6D2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107C6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138261F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F486E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7914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BCCD70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2335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18F297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1F5E1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B69DDB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76BA04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6EFBCB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2855B3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6C643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D4E8729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28A40FF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04D83C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267CD5DB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30AE4D1A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74EB94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7086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E7B0E7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E604E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5600EF" w14:textId="77777777" w:rsidR="00E21629" w:rsidRPr="00D246FB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E9888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DE6CBB" w14:textId="220A1E75" w:rsidR="00E21629" w:rsidRPr="00D246FB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FDF4CF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7A58FD9" w14:textId="18FAF8C0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662</w:t>
            </w:r>
          </w:p>
        </w:tc>
        <w:tc>
          <w:tcPr>
            <w:tcW w:w="272" w:type="dxa"/>
            <w:vAlign w:val="bottom"/>
          </w:tcPr>
          <w:p w14:paraId="558C723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08058D08" w14:textId="77777777" w:rsidR="00E21629" w:rsidRPr="00D246FB" w:rsidRDefault="00E21629" w:rsidP="00BA656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8002D7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DD2BF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EC4E43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8834EA3" w14:textId="16F2E1E4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5</w:t>
            </w:r>
            <w:r w:rsidR="00FE400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CF0C3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622</w:t>
            </w:r>
          </w:p>
        </w:tc>
        <w:tc>
          <w:tcPr>
            <w:tcW w:w="360" w:type="dxa"/>
            <w:vAlign w:val="bottom"/>
          </w:tcPr>
          <w:p w14:paraId="306C851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3A1D24" w14:textId="255E3FF0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="00FE400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622</w:t>
            </w:r>
          </w:p>
        </w:tc>
      </w:tr>
      <w:tr w:rsidR="00E21629" w:rsidRPr="00D246FB" w14:paraId="29CD0E54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E24FBFE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  <w:vAlign w:val="bottom"/>
          </w:tcPr>
          <w:p w14:paraId="42F000E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5F8D3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8B83A2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9C1AE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C1BC62" w14:textId="77777777" w:rsidR="00E21629" w:rsidRPr="00D246FB" w:rsidRDefault="00E21629" w:rsidP="00FE40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D9E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CB0AD8" w14:textId="0EC77044" w:rsidR="00E21629" w:rsidRPr="00D246FB" w:rsidRDefault="00E21629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C065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23D0E68" w14:textId="42DC3F5B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775</w:t>
            </w:r>
          </w:p>
        </w:tc>
        <w:tc>
          <w:tcPr>
            <w:tcW w:w="272" w:type="dxa"/>
            <w:vAlign w:val="bottom"/>
          </w:tcPr>
          <w:p w14:paraId="1B5E5F7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0E81D844" w14:textId="77777777" w:rsidR="00E21629" w:rsidRPr="00D246FB" w:rsidRDefault="00E21629" w:rsidP="00BA656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6524F5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BB987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D627B0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BBD65D3" w14:textId="79FD8AE0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384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775</w:t>
            </w:r>
          </w:p>
        </w:tc>
        <w:tc>
          <w:tcPr>
            <w:tcW w:w="360" w:type="dxa"/>
            <w:vAlign w:val="bottom"/>
          </w:tcPr>
          <w:p w14:paraId="0BF8362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26297" w14:textId="4E598B09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384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775</w:t>
            </w:r>
          </w:p>
        </w:tc>
      </w:tr>
      <w:tr w:rsidR="00E21629" w:rsidRPr="00D246FB" w14:paraId="493A697B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3AAB6D54" w14:textId="77777777" w:rsidR="00E21629" w:rsidRPr="00D246FB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DB911D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EE4FA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4729EB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40E08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F1638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84AB8D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B63B5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0EF01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81C7B0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7A917B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CFE615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5EA80A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578720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E7B06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B66B707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2E888B6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955B9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74467EFA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62C90F0E" w14:textId="77777777" w:rsidR="00E21629" w:rsidRPr="00D246FB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BB301A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5343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E544B6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DE532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293F8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76427C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E15AE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681653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22D248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8E00A1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5F0F30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7A7E3A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D55987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D88468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25C66FE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6DE7F69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CC4CA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66106E81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5C74011" w14:textId="0F6BF1DB" w:rsidR="00E21629" w:rsidRPr="00D246FB" w:rsidRDefault="00E21629" w:rsidP="00B07C1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1" w:type="dxa"/>
            <w:vAlign w:val="bottom"/>
          </w:tcPr>
          <w:p w14:paraId="14CC919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F9ECC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CFE4EF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2903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77AD2B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F214FE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1C175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B80786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2056C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50E4C4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090B2F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2F1EB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B998DB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2A160C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9CBA61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2BA6E3F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856F6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3FD7E1DE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3CC51473" w14:textId="77777777" w:rsidR="00E21629" w:rsidRPr="00D246FB" w:rsidRDefault="00E21629" w:rsidP="00CA0645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1351" w:type="dxa"/>
            <w:vAlign w:val="bottom"/>
          </w:tcPr>
          <w:p w14:paraId="10BBFC8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D3D8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813709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D327D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AC8540" w14:textId="242A0501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0C4CA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0A395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7CFFF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8034559" w14:textId="017F94F3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272" w:type="dxa"/>
            <w:vAlign w:val="bottom"/>
          </w:tcPr>
          <w:p w14:paraId="30884DC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81BF100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F991E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5FED9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299D8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98E2E2C" w14:textId="0C8E1F85" w:rsidR="00E21629" w:rsidRPr="00D246FB" w:rsidRDefault="00E21629" w:rsidP="00AA410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360" w:type="dxa"/>
            <w:vAlign w:val="bottom"/>
          </w:tcPr>
          <w:p w14:paraId="1E8E22C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A03FD" w14:textId="3638AEEF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</w:t>
            </w:r>
          </w:p>
        </w:tc>
      </w:tr>
      <w:tr w:rsidR="00E21629" w:rsidRPr="00D246FB" w14:paraId="24F2DDCE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5800DD22" w14:textId="455838D2" w:rsidR="00E21629" w:rsidRPr="00D246FB" w:rsidRDefault="00E21629" w:rsidP="00CA0645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1" w:type="dxa"/>
            <w:vAlign w:val="bottom"/>
          </w:tcPr>
          <w:p w14:paraId="3DDC449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 w:firstLine="3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41118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9494CDE" w14:textId="61F4B41B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236" w:type="dxa"/>
            <w:vAlign w:val="bottom"/>
          </w:tcPr>
          <w:p w14:paraId="1C16B3A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F78ADA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69DF9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37059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E4B2C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0F69E3E" w14:textId="53CFEE7F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821</w:t>
            </w:r>
          </w:p>
        </w:tc>
        <w:tc>
          <w:tcPr>
            <w:tcW w:w="272" w:type="dxa"/>
            <w:vAlign w:val="bottom"/>
          </w:tcPr>
          <w:p w14:paraId="2021806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04794A8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1ED57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EEEC73" w14:textId="163E6B50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270" w:type="dxa"/>
            <w:vAlign w:val="bottom"/>
          </w:tcPr>
          <w:p w14:paraId="1AF1CB8D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91A968C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1C0E46C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BE6342" w14:textId="7DAAB944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</w:tr>
      <w:tr w:rsidR="00E21629" w:rsidRPr="00D246FB" w14:paraId="6ADE7094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433E0DC" w14:textId="77777777" w:rsidR="00E21629" w:rsidRPr="00D246FB" w:rsidRDefault="00E21629" w:rsidP="00CA0645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0C806A9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 w:firstLine="3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586332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865CC50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5C152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A3FE7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6D75B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D607EA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76FCF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EB9394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2D84EC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F5258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0B697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D9C9BA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1CDA0F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CE6441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8CF33F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99678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6BCC0287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7291C8AF" w14:textId="77777777" w:rsidR="00E21629" w:rsidRPr="009B7745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1" w:type="dxa"/>
            <w:vAlign w:val="bottom"/>
          </w:tcPr>
          <w:p w14:paraId="1929539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78A19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BDD1B7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7381B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4523E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E17A5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5E1BE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0B28D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2AE91F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2234F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156B87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EF8F6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E10CA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702D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5F3DDA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378BEFD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CFB94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288E4F29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C89E3DE" w14:textId="77777777" w:rsidR="00E21629" w:rsidRPr="00D246FB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1" w:type="dxa"/>
            <w:vAlign w:val="bottom"/>
          </w:tcPr>
          <w:p w14:paraId="4D6987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82F8A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F8B02B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F4796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7E24A78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FC692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8194DF" w14:textId="57D9301B" w:rsidR="00E21629" w:rsidRPr="00D246FB" w:rsidRDefault="00E21629" w:rsidP="00CA064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913F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8BED1BA" w14:textId="16377C38" w:rsidR="00E21629" w:rsidRPr="00D246FB" w:rsidRDefault="00E21629" w:rsidP="00CA064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B80A9D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20115DE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B0C14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F3ECFB" w14:textId="7FD4BB8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1D71C65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46925E8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10E01F9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94D7C" w14:textId="52FE274B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1629" w:rsidRPr="00D246FB" w14:paraId="2918B8CF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767FABD0" w14:textId="77777777" w:rsidR="00E21629" w:rsidRPr="00D246FB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1" w:type="dxa"/>
            <w:vAlign w:val="bottom"/>
          </w:tcPr>
          <w:p w14:paraId="6791746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2AA24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8A04CF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85E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3B3899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704FA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686918F" w14:textId="6C6BB43A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F14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456A122" w14:textId="1A99116B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A70709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69D1A03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FBE34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4AA368" w14:textId="43F47355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76BC8B6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FFD8BD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5E2AB6B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014BF" w14:textId="4F5E15E8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1629" w:rsidRPr="00D246FB" w14:paraId="5030717A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0A70A77F" w14:textId="665A993E" w:rsidR="00E21629" w:rsidRPr="00D246FB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</w:t>
            </w:r>
          </w:p>
        </w:tc>
        <w:tc>
          <w:tcPr>
            <w:tcW w:w="1351" w:type="dxa"/>
            <w:vAlign w:val="bottom"/>
          </w:tcPr>
          <w:p w14:paraId="24D4A80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400F3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D9524B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EA25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96312D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9822F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34223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1142FC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C43C7F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F5A2EE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1C669B3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D1D5C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027C98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72BCA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BBCF39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4A098A0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23ECF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21E973BF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1F5C6917" w14:textId="1A915E36" w:rsidR="00E21629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การป้องกันความเสี่ยง</w:t>
            </w:r>
          </w:p>
        </w:tc>
        <w:tc>
          <w:tcPr>
            <w:tcW w:w="1351" w:type="dxa"/>
            <w:vAlign w:val="bottom"/>
          </w:tcPr>
          <w:p w14:paraId="06E6302F" w14:textId="44DE4462" w:rsidR="00E21629" w:rsidRPr="00D246FB" w:rsidRDefault="00E21629" w:rsidP="00B07C1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D3208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9942115" w14:textId="384A2D4F" w:rsidR="00E21629" w:rsidRPr="00D246FB" w:rsidRDefault="00E21629" w:rsidP="00CA064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C5D9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23B670" w14:textId="10B8FE61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AB8CF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0BA0A" w14:textId="5EA8025E" w:rsidR="00E21629" w:rsidRPr="00D246FB" w:rsidRDefault="00E21629" w:rsidP="00B07C1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DC72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0AD315A" w14:textId="7F305141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(1,008,679)</w:t>
            </w:r>
          </w:p>
        </w:tc>
        <w:tc>
          <w:tcPr>
            <w:tcW w:w="272" w:type="dxa"/>
            <w:vAlign w:val="bottom"/>
          </w:tcPr>
          <w:p w14:paraId="3F4B354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34851CB" w14:textId="7BAA2079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76A08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F93556" w14:textId="6F5C6776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  <w:tc>
          <w:tcPr>
            <w:tcW w:w="270" w:type="dxa"/>
            <w:vAlign w:val="bottom"/>
          </w:tcPr>
          <w:p w14:paraId="387FD300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ACE67AA" w14:textId="46F9FB80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7B6BB53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14756B" w14:textId="7F322B0C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</w:tr>
      <w:tr w:rsidR="00E21629" w:rsidRPr="00D246FB" w14:paraId="001BBB54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34769360" w14:textId="201A793D" w:rsidR="00E21629" w:rsidRPr="00D246FB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51" w:type="dxa"/>
            <w:vAlign w:val="bottom"/>
          </w:tcPr>
          <w:p w14:paraId="63B5C1C5" w14:textId="4ADDB867" w:rsidR="00E21629" w:rsidRPr="00D246FB" w:rsidRDefault="00E21629" w:rsidP="00B07C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D77E4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C145038" w14:textId="56DB940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25659CB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FBEB3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3BFE7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E5E9E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ABC06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31C171B" w14:textId="5083A2C2" w:rsidR="00E21629" w:rsidRPr="00D246FB" w:rsidRDefault="00E21629" w:rsidP="00CA064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17AF5A5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29E5C5" w14:textId="77777777" w:rsidR="00E21629" w:rsidRPr="00D246FB" w:rsidRDefault="00E21629" w:rsidP="001A4A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607D7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B9782D" w14:textId="503F0768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944103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32E0A55" w14:textId="77777777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384F334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DE5F5" w14:textId="3295B20D" w:rsidR="00E21629" w:rsidRPr="00D246FB" w:rsidRDefault="00E21629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1629" w:rsidRPr="00D246FB" w14:paraId="09F19938" w14:textId="77777777" w:rsidTr="00E21629">
        <w:trPr>
          <w:trHeight w:val="261"/>
        </w:trPr>
        <w:tc>
          <w:tcPr>
            <w:tcW w:w="3146" w:type="dxa"/>
            <w:shd w:val="clear" w:color="auto" w:fill="auto"/>
            <w:vAlign w:val="bottom"/>
          </w:tcPr>
          <w:p w14:paraId="42EE3864" w14:textId="77777777" w:rsidR="00E21629" w:rsidRPr="00D246FB" w:rsidRDefault="00E21629" w:rsidP="00CA06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4C41919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A2E1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C47B82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6F4FD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567EA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4602E4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E9DB7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944635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556360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76344B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64F233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0640C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F153C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0E98E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10DBF4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2770A27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5C9F6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8FAB53" w14:textId="77777777" w:rsidR="000D19F0" w:rsidRPr="00D246FB" w:rsidRDefault="000D19F0" w:rsidP="000D19F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6AC488C" w14:textId="77777777" w:rsidR="000D19F0" w:rsidRPr="00D246FB" w:rsidRDefault="000D19F0" w:rsidP="000D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0D19F0" w:rsidRPr="00D246FB" w:rsidSect="00CA0645">
          <w:headerReference w:type="default" r:id="rId17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14"/>
        <w:gridCol w:w="274"/>
        <w:gridCol w:w="1262"/>
        <w:gridCol w:w="238"/>
        <w:gridCol w:w="1322"/>
        <w:gridCol w:w="268"/>
        <w:gridCol w:w="1262"/>
        <w:gridCol w:w="266"/>
        <w:gridCol w:w="1084"/>
        <w:gridCol w:w="256"/>
        <w:gridCol w:w="1004"/>
        <w:gridCol w:w="256"/>
        <w:gridCol w:w="724"/>
        <w:gridCol w:w="277"/>
        <w:gridCol w:w="893"/>
        <w:gridCol w:w="268"/>
        <w:gridCol w:w="902"/>
        <w:gridCol w:w="265"/>
        <w:gridCol w:w="995"/>
      </w:tblGrid>
      <w:tr w:rsidR="000D19F0" w:rsidRPr="00D246FB" w14:paraId="0A07F14C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6801F1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031F67A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66D810C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D19F0" w:rsidRPr="00D246FB" w14:paraId="11EE35A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6DC09CAA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11471E78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62" w:type="dxa"/>
            <w:gridSpan w:val="9"/>
            <w:tcBorders>
              <w:bottom w:val="single" w:sz="4" w:space="0" w:color="auto"/>
            </w:tcBorders>
            <w:vAlign w:val="bottom"/>
          </w:tcPr>
          <w:p w14:paraId="7068AD0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7AC37BD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4" w:type="dxa"/>
            <w:gridSpan w:val="7"/>
            <w:tcBorders>
              <w:bottom w:val="single" w:sz="4" w:space="0" w:color="auto"/>
            </w:tcBorders>
            <w:vAlign w:val="bottom"/>
          </w:tcPr>
          <w:p w14:paraId="38723F2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1271" w:rsidRPr="00D246FB" w14:paraId="2997308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8D2A1F" w14:textId="153544EB" w:rsidR="00A11271" w:rsidRPr="00D246FB" w:rsidRDefault="00A11271" w:rsidP="00A11271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4" w:type="dxa"/>
            <w:vAlign w:val="bottom"/>
          </w:tcPr>
          <w:p w14:paraId="1495DB0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4006772" w14:textId="4E34793D" w:rsidR="00A11271" w:rsidRPr="005A1E26" w:rsidRDefault="00A11271" w:rsidP="00A112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E8D5A54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FCF2127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0521739" w14:textId="0A299DA7" w:rsidR="00A11271" w:rsidRPr="005A1E26" w:rsidRDefault="00A11271" w:rsidP="00AA410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14:paraId="0851BBE1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55DE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80927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FF6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CAE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4B32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C33B559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6C0FEA9" w14:textId="01281178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7" w:type="dxa"/>
            <w:vAlign w:val="bottom"/>
          </w:tcPr>
          <w:p w14:paraId="04F65F75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7AB8B89C" w14:textId="6F7D7B48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68" w:type="dxa"/>
            <w:vAlign w:val="bottom"/>
          </w:tcPr>
          <w:p w14:paraId="1B8F1FD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vAlign w:val="bottom"/>
          </w:tcPr>
          <w:p w14:paraId="5CC5A651" w14:textId="540413EA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F0C3F" w:rsidRPr="00CF0C3F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65" w:type="dxa"/>
            <w:vAlign w:val="bottom"/>
          </w:tcPr>
          <w:p w14:paraId="258A4D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BE1E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D19F0" w:rsidRPr="00D246FB" w14:paraId="02D665D4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282DA900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AB9256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2BDE1B9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19F0" w:rsidRPr="00D246FB" w14:paraId="0DDCD174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760D18EE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  <w:vAlign w:val="bottom"/>
          </w:tcPr>
          <w:p w14:paraId="6F82550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604D3F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244B69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11ED06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62D9C5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D393C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5D9929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D9550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AA0449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74142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7D36A21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3F6335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71C4D6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3D11B4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80FCCC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130D12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D4A89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54D0D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F0" w:rsidRPr="00D246FB" w14:paraId="34B2AFF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6B5C0097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4" w:type="dxa"/>
            <w:vAlign w:val="bottom"/>
          </w:tcPr>
          <w:p w14:paraId="438F9C90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77615F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835231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8FB6C4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9636AC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60310C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EA88C80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22BFEC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729AE22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50A0952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D1466C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2B6DD6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6C58390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F9039AE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B0178F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28B6543" w14:textId="77777777" w:rsidR="000D19F0" w:rsidRPr="00D246FB" w:rsidRDefault="000D19F0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8B8B5F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2ADED1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52E29B00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4615B833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274" w:type="dxa"/>
            <w:vAlign w:val="bottom"/>
          </w:tcPr>
          <w:p w14:paraId="4A48671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6A728F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5DC004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40438A7" w14:textId="77777777" w:rsidR="000D19F0" w:rsidRPr="00D43133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0FE3EB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B93A2A" w14:textId="77777777" w:rsidR="000D19F0" w:rsidRPr="001351F2" w:rsidRDefault="000D19F0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351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0F939F2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430C6D6" w14:textId="3D781AED" w:rsidR="000D19F0" w:rsidRPr="00D43133" w:rsidRDefault="00CF0C3F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870</w:t>
            </w:r>
            <w:r w:rsidR="000D19F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E48FC59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105BECC" w14:textId="7B06DEC6" w:rsidR="000D19F0" w:rsidRPr="00D43133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870</w:t>
            </w:r>
            <w:r w:rsidR="000D19F0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6" w:type="dxa"/>
            <w:vAlign w:val="bottom"/>
          </w:tcPr>
          <w:p w14:paraId="24755122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3B6419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41FF3F8E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8361488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DBE9F77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4F86E06" w14:textId="77777777" w:rsidR="000D19F0" w:rsidRPr="00D246FB" w:rsidRDefault="000D19F0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9A1B53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B110E8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022F323A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A613F9E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4" w:type="dxa"/>
            <w:vAlign w:val="bottom"/>
          </w:tcPr>
          <w:p w14:paraId="5FD26A76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264B1772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9CF3D7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E74E767" w14:textId="4E9CB966" w:rsidR="000D19F0" w:rsidRPr="00D43133" w:rsidRDefault="00CF0C3F" w:rsidP="00E2162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305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056</w:t>
            </w:r>
          </w:p>
        </w:tc>
        <w:tc>
          <w:tcPr>
            <w:tcW w:w="268" w:type="dxa"/>
            <w:vAlign w:val="bottom"/>
          </w:tcPr>
          <w:p w14:paraId="35DE1B9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5E433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A038AB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BE2D" w14:textId="753EF558" w:rsidR="000D19F0" w:rsidRPr="00D43133" w:rsidRDefault="00CF0C3F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22</w:t>
            </w:r>
            <w:r w:rsidR="000D19F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987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64EBE2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2D1E4" w14:textId="01858F59" w:rsidR="000D19F0" w:rsidRPr="00D43133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043</w:t>
            </w:r>
          </w:p>
        </w:tc>
        <w:tc>
          <w:tcPr>
            <w:tcW w:w="256" w:type="dxa"/>
            <w:vAlign w:val="bottom"/>
          </w:tcPr>
          <w:p w14:paraId="099ACFE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325991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246FFE7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781407D" w14:textId="4E75C23A" w:rsidR="000D19F0" w:rsidRPr="00D43133" w:rsidRDefault="00CF0C3F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268" w:type="dxa"/>
            <w:vAlign w:val="bottom"/>
          </w:tcPr>
          <w:p w14:paraId="3493FCE3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C596583" w14:textId="77777777" w:rsidR="000D19F0" w:rsidRPr="00D47A46" w:rsidRDefault="000D19F0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47A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C980C4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1C211C" w14:textId="6BC4009C" w:rsidR="000D19F0" w:rsidRPr="00D43133" w:rsidRDefault="00CF0C3F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A3165A" w:rsidRPr="00D246FB" w14:paraId="3D8AB7BB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05F0BD9D" w14:textId="49FFFF38" w:rsidR="00A3165A" w:rsidRPr="00D246FB" w:rsidRDefault="00A3165A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74" w:type="dxa"/>
            <w:vAlign w:val="bottom"/>
          </w:tcPr>
          <w:p w14:paraId="7FA6E109" w14:textId="77777777" w:rsidR="00A3165A" w:rsidRPr="00D246FB" w:rsidRDefault="00A3165A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40E88" w14:textId="47150A82" w:rsidR="00A3165A" w:rsidRPr="00A3165A" w:rsidRDefault="00A3165A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C7E3F69" w14:textId="77777777" w:rsidR="00A3165A" w:rsidRPr="00A3165A" w:rsidRDefault="00A3165A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38E56" w14:textId="359084F9" w:rsidR="00A3165A" w:rsidRPr="00A3165A" w:rsidRDefault="00A3165A" w:rsidP="00E2162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305,056</w:t>
            </w:r>
          </w:p>
        </w:tc>
        <w:tc>
          <w:tcPr>
            <w:tcW w:w="268" w:type="dxa"/>
            <w:vAlign w:val="bottom"/>
          </w:tcPr>
          <w:p w14:paraId="0A88685D" w14:textId="77777777" w:rsidR="00A3165A" w:rsidRPr="00A3165A" w:rsidRDefault="00A3165A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79A6" w14:textId="044A2365" w:rsidR="00A3165A" w:rsidRPr="00A3165A" w:rsidRDefault="00A3165A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BFFA22E" w14:textId="77777777" w:rsidR="00A3165A" w:rsidRPr="00A3165A" w:rsidRDefault="00A3165A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DA67D" w14:textId="55880C69" w:rsidR="00A3165A" w:rsidRPr="00A3165A" w:rsidRDefault="00A3165A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892,987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5E8D2EA" w14:textId="77777777" w:rsidR="00A3165A" w:rsidRPr="00A3165A" w:rsidRDefault="00A3165A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03C1D" w14:textId="464122FD" w:rsidR="00A3165A" w:rsidRPr="00A3165A" w:rsidRDefault="00A3165A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1,198,043</w:t>
            </w:r>
          </w:p>
        </w:tc>
        <w:tc>
          <w:tcPr>
            <w:tcW w:w="256" w:type="dxa"/>
            <w:vAlign w:val="bottom"/>
          </w:tcPr>
          <w:p w14:paraId="1E3F0DF6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4075FA5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59ED2F81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B445DB9" w14:textId="77777777" w:rsidR="00A3165A" w:rsidRPr="00CF0C3F" w:rsidRDefault="00A3165A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8CC77B3" w14:textId="77777777" w:rsidR="00A3165A" w:rsidRPr="00D246FB" w:rsidRDefault="00A3165A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718BA50" w14:textId="77777777" w:rsidR="00A3165A" w:rsidRPr="00D47A46" w:rsidRDefault="00A3165A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AB04FF2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F802A7" w14:textId="77777777" w:rsidR="00A3165A" w:rsidRPr="00CF0C3F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F0" w:rsidRPr="00AB0924" w14:paraId="0EDAE9B4" w14:textId="77777777" w:rsidTr="00E21629">
        <w:trPr>
          <w:trHeight w:val="321"/>
        </w:trPr>
        <w:tc>
          <w:tcPr>
            <w:tcW w:w="3214" w:type="dxa"/>
            <w:shd w:val="clear" w:color="auto" w:fill="auto"/>
            <w:vAlign w:val="bottom"/>
          </w:tcPr>
          <w:p w14:paraId="67A682B5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4" w:type="dxa"/>
            <w:vAlign w:val="bottom"/>
          </w:tcPr>
          <w:p w14:paraId="79F136F7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35D69113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3885CC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bottom"/>
          </w:tcPr>
          <w:p w14:paraId="215AD2DF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458736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510233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ECE440D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5ABA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C66BBC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3E64CF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0AE36CA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067891D8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7" w:type="dxa"/>
            <w:vAlign w:val="bottom"/>
          </w:tcPr>
          <w:p w14:paraId="5A7FB042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6F99B4E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6BF104F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AE19EA9" w14:textId="77777777" w:rsidR="000D19F0" w:rsidRPr="00AB0924" w:rsidRDefault="000D19F0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5C908BE4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3832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D19F0" w:rsidRPr="00D246FB" w14:paraId="7BA20D3F" w14:textId="77777777" w:rsidTr="00E21629">
        <w:trPr>
          <w:trHeight w:val="387"/>
        </w:trPr>
        <w:tc>
          <w:tcPr>
            <w:tcW w:w="3214" w:type="dxa"/>
            <w:shd w:val="clear" w:color="auto" w:fill="auto"/>
            <w:vAlign w:val="bottom"/>
          </w:tcPr>
          <w:p w14:paraId="7F4447E6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4" w:type="dxa"/>
            <w:vAlign w:val="bottom"/>
          </w:tcPr>
          <w:p w14:paraId="79873484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2F6B6C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DCF79E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B84DC9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310BF1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7EBA0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CB389FE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EC19AE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45FA02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8EC52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72EB86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665CAB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A1FCE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133086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DD51CA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3B7E01F" w14:textId="77777777" w:rsidR="000D19F0" w:rsidRPr="00D47A46" w:rsidRDefault="000D19F0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01DCF5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A9154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79AF5598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12E32AE6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4" w:type="dxa"/>
            <w:vAlign w:val="bottom"/>
          </w:tcPr>
          <w:p w14:paraId="2FF16CB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BE51E1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FC0689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13795BF3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1C92CC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6B9CA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BD22D69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4E35E" w14:textId="30598671" w:rsidR="000D19F0" w:rsidRPr="00D246FB" w:rsidRDefault="00CF0C3F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89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337F44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61FAF" w14:textId="60F7DACE" w:rsidR="000D19F0" w:rsidRPr="00D246FB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89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56" w:type="dxa"/>
            <w:vAlign w:val="bottom"/>
          </w:tcPr>
          <w:p w14:paraId="091A371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DC0683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696BC1C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5F6C6E9" w14:textId="41204441" w:rsidR="000D19F0" w:rsidRPr="00D246FB" w:rsidRDefault="00CF0C3F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93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268" w:type="dxa"/>
            <w:vAlign w:val="bottom"/>
          </w:tcPr>
          <w:p w14:paraId="4739D8FF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1468E40" w14:textId="77777777" w:rsidR="000D19F0" w:rsidRPr="00D47A46" w:rsidRDefault="000D19F0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47A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5ACBD80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BA03E" w14:textId="7CDEF777" w:rsidR="000D19F0" w:rsidRPr="00D246FB" w:rsidRDefault="00CF0C3F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93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A3165A" w:rsidRPr="00D246FB" w14:paraId="2916193E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27CAC343" w14:textId="68608496" w:rsidR="00A3165A" w:rsidRPr="00D246FB" w:rsidRDefault="00A3165A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</w:t>
            </w:r>
            <w:r w:rsidRPr="00B07C1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274" w:type="dxa"/>
            <w:vAlign w:val="bottom"/>
          </w:tcPr>
          <w:p w14:paraId="28B19E8F" w14:textId="77777777" w:rsidR="00A3165A" w:rsidRPr="00D246FB" w:rsidRDefault="00A3165A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C96C9" w14:textId="59CB6FE4" w:rsidR="00A3165A" w:rsidRPr="00A3165A" w:rsidRDefault="00A3165A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0D177C3" w14:textId="77777777" w:rsidR="00A3165A" w:rsidRPr="00A3165A" w:rsidRDefault="00A3165A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C260A" w14:textId="6C907244" w:rsidR="00A3165A" w:rsidRPr="00A3165A" w:rsidRDefault="00A3165A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447C424C" w14:textId="77777777" w:rsidR="00A3165A" w:rsidRPr="00A3165A" w:rsidRDefault="00A3165A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83BF1" w14:textId="7C7C7EE1" w:rsidR="00A3165A" w:rsidRPr="00A3165A" w:rsidRDefault="00A3165A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CF080B0" w14:textId="77777777" w:rsidR="00A3165A" w:rsidRPr="00A3165A" w:rsidRDefault="00A3165A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5CEC2" w14:textId="6B190968" w:rsidR="00A3165A" w:rsidRPr="00A3165A" w:rsidRDefault="00A3165A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89,932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559B4C1" w14:textId="77777777" w:rsidR="00A3165A" w:rsidRPr="00A3165A" w:rsidRDefault="00A3165A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82682" w14:textId="075BE571" w:rsidR="00A3165A" w:rsidRPr="00A3165A" w:rsidRDefault="00A3165A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89,932</w:t>
            </w:r>
          </w:p>
        </w:tc>
        <w:tc>
          <w:tcPr>
            <w:tcW w:w="256" w:type="dxa"/>
            <w:vAlign w:val="bottom"/>
          </w:tcPr>
          <w:p w14:paraId="256A0D43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08B9A7B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36B2440A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FE90813" w14:textId="77777777" w:rsidR="00A3165A" w:rsidRPr="00CF0C3F" w:rsidRDefault="00A3165A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9E7B5F0" w14:textId="77777777" w:rsidR="00A3165A" w:rsidRPr="00D246FB" w:rsidRDefault="00A3165A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93BADE7" w14:textId="77777777" w:rsidR="00A3165A" w:rsidRPr="00D47A46" w:rsidRDefault="00A3165A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18B381A" w14:textId="77777777" w:rsidR="00A3165A" w:rsidRPr="00D246FB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4F43EB3" w14:textId="77777777" w:rsidR="00A3165A" w:rsidRPr="00CF0C3F" w:rsidRDefault="00A3165A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F0" w:rsidRPr="00AB0924" w14:paraId="0AD2C186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67397B6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B9005BF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4F39480D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638E087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bottom"/>
          </w:tcPr>
          <w:p w14:paraId="5AE8A79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8" w:type="dxa"/>
            <w:vAlign w:val="bottom"/>
          </w:tcPr>
          <w:p w14:paraId="2A71E8DB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FED859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BEB06A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82A381" w14:textId="77777777" w:rsidR="000D19F0" w:rsidRPr="00AB0924" w:rsidRDefault="000D19F0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DC77343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DC4A8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A8E297D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5ADA6CB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7" w:type="dxa"/>
            <w:vAlign w:val="bottom"/>
          </w:tcPr>
          <w:p w14:paraId="0888725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7596EAE9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9BEEA2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C29973B" w14:textId="77777777" w:rsidR="000D19F0" w:rsidRPr="00AB0924" w:rsidRDefault="000D19F0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129BB41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78693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D19F0" w:rsidRPr="00D246FB" w14:paraId="008E1DDF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256D891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4" w:type="dxa"/>
            <w:vAlign w:val="bottom"/>
          </w:tcPr>
          <w:p w14:paraId="68BF16ED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05DF83A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ACA535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EEB265C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4E2B92D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8ACAF25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C8205F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8E8EC9" w14:textId="78850DA3" w:rsidR="000D19F0" w:rsidRPr="00D246FB" w:rsidRDefault="00CF0C3F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753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796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B08B0A7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76DC56B" w14:textId="14A300A8" w:rsidR="000D19F0" w:rsidRPr="00D246FB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1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753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256" w:type="dxa"/>
            <w:vAlign w:val="bottom"/>
          </w:tcPr>
          <w:p w14:paraId="093B700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846052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13F802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C23543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262C734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280EE16" w14:textId="249EB010" w:rsidR="000D19F0" w:rsidRPr="00DD2AE9" w:rsidRDefault="00CF0C3F" w:rsidP="00D02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0D19F0" w:rsidRPr="00DD2AE9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753</w:t>
            </w:r>
            <w:r w:rsidR="000D19F0" w:rsidRPr="00DD2AE9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265" w:type="dxa"/>
            <w:vAlign w:val="bottom"/>
          </w:tcPr>
          <w:p w14:paraId="773A6D7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785BC1B" w14:textId="66030B5B" w:rsidR="000D19F0" w:rsidRPr="00D246FB" w:rsidRDefault="00CF0C3F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1</w:t>
            </w:r>
            <w:r w:rsidR="000D19F0" w:rsidRPr="009B3B4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753</w:t>
            </w:r>
            <w:r w:rsidR="000D19F0" w:rsidRPr="009B3B4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  <w:tr w:rsidR="000D19F0" w:rsidRPr="00D246FB" w14:paraId="1E5D9182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671CA11E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274" w:type="dxa"/>
            <w:vAlign w:val="bottom"/>
          </w:tcPr>
          <w:p w14:paraId="505DE31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3CDD39C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FE540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0EA1DA7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608087B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DE2DDEE" w14:textId="44595C60" w:rsidR="000D19F0" w:rsidRPr="00D246FB" w:rsidRDefault="00CF0C3F" w:rsidP="00E2162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247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368CF9F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F1F0A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18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AA969F1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0521C64" w14:textId="4899BFAB" w:rsidR="000D19F0" w:rsidRPr="00D246FB" w:rsidRDefault="00CF0C3F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247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56" w:type="dxa"/>
            <w:vAlign w:val="bottom"/>
          </w:tcPr>
          <w:p w14:paraId="2917FA0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7DEAB6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5461E98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B49B85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6631AD95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ADD0E04" w14:textId="798CA7EF" w:rsidR="000D19F0" w:rsidRPr="00DD2AE9" w:rsidRDefault="00CF0C3F" w:rsidP="009B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247</w:t>
            </w:r>
            <w:r w:rsidR="000D19F0" w:rsidRPr="00DD2AE9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265" w:type="dxa"/>
            <w:vAlign w:val="bottom"/>
          </w:tcPr>
          <w:p w14:paraId="2D6F5D9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466FF51" w14:textId="32FB6760" w:rsidR="000D19F0" w:rsidRPr="009B3B47" w:rsidRDefault="00CF0C3F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F0C3F">
              <w:rPr>
                <w:rFonts w:ascii="Angsana New" w:hAnsi="Angsana New"/>
                <w:sz w:val="26"/>
                <w:szCs w:val="26"/>
              </w:rPr>
              <w:t>247</w:t>
            </w:r>
            <w:r w:rsidR="000D19F0" w:rsidRPr="009B3B4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F0C3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6806AD" w:rsidRPr="00AB0924" w14:paraId="2280EE57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1EB4DA46" w14:textId="77777777" w:rsidR="006806AD" w:rsidRPr="00AB0924" w:rsidRDefault="006806AD" w:rsidP="00CA0645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4" w:type="dxa"/>
            <w:vAlign w:val="bottom"/>
          </w:tcPr>
          <w:p w14:paraId="1B267DCF" w14:textId="77777777" w:rsidR="006806AD" w:rsidRPr="00AB0924" w:rsidRDefault="006806AD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EB52187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75D3FBC6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vAlign w:val="bottom"/>
          </w:tcPr>
          <w:p w14:paraId="606EE2EC" w14:textId="77777777" w:rsidR="006806AD" w:rsidRPr="00AB0924" w:rsidRDefault="006806AD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0"/>
              </w:rPr>
            </w:pPr>
          </w:p>
        </w:tc>
        <w:tc>
          <w:tcPr>
            <w:tcW w:w="268" w:type="dxa"/>
            <w:vAlign w:val="bottom"/>
          </w:tcPr>
          <w:p w14:paraId="19046BA7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9A29911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DD7123E" w14:textId="77777777" w:rsidR="006806AD" w:rsidRPr="00AB0924" w:rsidRDefault="006806AD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E3B209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18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031D120" w14:textId="77777777" w:rsidR="006806AD" w:rsidRPr="00AB0924" w:rsidRDefault="006806AD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2306189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751AA559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1A464CB5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77" w:type="dxa"/>
            <w:vAlign w:val="bottom"/>
          </w:tcPr>
          <w:p w14:paraId="15F97B85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1F0466E6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8" w:type="dxa"/>
            <w:vAlign w:val="bottom"/>
          </w:tcPr>
          <w:p w14:paraId="06EC4745" w14:textId="77777777" w:rsidR="006806AD" w:rsidRPr="00AB0924" w:rsidRDefault="006806AD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176E102" w14:textId="77777777" w:rsidR="006806AD" w:rsidRPr="00AB0924" w:rsidRDefault="006806AD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38A2D362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941F48" w14:textId="77777777" w:rsidR="006806AD" w:rsidRPr="00AB0924" w:rsidRDefault="006806AD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D19F0" w:rsidRPr="00D246FB" w14:paraId="2F72AEB5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423EB1C2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F63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4" w:type="dxa"/>
            <w:vAlign w:val="bottom"/>
          </w:tcPr>
          <w:p w14:paraId="7A363B8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0D97E63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767C332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2B80845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921EDE5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B05830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9340CCA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CDB9C0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18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FFE12BC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1218DBD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F47648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E852D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BBF5DE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781045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B90264B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419D6ED" w14:textId="77777777" w:rsidR="000D19F0" w:rsidRPr="00D43133" w:rsidRDefault="000D19F0" w:rsidP="00CA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E5707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B87BD0" w14:textId="77777777" w:rsidR="000D19F0" w:rsidRPr="00D43133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6041C51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DA52EEB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4" w:type="dxa"/>
            <w:vAlign w:val="bottom"/>
          </w:tcPr>
          <w:p w14:paraId="2505CD0E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6A986A3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42F17BE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DAEBF78" w14:textId="77777777" w:rsidR="000D19F0" w:rsidRPr="00D246FB" w:rsidRDefault="000D19F0" w:rsidP="00E2162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E216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43F44AB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E32C72" w14:textId="77777777" w:rsidR="000D19F0" w:rsidRPr="00D43133" w:rsidRDefault="000D19F0" w:rsidP="00E2162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F2CBC59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2427F3E" w14:textId="3FCAA833" w:rsidR="000D19F0" w:rsidRPr="00D246FB" w:rsidRDefault="000D19F0" w:rsidP="00E21629">
            <w:pPr>
              <w:pStyle w:val="acctfourfigures"/>
              <w:tabs>
                <w:tab w:val="clear" w:pos="765"/>
                <w:tab w:val="decimal" w:pos="181"/>
              </w:tabs>
              <w:spacing w:line="240" w:lineRule="atLeast"/>
              <w:ind w:left="-43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18505A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BCF7CF0" w14:textId="3FEB3663" w:rsidR="000D19F0" w:rsidRPr="00D43133" w:rsidRDefault="000D19F0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51F8E0C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D3E0B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0261F0E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263AEE1" w14:textId="03DFFBDB" w:rsidR="000D19F0" w:rsidRPr="003200BC" w:rsidRDefault="000D19F0" w:rsidP="00E21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3200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162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577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4538A2DD" w14:textId="77777777" w:rsidR="000D19F0" w:rsidRPr="003200BC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8CCE0CF" w14:textId="77777777" w:rsidR="000D19F0" w:rsidRPr="003200BC" w:rsidRDefault="000D19F0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200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56D91FF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AB49F9" w14:textId="67B19840" w:rsidR="000D19F0" w:rsidRPr="00D43133" w:rsidRDefault="000D19F0" w:rsidP="009B3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63342A5" w14:textId="341E2A4A" w:rsidR="00730E2C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p w14:paraId="04492CF5" w14:textId="77777777" w:rsidR="006806AD" w:rsidRPr="006806AD" w:rsidRDefault="006806AD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0790A9BC" w14:textId="77777777" w:rsidR="000D19F0" w:rsidRPr="0082412F" w:rsidRDefault="000D19F0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0D19F0" w:rsidRPr="0082412F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53CC3317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5BD0D01F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4CD1C23" w14:textId="2EE27EFA" w:rsidR="00A11271" w:rsidRPr="00D246FB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สกุลเงินเหรียญสหรัฐอเมริกาจำนวน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="009B7745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17</w:t>
      </w:r>
      <w:r w:rsidR="009B7745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ด้วยสกุลเงินบาทจำนวนเงิน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37</w:t>
      </w:r>
      <w:r w:rsidR="009B7745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91</w:t>
      </w:r>
      <w:r w:rsidR="009B7745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B7745">
        <w:rPr>
          <w:rFonts w:ascii="Angsana New" w:hAnsi="Angsana New" w:hint="cs"/>
          <w:sz w:val="30"/>
          <w:szCs w:val="30"/>
          <w:cs/>
        </w:rPr>
        <w:t>สัญญาดังกล่าวจะ</w:t>
      </w:r>
      <w:r w:rsidR="009B7745" w:rsidRPr="009B7745">
        <w:rPr>
          <w:rFonts w:ascii="Angsana New" w:hAnsi="Angsana New" w:hint="cs"/>
          <w:sz w:val="30"/>
          <w:szCs w:val="30"/>
          <w:cs/>
        </w:rPr>
        <w:t>สิ้นสุดในระหว่างเดือนมิถุนายน</w:t>
      </w:r>
      <w:r w:rsidRPr="009B7745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9B7745">
        <w:rPr>
          <w:rFonts w:ascii="Angsana New" w:hAnsi="Angsana New" w:hint="cs"/>
          <w:sz w:val="30"/>
          <w:szCs w:val="30"/>
          <w:cs/>
        </w:rPr>
        <w:t xml:space="preserve"> ถึงเดือนธันวาคม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2564</w:t>
      </w:r>
      <w:r w:rsidRPr="009B7745">
        <w:rPr>
          <w:rFonts w:ascii="Angsana New" w:hAnsi="Angsana New"/>
          <w:sz w:val="30"/>
          <w:szCs w:val="30"/>
        </w:rPr>
        <w:t xml:space="preserve"> </w:t>
      </w:r>
      <w:r w:rsidRPr="009B774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2563</w:t>
      </w:r>
      <w:r w:rsidRPr="009B7745">
        <w:rPr>
          <w:rFonts w:ascii="Angsana New" w:hAnsi="Angsana New"/>
          <w:i/>
          <w:iCs/>
          <w:sz w:val="30"/>
          <w:szCs w:val="30"/>
        </w:rPr>
        <w:t xml:space="preserve">: </w:t>
      </w:r>
      <w:r w:rsidRPr="009B7745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Pr="009B7745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56</w:t>
      </w:r>
      <w:r w:rsidRPr="009B7745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 ด้วยสกุล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เงินบาทจำนวนเงิน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50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54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BBD539C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D9344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3A475A77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65B00" w14:textId="7334E2B6" w:rsidR="00A11271" w:rsidRPr="00D246FB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</w:t>
      </w:r>
      <w:r w:rsidR="00C36E48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</w:t>
      </w:r>
      <w:r w:rsidR="009B7745">
        <w:rPr>
          <w:rFonts w:ascii="Angsana New" w:hAnsi="Angsana New"/>
          <w:sz w:val="30"/>
          <w:szCs w:val="30"/>
        </w:rPr>
        <w:t>,</w:t>
      </w:r>
      <w:r w:rsidR="00CF0C3F" w:rsidRPr="00CF0C3F">
        <w:rPr>
          <w:rFonts w:ascii="Angsana New" w:hAnsi="Angsana New"/>
          <w:sz w:val="30"/>
          <w:szCs w:val="30"/>
          <w:lang w:val="en-GB"/>
        </w:rPr>
        <w:t>789</w:t>
      </w:r>
      <w:r w:rsidR="009B7745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75</w:t>
      </w:r>
      <w:r w:rsidR="009B7745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ล้านบาท สกุลเงินเยนเป็นจำนวนเงินรวม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15</w:t>
      </w:r>
      <w:r w:rsidRPr="00D246FB">
        <w:rPr>
          <w:rFonts w:ascii="Angsana New" w:hAnsi="Angsana New"/>
          <w:sz w:val="30"/>
          <w:szCs w:val="30"/>
        </w:rPr>
        <w:t>,</w:t>
      </w:r>
      <w:r w:rsidR="00CF0C3F" w:rsidRPr="00CF0C3F">
        <w:rPr>
          <w:rFonts w:ascii="Angsana New" w:hAnsi="Angsana New"/>
          <w:sz w:val="30"/>
          <w:szCs w:val="30"/>
          <w:lang w:val="en-GB"/>
        </w:rPr>
        <w:t>000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ล้านเยน และสกุลเ</w:t>
      </w:r>
      <w:r w:rsidR="00C60435">
        <w:rPr>
          <w:rFonts w:ascii="Angsana New" w:hAnsi="Angsana New" w:hint="cs"/>
          <w:sz w:val="30"/>
          <w:szCs w:val="30"/>
          <w:cs/>
        </w:rPr>
        <w:t>หรียญออสเตรเลียเป็นจำนวนเงินรวม</w:t>
      </w:r>
      <w:r w:rsidR="00C60435">
        <w:rPr>
          <w:rFonts w:ascii="Angsana New" w:hAnsi="Angsana New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479</w:t>
      </w:r>
      <w:r w:rsidR="00C60435">
        <w:rPr>
          <w:rFonts w:ascii="Angsana New" w:hAnsi="Angsana New"/>
          <w:sz w:val="30"/>
          <w:szCs w:val="30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97</w:t>
      </w:r>
      <w:r w:rsidR="00C60435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2563</w:t>
      </w:r>
      <w:r w:rsidRPr="00D246FB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</w:t>
      </w:r>
      <w:r w:rsidRPr="00A11271">
        <w:rPr>
          <w:rFonts w:ascii="Angsana New" w:hAnsi="Angsana New"/>
          <w:i/>
          <w:iCs/>
          <w:sz w:val="30"/>
          <w:szCs w:val="30"/>
        </w:rPr>
        <w:t>,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823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45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15</w:t>
      </w:r>
      <w:r w:rsidRPr="00D246FB">
        <w:rPr>
          <w:rFonts w:ascii="Angsana New" w:hAnsi="Angsana New"/>
          <w:i/>
          <w:iCs/>
          <w:sz w:val="30"/>
          <w:szCs w:val="30"/>
        </w:rPr>
        <w:t>,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000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490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24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7BDEBB0" w14:textId="77777777" w:rsidR="000C2275" w:rsidRPr="0082412F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6C078CDC" w14:textId="77777777" w:rsidR="000C2275" w:rsidRPr="0082412F" w:rsidRDefault="00E04E3D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78B3D086" w14:textId="77777777" w:rsidR="00E04E3D" w:rsidRDefault="00E04E3D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548"/>
      </w:tblGrid>
      <w:tr w:rsidR="00C36E48" w:rsidRPr="00D246FB" w14:paraId="4CE7B534" w14:textId="77777777" w:rsidTr="009A1207">
        <w:trPr>
          <w:tblHeader/>
        </w:trPr>
        <w:tc>
          <w:tcPr>
            <w:tcW w:w="2666" w:type="dxa"/>
          </w:tcPr>
          <w:p w14:paraId="2553A795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5" w:name="_Hlk61474391"/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550BF32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55C3A041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6E48" w:rsidRPr="00D246FB" w14:paraId="65FA6333" w14:textId="77777777" w:rsidTr="009A1207">
        <w:tc>
          <w:tcPr>
            <w:tcW w:w="2666" w:type="dxa"/>
          </w:tcPr>
          <w:p w14:paraId="701F72B1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017FD23C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1FB10ADC" w14:textId="2D22E24F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(</w:t>
            </w:r>
            <w:r w:rsidR="00CF0C3F" w:rsidRPr="00CF0C3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D246FB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C36E48" w:rsidRPr="00D246FB" w14:paraId="36FC84B4" w14:textId="77777777" w:rsidTr="009A1207">
        <w:tc>
          <w:tcPr>
            <w:tcW w:w="2666" w:type="dxa"/>
          </w:tcPr>
          <w:p w14:paraId="1F95DD74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5D6DFA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4250F60F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D2FAD" w:rsidRPr="00D246FB" w14:paraId="6D4BE587" w14:textId="77777777" w:rsidTr="009A1207">
        <w:tc>
          <w:tcPr>
            <w:tcW w:w="2666" w:type="dxa"/>
          </w:tcPr>
          <w:p w14:paraId="1FD91F40" w14:textId="77777777" w:rsidR="00BD2FAD" w:rsidRPr="00D246FB" w:rsidRDefault="00BD2FAD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7909FEF" w14:textId="77777777" w:rsidR="00BD2FAD" w:rsidRPr="00D246FB" w:rsidRDefault="00BD2FAD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32547652" w14:textId="77777777" w:rsidR="00BD2FAD" w:rsidRPr="00D246FB" w:rsidRDefault="00BD2FAD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D2FAD" w:rsidRPr="00D246FB" w14:paraId="52E4FCAB" w14:textId="77777777" w:rsidTr="009A1207">
        <w:tc>
          <w:tcPr>
            <w:tcW w:w="2666" w:type="dxa"/>
          </w:tcPr>
          <w:p w14:paraId="362932CB" w14:textId="77777777" w:rsidR="00BD2FAD" w:rsidRPr="00D246FB" w:rsidRDefault="00BD2FAD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8E58F4" w14:textId="77777777" w:rsidR="00BD2FAD" w:rsidRPr="00D246FB" w:rsidRDefault="00BD2FAD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20F78639" w14:textId="77777777" w:rsidR="00BD2FAD" w:rsidRPr="00D246FB" w:rsidRDefault="00BD2FAD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36E48" w:rsidRPr="00D246FB" w14:paraId="39270F3D" w14:textId="77777777" w:rsidTr="009A1207">
        <w:tc>
          <w:tcPr>
            <w:tcW w:w="2666" w:type="dxa"/>
          </w:tcPr>
          <w:p w14:paraId="107BAC69" w14:textId="77777777" w:rsidR="00C36E48" w:rsidRPr="00B25F7D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7391E267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3EA77457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36E48" w:rsidRPr="00C36E48" w14:paraId="05C7BF26" w14:textId="77777777" w:rsidTr="009A1207">
        <w:tc>
          <w:tcPr>
            <w:tcW w:w="2666" w:type="dxa"/>
          </w:tcPr>
          <w:p w14:paraId="2A8064A3" w14:textId="77777777" w:rsidR="00C36E48" w:rsidRPr="00C36E48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AA19403" w14:textId="77777777" w:rsidR="00C36E48" w:rsidRPr="00C36E48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43B805EA" w14:textId="77777777" w:rsidR="00C36E48" w:rsidRPr="00C36E48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6E48" w:rsidRPr="00D246FB" w14:paraId="183DFE19" w14:textId="77777777" w:rsidTr="009A1207">
        <w:tc>
          <w:tcPr>
            <w:tcW w:w="2666" w:type="dxa"/>
          </w:tcPr>
          <w:p w14:paraId="5AFCBFD0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D577272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0ECE37C3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36E48" w:rsidRPr="00C36E48" w14:paraId="5C8F7F00" w14:textId="77777777" w:rsidTr="009A1207">
        <w:tc>
          <w:tcPr>
            <w:tcW w:w="2666" w:type="dxa"/>
          </w:tcPr>
          <w:p w14:paraId="1D49B8C9" w14:textId="77777777" w:rsidR="00C36E48" w:rsidRPr="00C36E48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042B73C" w14:textId="77777777" w:rsidR="00C36E48" w:rsidRPr="00C36E48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0A7C45D4" w14:textId="77777777" w:rsidR="00C36E48" w:rsidRPr="00C36E48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36E48" w:rsidRPr="00D246FB" w14:paraId="109F78E9" w14:textId="77777777" w:rsidTr="009A1207">
        <w:tc>
          <w:tcPr>
            <w:tcW w:w="2666" w:type="dxa"/>
          </w:tcPr>
          <w:p w14:paraId="08080A8E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37899E1D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35837EAD" w14:textId="12142A46" w:rsidR="00C36E48" w:rsidRPr="00B25F7D" w:rsidRDefault="00BC3F89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BC3F89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Swap model -</w:t>
            </w:r>
            <w:r w:rsidRPr="00BC3F89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C36E48" w:rsidRPr="00D246FB" w14:paraId="7C52E0F8" w14:textId="77777777" w:rsidTr="009A1207">
        <w:tc>
          <w:tcPr>
            <w:tcW w:w="2666" w:type="dxa"/>
          </w:tcPr>
          <w:p w14:paraId="50EE2FC0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CAABFED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1D91C582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</w:pPr>
          </w:p>
        </w:tc>
      </w:tr>
      <w:tr w:rsidR="00C36E48" w:rsidRPr="00D246FB" w14:paraId="77069843" w14:textId="77777777" w:rsidTr="009A1207">
        <w:tc>
          <w:tcPr>
            <w:tcW w:w="2666" w:type="dxa"/>
          </w:tcPr>
          <w:p w14:paraId="128D74A5" w14:textId="77777777" w:rsidR="00C36E48" w:rsidRPr="00D246FB" w:rsidRDefault="00C36E48" w:rsidP="008B043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236" w:type="dxa"/>
          </w:tcPr>
          <w:p w14:paraId="57C09CCE" w14:textId="77777777" w:rsidR="00C36E48" w:rsidRPr="00D246FB" w:rsidRDefault="00C36E48" w:rsidP="008B043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48" w:type="dxa"/>
          </w:tcPr>
          <w:p w14:paraId="134C73E3" w14:textId="51A48184" w:rsidR="00C36E48" w:rsidRPr="00D246FB" w:rsidRDefault="00C36E48" w:rsidP="008B043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>Black-Scholes model</w:t>
            </w:r>
            <w:r w:rsidR="0014111E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/ </w:t>
            </w:r>
            <w:r w:rsidRPr="00D246FB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bookmarkEnd w:id="5"/>
    </w:tbl>
    <w:p w14:paraId="27069826" w14:textId="77777777" w:rsidR="00286956" w:rsidRPr="00286956" w:rsidRDefault="00286956" w:rsidP="002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4307ABE4" w14:textId="77777777" w:rsidR="00CE2AF3" w:rsidRPr="0082412F" w:rsidRDefault="00520FD4" w:rsidP="00961E73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85A2B9D" w14:textId="77777777" w:rsidR="00B525E3" w:rsidRPr="0082412F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647DB15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DACA58C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7BB70" w14:textId="03140C50" w:rsidR="00F86F03" w:rsidRPr="00D246FB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246FB">
        <w:rPr>
          <w:rFonts w:ascii="Angsana New" w:hAnsi="Angsana New" w:hint="cs"/>
          <w:sz w:val="30"/>
          <w:szCs w:val="30"/>
        </w:rPr>
        <w:t>mpany</w:t>
      </w:r>
      <w:proofErr w:type="spellEnd"/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19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2562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คู่สัญญาทั้งสามฝ่ายได้ตกลงเปลี่ยนแปลงเงื่อนไขการให้บริการตามสัญญาเดิม โดยมีผลบังคับใช้ตั้งแต่เดือนพฤศจิกายน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CF0C3F" w:rsidRPr="00A44F8A">
        <w:rPr>
          <w:rFonts w:ascii="Angsana New" w:hAnsi="Angsana New" w:hint="cs"/>
          <w:sz w:val="30"/>
          <w:szCs w:val="30"/>
          <w:lang w:val="en-GB"/>
        </w:rPr>
        <w:t>4</w:t>
      </w:r>
      <w:r w:rsidR="00CF0C3F" w:rsidRPr="00A44F8A">
        <w:rPr>
          <w:rFonts w:ascii="Angsana New" w:hAnsi="Angsana New"/>
          <w:sz w:val="30"/>
          <w:szCs w:val="30"/>
          <w:lang w:val="en-GB"/>
        </w:rPr>
        <w:t>3</w:t>
      </w:r>
      <w:r w:rsidR="005C0408" w:rsidRPr="00A44F8A">
        <w:rPr>
          <w:rFonts w:ascii="Angsana New" w:hAnsi="Angsana New"/>
          <w:sz w:val="30"/>
          <w:szCs w:val="30"/>
          <w:lang w:val="en-GB"/>
        </w:rPr>
        <w:t>3</w:t>
      </w:r>
      <w:r w:rsidR="0046573D" w:rsidRPr="00A44F8A">
        <w:rPr>
          <w:rFonts w:ascii="Angsana New" w:hAnsi="Angsana New"/>
          <w:sz w:val="30"/>
          <w:szCs w:val="30"/>
        </w:rPr>
        <w:t>.</w:t>
      </w:r>
      <w:r w:rsidR="005C0408" w:rsidRPr="00A44F8A">
        <w:rPr>
          <w:rFonts w:ascii="Angsana New" w:hAnsi="Angsana New"/>
          <w:sz w:val="30"/>
          <w:szCs w:val="30"/>
        </w:rPr>
        <w:t>25</w:t>
      </w:r>
      <w:r w:rsidRPr="00A44F8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A44F8A">
        <w:rPr>
          <w:rFonts w:ascii="Angsana New" w:hAnsi="Angsana New" w:hint="cs"/>
          <w:sz w:val="30"/>
          <w:szCs w:val="30"/>
        </w:rPr>
        <w:t xml:space="preserve"> </w:t>
      </w:r>
      <w:r w:rsidRPr="00A44F8A">
        <w:rPr>
          <w:rFonts w:ascii="Angsana New" w:hAnsi="Angsana New" w:hint="cs"/>
          <w:sz w:val="30"/>
          <w:szCs w:val="30"/>
          <w:cs/>
        </w:rPr>
        <w:t>ณ วันที่</w:t>
      </w:r>
      <w:r w:rsidRPr="00A44F8A">
        <w:rPr>
          <w:rFonts w:ascii="Angsana New" w:hAnsi="Angsana New" w:hint="cs"/>
          <w:sz w:val="30"/>
          <w:szCs w:val="30"/>
        </w:rPr>
        <w:t xml:space="preserve"> </w:t>
      </w:r>
      <w:r w:rsidR="00CF0C3F" w:rsidRPr="00A44F8A">
        <w:rPr>
          <w:rFonts w:ascii="Angsana New" w:hAnsi="Angsana New"/>
          <w:sz w:val="30"/>
          <w:szCs w:val="30"/>
          <w:lang w:val="en-GB"/>
        </w:rPr>
        <w:t>31</w:t>
      </w:r>
      <w:r w:rsidRPr="00A44F8A">
        <w:rPr>
          <w:rFonts w:ascii="Angsana New" w:hAnsi="Angsana New"/>
          <w:sz w:val="30"/>
          <w:szCs w:val="30"/>
        </w:rPr>
        <w:t xml:space="preserve"> </w:t>
      </w:r>
      <w:r w:rsidRPr="00A44F8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A44F8A">
        <w:rPr>
          <w:rFonts w:ascii="Angsana New" w:hAnsi="Angsana New"/>
          <w:sz w:val="30"/>
          <w:szCs w:val="30"/>
          <w:lang w:val="en-GB"/>
        </w:rPr>
        <w:t>2564</w:t>
      </w:r>
      <w:r w:rsidRPr="00A44F8A">
        <w:rPr>
          <w:rFonts w:ascii="Angsana New" w:hAnsi="Angsana New" w:hint="cs"/>
          <w:sz w:val="30"/>
          <w:szCs w:val="30"/>
        </w:rPr>
        <w:t xml:space="preserve"> </w:t>
      </w:r>
      <w:r w:rsidRPr="00A44F8A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1E3E14" w:rsidRPr="00A44F8A">
        <w:rPr>
          <w:rFonts w:ascii="Angsana New" w:hAnsi="Angsana New"/>
          <w:sz w:val="30"/>
          <w:szCs w:val="30"/>
        </w:rPr>
        <w:t xml:space="preserve"> </w:t>
      </w:r>
      <w:r w:rsidR="005C0408" w:rsidRPr="00A44F8A">
        <w:rPr>
          <w:rFonts w:ascii="Angsana New" w:hAnsi="Angsana New"/>
          <w:sz w:val="30"/>
          <w:szCs w:val="30"/>
        </w:rPr>
        <w:t>92</w:t>
      </w:r>
      <w:r w:rsidR="001E3E14" w:rsidRPr="00A44F8A">
        <w:rPr>
          <w:rFonts w:ascii="Angsana New" w:hAnsi="Angsana New"/>
          <w:sz w:val="30"/>
          <w:szCs w:val="30"/>
        </w:rPr>
        <w:t xml:space="preserve"> </w:t>
      </w:r>
      <w:r w:rsidRPr="00A44F8A">
        <w:rPr>
          <w:rFonts w:ascii="Angsana New" w:hAnsi="Angsana New" w:hint="cs"/>
          <w:sz w:val="30"/>
          <w:szCs w:val="30"/>
          <w:cs/>
        </w:rPr>
        <w:t>ล้าน</w:t>
      </w:r>
      <w:r w:rsidRPr="001E3E14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97</w:t>
      </w:r>
      <w:r w:rsidRPr="001E3E14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17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57BE676A" w14:textId="77777777" w:rsidR="00584066" w:rsidRPr="008036C9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3E924265" w14:textId="35A9295A" w:rsidR="00F86F03" w:rsidRPr="00D246FB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3E14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</w:rPr>
        <w:br/>
      </w:r>
      <w:r w:rsidRPr="001E3E14">
        <w:rPr>
          <w:rFonts w:ascii="Angsana New" w:hAnsi="Angsana New" w:hint="cs"/>
          <w:sz w:val="30"/>
          <w:szCs w:val="30"/>
          <w:cs/>
        </w:rPr>
        <w:t>ณ วันที่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31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6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C0A0452" w14:textId="77777777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BDA189" w14:textId="0A8FD021" w:rsidR="00F86F03" w:rsidRPr="00D246FB" w:rsidRDefault="00F86F03" w:rsidP="00F86F03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55780123"/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29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15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 มีมูลค่าตามสัญญาเป็น</w:t>
      </w:r>
      <w:r w:rsidRPr="005023D0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CF0C3F" w:rsidRPr="005023D0">
        <w:rPr>
          <w:rFonts w:ascii="Angsana New" w:hAnsi="Angsana New" w:hint="cs"/>
          <w:sz w:val="30"/>
          <w:szCs w:val="30"/>
          <w:lang w:val="en-GB"/>
        </w:rPr>
        <w:t>2</w:t>
      </w:r>
      <w:r w:rsidR="005023D0" w:rsidRPr="005023D0">
        <w:rPr>
          <w:rFonts w:ascii="Angsana New" w:hAnsi="Angsana New"/>
          <w:sz w:val="30"/>
          <w:szCs w:val="30"/>
          <w:lang w:val="en-GB"/>
        </w:rPr>
        <w:t>8</w:t>
      </w:r>
      <w:r w:rsidRPr="005023D0">
        <w:rPr>
          <w:rFonts w:ascii="Angsana New" w:hAnsi="Angsana New" w:hint="cs"/>
          <w:sz w:val="30"/>
          <w:szCs w:val="30"/>
        </w:rPr>
        <w:t>.</w:t>
      </w:r>
      <w:r w:rsidR="005023D0" w:rsidRPr="005023D0">
        <w:rPr>
          <w:rFonts w:ascii="Angsana New" w:hAnsi="Angsana New"/>
          <w:sz w:val="30"/>
          <w:szCs w:val="30"/>
        </w:rPr>
        <w:t>58</w:t>
      </w:r>
      <w:r w:rsidRPr="005023D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5023D0">
        <w:rPr>
          <w:rFonts w:ascii="Angsana New" w:hAnsi="Angsana New" w:hint="cs"/>
          <w:sz w:val="30"/>
          <w:szCs w:val="30"/>
        </w:rPr>
        <w:t xml:space="preserve"> </w:t>
      </w:r>
      <w:r w:rsidR="00CF0C3F" w:rsidRPr="005023D0">
        <w:rPr>
          <w:rFonts w:ascii="Angsana New" w:hAnsi="Angsana New"/>
          <w:sz w:val="30"/>
          <w:szCs w:val="30"/>
          <w:lang w:val="en-GB"/>
        </w:rPr>
        <w:t>31</w:t>
      </w:r>
      <w:r w:rsidRPr="005023D0">
        <w:rPr>
          <w:rFonts w:ascii="Angsana New" w:hAnsi="Angsana New"/>
          <w:sz w:val="30"/>
          <w:szCs w:val="30"/>
        </w:rPr>
        <w:t xml:space="preserve"> </w:t>
      </w:r>
      <w:r w:rsidRPr="005023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5023D0">
        <w:rPr>
          <w:rFonts w:ascii="Angsana New" w:hAnsi="Angsana New"/>
          <w:sz w:val="30"/>
          <w:szCs w:val="30"/>
          <w:lang w:val="en-GB"/>
        </w:rPr>
        <w:t>2564</w:t>
      </w:r>
      <w:r w:rsidRPr="005023D0">
        <w:rPr>
          <w:rFonts w:ascii="Angsana New" w:hAnsi="Angsana New" w:hint="cs"/>
          <w:sz w:val="30"/>
          <w:szCs w:val="30"/>
        </w:rPr>
        <w:t xml:space="preserve"> </w:t>
      </w:r>
      <w:r w:rsidRPr="005023D0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C60435" w:rsidRPr="005023D0">
        <w:rPr>
          <w:rFonts w:ascii="Angsana New" w:hAnsi="Angsana New"/>
          <w:sz w:val="30"/>
          <w:szCs w:val="30"/>
        </w:rPr>
        <w:t xml:space="preserve"> </w:t>
      </w:r>
      <w:r w:rsidR="00CF0C3F" w:rsidRPr="005023D0">
        <w:rPr>
          <w:rFonts w:ascii="Angsana New" w:hAnsi="Angsana New"/>
          <w:sz w:val="30"/>
          <w:szCs w:val="30"/>
          <w:lang w:val="en-GB"/>
        </w:rPr>
        <w:t>17</w:t>
      </w:r>
      <w:r w:rsidR="00C60435" w:rsidRPr="005023D0">
        <w:rPr>
          <w:rFonts w:ascii="Angsana New" w:hAnsi="Angsana New"/>
          <w:sz w:val="30"/>
          <w:szCs w:val="30"/>
        </w:rPr>
        <w:t>.</w:t>
      </w:r>
      <w:r w:rsidR="005023D0" w:rsidRPr="005023D0">
        <w:rPr>
          <w:rFonts w:ascii="Angsana New" w:hAnsi="Angsana New"/>
          <w:sz w:val="30"/>
          <w:szCs w:val="30"/>
        </w:rPr>
        <w:t>56</w:t>
      </w:r>
      <w:r w:rsidR="00565A19" w:rsidRPr="005023D0">
        <w:rPr>
          <w:rFonts w:ascii="Angsana New" w:hAnsi="Angsana New"/>
          <w:sz w:val="30"/>
          <w:szCs w:val="30"/>
        </w:rPr>
        <w:t xml:space="preserve"> </w:t>
      </w:r>
      <w:r w:rsidRPr="005023D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023D0">
        <w:rPr>
          <w:rFonts w:ascii="Angsana New" w:hAnsi="Angsana New"/>
          <w:sz w:val="30"/>
          <w:szCs w:val="30"/>
        </w:rPr>
        <w:t xml:space="preserve"> </w:t>
      </w:r>
      <w:r w:rsidRPr="005023D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BF12DA" w:rsidRPr="0043313C">
        <w:rPr>
          <w:rFonts w:ascii="Angsana New" w:hAnsi="Angsana New"/>
          <w:i/>
          <w:iCs/>
          <w:sz w:val="30"/>
          <w:szCs w:val="30"/>
        </w:rPr>
        <w:t xml:space="preserve"> </w:t>
      </w:r>
      <w:r w:rsidR="00BF12DA" w:rsidRPr="004331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Pr="00C54FB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18</w:t>
      </w:r>
      <w:r w:rsidR="00BF12DA" w:rsidRPr="00C54FB4">
        <w:rPr>
          <w:rFonts w:ascii="Angsana New" w:hAnsi="Angsana New"/>
          <w:i/>
          <w:iCs/>
          <w:sz w:val="30"/>
          <w:szCs w:val="30"/>
        </w:rPr>
        <w:t>.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79</w:t>
      </w:r>
      <w:r w:rsidRPr="0043313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3313C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bookmarkEnd w:id="6"/>
    <w:p w14:paraId="4BEAF1A4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F44F793" w14:textId="77777777" w:rsidR="00584066" w:rsidRPr="00587FA9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82412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63DA7175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E3F720A" w14:textId="2E80B4CF" w:rsidR="004161D3" w:rsidRPr="00CC12A1" w:rsidRDefault="00584066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D6AF3" w:rsidRPr="00840F84">
        <w:rPr>
          <w:rFonts w:ascii="Angsana New" w:hAnsi="Angsana New" w:hint="cs"/>
          <w:sz w:val="30"/>
          <w:szCs w:val="30"/>
        </w:rPr>
        <w:t xml:space="preserve"> </w:t>
      </w:r>
      <w:r w:rsidR="001D6AF3" w:rsidRPr="00840F8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="001D6AF3" w:rsidRPr="00840F84">
        <w:rPr>
          <w:rFonts w:ascii="Angsana New" w:hAnsi="Angsana New" w:hint="cs"/>
          <w:sz w:val="30"/>
          <w:szCs w:val="30"/>
        </w:rPr>
        <w:t xml:space="preserve"> </w:t>
      </w:r>
      <w:r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</w:t>
      </w:r>
      <w:r w:rsidR="0092777C"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ในการดำเนินธุรกิจปกติจำนวน</w:t>
      </w:r>
      <w:r w:rsidR="00840F84" w:rsidRPr="00840F8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840F84" w:rsidRPr="00840F84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070</w:t>
      </w:r>
      <w:r w:rsidR="00840F84" w:rsidRPr="00840F84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52</w:t>
      </w:r>
      <w:r w:rsidRPr="00840F84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11</w:t>
      </w:r>
      <w:r w:rsidR="00840F84" w:rsidRPr="00840F84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76</w:t>
      </w:r>
      <w:r w:rsidR="00840F84" w:rsidRPr="00840F8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840F8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</w:t>
      </w:r>
      <w:r w:rsidRPr="00A759A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สหรัฐอเมริกา </w:t>
      </w:r>
      <w:r w:rsidRPr="00395AF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และ</w:t>
      </w:r>
      <w:r w:rsidRPr="00395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CF0C3F" w:rsidRPr="00395AF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22</w:t>
      </w:r>
      <w:r w:rsidR="00840F84" w:rsidRPr="00395AFF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395AF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</w:t>
      </w:r>
      <w:r w:rsidR="000507A6" w:rsidRPr="00395AF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4</w:t>
      </w:r>
      <w:r w:rsidR="00840F84" w:rsidRPr="00395AF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395AF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</w:t>
      </w:r>
      <w:r w:rsidRPr="00A759A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ออสเตรเลีย</w:t>
      </w:r>
      <w:r w:rsidR="004161D3" w:rsidRPr="00A759A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61D3" w:rsidRPr="00A759A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4161D3" w:rsidRPr="00840F84">
        <w:rPr>
          <w:rFonts w:ascii="Angsana New" w:hAnsi="Angsana New"/>
          <w:i/>
          <w:iCs/>
          <w:sz w:val="30"/>
          <w:szCs w:val="30"/>
        </w:rPr>
        <w:t xml:space="preserve"> </w:t>
      </w:r>
      <w:r w:rsidR="004161D3" w:rsidRPr="00840F8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053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17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11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76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22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25</w:t>
      </w:r>
      <w:r w:rsidR="004161D3" w:rsidRPr="00840F8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4161D3" w:rsidRPr="00840F84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7306CFFB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765D508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82412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82412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82412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48AA6FB1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D8BC6B2" w14:textId="5F737FD1" w:rsidR="00584066" w:rsidRPr="00C3293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D6AF3" w:rsidRPr="00C3293C">
        <w:rPr>
          <w:rFonts w:ascii="Angsana New" w:hAnsi="Angsana New" w:hint="cs"/>
          <w:sz w:val="30"/>
          <w:szCs w:val="30"/>
        </w:rPr>
        <w:t xml:space="preserve"> </w:t>
      </w:r>
      <w:r w:rsidR="001D6AF3" w:rsidRPr="00C3293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="001D6AF3" w:rsidRPr="00C3293C">
        <w:rPr>
          <w:rFonts w:ascii="Angsana New" w:hAnsi="Angsana New" w:hint="cs"/>
          <w:sz w:val="30"/>
          <w:szCs w:val="30"/>
        </w:rPr>
        <w:t xml:space="preserve"> </w:t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C3293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="002C2DD8" w:rsidRPr="00C3293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600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C3293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24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50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C3293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านเหรียญสหรัฐอเมริกา และ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24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98</w:t>
      </w:r>
      <w:r w:rsidR="00C3293C" w:rsidRPr="00C3293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085345" w:rsidRPr="00C3293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85345" w:rsidRPr="00C3293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085345" w:rsidRPr="00C3293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085345" w:rsidRPr="00C3293C">
        <w:rPr>
          <w:rFonts w:ascii="Angsana New" w:hAnsi="Angsana New"/>
          <w:i/>
          <w:iCs/>
          <w:sz w:val="30"/>
          <w:szCs w:val="30"/>
        </w:rPr>
        <w:t xml:space="preserve"> </w:t>
      </w:r>
      <w:r w:rsidR="00085345" w:rsidRPr="00C329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085345" w:rsidRPr="00C3293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600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24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50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30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08</w:t>
      </w:r>
      <w:r w:rsidR="00085345" w:rsidRPr="00C3293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085345" w:rsidRPr="00C3293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6527C00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256BBD9B" w14:textId="77777777" w:rsidR="00584066" w:rsidRPr="0082412F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D45DD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155A03A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CF09E66" w14:textId="52F55BBC" w:rsidR="006142D5" w:rsidRPr="00EA5B2A" w:rsidRDefault="00584066" w:rsidP="0083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EA5B2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D6AF3" w:rsidRPr="00EA5B2A">
        <w:rPr>
          <w:rFonts w:ascii="Angsana New" w:hAnsi="Angsana New" w:hint="cs"/>
          <w:sz w:val="30"/>
          <w:szCs w:val="30"/>
        </w:rPr>
        <w:t xml:space="preserve"> </w:t>
      </w:r>
      <w:r w:rsidR="001D6AF3" w:rsidRPr="00EA5B2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="001D6AF3" w:rsidRPr="00EA5B2A">
        <w:rPr>
          <w:rFonts w:ascii="Angsana New" w:hAnsi="Angsana New" w:hint="cs"/>
          <w:sz w:val="30"/>
          <w:szCs w:val="30"/>
        </w:rPr>
        <w:t xml:space="preserve"> </w:t>
      </w:r>
      <w:r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EA5B2A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="00DE6FB1"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917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87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EA5B2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DE6FB1"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118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36</w:t>
      </w:r>
      <w:r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1947FB"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215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22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EA5B2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EA5B2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านเหรียญออสเตรเลีย และ</w:t>
      </w:r>
      <w:r w:rsidR="00DE6FB1" w:rsidRPr="00EA5B2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182</w:t>
      </w:r>
      <w:r w:rsidR="00DE6FB1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EA5B2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ล้านเหรียญยูโร</w:t>
      </w:r>
      <w:r w:rsidR="005B40E9" w:rsidRPr="00EA5B2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5B40E9" w:rsidRPr="00EA5B2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5B40E9" w:rsidRPr="00EA5B2A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EA5B2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DE6FB1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7</w:t>
      </w:r>
      <w:r w:rsidR="00DE6FB1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231</w:t>
      </w:r>
      <w:r w:rsidR="00DE6FB1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90</w:t>
      </w:r>
      <w:r w:rsidR="00DE6FB1" w:rsidRPr="00EA5B2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066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18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210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12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ล้านเหรียญออสเตรเลีย และ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182</w:t>
      </w:r>
      <w:r w:rsidR="005B40E9" w:rsidRPr="00EA5B2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ล้านเหรียญยูโร</w:t>
      </w:r>
      <w:r w:rsidR="005B40E9" w:rsidRPr="00EA5B2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75F973E9" w14:textId="46D5B4C8" w:rsidR="00D23597" w:rsidRDefault="00D23597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F85281D" w14:textId="63C17589" w:rsidR="00515269" w:rsidRDefault="00515269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br w:type="page"/>
      </w:r>
    </w:p>
    <w:p w14:paraId="7DE0AF12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D45DD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FA94871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C4CD71E" w14:textId="6750555F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31</w:t>
      </w:r>
      <w:r w:rsidR="001D6AF3" w:rsidRPr="00627936">
        <w:rPr>
          <w:rFonts w:ascii="Angsana New" w:hAnsi="Angsana New" w:hint="cs"/>
          <w:sz w:val="30"/>
          <w:szCs w:val="30"/>
        </w:rPr>
        <w:t xml:space="preserve"> </w:t>
      </w:r>
      <w:r w:rsidR="001D6AF3" w:rsidRPr="0062793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sz w:val="30"/>
          <w:szCs w:val="30"/>
          <w:lang w:val="en-GB"/>
        </w:rPr>
        <w:t>4</w:t>
      </w:r>
      <w:r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</w:t>
      </w:r>
      <w:r w:rsidR="002C2DD8"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627936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(Engineering Procurement &amp; Construction Contract) และสัญญาบริการอื่น</w:t>
      </w:r>
      <w:r w:rsidR="002C2DD8"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627936"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ๆ เป็นจำนวนเงิน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12</w:t>
      </w:r>
      <w:r w:rsidR="00627936" w:rsidRPr="00627936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41</w:t>
      </w:r>
      <w:r w:rsidR="00627936" w:rsidRPr="0062793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5B40E9" w:rsidRPr="0062793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627936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5B40E9" w:rsidRPr="00627936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="005B40E9" w:rsidRPr="00627936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62793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CF0C3F">
        <w:rPr>
          <w:rFonts w:ascii="Angsana New" w:hAnsi="Angsana New" w:hint="cs"/>
          <w:i/>
          <w:iCs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5B40E9" w:rsidRPr="00627936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26</w:t>
      </w:r>
      <w:r w:rsidR="005B40E9" w:rsidRPr="00627936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CF0C3F" w:rsidRPr="00CF0C3F">
        <w:rPr>
          <w:rFonts w:ascii="Angsana New" w:eastAsia="Cordia New" w:hAnsi="Angsana New"/>
          <w:i/>
          <w:iCs/>
          <w:snapToGrid w:val="0"/>
          <w:sz w:val="30"/>
          <w:szCs w:val="30"/>
          <w:lang w:val="en-GB" w:eastAsia="th-TH"/>
        </w:rPr>
        <w:t>84</w:t>
      </w:r>
      <w:r w:rsidR="005B40E9" w:rsidRPr="00627936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627936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5B40E9" w:rsidRPr="00627936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172A1F66" w14:textId="77777777" w:rsidR="00515269" w:rsidRPr="00515269" w:rsidRDefault="00515269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4B93B980" w14:textId="7AF153D5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82412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D404A60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6722DC7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D97C13">
        <w:rPr>
          <w:rFonts w:ascii="Angsana New" w:hAnsi="Angsana New" w:hint="cs"/>
          <w:spacing w:val="-4"/>
          <w:sz w:val="30"/>
          <w:szCs w:val="30"/>
          <w:cs/>
        </w:rPr>
        <w:t>ราช โคเจนเนอเรชั่น จำกัด</w:t>
      </w:r>
      <w:r w:rsidR="00796BDA" w:rsidRPr="00D97C13">
        <w:rPr>
          <w:rFonts w:ascii="Angsana New" w:hAnsi="Angsana New"/>
          <w:spacing w:val="-4"/>
          <w:sz w:val="30"/>
          <w:szCs w:val="30"/>
        </w:rPr>
        <w:t xml:space="preserve"> </w:t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="00632EAC" w:rsidRPr="00D97C1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0552EA29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8EDE994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3A26C5EE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C841C44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ราชบุรีเพาเวอร์ จำกัด </w:t>
      </w:r>
      <w:r w:rsidR="002C2DD8" w:rsidRPr="00D97C1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ผลิตไฟฟ้า นวนคร จำกัด บริษัท ราชบุรีเวอลด์ โคเจนเนอเรชั่น จำกัด บริษัท โซลาร์ต้า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33D509D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124A973E" w14:textId="1202C9E8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2</w:t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2</w:t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5298D0E8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B9334A3" w14:textId="5AC97A28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</w:t>
      </w:r>
      <w:r w:rsidR="004315F8" w:rsidRPr="00D97C1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695741AE" w14:textId="77777777" w:rsidR="00584066" w:rsidRPr="00D97C1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37FA2B3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97C1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14:paraId="62919BD8" w14:textId="3A4E6051" w:rsidR="009A1207" w:rsidRDefault="009A1207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 w:type="page"/>
      </w:r>
    </w:p>
    <w:p w14:paraId="0714A01D" w14:textId="77777777" w:rsidR="00632EAC" w:rsidRPr="00D246FB" w:rsidRDefault="00632EAC" w:rsidP="0063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D246FB">
        <w:rPr>
          <w:rFonts w:ascii="Angsana New" w:hAnsi="Angsana New" w:hint="cs"/>
          <w:spacing w:val="-4"/>
          <w:sz w:val="30"/>
          <w:szCs w:val="30"/>
        </w:rPr>
        <w:t>NEXIF RATCH ENERGY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SINGAPORE PTE. LTD.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 เน็กส์ซิฟ ราช เอ็นเนอร์จี ระยอง จำกัด</w:t>
      </w:r>
    </w:p>
    <w:p w14:paraId="3D4F2891" w14:textId="77777777" w:rsidR="00632EAC" w:rsidRPr="0082412F" w:rsidRDefault="00632EAC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1124B43" w14:textId="77777777" w:rsidR="00584066" w:rsidRPr="00796BDA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B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35DE0655" w14:textId="77777777" w:rsidR="00584066" w:rsidRPr="00796BDA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A5BF2D" w14:textId="65389A90" w:rsidR="00621ECC" w:rsidRPr="00961E73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2557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2561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10</w:t>
      </w:r>
      <w:r w:rsidRPr="00961E73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2563</w:t>
      </w:r>
      <w:r w:rsidRPr="00961E73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961E73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961E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6EA3ED8C" w14:textId="77777777" w:rsidR="00584066" w:rsidRPr="00961E73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DD09A6" w14:textId="3F3EC4FB" w:rsidR="00621ECC" w:rsidRPr="00D246FB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2562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5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271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10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30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CF0C3F"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2563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961E7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ด้วยเหตุผลว่าข้อมูลที่โจทก์กล่าวอ้างได้สิ้นสุดสภาพการเป็นความลับทางการค้าไปแล้ว ดังนั้นบริษัทจึงไม่ได้บันทึกหนี้สินที่อาจจะเกิดขึ้นจากคดีดังกล่าว</w:t>
      </w:r>
    </w:p>
    <w:p w14:paraId="37C7ED76" w14:textId="77777777" w:rsidR="006142D5" w:rsidRPr="0082412F" w:rsidRDefault="006142D5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0BED9EA3" w14:textId="77777777" w:rsidR="00243712" w:rsidRPr="002D2E10" w:rsidRDefault="006702DE" w:rsidP="00961E73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D2E1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2D2E10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  <w:bookmarkStart w:id="7" w:name="_Hlk15825884"/>
    </w:p>
    <w:p w14:paraId="35EB93BB" w14:textId="77777777" w:rsidR="00243712" w:rsidRPr="00621ECC" w:rsidRDefault="00243712" w:rsidP="006142D5">
      <w:pPr>
        <w:ind w:left="540"/>
        <w:jc w:val="thaiDistribute"/>
        <w:rPr>
          <w:rFonts w:ascii="Angsan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bookmarkEnd w:id="7"/>
    <w:p w14:paraId="298F2F79" w14:textId="7E259E8F" w:rsidR="00A0668D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ในการประชุมสามัญประจำปีของผู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้ถือหุ้นของบริษัท เมื่อวันที่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2564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ผู้ถือหุ้นมีมติอนุมัติการจัดสร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รกำไร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สำหรับผลการดำเนินงานปี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เป็นเงินปันผลในอัตราหุ้นละ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40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3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480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CE77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ทั้งนี้ บริษัทได้จ่ายเงินปัน</w:t>
      </w:r>
      <w:r w:rsidR="00CE774E" w:rsidRPr="00CE77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ผลระหว่างกา</w:t>
      </w:r>
      <w:r w:rsidR="00CE774E" w:rsidRPr="00CE774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</w:t>
      </w:r>
      <w:r w:rsidR="004A4D8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E77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ซึ่งจัดสรรจากกำไรสำหรับผลการดำเนินงานงวดหก</w:t>
      </w:r>
      <w:r w:rsidRPr="00CE774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เดือน สิ้นสุดวันที่</w:t>
      </w:r>
      <w:r w:rsidR="004315F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br/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30</w:t>
      </w:r>
      <w:r w:rsidRPr="00CE774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CE774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</w:t>
      </w:r>
      <w:r w:rsidR="00CE774E" w:rsidRPr="00CE774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E77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ในอัตรา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หุ้นละ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15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667</w:t>
      </w:r>
      <w:r w:rsidR="00DE363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50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ซึ่งได้จ่ายให้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แก่ผู้ถือหุ้นในเดือนกันยายน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377E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โดย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ยอดสุทธิของเงินปันผลดังกล่าวเป็นจำนวนเงิน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81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2</w:t>
      </w:r>
      <w:r w:rsidR="00DE363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50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</w:t>
      </w:r>
      <w:r w:rsidRPr="00377E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377EA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ได้จ่ายให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้แก่ผู้ถือหุ้นในเดือนเมษายน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4</w:t>
      </w:r>
    </w:p>
    <w:p w14:paraId="751CF3D2" w14:textId="004FE9DA" w:rsidR="008C75FB" w:rsidRDefault="008C75FB" w:rsidP="0051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14CAF4B0" w14:textId="7D41BF27" w:rsidR="00515269" w:rsidRDefault="00515269" w:rsidP="00515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F53FB6" w14:textId="77777777" w:rsidR="0010775C" w:rsidRPr="006A6D30" w:rsidRDefault="0010775C" w:rsidP="0010775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0775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การเรียกชำระค่าหุ้นเพิ่มทุนของ</w:t>
      </w:r>
      <w:r w:rsidRPr="0010775C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RATCH &amp; AIDC Wind Energy Pte. Ltd. (“RATCH AIDC”)</w:t>
      </w:r>
    </w:p>
    <w:p w14:paraId="539A2127" w14:textId="77777777" w:rsidR="0010775C" w:rsidRPr="00185392" w:rsidRDefault="0010775C" w:rsidP="0010775C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5AF6AE8E" w14:textId="77777777" w:rsidR="0010775C" w:rsidRPr="00501C12" w:rsidRDefault="0010775C" w:rsidP="0010775C">
      <w:pPr>
        <w:ind w:left="540"/>
        <w:jc w:val="both"/>
        <w:rPr>
          <w:rFonts w:ascii="Angsana New" w:hAnsi="Angsana New"/>
          <w:sz w:val="30"/>
          <w:szCs w:val="30"/>
          <w:cs/>
        </w:rPr>
      </w:pP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CF0C3F">
        <w:rPr>
          <w:rFonts w:ascii="Angsana New" w:hAnsi="Angsana New" w:hint="cs"/>
          <w:sz w:val="30"/>
          <w:szCs w:val="30"/>
          <w:lang w:val="en-GB"/>
        </w:rPr>
        <w:t>23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Pr="00FF2E42">
        <w:rPr>
          <w:rFonts w:ascii="Angsana New" w:hAnsi="Angsana New" w:hint="cs"/>
          <w:sz w:val="30"/>
          <w:szCs w:val="30"/>
          <w:lang w:val="th-TH"/>
        </w:rPr>
        <w:t>256</w:t>
      </w:r>
      <w:r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ซึ่งเป็นบริษัทย่อย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pacing w:val="-2"/>
          <w:sz w:val="30"/>
          <w:szCs w:val="30"/>
          <w:lang w:val="en-GB"/>
        </w:rPr>
        <w:t>21</w:t>
      </w:r>
      <w:r w:rsidRPr="00FF2E42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z w:val="30"/>
          <w:szCs w:val="30"/>
          <w:lang w:val="en-GB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 w:rsidRPr="00FF2E42">
        <w:rPr>
          <w:rFonts w:ascii="Angsana New" w:hAnsi="Angsana New" w:hint="cs"/>
          <w:sz w:val="30"/>
          <w:szCs w:val="30"/>
          <w:lang w:val="th-TH"/>
        </w:rPr>
        <w:t>RATCH AIDC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Pr="00CF0C3F">
        <w:rPr>
          <w:rFonts w:ascii="Angsana New" w:hAnsi="Angsana New" w:hint="cs"/>
          <w:sz w:val="30"/>
          <w:szCs w:val="30"/>
          <w:lang w:val="en-GB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 หรือ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 xml:space="preserve">เทียบเท่า </w:t>
      </w:r>
      <w:r w:rsidRPr="0010775C">
        <w:rPr>
          <w:rFonts w:ascii="Angsana New" w:hAnsi="Angsana New"/>
          <w:sz w:val="30"/>
          <w:szCs w:val="30"/>
          <w:lang w:val="th-TH"/>
        </w:rPr>
        <w:t>3</w:t>
      </w:r>
      <w:r w:rsidRPr="0010775C">
        <w:rPr>
          <w:rFonts w:ascii="Angsana New" w:hAnsi="Angsana New" w:hint="cs"/>
          <w:sz w:val="30"/>
          <w:szCs w:val="30"/>
          <w:lang w:val="en-GB"/>
        </w:rPr>
        <w:t>7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10775C">
        <w:rPr>
          <w:rFonts w:ascii="Angsana New" w:hAnsi="Angsana New" w:hint="cs"/>
          <w:sz w:val="30"/>
          <w:szCs w:val="30"/>
          <w:lang w:val="en-GB"/>
        </w:rPr>
        <w:t>81</w:t>
      </w:r>
      <w:r w:rsidRPr="0010775C">
        <w:rPr>
          <w:rFonts w:ascii="Angsana New" w:hAnsi="Angsana New"/>
          <w:sz w:val="30"/>
          <w:szCs w:val="30"/>
          <w:lang w:val="th-TH"/>
        </w:rPr>
        <w:t xml:space="preserve"> 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093BDF61" w14:textId="603097B1" w:rsidR="0010775C" w:rsidRPr="00185392" w:rsidRDefault="0010775C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lang w:val="th-TH"/>
        </w:rPr>
      </w:pPr>
    </w:p>
    <w:p w14:paraId="5FBA6051" w14:textId="77777777" w:rsidR="0010775C" w:rsidRDefault="0010775C" w:rsidP="0010775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77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ลงนามสัญญาซื้อขายหุ้นเพื่อเข้าลงทุนโครงการโรงไฟฟ้าพลังงานลมใกล้ชายฝั่งในสาธารณรัฐสังคมนิยมเวียดนาม</w:t>
      </w:r>
    </w:p>
    <w:p w14:paraId="0C0DEF8D" w14:textId="77777777" w:rsidR="0010775C" w:rsidRPr="00185392" w:rsidRDefault="0010775C" w:rsidP="0010775C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val="th-TH" w:eastAsia="th-TH"/>
        </w:rPr>
      </w:pPr>
    </w:p>
    <w:p w14:paraId="0DABABD3" w14:textId="7BAFBF05" w:rsidR="0010775C" w:rsidRPr="0091412B" w:rsidRDefault="0010775C" w:rsidP="0010775C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5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พฤษภาคม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2564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ได้ลงนามสัญญาซื้อขายหุ้น เพื่อเข้าซื้อหุ้นสามัญ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NEXIF ENERGY BT PTE. LTD.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จาก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NEXIF ENERGY PTE. LTD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 ผู้ถือหุ้นเดิม โดยมีวัตถุประสงค์เพื่อพัฒนาโครงการพลังงานลม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proofErr w:type="spellStart"/>
      <w:r>
        <w:rPr>
          <w:rFonts w:ascii="Angsana New" w:hAnsi="Angsana New"/>
          <w:snapToGrid w:val="0"/>
          <w:sz w:val="30"/>
          <w:szCs w:val="30"/>
          <w:lang w:eastAsia="th-TH"/>
        </w:rPr>
        <w:t>Nexif</w:t>
      </w:r>
      <w:proofErr w:type="spellEnd"/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Energy Ben Tre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ในสาธารณรัฐสังคม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นิยม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เวียดนาม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ในสัดส่วนร้อยละ 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50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คิดเป็นเงินประมาณ 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8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68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หรือเทียบเท่า 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272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Pr="00CF0C3F">
        <w:rPr>
          <w:rFonts w:ascii="Angsana New" w:hAnsi="Angsana New" w:hint="cs"/>
          <w:snapToGrid w:val="0"/>
          <w:sz w:val="30"/>
          <w:szCs w:val="30"/>
          <w:lang w:val="en-GB" w:eastAsia="th-TH"/>
        </w:rPr>
        <w:t>58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โครงการดังกล่าว เป็นโครงการโรงไฟฟ้าพลังงานลมใกล้ชายฝั่ง ขนาดกำลังการผลิตติดตั้ง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80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>เมกะวัตต์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ตั้งอยู่ในตำบล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Thanh Hai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อำเภอ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Thanh </w:t>
      </w:r>
      <w:proofErr w:type="spellStart"/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Phu</w:t>
      </w:r>
      <w:proofErr w:type="spellEnd"/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จังหวัด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Ben Tre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ในสาธารณรัฐสังคมนิยมเวียดนาม และโครงการมีสัญญาซื้อขายไฟฟ้าระยะยาว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20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>ปี กับการไฟฟ้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>เวียดนาม (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Viet</w:t>
      </w:r>
      <w:r w:rsidR="00B713FF">
        <w:rPr>
          <w:rFonts w:ascii="Angsana New" w:hAnsi="Angsana New"/>
          <w:snapToGrid w:val="0"/>
          <w:sz w:val="30"/>
          <w:szCs w:val="30"/>
          <w:lang w:eastAsia="th-TH"/>
        </w:rPr>
        <w:t>n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am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El</w:t>
      </w:r>
      <w:r w:rsidR="00B713FF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ct</w:t>
      </w:r>
      <w:r w:rsidR="00B713FF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icity-EVN)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>ปัจจุบันโครงการอยู่ระหว่างการพัฒนา (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Green-f</w:t>
      </w:r>
      <w:r>
        <w:rPr>
          <w:rFonts w:ascii="Angsana New" w:hAnsi="Angsana New"/>
          <w:snapToGrid w:val="0"/>
          <w:sz w:val="30"/>
          <w:szCs w:val="30"/>
          <w:lang w:eastAsia="th-TH"/>
        </w:rPr>
        <w:t>i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eld)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โดยคาดว่าจะใช้ระยะเวลาในการก่อสร้างประมาณ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18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 และจะสามารถเดินเครื่องเชิงพาณิชย์เพื่อจำหน่ายกระแสไฟฟ้าให้กับ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Vie</w:t>
      </w:r>
      <w:r w:rsidR="00B713FF">
        <w:rPr>
          <w:rFonts w:ascii="Angsana New" w:hAnsi="Angsana New"/>
          <w:snapToGrid w:val="0"/>
          <w:sz w:val="30"/>
          <w:szCs w:val="30"/>
          <w:lang w:eastAsia="th-TH"/>
        </w:rPr>
        <w:t>t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>nam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1412B">
        <w:rPr>
          <w:rFonts w:ascii="Angsana New" w:hAnsi="Angsana New"/>
          <w:snapToGrid w:val="0"/>
          <w:sz w:val="30"/>
          <w:szCs w:val="30"/>
          <w:lang w:eastAsia="th-TH"/>
        </w:rPr>
        <w:t xml:space="preserve">Electricity Group (EVN) </w:t>
      </w:r>
      <w:r w:rsidRPr="0091412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ตามสัญญาซื้อขายไฟฟ้าได้ประมาณเดือนธันวาคม </w:t>
      </w:r>
      <w:r w:rsidRPr="00CF0C3F">
        <w:rPr>
          <w:rFonts w:ascii="Angsana New" w:hAnsi="Angsana New"/>
          <w:snapToGrid w:val="0"/>
          <w:sz w:val="30"/>
          <w:szCs w:val="30"/>
          <w:lang w:val="en-GB" w:eastAsia="th-TH"/>
        </w:rPr>
        <w:t>2565</w:t>
      </w:r>
    </w:p>
    <w:p w14:paraId="43383E49" w14:textId="77777777" w:rsidR="0010775C" w:rsidRPr="00185392" w:rsidRDefault="0010775C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cs/>
          <w:lang w:val="en-GB"/>
        </w:rPr>
      </w:pPr>
    </w:p>
    <w:p w14:paraId="72C2A856" w14:textId="4C0C26DE" w:rsidR="00A0668D" w:rsidRPr="00D246FB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การเรียกชำระค่าหุ้นเพิ่มทุนงวดที่ </w:t>
      </w:r>
      <w:r w:rsidR="00CF0C3F" w:rsidRPr="00CF0C3F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4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ของบริษัท อาร์เอช อินเตอร์เนชั่นแนล คอร์ปอเรชั่น จำกัด (“RHIC”)</w:t>
      </w:r>
    </w:p>
    <w:p w14:paraId="30C0DE8F" w14:textId="77777777" w:rsidR="00A0668D" w:rsidRPr="00185392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cs/>
          <w:lang w:val="th-TH"/>
        </w:rPr>
      </w:pPr>
    </w:p>
    <w:p w14:paraId="7226DC67" w14:textId="257056D5" w:rsidR="00A0668D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11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RHIC ซึ่งเป็นบริษัทย่อยทางตรง ได้เรียกชำระค่าหุ้นเพิ่มทุนงวดที่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4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ที่ร้อยละ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="00CF0C3F" w:rsidRPr="00CF0C3F">
        <w:rPr>
          <w:rFonts w:ascii="Angsana New" w:hAnsi="Angsana New"/>
          <w:sz w:val="30"/>
          <w:szCs w:val="30"/>
          <w:lang w:val="en-GB"/>
        </w:rPr>
        <w:t>99</w:t>
      </w:r>
      <w:r w:rsidRPr="00D246FB">
        <w:rPr>
          <w:rFonts w:ascii="Angsana New" w:hAnsi="Angsana New"/>
          <w:sz w:val="30"/>
          <w:szCs w:val="30"/>
          <w:cs/>
          <w:lang w:val="th-TH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99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495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ล้านบาท </w:t>
      </w:r>
    </w:p>
    <w:p w14:paraId="57E24E0F" w14:textId="77777777" w:rsidR="003736D1" w:rsidRPr="00185392" w:rsidRDefault="003736D1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753E6F32" w14:textId="77777777" w:rsidR="00A0668D" w:rsidRPr="00D246FB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การเพิ่มทุนของบริษัท อาร์เอช อินเตอร์เนชั่นแนล (มอริเชียส) คอร์ปอเรชั่น จำกัด (“RHIM”)</w:t>
      </w:r>
    </w:p>
    <w:p w14:paraId="773CCBBE" w14:textId="77777777" w:rsidR="00A0668D" w:rsidRPr="00185392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72613E84" w14:textId="394E069D" w:rsidR="00A0668D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6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5B7B8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พฤษภาคม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2564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คณะกรรมการของ RHIM ซึ่งเป็นบริษัทย่อยทางอ้อม มีมติอนุมัติให้เพิ่มทุนจดทะเบียนจาก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817</w:t>
      </w:r>
      <w:r w:rsidRPr="005B7B8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33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เป็น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8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33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33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โดยการออกหุ้นสามัญใหม่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จำนวน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16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มีมูลค่าหุ้นที่ตราไว้หุ้นละ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เหรียญสหรัฐอเมริกา ต่อมาเมื่อวันที่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11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2564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RHIC ได้ชำระค่าหุ้นเพิ่มทุนดังกล่าวตามสัดส่วนการลงทุนร้อยละ </w:t>
      </w:r>
      <w:r w:rsidR="00CF0C3F" w:rsidRPr="00CF0C3F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100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CF0C3F" w:rsidRPr="00CF0C3F">
        <w:rPr>
          <w:rFonts w:ascii="Angsana New" w:eastAsia="Cordia New" w:hAnsi="Angsana New" w:hint="cs"/>
          <w:snapToGrid w:val="0"/>
          <w:sz w:val="30"/>
          <w:szCs w:val="30"/>
          <w:lang w:val="en-GB" w:eastAsia="th-TH"/>
        </w:rPr>
        <w:t>16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หรือเทียบเท่า </w:t>
      </w:r>
      <w:r w:rsidR="00A02C4B" w:rsidRPr="00A02C4B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499.04</w:t>
      </w:r>
      <w:r w:rsidRPr="00A02C4B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5B7B8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17A84FF5" w14:textId="0FD41746" w:rsidR="00185392" w:rsidRDefault="00185392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 w:type="page"/>
      </w:r>
    </w:p>
    <w:p w14:paraId="2F10232D" w14:textId="77777777" w:rsidR="00A0668D" w:rsidRPr="00717919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การเพิ่มทุนของบริษัท อาร์เอช อินเตอร์เนชั่นแนล (สิงคโปร์) คอร์ปอเรชั่น จำกัด (“RHIS”)</w:t>
      </w:r>
    </w:p>
    <w:p w14:paraId="19223F88" w14:textId="77777777" w:rsidR="00A0668D" w:rsidRPr="00D246FB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1EBF123" w14:textId="529F4C5A" w:rsidR="00A0668D" w:rsidRPr="0076333E" w:rsidRDefault="00A0668D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Pr="00E644C4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CF0C3F" w:rsidRPr="00E644C4">
        <w:rPr>
          <w:rFonts w:ascii="Angsana New" w:hAnsi="Angsana New"/>
          <w:sz w:val="30"/>
          <w:szCs w:val="30"/>
          <w:lang w:val="en-GB"/>
        </w:rPr>
        <w:t>6</w:t>
      </w:r>
      <w:r w:rsidRPr="00E644C4">
        <w:rPr>
          <w:rFonts w:ascii="Angsana New" w:hAnsi="Angsana New"/>
          <w:sz w:val="30"/>
          <w:szCs w:val="30"/>
        </w:rPr>
        <w:t xml:space="preserve"> </w:t>
      </w:r>
      <w:r w:rsidRPr="00E644C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F0C3F" w:rsidRPr="00E644C4">
        <w:rPr>
          <w:rFonts w:ascii="Angsana New" w:hAnsi="Angsana New"/>
          <w:sz w:val="30"/>
          <w:szCs w:val="30"/>
          <w:lang w:val="en-GB"/>
        </w:rPr>
        <w:t>2564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คณะกรรมการของ RHIS ซึ่งเป็นบริษัทย่อยทางอ้อม มีมติอนุมัติให้เพิ่มทุนจดทะเบียน จาก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816</w:t>
      </w:r>
      <w:r w:rsidRPr="00D246FB">
        <w:rPr>
          <w:rFonts w:ascii="Angsana New" w:hAnsi="Angsana New"/>
          <w:sz w:val="30"/>
          <w:szCs w:val="30"/>
          <w:cs/>
          <w:lang w:val="th-TH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83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เป็น </w:t>
      </w:r>
      <w:r w:rsidR="00CF0C3F" w:rsidRPr="00CF0C3F">
        <w:rPr>
          <w:rFonts w:ascii="Angsana New" w:hAnsi="Angsana New"/>
          <w:sz w:val="30"/>
          <w:szCs w:val="30"/>
          <w:lang w:val="en-GB"/>
        </w:rPr>
        <w:t>8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32</w:t>
      </w:r>
      <w:r w:rsidRPr="00D246FB">
        <w:rPr>
          <w:rFonts w:ascii="Angsana New" w:hAnsi="Angsana New"/>
          <w:sz w:val="30"/>
          <w:szCs w:val="30"/>
          <w:cs/>
          <w:lang w:val="th-TH"/>
        </w:rPr>
        <w:t>.</w:t>
      </w:r>
      <w:r w:rsidR="00CF0C3F" w:rsidRPr="00CF0C3F">
        <w:rPr>
          <w:rFonts w:ascii="Angsana New" w:hAnsi="Angsana New"/>
          <w:sz w:val="30"/>
          <w:szCs w:val="30"/>
          <w:lang w:val="en-GB"/>
        </w:rPr>
        <w:t>83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</w:t>
      </w:r>
      <w:r>
        <w:rPr>
          <w:rFonts w:ascii="Angsana New" w:hAnsi="Angsana New"/>
          <w:sz w:val="30"/>
          <w:szCs w:val="30"/>
          <w:cs/>
          <w:lang w:val="th-TH"/>
        </w:rPr>
        <w:t>สหรัฐอเมริกา โดยการออกหุ้นสามัญ</w:t>
      </w:r>
      <w:r>
        <w:rPr>
          <w:rFonts w:ascii="Angsana New" w:hAnsi="Angsana New" w:hint="cs"/>
          <w:sz w:val="30"/>
          <w:szCs w:val="30"/>
          <w:cs/>
        </w:rPr>
        <w:t>ใ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หม่จำนวน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16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ล้านหุ้น มีมูลค่าหุ้นที่ตราไว้หุ้นละ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เหรียญสหรัฐอเมริกา ต่อมาเมื่อวันที่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</w:t>
      </w:r>
      <w:r w:rsidR="00E644C4">
        <w:rPr>
          <w:rFonts w:ascii="Angsana New" w:hAnsi="Angsana New"/>
          <w:sz w:val="30"/>
          <w:szCs w:val="30"/>
          <w:lang w:val="en-GB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C3F" w:rsidRPr="00CF0C3F">
        <w:rPr>
          <w:rFonts w:ascii="Angsana New" w:hAnsi="Angsana New"/>
          <w:sz w:val="30"/>
          <w:szCs w:val="30"/>
          <w:lang w:val="en-GB"/>
        </w:rPr>
        <w:t>2564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RHIM ได้ชำระค่าหุ้นเพิ่มทุนดังกล่าวตามสัดส่วนการลงทุนร้อยละ </w:t>
      </w:r>
      <w:r w:rsidR="00CF0C3F" w:rsidRPr="00CF0C3F">
        <w:rPr>
          <w:rFonts w:ascii="Angsana New" w:hAnsi="Angsana New"/>
          <w:sz w:val="30"/>
          <w:szCs w:val="30"/>
          <w:lang w:val="en-GB"/>
        </w:rPr>
        <w:t>100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 </w:t>
      </w:r>
      <w:r w:rsidR="00CF0C3F" w:rsidRPr="00CF0C3F">
        <w:rPr>
          <w:rFonts w:ascii="Angsana New" w:hAnsi="Angsana New" w:hint="cs"/>
          <w:sz w:val="30"/>
          <w:szCs w:val="30"/>
          <w:lang w:val="en-GB"/>
        </w:rPr>
        <w:t>16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หรือเทียบเท่า </w:t>
      </w:r>
      <w:r w:rsidR="009675CF">
        <w:rPr>
          <w:rFonts w:ascii="Angsana New" w:hAnsi="Angsana New"/>
          <w:sz w:val="30"/>
          <w:szCs w:val="30"/>
        </w:rPr>
        <w:t>497.72</w:t>
      </w:r>
      <w:r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638EB669" w14:textId="77777777" w:rsidR="00EA4A03" w:rsidRDefault="00EA4A03" w:rsidP="00A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sectPr w:rsidR="00EA4A03" w:rsidSect="00881097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825EE" w14:textId="77777777" w:rsidR="00DE2B1D" w:rsidRDefault="00DE2B1D" w:rsidP="004956B4">
      <w:r>
        <w:separator/>
      </w:r>
    </w:p>
  </w:endnote>
  <w:endnote w:type="continuationSeparator" w:id="0">
    <w:p w14:paraId="50FBA455" w14:textId="77777777" w:rsidR="00DE2B1D" w:rsidRDefault="00DE2B1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243433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4AA8D" w14:textId="49ED4153" w:rsidR="000742FD" w:rsidRDefault="000742FD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CF0C3F">
          <w:rPr>
            <w:rFonts w:asciiTheme="majorBidi" w:hAnsiTheme="majorBidi" w:cstheme="majorBidi"/>
            <w:noProof/>
            <w:sz w:val="30"/>
            <w:szCs w:val="30"/>
            <w:lang w:val="en-GB"/>
          </w:rPr>
          <w:t>1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7F1547A" w14:textId="43A02400" w:rsidR="000742FD" w:rsidRPr="00E236D6" w:rsidRDefault="000742F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</w:t>
        </w:r>
        <w:r w:rsidRPr="00CF0C3F">
          <w:rPr>
            <w:rFonts w:ascii="Angsana New" w:hAnsi="Angsana New"/>
            <w:noProof/>
            <w:sz w:val="30"/>
            <w:szCs w:val="30"/>
            <w:lang w:val="en-GB"/>
          </w:rPr>
          <w:t>1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161B5" w14:textId="1562914E" w:rsidR="000742FD" w:rsidRPr="00702A20" w:rsidRDefault="000742FD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CF0C3F">
      <w:rPr>
        <w:rStyle w:val="PageNumber"/>
        <w:rFonts w:ascii="Angsana New" w:hAnsi="Angsana New"/>
        <w:noProof/>
        <w:sz w:val="30"/>
        <w:szCs w:val="30"/>
        <w:lang w:val="en-GB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0742FD" w:rsidRPr="00E04E3D" w:rsidRDefault="000742FD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16345" w14:textId="77777777" w:rsidR="00DE2B1D" w:rsidRDefault="00DE2B1D" w:rsidP="004956B4">
      <w:r>
        <w:separator/>
      </w:r>
    </w:p>
  </w:footnote>
  <w:footnote w:type="continuationSeparator" w:id="0">
    <w:p w14:paraId="49CBD393" w14:textId="77777777" w:rsidR="00DE2B1D" w:rsidRDefault="00DE2B1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0D5E" w14:textId="77777777" w:rsidR="000742FD" w:rsidRPr="0023512F" w:rsidRDefault="000742FD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0742FD" w:rsidRPr="0023512F" w:rsidRDefault="000742FD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7396756" w14:textId="2AE50029" w:rsidR="000742FD" w:rsidRPr="0023512F" w:rsidRDefault="000742FD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3E05B1" w14:textId="77777777" w:rsidR="000742FD" w:rsidRPr="004E58EC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A7B67" w14:textId="77777777" w:rsidR="000742FD" w:rsidRPr="00272ED0" w:rsidRDefault="000742FD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i/>
        <w:i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FCCE66D" w14:textId="77777777" w:rsidR="000742FD" w:rsidRPr="00272ED0" w:rsidRDefault="000742FD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62B0AC6D" w14:textId="7DC36FBB" w:rsidR="000742FD" w:rsidRPr="00272ED0" w:rsidRDefault="000742FD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2ED3C0B8" w14:textId="77777777" w:rsidR="000742FD" w:rsidRPr="004E58EC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550C2" w14:textId="77777777" w:rsidR="000742FD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0742FD" w:rsidRPr="004F0871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31F5A64A" w:rsidR="000742FD" w:rsidRPr="00F813C9" w:rsidRDefault="000742FD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0742FD" w:rsidRPr="009873F3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8A3D4" w14:textId="77777777" w:rsidR="000742FD" w:rsidRDefault="000742FD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77777777" w:rsidR="000742FD" w:rsidRPr="004F0871" w:rsidRDefault="000742FD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0CB45" w14:textId="6CDFF3CB" w:rsidR="000742FD" w:rsidRPr="00F813C9" w:rsidRDefault="000742FD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7F2F9B8" w14:textId="77777777" w:rsidR="000742FD" w:rsidRPr="009873F3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6AB88" w14:textId="77777777" w:rsidR="000742FD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49F4A23" w14:textId="77777777" w:rsidR="000742FD" w:rsidRPr="004F0871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EBF05E" w14:textId="0B0A668C" w:rsidR="000742FD" w:rsidRPr="00F813C9" w:rsidRDefault="000742FD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F70FCD9" w14:textId="77777777" w:rsidR="000742FD" w:rsidRPr="009873F3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774CC" w14:textId="77777777" w:rsidR="000742FD" w:rsidRDefault="000742FD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3189471" w14:textId="77777777" w:rsidR="000742FD" w:rsidRPr="004F0871" w:rsidRDefault="000742FD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03A730" w14:textId="6654BB6C" w:rsidR="000742FD" w:rsidRPr="00F813C9" w:rsidRDefault="000742FD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431CB1C" w14:textId="77777777" w:rsidR="000742FD" w:rsidRPr="009873F3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F319" w14:textId="77777777" w:rsidR="000742FD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537C53F" w14:textId="77777777" w:rsidR="000742FD" w:rsidRPr="004F0871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96E073" w14:textId="3555DFB7" w:rsidR="000742FD" w:rsidRPr="00F813C9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22D5818" w14:textId="77777777" w:rsidR="000742FD" w:rsidRPr="009873F3" w:rsidRDefault="000742FD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E9301" w14:textId="77777777" w:rsidR="000742FD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ABA87CB" w14:textId="77777777" w:rsidR="000742FD" w:rsidRPr="004F0871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F86F75" w14:textId="1705E4CE" w:rsidR="000742FD" w:rsidRPr="00F813C9" w:rsidRDefault="000742FD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5D8A6E2" w14:textId="77777777" w:rsidR="000742FD" w:rsidRPr="009873F3" w:rsidRDefault="000742FD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F1211" w14:textId="77777777" w:rsidR="000742FD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0742FD" w:rsidRPr="004F0871" w:rsidRDefault="000742FD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7B8CB139" w:rsidR="000742FD" w:rsidRPr="00F813C9" w:rsidRDefault="000742FD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F0C3F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CF0C3F">
      <w:rPr>
        <w:rFonts w:ascii="Angsana New" w:hAnsi="Angsana New"/>
        <w:b/>
        <w:bCs/>
        <w:sz w:val="32"/>
        <w:szCs w:val="32"/>
        <w:lang w:val="en-GB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0742FD" w:rsidRPr="009873F3" w:rsidRDefault="000742FD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9"/>
  </w:num>
  <w:num w:numId="14">
    <w:abstractNumId w:val="17"/>
  </w:num>
  <w:num w:numId="15">
    <w:abstractNumId w:val="19"/>
  </w:num>
  <w:num w:numId="16">
    <w:abstractNumId w:val="31"/>
  </w:num>
  <w:num w:numId="17">
    <w:abstractNumId w:val="32"/>
  </w:num>
  <w:num w:numId="18">
    <w:abstractNumId w:val="20"/>
  </w:num>
  <w:num w:numId="19">
    <w:abstractNumId w:val="14"/>
  </w:num>
  <w:num w:numId="20">
    <w:abstractNumId w:val="11"/>
  </w:num>
  <w:num w:numId="21">
    <w:abstractNumId w:val="13"/>
  </w:num>
  <w:num w:numId="22">
    <w:abstractNumId w:val="26"/>
  </w:num>
  <w:num w:numId="23">
    <w:abstractNumId w:val="24"/>
  </w:num>
  <w:num w:numId="24">
    <w:abstractNumId w:val="15"/>
  </w:num>
  <w:num w:numId="25">
    <w:abstractNumId w:val="34"/>
  </w:num>
  <w:num w:numId="26">
    <w:abstractNumId w:val="17"/>
  </w:num>
  <w:num w:numId="27">
    <w:abstractNumId w:val="28"/>
  </w:num>
  <w:num w:numId="28">
    <w:abstractNumId w:val="30"/>
  </w:num>
  <w:num w:numId="29">
    <w:abstractNumId w:val="25"/>
  </w:num>
  <w:num w:numId="30">
    <w:abstractNumId w:val="27"/>
  </w:num>
  <w:num w:numId="31">
    <w:abstractNumId w:val="21"/>
  </w:num>
  <w:num w:numId="32">
    <w:abstractNumId w:val="10"/>
  </w:num>
  <w:num w:numId="33">
    <w:abstractNumId w:val="33"/>
  </w:num>
  <w:num w:numId="34">
    <w:abstractNumId w:val="23"/>
  </w:num>
  <w:num w:numId="35">
    <w:abstractNumId w:val="12"/>
  </w:num>
  <w:num w:numId="3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4DC9"/>
    <w:rsid w:val="000458DE"/>
    <w:rsid w:val="00045BC5"/>
    <w:rsid w:val="00045F1F"/>
    <w:rsid w:val="00045F78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91A"/>
    <w:rsid w:val="00160B21"/>
    <w:rsid w:val="00160B28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BE3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313"/>
    <w:rsid w:val="004A451B"/>
    <w:rsid w:val="004A4701"/>
    <w:rsid w:val="004A472D"/>
    <w:rsid w:val="004A4878"/>
    <w:rsid w:val="004A4BF2"/>
    <w:rsid w:val="004A4C70"/>
    <w:rsid w:val="004A4D8F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408"/>
    <w:rsid w:val="005C06ED"/>
    <w:rsid w:val="005C0747"/>
    <w:rsid w:val="005C0A5A"/>
    <w:rsid w:val="005C0CCF"/>
    <w:rsid w:val="005C1258"/>
    <w:rsid w:val="005C15D5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6D"/>
    <w:rsid w:val="006E73F6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55A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AF7"/>
    <w:rsid w:val="00985B8D"/>
    <w:rsid w:val="00985CD8"/>
    <w:rsid w:val="00985E00"/>
    <w:rsid w:val="009862BD"/>
    <w:rsid w:val="009862E4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D99"/>
    <w:rsid w:val="00BD6EAE"/>
    <w:rsid w:val="00BD71C7"/>
    <w:rsid w:val="00BD755F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C87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2012"/>
    <w:rsid w:val="00D2205A"/>
    <w:rsid w:val="00D222AA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659A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C7"/>
    <w:rsid w:val="00E13D18"/>
    <w:rsid w:val="00E14178"/>
    <w:rsid w:val="00E143CB"/>
    <w:rsid w:val="00E14C98"/>
    <w:rsid w:val="00E14D63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2D0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4069"/>
    <w:rsid w:val="00E9431E"/>
    <w:rsid w:val="00E943B8"/>
    <w:rsid w:val="00E9446F"/>
    <w:rsid w:val="00E947A4"/>
    <w:rsid w:val="00E94A29"/>
    <w:rsid w:val="00E94C67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8A8"/>
    <w:rsid w:val="00FC69AA"/>
    <w:rsid w:val="00FC6A4E"/>
    <w:rsid w:val="00FC6A4F"/>
    <w:rsid w:val="00FC6A57"/>
    <w:rsid w:val="00FC6DBA"/>
    <w:rsid w:val="00FC713B"/>
    <w:rsid w:val="00FC7831"/>
    <w:rsid w:val="00FC7B9F"/>
    <w:rsid w:val="00FC7BC9"/>
    <w:rsid w:val="00FC7E69"/>
    <w:rsid w:val="00FC7EA3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50</Pages>
  <Words>9431</Words>
  <Characters>53757</Characters>
  <Application>Microsoft Office Word</Application>
  <DocSecurity>0</DocSecurity>
  <Lines>447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63062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Somjai, Nigonyanont</cp:lastModifiedBy>
  <cp:revision>3</cp:revision>
  <cp:lastPrinted>2021-05-12T12:30:00Z</cp:lastPrinted>
  <dcterms:created xsi:type="dcterms:W3CDTF">2021-05-13T07:27:00Z</dcterms:created>
  <dcterms:modified xsi:type="dcterms:W3CDTF">2021-05-13T07:28:00Z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