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770CFD5" w14:textId="77777777" w:rsidTr="00A0768F">
        <w:trPr>
          <w:trHeight w:val="2865"/>
        </w:trPr>
        <w:tc>
          <w:tcPr>
            <w:tcW w:w="2268" w:type="dxa"/>
            <w:shd w:val="clear" w:color="auto" w:fill="auto"/>
          </w:tcPr>
          <w:p w14:paraId="0FA3F893" w14:textId="77777777" w:rsidR="00E0585C" w:rsidRPr="00A0768F" w:rsidRDefault="00E0585C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shd w:val="clear" w:color="auto" w:fill="auto"/>
            <w:vAlign w:val="center"/>
          </w:tcPr>
          <w:p w14:paraId="2083DB59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เอ็นซีแอล อินเตอร์เนชั่น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แน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ล 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 </w:t>
            </w:r>
          </w:p>
          <w:p w14:paraId="7D82A4CB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7F8FA2F" w14:textId="77777777" w:rsidR="00A0768F" w:rsidRPr="00A0768F" w:rsidRDefault="00A0768F" w:rsidP="00A0768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832E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5A2890F" w14:textId="6F1E4BF6" w:rsidR="003072A2" w:rsidRPr="00A0768F" w:rsidRDefault="00A0768F" w:rsidP="00A0768F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</w:rPr>
              <w:t xml:space="preserve"> 31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มีนาคม </w:t>
            </w:r>
            <w:r w:rsidR="00574A1F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0DE1C785" w14:textId="77777777" w:rsidR="00B626F4" w:rsidRDefault="00B626F4">
      <w:pPr>
        <w:sectPr w:rsidR="00B626F4" w:rsidSect="00A341BF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9AFE214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5B80EBE9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7BE730E4" w14:textId="77777777" w:rsidR="00E12374" w:rsidRDefault="00E12374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6F4BA691" w14:textId="77777777" w:rsidR="00A0768F" w:rsidRPr="0024643B" w:rsidRDefault="00A0768F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41FFBD" w14:textId="77777777" w:rsidR="00A0768F" w:rsidRPr="00781BCC" w:rsidRDefault="00A0768F" w:rsidP="003B5108">
      <w:pPr>
        <w:spacing w:after="24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32FCC144" w14:textId="75A04618" w:rsidR="00A0768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781BCC">
        <w:rPr>
          <w:rFonts w:ascii="Angsana New" w:hAnsi="Angsana New"/>
          <w:sz w:val="32"/>
          <w:szCs w:val="32"/>
        </w:rPr>
        <w:t>31</w:t>
      </w:r>
      <w:r w:rsidRPr="00781BCC">
        <w:rPr>
          <w:rFonts w:ascii="Angsana New" w:hAnsi="Angsana New"/>
          <w:sz w:val="32"/>
          <w:szCs w:val="32"/>
          <w:cs/>
        </w:rPr>
        <w:t xml:space="preserve"> มีนาคม </w:t>
      </w:r>
      <w:r w:rsidR="00574A1F">
        <w:rPr>
          <w:rFonts w:ascii="Angsana New" w:hAnsi="Angsana New"/>
          <w:sz w:val="32"/>
          <w:szCs w:val="32"/>
        </w:rPr>
        <w:t>2564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งบกำไรขาดทุนเบ็ดเสร็จรวม </w:t>
      </w:r>
      <w:r>
        <w:rPr>
          <w:rFonts w:ascii="Angsana New" w:hAnsi="Angsana New"/>
          <w:sz w:val="32"/>
          <w:szCs w:val="32"/>
          <w:cs/>
        </w:rPr>
        <w:br/>
      </w:r>
      <w:r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สำหรับงวดสามเดือนสิ้นสุด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832E98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</w:t>
      </w:r>
      <w:r w:rsidR="001C7B1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62AC4">
        <w:rPr>
          <w:rFonts w:ascii="Angsana New" w:hAnsi="Angsana New" w:hint="cs"/>
          <w:sz w:val="32"/>
          <w:szCs w:val="32"/>
          <w:cs/>
        </w:rPr>
        <w:t>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832E9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743A5">
        <w:rPr>
          <w:rFonts w:ascii="Angsana New" w:hAnsi="Angsana New" w:hint="cs"/>
          <w:sz w:val="32"/>
          <w:szCs w:val="32"/>
          <w:cs/>
        </w:rPr>
        <w:t>”</w:t>
      </w:r>
      <w:r w:rsidR="00832E98">
        <w:rPr>
          <w:rFonts w:ascii="Angsana New" w:hAnsi="Angsana New" w:hint="cs"/>
          <w:sz w:val="32"/>
          <w:szCs w:val="32"/>
          <w:cs/>
        </w:rPr>
        <w:t>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F0BBF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BC26125" w14:textId="77777777" w:rsidR="00A0768F" w:rsidRPr="00A66E19" w:rsidRDefault="00A0768F" w:rsidP="008F73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43ADE">
        <w:rPr>
          <w:rFonts w:ascii="Angsana New" w:hAnsi="Angsana New" w:cs="Angsana New"/>
          <w:sz w:val="32"/>
          <w:szCs w:val="32"/>
        </w:rPr>
        <w:t xml:space="preserve">2410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B15C292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D65E3D" w14:textId="77777777" w:rsidR="00A0768F" w:rsidRDefault="00A0768F" w:rsidP="008F7386">
      <w:pPr>
        <w:spacing w:before="80" w:after="8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9BE9A76" w14:textId="77777777" w:rsidR="00A0768F" w:rsidRPr="00155FCA" w:rsidRDefault="00043ADE" w:rsidP="003B5108">
      <w:pPr>
        <w:spacing w:before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 เตชวัฒนสิริกุล</w:t>
      </w:r>
    </w:p>
    <w:p w14:paraId="40387071" w14:textId="77777777" w:rsidR="00A0768F" w:rsidRPr="00A428F9" w:rsidRDefault="00A0768F" w:rsidP="008F7386">
      <w:pPr>
        <w:tabs>
          <w:tab w:val="left" w:pos="720"/>
        </w:tabs>
        <w:spacing w:after="12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043ADE" w:rsidRPr="00173DB5">
        <w:rPr>
          <w:rFonts w:ascii="Angsana New" w:hAnsi="Angsana New"/>
          <w:sz w:val="32"/>
          <w:szCs w:val="32"/>
        </w:rPr>
        <w:t>4807</w:t>
      </w:r>
    </w:p>
    <w:p w14:paraId="503E7525" w14:textId="77777777" w:rsidR="00A0768F" w:rsidRDefault="00A0768F" w:rsidP="00A0768F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0720DAF8" w14:textId="55183660" w:rsidR="00A0768F" w:rsidRPr="00AD5CCF" w:rsidRDefault="00A0768F" w:rsidP="00A0768F">
      <w:pPr>
        <w:tabs>
          <w:tab w:val="left" w:pos="720"/>
          <w:tab w:val="center" w:pos="5490"/>
        </w:tabs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Pr="00781BCC">
        <w:rPr>
          <w:rFonts w:ascii="Angsana New" w:hAnsi="Angsana New"/>
          <w:sz w:val="32"/>
          <w:szCs w:val="32"/>
        </w:rPr>
        <w:t xml:space="preserve">: </w:t>
      </w:r>
      <w:r w:rsidR="00E83F1A">
        <w:rPr>
          <w:rFonts w:ascii="Angsana New" w:hAnsi="Angsana New"/>
          <w:sz w:val="32"/>
          <w:szCs w:val="32"/>
        </w:rPr>
        <w:t>11</w:t>
      </w:r>
      <w:r w:rsidR="00043ADE"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</w:t>
      </w:r>
      <w:r w:rsidR="00574A1F">
        <w:rPr>
          <w:rFonts w:ascii="Angsana New" w:hAnsi="Angsana New"/>
          <w:sz w:val="32"/>
          <w:szCs w:val="32"/>
        </w:rPr>
        <w:t>2564</w:t>
      </w:r>
    </w:p>
    <w:sectPr w:rsidR="00A0768F" w:rsidRPr="00AD5CCF" w:rsidSect="00E12374">
      <w:footerReference w:type="default" r:id="rId8"/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22815" w14:textId="77777777" w:rsidR="004137FC" w:rsidRDefault="004137FC" w:rsidP="0077481E">
      <w:r>
        <w:separator/>
      </w:r>
    </w:p>
  </w:endnote>
  <w:endnote w:type="continuationSeparator" w:id="0">
    <w:p w14:paraId="7331AEA7" w14:textId="77777777" w:rsidR="004137FC" w:rsidRDefault="004137FC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1AB0B" w14:textId="77777777" w:rsidR="00E12374" w:rsidRPr="00E12374" w:rsidRDefault="00E12374" w:rsidP="00E12374">
    <w:pPr>
      <w:pStyle w:val="a4"/>
      <w:jc w:val="right"/>
      <w:rPr>
        <w:rFonts w:ascii="Angsana New" w:hAnsi="Angsana New"/>
        <w:sz w:val="32"/>
        <w:szCs w:val="32"/>
      </w:rPr>
    </w:pPr>
    <w:r w:rsidRPr="00E12374">
      <w:rPr>
        <w:rFonts w:ascii="Angsana New" w:hAnsi="Angsana New"/>
        <w:sz w:val="32"/>
        <w:szCs w:val="32"/>
      </w:rPr>
      <w:fldChar w:fldCharType="begin"/>
    </w:r>
    <w:r w:rsidRPr="00E12374">
      <w:rPr>
        <w:rFonts w:ascii="Angsana New" w:hAnsi="Angsana New"/>
        <w:sz w:val="32"/>
        <w:szCs w:val="32"/>
      </w:rPr>
      <w:instrText xml:space="preserve"> PAGE   \* MERGEFORMAT </w:instrText>
    </w:r>
    <w:r w:rsidRPr="00E12374">
      <w:rPr>
        <w:rFonts w:ascii="Angsana New" w:hAnsi="Angsana New"/>
        <w:sz w:val="32"/>
        <w:szCs w:val="32"/>
      </w:rPr>
      <w:fldChar w:fldCharType="separate"/>
    </w:r>
    <w:r w:rsidRPr="00E12374">
      <w:rPr>
        <w:rFonts w:ascii="Angsana New" w:hAnsi="Angsana New"/>
        <w:sz w:val="32"/>
        <w:szCs w:val="32"/>
      </w:rPr>
      <w:t>2</w:t>
    </w:r>
    <w:r w:rsidRPr="00E12374">
      <w:rPr>
        <w:rFonts w:ascii="Angsana New" w:hAnsi="Angsana New"/>
        <w:noProof/>
        <w:sz w:val="32"/>
        <w:szCs w:val="32"/>
      </w:rPr>
      <w:fldChar w:fldCharType="end"/>
    </w:r>
  </w:p>
  <w:p w14:paraId="495B93BF" w14:textId="77777777" w:rsidR="00E12374" w:rsidRDefault="00E1237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227C5" w14:textId="77777777" w:rsidR="00E12374" w:rsidRPr="00544BB9" w:rsidRDefault="00E12374" w:rsidP="008C033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FFCAB" w14:textId="77777777" w:rsidR="004137FC" w:rsidRDefault="004137FC" w:rsidP="0077481E">
      <w:r>
        <w:separator/>
      </w:r>
    </w:p>
  </w:footnote>
  <w:footnote w:type="continuationSeparator" w:id="0">
    <w:p w14:paraId="4C36BE1D" w14:textId="77777777" w:rsidR="004137FC" w:rsidRDefault="004137FC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3EBCD" w14:textId="77777777" w:rsidR="0077481E" w:rsidRDefault="0077481E" w:rsidP="0077481E">
    <w:pPr>
      <w:pStyle w:val="a7"/>
      <w:spacing w:before="240"/>
    </w:pPr>
  </w:p>
  <w:p w14:paraId="5429D164" w14:textId="77777777" w:rsidR="0077481E" w:rsidRDefault="0077481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ADE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2F3C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47EEE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96D"/>
    <w:rsid w:val="001665B8"/>
    <w:rsid w:val="00167BD3"/>
    <w:rsid w:val="00171D9C"/>
    <w:rsid w:val="0017214C"/>
    <w:rsid w:val="00173DB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310D"/>
    <w:rsid w:val="001C49CD"/>
    <w:rsid w:val="001C7B17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711"/>
    <w:rsid w:val="001E37B9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1A36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DF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4BEE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372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10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37FC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87C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433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2829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B75DB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0DB0"/>
    <w:rsid w:val="004F138C"/>
    <w:rsid w:val="004F2A79"/>
    <w:rsid w:val="004F321F"/>
    <w:rsid w:val="004F38C5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312F"/>
    <w:rsid w:val="005653A5"/>
    <w:rsid w:val="00566CE2"/>
    <w:rsid w:val="00567181"/>
    <w:rsid w:val="00567BC5"/>
    <w:rsid w:val="00572319"/>
    <w:rsid w:val="00574A1F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04C2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1F74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1BDC"/>
    <w:rsid w:val="00782725"/>
    <w:rsid w:val="00782EE2"/>
    <w:rsid w:val="0078331C"/>
    <w:rsid w:val="007836AE"/>
    <w:rsid w:val="00785146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D4E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2E98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FFB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338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38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A8E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6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CB9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44"/>
    <w:rsid w:val="00A8305F"/>
    <w:rsid w:val="00A8353D"/>
    <w:rsid w:val="00A83CA6"/>
    <w:rsid w:val="00A84A5E"/>
    <w:rsid w:val="00A84DC7"/>
    <w:rsid w:val="00A85704"/>
    <w:rsid w:val="00A85F6F"/>
    <w:rsid w:val="00A87816"/>
    <w:rsid w:val="00A900F8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1F9C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122E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61C"/>
    <w:rsid w:val="00AD5A99"/>
    <w:rsid w:val="00AD5CCF"/>
    <w:rsid w:val="00AD69CF"/>
    <w:rsid w:val="00AD76C7"/>
    <w:rsid w:val="00AE0945"/>
    <w:rsid w:val="00AE3975"/>
    <w:rsid w:val="00AE3E96"/>
    <w:rsid w:val="00AE4A5E"/>
    <w:rsid w:val="00AE51DF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F62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77D3D"/>
    <w:rsid w:val="00B804C0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5FF8"/>
    <w:rsid w:val="00C063A7"/>
    <w:rsid w:val="00C064A1"/>
    <w:rsid w:val="00C06518"/>
    <w:rsid w:val="00C06EE3"/>
    <w:rsid w:val="00C11764"/>
    <w:rsid w:val="00C12827"/>
    <w:rsid w:val="00C134A0"/>
    <w:rsid w:val="00C136F1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574F1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C96"/>
    <w:rsid w:val="00C72359"/>
    <w:rsid w:val="00C743A5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07D6"/>
    <w:rsid w:val="00C9391F"/>
    <w:rsid w:val="00C94C50"/>
    <w:rsid w:val="00C95122"/>
    <w:rsid w:val="00C95A55"/>
    <w:rsid w:val="00C95E2E"/>
    <w:rsid w:val="00C96CD7"/>
    <w:rsid w:val="00C97A13"/>
    <w:rsid w:val="00CA1654"/>
    <w:rsid w:val="00CA2AB9"/>
    <w:rsid w:val="00CA4803"/>
    <w:rsid w:val="00CA7810"/>
    <w:rsid w:val="00CA78C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270D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86A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66FD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37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3F1A"/>
    <w:rsid w:val="00E85D7A"/>
    <w:rsid w:val="00E85DE7"/>
    <w:rsid w:val="00E8773E"/>
    <w:rsid w:val="00E9018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695D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4F5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058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426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E7E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942C7"/>
  <w15:docId w15:val="{4CB32B4D-D9A4-4ACD-8A39-E351015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4">
    <w:name w:val="heading 4"/>
    <w:basedOn w:val="a"/>
    <w:next w:val="a"/>
    <w:link w:val="40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footer"/>
    <w:basedOn w:val="a"/>
    <w:link w:val="a5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a5">
    <w:name w:val="ท้ายกระดาษ อักขระ"/>
    <w:link w:val="a4"/>
    <w:uiPriority w:val="99"/>
    <w:rsid w:val="00A341BF"/>
    <w:rPr>
      <w:rFonts w:eastAsia="Times New Roman" w:hAnsi="Tms Rmn"/>
      <w:sz w:val="24"/>
      <w:szCs w:val="24"/>
    </w:rPr>
  </w:style>
  <w:style w:type="character" w:styleId="a6">
    <w:name w:val="page number"/>
    <w:basedOn w:val="a0"/>
    <w:rsid w:val="00A341BF"/>
  </w:style>
  <w:style w:type="paragraph" w:styleId="a7">
    <w:name w:val="header"/>
    <w:basedOn w:val="a"/>
    <w:link w:val="a8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a8">
    <w:name w:val="หัวกระดาษ อักขระ"/>
    <w:link w:val="a7"/>
    <w:uiPriority w:val="99"/>
    <w:rsid w:val="00A341BF"/>
    <w:rPr>
      <w:rFonts w:eastAsia="Times New Roman" w:hAnsi="Tms Rmn"/>
      <w:sz w:val="24"/>
      <w:szCs w:val="24"/>
    </w:rPr>
  </w:style>
  <w:style w:type="paragraph" w:styleId="a9">
    <w:name w:val="Balloon Text"/>
    <w:basedOn w:val="a"/>
    <w:link w:val="aa"/>
    <w:rsid w:val="00A341BF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a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a"/>
    <w:next w:val="a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a"/>
    <w:next w:val="a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40">
    <w:name w:val="หัวเรื่อง 4 อักขระ"/>
    <w:link w:val="4"/>
    <w:rsid w:val="006E5204"/>
    <w:rPr>
      <w:rFonts w:ascii="Angsana New" w:eastAsia="Times New Roman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Admins</cp:lastModifiedBy>
  <cp:revision>2</cp:revision>
  <cp:lastPrinted>2021-05-07T01:20:00Z</cp:lastPrinted>
  <dcterms:created xsi:type="dcterms:W3CDTF">2021-05-11T08:32:00Z</dcterms:created>
  <dcterms:modified xsi:type="dcterms:W3CDTF">2021-05-11T08:32:00Z</dcterms:modified>
</cp:coreProperties>
</file>