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66918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058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42561D8B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CB82D97" w14:textId="4F78F7B0" w:rsidR="00637F4D" w:rsidRPr="00240583" w:rsidRDefault="00637F4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EC2F90B" w14:textId="1B05AAE5" w:rsidR="00CA11AA" w:rsidRPr="00240583" w:rsidRDefault="00CA11A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053A3A" w:rsidRPr="00240583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proofErr w:type="spellStart"/>
      <w:r w:rsidRPr="00240583">
        <w:rPr>
          <w:rFonts w:asciiTheme="majorBidi" w:hAnsiTheme="majorBidi" w:cstheme="majorBidi"/>
          <w:sz w:val="30"/>
          <w:szCs w:val="30"/>
          <w:lang w:bidi="th-TH"/>
        </w:rPr>
        <w:t>Covid</w:t>
      </w:r>
      <w:proofErr w:type="spellEnd"/>
      <w:r w:rsidRPr="00240583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3E2572CB" w14:textId="4C10B676" w:rsidR="00CA2370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240583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3DB19D01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240583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Pr="00240583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558177D6" w14:textId="77777777" w:rsidR="00962CEF" w:rsidRPr="00240583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EDF3E12" w14:textId="7332F1EB" w:rsidR="00991995" w:rsidRPr="00FA4A5E" w:rsidRDefault="00991995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4A5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12694325" w:rsidR="00602C0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ADBAEDF" w14:textId="0224EDE6" w:rsidR="00405E43" w:rsidRPr="00240583" w:rsidRDefault="003A05D5" w:rsidP="003A05D5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05D5">
        <w:rPr>
          <w:rFonts w:asciiTheme="majorBidi" w:hAnsi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240583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br w:type="page"/>
      </w: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3F1E1BC0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240583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2B5EC1">
        <w:rPr>
          <w:rFonts w:asciiTheme="majorBidi" w:hAnsiTheme="majorBidi" w:cstheme="majorBidi"/>
          <w:sz w:val="30"/>
          <w:szCs w:val="30"/>
        </w:rPr>
        <w:t>1</w:t>
      </w:r>
      <w:r w:rsidR="00450A25">
        <w:rPr>
          <w:rFonts w:asciiTheme="majorBidi" w:hAnsiTheme="majorBidi" w:cstheme="majorBidi"/>
          <w:sz w:val="30"/>
          <w:szCs w:val="30"/>
        </w:rPr>
        <w:t>4</w:t>
      </w:r>
      <w:r w:rsidR="00D60D5D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450A2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D60D5D" w:rsidRPr="00240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0D5D" w:rsidRPr="00240583">
        <w:rPr>
          <w:rFonts w:asciiTheme="majorBidi" w:hAnsiTheme="majorBidi" w:cstheme="majorBidi"/>
          <w:sz w:val="30"/>
          <w:szCs w:val="30"/>
        </w:rPr>
        <w:t>256</w:t>
      </w:r>
      <w:r w:rsidR="00450A25">
        <w:rPr>
          <w:rFonts w:asciiTheme="majorBidi" w:hAnsiTheme="majorBidi" w:cstheme="majorBidi"/>
          <w:sz w:val="30"/>
          <w:szCs w:val="30"/>
        </w:rPr>
        <w:t>4</w:t>
      </w:r>
    </w:p>
    <w:p w14:paraId="17511EB1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240583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240583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240583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240583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240583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D3746" w14:textId="77777777" w:rsidR="00B036A2" w:rsidRPr="00240583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E9DD7" w14:textId="2778BE13" w:rsidR="00B036A2" w:rsidRPr="00240583" w:rsidRDefault="00B036A2" w:rsidP="0043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0583">
        <w:rPr>
          <w:rFonts w:asciiTheme="majorBidi" w:hAnsiTheme="majorBidi" w:cstheme="majorBidi"/>
          <w:sz w:val="30"/>
          <w:szCs w:val="30"/>
          <w:cs/>
        </w:rPr>
        <w:t>นี้</w:t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3421F">
        <w:rPr>
          <w:rFonts w:asciiTheme="majorBidi" w:hAnsiTheme="majorBidi" w:cstheme="majorBidi"/>
          <w:sz w:val="30"/>
          <w:szCs w:val="30"/>
          <w:cs/>
        </w:rPr>
        <w:br/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(</w:t>
      </w:r>
      <w:r w:rsidR="00060C7C" w:rsidRPr="00240583">
        <w:rPr>
          <w:rFonts w:asciiTheme="majorBidi" w:hAnsiTheme="majorBidi" w:cstheme="majorBidi"/>
          <w:sz w:val="30"/>
          <w:szCs w:val="30"/>
        </w:rPr>
        <w:t>“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”) </w:t>
      </w:r>
      <w:r w:rsidR="00A061B3" w:rsidRPr="0024058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Pr="00240583">
        <w:rPr>
          <w:rFonts w:asciiTheme="majorBidi" w:hAnsiTheme="majorBidi" w:cstheme="majorBidi"/>
          <w:sz w:val="30"/>
          <w:szCs w:val="30"/>
        </w:rPr>
        <w:t>34</w:t>
      </w:r>
      <w:r w:rsidR="0043421F">
        <w:rPr>
          <w:rFonts w:asciiTheme="majorBidi" w:hAnsiTheme="majorBidi" w:cstheme="majorBidi"/>
          <w:sz w:val="30"/>
          <w:szCs w:val="30"/>
          <w:cs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E04B21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2725" w:rsidRPr="0024058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 w:rsidRPr="00240583">
        <w:rPr>
          <w:rFonts w:asciiTheme="majorBidi" w:hAnsiTheme="majorBidi" w:cstheme="majorBidi"/>
          <w:sz w:val="30"/>
          <w:szCs w:val="30"/>
          <w:cs/>
        </w:rPr>
        <w:t>ิชาชีพบัญชีฯ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CFA435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45F42" w14:textId="151FE6DE" w:rsidR="00F24DC0" w:rsidRPr="00240583" w:rsidRDefault="00B036A2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CC2AA4" w:rsidRPr="00240583">
        <w:rPr>
          <w:rFonts w:asciiTheme="majorBidi" w:hAnsiTheme="majorBidi" w:cstheme="majorBidi"/>
          <w:sz w:val="30"/>
          <w:szCs w:val="30"/>
          <w:cs/>
        </w:rPr>
        <w:t xml:space="preserve">กรรม เหตุการณ์และสถานการณ์ใหม่ๆ </w:t>
      </w:r>
      <w:r w:rsidRPr="00240583">
        <w:rPr>
          <w:rFonts w:asciiTheme="majorBidi" w:hAnsiTheme="majorBidi" w:cstheme="majorBidi"/>
          <w:sz w:val="30"/>
          <w:szCs w:val="30"/>
          <w:cs/>
        </w:rPr>
        <w:t>เพื่อไม่ให้ซ้ำซ้อนกับข้</w:t>
      </w:r>
      <w:r w:rsidR="006A0AB9" w:rsidRPr="00240583">
        <w:rPr>
          <w:rFonts w:asciiTheme="majorBidi" w:hAnsiTheme="majorBidi" w:cstheme="majorBidi"/>
          <w:sz w:val="30"/>
          <w:szCs w:val="30"/>
          <w:cs/>
        </w:rPr>
        <w:t>อมูลที่ได้เคยนำเสนอรายงานไปแล้ว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5137C">
        <w:rPr>
          <w:rFonts w:asciiTheme="majorBidi" w:hAnsiTheme="majorBidi" w:cstheme="majorBidi"/>
          <w:sz w:val="30"/>
          <w:szCs w:val="30"/>
        </w:rPr>
        <w:t>31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5137C">
        <w:rPr>
          <w:rFonts w:asciiTheme="majorBidi" w:hAnsiTheme="majorBidi" w:cstheme="majorBidi"/>
          <w:sz w:val="30"/>
          <w:szCs w:val="30"/>
        </w:rPr>
        <w:t>256</w:t>
      </w:r>
      <w:r w:rsidR="00653E35">
        <w:rPr>
          <w:rFonts w:asciiTheme="majorBidi" w:hAnsiTheme="majorBidi" w:cstheme="majorBidi"/>
          <w:sz w:val="30"/>
          <w:szCs w:val="30"/>
        </w:rPr>
        <w:t>3</w:t>
      </w:r>
      <w:r w:rsidR="000A5C96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AED98A" w14:textId="15D609B6" w:rsidR="004B6D09" w:rsidRDefault="004B6D09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520ABA" w14:textId="57471146" w:rsidR="009914AF" w:rsidRDefault="009914AF" w:rsidP="00991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914A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F">
        <w:rPr>
          <w:rFonts w:asciiTheme="majorBidi" w:hAnsiTheme="majorBidi" w:cstheme="majorBidi"/>
          <w:sz w:val="30"/>
          <w:szCs w:val="30"/>
        </w:rPr>
        <w:t xml:space="preserve">1 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F">
        <w:rPr>
          <w:rFonts w:asciiTheme="majorBidi" w:hAnsiTheme="majorBidi" w:cstheme="majorBidi"/>
          <w:sz w:val="30"/>
          <w:szCs w:val="30"/>
        </w:rPr>
        <w:t>2564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9914AF">
        <w:rPr>
          <w:rFonts w:asciiTheme="majorBidi" w:hAnsiTheme="majorBidi" w:cstheme="majorBidi"/>
          <w:sz w:val="30"/>
          <w:szCs w:val="30"/>
          <w:cs/>
        </w:rPr>
        <w:t>ถือปฏิบัติตาม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>ข้อผ่อนปรนในทางปฏิบัติเรื่องการยินยอมการลดค่าเช่าที่เกี่ยวข้องกับ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F">
        <w:rPr>
          <w:rFonts w:asciiTheme="majorBidi" w:hAnsiTheme="majorBidi" w:cstheme="majorBidi"/>
          <w:sz w:val="30"/>
          <w:szCs w:val="30"/>
        </w:rPr>
        <w:t>COVID-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19 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>ตามมาตรฐานการรายงานทางการเงิน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 16 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F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 </w:t>
      </w:r>
      <w:r w:rsidRPr="009914AF">
        <w:rPr>
          <w:rFonts w:asciiTheme="majorBidi" w:hAnsiTheme="majorBidi" w:cstheme="majorBidi"/>
          <w:sz w:val="30"/>
          <w:szCs w:val="30"/>
        </w:rPr>
        <w:t xml:space="preserve">(TFRS 16) </w:t>
      </w:r>
      <w:r w:rsidRPr="009914AF">
        <w:rPr>
          <w:rFonts w:asciiTheme="majorBidi" w:hAnsiTheme="majorBidi" w:cstheme="majorBidi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9914AF">
        <w:rPr>
          <w:rFonts w:asciiTheme="majorBidi" w:hAnsiTheme="majorBidi" w:cstheme="majorBidi"/>
          <w:sz w:val="30"/>
          <w:szCs w:val="30"/>
        </w:rPr>
        <w:t>3</w:t>
      </w:r>
    </w:p>
    <w:p w14:paraId="323E2AAD" w14:textId="77777777" w:rsidR="009914AF" w:rsidRDefault="009914AF" w:rsidP="00991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FA7B7CF" w14:textId="2CC4AB89" w:rsidR="00CF367E" w:rsidRDefault="00CF3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3736EE" w14:textId="43F400CF" w:rsidR="00D84D13" w:rsidRPr="00240583" w:rsidRDefault="00D84D13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24058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D2027B"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การประมาณการ</w:t>
      </w:r>
      <w:r w:rsidR="00653E35" w:rsidRPr="00653E3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0F42F4AC" w14:textId="77777777" w:rsidR="00D84D13" w:rsidRPr="00240583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E3D3C7" w14:textId="788D879B" w:rsidR="002C737B" w:rsidRPr="00240583" w:rsidRDefault="00E94934" w:rsidP="00EB49A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240583">
        <w:rPr>
          <w:rFonts w:asciiTheme="majorBidi" w:hAnsiTheme="majorBidi" w:cstheme="majorBidi"/>
          <w:sz w:val="30"/>
          <w:szCs w:val="30"/>
        </w:rPr>
        <w:t xml:space="preserve">31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40583">
        <w:rPr>
          <w:rFonts w:asciiTheme="majorBidi" w:hAnsiTheme="majorBidi" w:cstheme="majorBidi"/>
          <w:sz w:val="30"/>
          <w:szCs w:val="30"/>
        </w:rPr>
        <w:t>256</w:t>
      </w:r>
      <w:r w:rsidR="00653E35">
        <w:rPr>
          <w:rFonts w:asciiTheme="majorBidi" w:hAnsiTheme="majorBidi" w:cstheme="majorBidi"/>
          <w:sz w:val="30"/>
          <w:szCs w:val="30"/>
        </w:rPr>
        <w:t>3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1AA748" w14:textId="56B2E518" w:rsidR="00E33C12" w:rsidRDefault="00E33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843BC8" w14:textId="1DF3BDFA" w:rsidR="00637F4D" w:rsidRPr="00240583" w:rsidRDefault="00637F4D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2ACBED39" w14:textId="049FEC45" w:rsidR="00CE6D43" w:rsidRPr="00240583" w:rsidRDefault="00CE6D43" w:rsidP="00CE6D4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E27302" w14:textId="2539E904" w:rsidR="00685C82" w:rsidRPr="00661F0C" w:rsidRDefault="00653E35" w:rsidP="0022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661F0C">
        <w:rPr>
          <w:rFonts w:asciiTheme="majorBidi" w:hAnsiTheme="majorBidi" w:hint="cs"/>
          <w:i/>
          <w:iCs/>
          <w:sz w:val="30"/>
          <w:szCs w:val="30"/>
          <w:cs/>
        </w:rPr>
        <w:t>การยินยอมการลดค่าเช่าที่เกี่ยวข้องกับ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661F0C">
        <w:rPr>
          <w:rFonts w:asciiTheme="majorBidi" w:hAnsiTheme="majorBidi" w:cstheme="majorBidi"/>
          <w:i/>
          <w:iCs/>
          <w:sz w:val="30"/>
          <w:szCs w:val="30"/>
        </w:rPr>
        <w:t>COVID-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>19</w:t>
      </w:r>
    </w:p>
    <w:p w14:paraId="0637C738" w14:textId="77777777" w:rsidR="00685C82" w:rsidRPr="00240583" w:rsidRDefault="00685C82" w:rsidP="00975694">
      <w:pPr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84D66F8" w14:textId="4DFB67E5" w:rsidR="00B96304" w:rsidRPr="00240583" w:rsidRDefault="00653E35" w:rsidP="00C7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8988697"/>
      <w:r w:rsidRPr="00CF367E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367E">
        <w:rPr>
          <w:rFonts w:asciiTheme="majorBidi" w:hAnsiTheme="majorBidi" w:cs="Angsana New"/>
          <w:sz w:val="30"/>
          <w:szCs w:val="30"/>
        </w:rPr>
        <w:t>1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367E">
        <w:rPr>
          <w:rFonts w:asciiTheme="majorBidi" w:hAnsiTheme="majorBidi" w:cs="Angsana New"/>
          <w:sz w:val="30"/>
          <w:szCs w:val="30"/>
        </w:rPr>
        <w:t>2564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 xml:space="preserve">TFRS </w:t>
      </w:r>
      <w:r w:rsidR="00CF367E">
        <w:rPr>
          <w:rFonts w:asciiTheme="majorBidi" w:hAnsiTheme="majorBidi" w:cs="Angsana New"/>
          <w:sz w:val="30"/>
          <w:szCs w:val="30"/>
        </w:rPr>
        <w:t>16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19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ซึ่งให้ทางเลือกแก่ผู้เช่าในการไม่ต้องประเมินว่าการได้รับการลดค่าเช่าที่เกี่ยวข้องกับ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19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ที่เข้าเงื่อนไขเป็นการเปลี่ยนแปลงสัญญาเช่า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กลุ่มบริษัทถือปฏิบัติตามทางเลือกดังกล่าวกับทุกสัญญาเช่าโดย</w:t>
      </w:r>
      <w:r w:rsidR="00CF367E" w:rsidRPr="00CF367E">
        <w:rPr>
          <w:rFonts w:asciiTheme="majorBidi" w:hAnsiTheme="majorBidi" w:cs="Angsana New" w:hint="cs"/>
          <w:sz w:val="30"/>
          <w:szCs w:val="30"/>
          <w:cs/>
        </w:rPr>
        <w:t>การถือปฏิบัติดังกล่าว</w:t>
      </w:r>
      <w:r w:rsidR="00CF367E">
        <w:rPr>
          <w:rFonts w:asciiTheme="majorBidi" w:hAnsiTheme="majorBidi" w:cs="Angsana New" w:hint="cs"/>
          <w:sz w:val="30"/>
          <w:szCs w:val="30"/>
          <w:cs/>
        </w:rPr>
        <w:t xml:space="preserve">ไม่มีผลกระทบต่อกำไรสะสม ณ วันที่ </w:t>
      </w:r>
      <w:r w:rsidR="00CF367E">
        <w:rPr>
          <w:rFonts w:asciiTheme="majorBidi" w:hAnsiTheme="majorBidi" w:cs="Angsana New"/>
          <w:sz w:val="30"/>
          <w:szCs w:val="30"/>
        </w:rPr>
        <w:t>1</w:t>
      </w:r>
      <w:r w:rsidR="00CF367E">
        <w:rPr>
          <w:rFonts w:asciiTheme="majorBidi" w:hAnsiTheme="majorBidi" w:cs="Angsana New" w:hint="cs"/>
          <w:sz w:val="30"/>
          <w:szCs w:val="30"/>
          <w:cs/>
        </w:rPr>
        <w:t xml:space="preserve"> มกราคม </w:t>
      </w:r>
      <w:r w:rsidR="00CF367E">
        <w:rPr>
          <w:rFonts w:asciiTheme="majorBidi" w:hAnsiTheme="majorBidi" w:cs="Angsana New"/>
          <w:sz w:val="30"/>
          <w:szCs w:val="30"/>
        </w:rPr>
        <w:t>2564</w:t>
      </w:r>
    </w:p>
    <w:p w14:paraId="2C74189A" w14:textId="147A13F1" w:rsidR="00B96304" w:rsidRDefault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0"/>
    <w:p w14:paraId="75EF4D0F" w14:textId="6E822001" w:rsidR="00FA582B" w:rsidRPr="006630E3" w:rsidRDefault="00FA582B" w:rsidP="00FA582B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630E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630E3">
        <w:rPr>
          <w:rFonts w:ascii="Angsana New" w:hAnsi="Angsana New" w:cs="Angsana New" w:hint="cs"/>
          <w:sz w:val="30"/>
          <w:szCs w:val="30"/>
        </w:rPr>
        <w:t>2564</w:t>
      </w:r>
      <w:r w:rsidRPr="006630E3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6630E3">
        <w:rPr>
          <w:rFonts w:ascii="Angsana New" w:hAnsi="Angsana New" w:cs="Angsana New" w:hint="cs"/>
          <w:sz w:val="30"/>
          <w:szCs w:val="30"/>
        </w:rPr>
        <w:t>COVID-19</w:t>
      </w:r>
      <w:r w:rsidRPr="006630E3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ทำให้ค่าเช่าสำหรับงวดสามเดือนสิ้นสุด</w:t>
      </w:r>
      <w:r w:rsidR="00A0753D">
        <w:rPr>
          <w:rFonts w:ascii="Angsana New" w:hAnsi="Angsana New" w:cs="Angsana New"/>
          <w:sz w:val="30"/>
          <w:szCs w:val="30"/>
          <w:cs/>
        </w:rPr>
        <w:br/>
      </w:r>
      <w:r w:rsidRPr="006630E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6630E3">
        <w:rPr>
          <w:rFonts w:ascii="Angsana New" w:hAnsi="Angsana New" w:cs="Angsana New" w:hint="cs"/>
          <w:sz w:val="30"/>
          <w:szCs w:val="30"/>
        </w:rPr>
        <w:t>3</w:t>
      </w:r>
      <w:r w:rsidRPr="006630E3">
        <w:rPr>
          <w:rFonts w:ascii="Angsana New" w:hAnsi="Angsana New" w:cs="Angsana New"/>
          <w:sz w:val="30"/>
          <w:szCs w:val="30"/>
        </w:rPr>
        <w:t>1</w:t>
      </w:r>
      <w:r w:rsidRPr="006630E3">
        <w:rPr>
          <w:rFonts w:ascii="Angsana New" w:hAnsi="Angsana New" w:cs="Angsana New" w:hint="cs"/>
          <w:sz w:val="30"/>
          <w:szCs w:val="30"/>
        </w:rPr>
        <w:t xml:space="preserve"> </w:t>
      </w:r>
      <w:r w:rsidRPr="006630E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6630E3">
        <w:rPr>
          <w:rFonts w:ascii="Angsana New" w:hAnsi="Angsana New" w:cs="Angsana New" w:hint="cs"/>
          <w:sz w:val="30"/>
          <w:szCs w:val="30"/>
        </w:rPr>
        <w:t xml:space="preserve">2564 </w:t>
      </w:r>
      <w:r w:rsidRPr="006630E3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Pr="006630E3">
        <w:rPr>
          <w:rFonts w:ascii="Angsana New" w:hAnsi="Angsana New" w:cs="Angsana New"/>
          <w:sz w:val="30"/>
          <w:szCs w:val="30"/>
        </w:rPr>
        <w:t>4.63</w:t>
      </w:r>
      <w:r w:rsidRPr="006630E3">
        <w:rPr>
          <w:rFonts w:ascii="Angsana New" w:hAnsi="Angsana New" w:cs="Angsana New" w:hint="cs"/>
          <w:sz w:val="30"/>
          <w:szCs w:val="30"/>
        </w:rPr>
        <w:t xml:space="preserve"> </w:t>
      </w:r>
      <w:r w:rsidR="00FA71E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630E3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47D879FA" w14:textId="77777777" w:rsidR="00CF367E" w:rsidRPr="00240583" w:rsidRDefault="00CF367E" w:rsidP="00B7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249FBBF7" w14:textId="3D0AD978" w:rsidR="00CA11AA" w:rsidRPr="00240583" w:rsidRDefault="00CA11AA" w:rsidP="00CA11A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ผลกระทบจากการแพร่ระบาดของโรคติดเชื้อโคโรนา </w:t>
      </w:r>
      <w:r w:rsidR="00DA0843">
        <w:rPr>
          <w:rFonts w:asciiTheme="majorBidi" w:hAnsiTheme="majorBidi" w:cstheme="majorBidi"/>
          <w:sz w:val="30"/>
          <w:szCs w:val="30"/>
          <w:u w:val="none"/>
          <w:lang w:val="en-US"/>
        </w:rPr>
        <w:t>2019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u w:val="none"/>
          <w:lang w:val="th-TH"/>
        </w:rPr>
        <w:t>(Covid-19)</w:t>
      </w:r>
    </w:p>
    <w:p w14:paraId="121D218A" w14:textId="6715B86E" w:rsidR="00CA11AA" w:rsidRPr="00240583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342A8F" w14:textId="2FF5D0D7" w:rsidR="00B7049E" w:rsidRPr="00B7049E" w:rsidRDefault="00B7049E" w:rsidP="00B7049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9D5DD0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9D5DD0">
        <w:rPr>
          <w:rFonts w:ascii="Angsana New" w:hAnsi="Angsana New" w:cs="Angsana New" w:hint="cs"/>
          <w:sz w:val="30"/>
          <w:szCs w:val="30"/>
        </w:rPr>
        <w:t xml:space="preserve">COVID-19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9D5DD0">
        <w:rPr>
          <w:rFonts w:ascii="Angsana New" w:hAnsi="Angsana New" w:cs="Angsana New" w:hint="cs"/>
          <w:sz w:val="30"/>
          <w:szCs w:val="30"/>
        </w:rPr>
        <w:t xml:space="preserve">2564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จากความไม่แน่นอนของสถานการณ์ในปี </w:t>
      </w:r>
      <w:r w:rsidRPr="009D5DD0">
        <w:rPr>
          <w:rFonts w:ascii="Angsana New" w:hAnsi="Angsana New" w:cs="Angsana New" w:hint="cs"/>
          <w:sz w:val="30"/>
          <w:szCs w:val="30"/>
        </w:rPr>
        <w:t>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 </w:t>
      </w:r>
      <w:r w:rsidRPr="009D5DD0">
        <w:rPr>
          <w:rFonts w:ascii="Angsana New" w:hAnsi="Angsana New" w:cs="Angsana New" w:hint="cs"/>
          <w:sz w:val="30"/>
          <w:szCs w:val="30"/>
        </w:rPr>
        <w:t>31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9D5DD0">
        <w:rPr>
          <w:rFonts w:ascii="Angsana New" w:hAnsi="Angsana New" w:cs="Angsana New" w:hint="cs"/>
          <w:sz w:val="30"/>
          <w:szCs w:val="30"/>
        </w:rPr>
        <w:t xml:space="preserve"> 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9D5D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D5DD0">
        <w:rPr>
          <w:rFonts w:ascii="Angsana New" w:hAnsi="Angsana New" w:cs="Angsana New" w:hint="cs"/>
          <w:i/>
          <w:iCs/>
          <w:sz w:val="30"/>
          <w:szCs w:val="30"/>
        </w:rPr>
        <w:t>2019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ในเรื่องการไม่นำสถานการณ์ </w:t>
      </w:r>
      <w:r w:rsidRPr="009D5DD0">
        <w:rPr>
          <w:rFonts w:ascii="Angsana New" w:hAnsi="Angsana New" w:cs="Angsana New" w:hint="cs"/>
          <w:sz w:val="30"/>
          <w:szCs w:val="30"/>
        </w:rPr>
        <w:t>COVID-19</w:t>
      </w:r>
      <w:r w:rsidR="009D5DD0" w:rsidRPr="009D5DD0">
        <w:t xml:space="preserve"> </w:t>
      </w:r>
      <w:r w:rsidR="009D5DD0" w:rsidRPr="009D5DD0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5DD0">
        <w:rPr>
          <w:rFonts w:ascii="Angsana New" w:hAnsi="Angsana New" w:cs="Angsana New" w:hint="cs"/>
          <w:sz w:val="30"/>
          <w:szCs w:val="30"/>
          <w:cs/>
        </w:rPr>
        <w:t>และ</w:t>
      </w:r>
      <w:r w:rsidR="009D5DD0" w:rsidRPr="009D5DD0">
        <w:rPr>
          <w:rFonts w:ascii="Angsana New" w:hAnsi="Angsana New" w:cs="Angsana New" w:hint="cs"/>
          <w:sz w:val="30"/>
          <w:szCs w:val="30"/>
          <w:cs/>
        </w:rPr>
        <w:t>การเปลี่ยนแปลงสัญญาเช่า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มาพิจารณาเนื่องด้วยแนวปฏิบัติดังกล่าวสิ้นสุดการมีผลบังคับใช้ ณ วันที่ </w:t>
      </w:r>
      <w:r w:rsidRPr="009D5DD0">
        <w:rPr>
          <w:rFonts w:ascii="Angsana New" w:hAnsi="Angsana New" w:cs="Angsana New" w:hint="cs"/>
          <w:sz w:val="30"/>
          <w:szCs w:val="30"/>
        </w:rPr>
        <w:t xml:space="preserve">31 </w:t>
      </w:r>
      <w:r w:rsidRPr="009D5DD0">
        <w:rPr>
          <w:rFonts w:ascii="Angsana New" w:hAnsi="Angsana New" w:cs="Angsana New" w:hint="cs"/>
          <w:sz w:val="30"/>
          <w:szCs w:val="30"/>
          <w:cs/>
        </w:rPr>
        <w:t>ธันวาค</w:t>
      </w:r>
      <w:r w:rsidR="009D5DD0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9D5DD0">
        <w:rPr>
          <w:rFonts w:ascii="Angsana New" w:hAnsi="Angsana New" w:cs="Angsana New"/>
          <w:sz w:val="30"/>
          <w:szCs w:val="30"/>
        </w:rPr>
        <w:t xml:space="preserve">2563 </w:t>
      </w:r>
      <w:r w:rsidR="00712066">
        <w:rPr>
          <w:rFonts w:ascii="Angsana New" w:hAnsi="Angsana New" w:cs="Angsana New" w:hint="cs"/>
          <w:sz w:val="30"/>
          <w:szCs w:val="30"/>
          <w:cs/>
        </w:rPr>
        <w:t>ทั้งนี้การสิ้นสุดแนวทางปฏิบัติดังกล่าวไม่มีผลกระทบอย่างมีสาระสำคัญต่องบการเงิน</w:t>
      </w:r>
    </w:p>
    <w:p w14:paraId="1960DA80" w14:textId="54B0FC74" w:rsidR="00B7049E" w:rsidRDefault="00B7049E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070EE495" w14:textId="33A1E8C9" w:rsidR="00712066" w:rsidRDefault="00712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14:paraId="3D404280" w14:textId="61BCEEBC" w:rsidR="00B036A2" w:rsidRPr="0068669B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68669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240583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2E91E0F" w14:textId="6056AD3B" w:rsidR="00E4446F" w:rsidRDefault="00FF0F7D" w:rsidP="002B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1115EB">
        <w:rPr>
          <w:rFonts w:asciiTheme="majorBidi" w:hAnsiTheme="majorBidi" w:cstheme="majorBidi"/>
          <w:sz w:val="30"/>
          <w:szCs w:val="30"/>
        </w:rPr>
        <w:t>9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สำหรับความสัมพันธ์กับบุคคลหรือกิจการที่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br/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เกี่ยวข้องกันอื่น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240583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941A6B" w:rsidRPr="00240583">
        <w:rPr>
          <w:rFonts w:asciiTheme="majorBidi" w:hAnsiTheme="majorBidi" w:cstheme="majorBidi" w:hint="cs"/>
          <w:b/>
          <w:sz w:val="30"/>
          <w:szCs w:val="30"/>
          <w:cs/>
        </w:rPr>
        <w:t>สามเดือน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B7049E" w:rsidRPr="00B7049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B7049E" w:rsidRPr="00B7049E">
        <w:rPr>
          <w:rFonts w:asciiTheme="majorBidi" w:hAnsiTheme="majorBidi" w:cs="Angsana New" w:hint="cs"/>
          <w:color w:val="000000"/>
          <w:sz w:val="30"/>
          <w:szCs w:val="30"/>
          <w:cs/>
        </w:rPr>
        <w:t>มีนาคม</w:t>
      </w:r>
      <w:r w:rsidR="00B7049E" w:rsidRPr="00B7049E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B7049E" w:rsidRPr="00B7049E">
        <w:rPr>
          <w:rFonts w:asciiTheme="majorBidi" w:hAnsiTheme="majorBidi" w:cstheme="majorBidi"/>
          <w:color w:val="000000"/>
          <w:sz w:val="30"/>
          <w:szCs w:val="30"/>
        </w:rPr>
        <w:t>2564</w:t>
      </w:r>
    </w:p>
    <w:p w14:paraId="1A5D7526" w14:textId="77777777" w:rsidR="002B5EC1" w:rsidRDefault="002B5EC1" w:rsidP="002B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  <w:lang w:val="en-GB" w:eastAsia="x-none" w:bidi="ar-SA"/>
        </w:rPr>
      </w:pPr>
    </w:p>
    <w:p w14:paraId="2BA704E6" w14:textId="11AA4126" w:rsidR="005F3717" w:rsidRPr="00B7049E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04E4C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Pr="00904E4C">
        <w:rPr>
          <w:rFonts w:ascii="Angsana New" w:hAnsi="Angsana New" w:hint="cs"/>
          <w:b/>
          <w:sz w:val="30"/>
          <w:szCs w:val="30"/>
          <w:cs/>
          <w:lang w:bidi="th-TH"/>
        </w:rPr>
        <w:t>บุคคลหรือ</w:t>
      </w:r>
      <w:r w:rsidRPr="00904E4C">
        <w:rPr>
          <w:rFonts w:ascii="Angsana New" w:hAnsi="Angsana New"/>
          <w:b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="00B7049E" w:rsidRPr="00B7049E">
        <w:rPr>
          <w:rFonts w:ascii="Angsana New" w:hAnsi="Angsana New"/>
          <w:sz w:val="30"/>
          <w:szCs w:val="30"/>
        </w:rPr>
        <w:t xml:space="preserve">31 </w:t>
      </w:r>
      <w:r w:rsidR="00B7049E" w:rsidRPr="00B7049E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B7049E" w:rsidRPr="00B7049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7049E" w:rsidRPr="00B7049E">
        <w:rPr>
          <w:rFonts w:ascii="Angsana New" w:hAnsi="Angsana New"/>
          <w:sz w:val="30"/>
          <w:szCs w:val="30"/>
        </w:rPr>
        <w:t xml:space="preserve">2564 </w:t>
      </w:r>
      <w:r w:rsidRPr="00904E4C">
        <w:rPr>
          <w:rFonts w:ascii="Angsana New" w:hAnsi="Angsana New"/>
          <w:b/>
          <w:sz w:val="30"/>
          <w:szCs w:val="30"/>
          <w:cs/>
          <w:lang w:bidi="th-TH"/>
        </w:rPr>
        <w:t>และ</w:t>
      </w:r>
      <w:r w:rsidRPr="00904E4C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/>
          <w:bCs/>
          <w:sz w:val="30"/>
          <w:szCs w:val="30"/>
          <w:lang w:bidi="th-TH"/>
        </w:rPr>
        <w:t>256</w:t>
      </w:r>
      <w:r w:rsidR="00B7049E">
        <w:rPr>
          <w:rFonts w:ascii="Angsana New" w:hAnsi="Angsana New"/>
          <w:bCs/>
          <w:sz w:val="30"/>
          <w:szCs w:val="30"/>
          <w:lang w:bidi="th-TH"/>
        </w:rPr>
        <w:t>3</w:t>
      </w:r>
      <w:r w:rsidRPr="00904E4C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904E4C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4173C76B" w14:textId="77777777" w:rsidR="005F3717" w:rsidRPr="00904E4C" w:rsidRDefault="005F3717" w:rsidP="005F37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0"/>
        <w:gridCol w:w="269"/>
        <w:gridCol w:w="1096"/>
        <w:gridCol w:w="269"/>
        <w:gridCol w:w="1130"/>
        <w:gridCol w:w="248"/>
        <w:gridCol w:w="1105"/>
      </w:tblGrid>
      <w:tr w:rsidR="005F3717" w:rsidRPr="00904E4C" w14:paraId="6CEEEDFB" w14:textId="77777777" w:rsidTr="00B7049E">
        <w:trPr>
          <w:tblHeader/>
        </w:trPr>
        <w:tc>
          <w:tcPr>
            <w:tcW w:w="2265" w:type="pct"/>
          </w:tcPr>
          <w:p w14:paraId="11B621E0" w14:textId="6CBF360B" w:rsidR="005F3717" w:rsidRPr="00B7049E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B7049E" w:rsidRPr="00B7049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1" w:type="pct"/>
            <w:gridSpan w:val="3"/>
          </w:tcPr>
          <w:p w14:paraId="133E453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6F2740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0" w:type="pct"/>
            <w:gridSpan w:val="3"/>
          </w:tcPr>
          <w:p w14:paraId="2E5AD01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F3717" w:rsidRPr="00904E4C" w14:paraId="29EF1A3E" w14:textId="77777777" w:rsidTr="00B7049E">
        <w:trPr>
          <w:tblHeader/>
        </w:trPr>
        <w:tc>
          <w:tcPr>
            <w:tcW w:w="2265" w:type="pct"/>
          </w:tcPr>
          <w:p w14:paraId="252CA348" w14:textId="659B3EB0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</w:t>
            </w:r>
            <w:r w:rsidR="00B704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1</w:t>
            </w: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B704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30" w:type="pct"/>
          </w:tcPr>
          <w:p w14:paraId="3C80C69E" w14:textId="17693CDF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7049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33505D7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1F3FD4" w14:textId="40FB2B4D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22E0836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A1EDD84" w14:textId="333CE274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2D24E08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AC67122" w14:textId="795245C5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5F3717" w:rsidRPr="00904E4C" w14:paraId="273698C2" w14:textId="77777777" w:rsidTr="00B7049E">
        <w:trPr>
          <w:tblHeader/>
        </w:trPr>
        <w:tc>
          <w:tcPr>
            <w:tcW w:w="2265" w:type="pct"/>
          </w:tcPr>
          <w:p w14:paraId="54CE7DC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10BC69E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F3717" w:rsidRPr="00904E4C" w14:paraId="46F635E2" w14:textId="77777777" w:rsidTr="00B7049E">
        <w:tc>
          <w:tcPr>
            <w:tcW w:w="2265" w:type="pct"/>
          </w:tcPr>
          <w:p w14:paraId="748F10E8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0" w:type="pct"/>
          </w:tcPr>
          <w:p w14:paraId="2F888A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439BBD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5E8F48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4FA112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870AF6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606D38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ED76E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33ECD8FA" w14:textId="77777777" w:rsidTr="00B7049E">
        <w:tc>
          <w:tcPr>
            <w:tcW w:w="2265" w:type="pct"/>
          </w:tcPr>
          <w:p w14:paraId="4D3620C2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0" w:type="pct"/>
          </w:tcPr>
          <w:p w14:paraId="30939635" w14:textId="3D2DA1DE" w:rsidR="005F3717" w:rsidRPr="00904E4C" w:rsidRDefault="00780105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28F6400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A031F0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34CA9BF3" w14:textId="77777777" w:rsidR="005F3717" w:rsidRPr="00904E4C" w:rsidRDefault="005F3717" w:rsidP="002B5EC1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BCD8088" w14:textId="7B173E7D" w:rsidR="005F3717" w:rsidRPr="00904E4C" w:rsidRDefault="00780105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33" w:type="pct"/>
          </w:tcPr>
          <w:p w14:paraId="75C8D7A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505A08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</w:tr>
      <w:tr w:rsidR="005F3717" w:rsidRPr="00904E4C" w14:paraId="4B5F902D" w14:textId="77777777" w:rsidTr="00B7049E">
        <w:tc>
          <w:tcPr>
            <w:tcW w:w="2265" w:type="pct"/>
          </w:tcPr>
          <w:p w14:paraId="204CB88D" w14:textId="66A14A41" w:rsidR="005F3717" w:rsidRPr="00904E4C" w:rsidRDefault="00B7049E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49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3A50C8DF" w14:textId="28DFD4C9" w:rsidR="005F3717" w:rsidRPr="00904E4C" w:rsidRDefault="00780105" w:rsidP="001A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836F013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EA4D34D" w14:textId="61279FA7" w:rsidR="005F3717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144B3F5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5C9A494" w14:textId="1AA78D2E" w:rsidR="005F3717" w:rsidRPr="00904E4C" w:rsidRDefault="00780105" w:rsidP="001A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43BB8F8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7E8FCE" w14:textId="79378C93" w:rsidR="005F3717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5F3717" w:rsidRPr="00904E4C" w14:paraId="08D8BDAD" w14:textId="77777777" w:rsidTr="00B7049E">
        <w:tc>
          <w:tcPr>
            <w:tcW w:w="2265" w:type="pct"/>
          </w:tcPr>
          <w:p w14:paraId="2C2AECFC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05D242D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5AC39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0D518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8FD058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C8E37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ECABED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307446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733A12E8" w14:textId="77777777" w:rsidTr="00B7049E">
        <w:tc>
          <w:tcPr>
            <w:tcW w:w="2265" w:type="pct"/>
          </w:tcPr>
          <w:p w14:paraId="7DF1528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0" w:type="pct"/>
          </w:tcPr>
          <w:p w14:paraId="2DF856E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B2B46A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42EB0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3F74B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6E408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9AECBB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CA26A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7049E" w:rsidRPr="00904E4C" w14:paraId="19EA99ED" w14:textId="77777777" w:rsidTr="00B7049E">
        <w:tc>
          <w:tcPr>
            <w:tcW w:w="2265" w:type="pct"/>
          </w:tcPr>
          <w:p w14:paraId="15F455AE" w14:textId="77777777" w:rsidR="00B7049E" w:rsidRPr="00904E4C" w:rsidRDefault="00B7049E" w:rsidP="00B7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5987B061" w14:textId="5DCC8A0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5864D9C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C5C2161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5795990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05" w:type="pct"/>
          </w:tcPr>
          <w:p w14:paraId="1B6D9C31" w14:textId="5B041650" w:rsidR="00B7049E" w:rsidRPr="00904E4C" w:rsidRDefault="00780105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</w:p>
        </w:tc>
        <w:tc>
          <w:tcPr>
            <w:tcW w:w="133" w:type="pct"/>
          </w:tcPr>
          <w:p w14:paraId="570DC417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6287A5A" w14:textId="7BE39005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63</w:t>
            </w:r>
          </w:p>
        </w:tc>
      </w:tr>
      <w:tr w:rsidR="00B7049E" w:rsidRPr="00904E4C" w14:paraId="7EFA36DD" w14:textId="77777777" w:rsidTr="00B7049E">
        <w:tc>
          <w:tcPr>
            <w:tcW w:w="2265" w:type="pct"/>
          </w:tcPr>
          <w:p w14:paraId="581FDAA9" w14:textId="77777777" w:rsidR="00B7049E" w:rsidRPr="00904E4C" w:rsidRDefault="00B7049E" w:rsidP="00B7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0" w:type="pct"/>
          </w:tcPr>
          <w:p w14:paraId="59145CC2" w14:textId="0AD80670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D3776BC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3D2F897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F97A114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70B6F81" w14:textId="0985F516" w:rsidR="00B7049E" w:rsidRPr="00904E4C" w:rsidRDefault="00780105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1,868</w:t>
            </w:r>
          </w:p>
        </w:tc>
        <w:tc>
          <w:tcPr>
            <w:tcW w:w="133" w:type="pct"/>
          </w:tcPr>
          <w:p w14:paraId="6CC18FA3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8B05002" w14:textId="2FB96AE0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1,751</w:t>
            </w:r>
          </w:p>
        </w:tc>
      </w:tr>
      <w:tr w:rsidR="00B7049E" w:rsidRPr="00904E4C" w14:paraId="723A9D39" w14:textId="77777777" w:rsidTr="00B7049E">
        <w:tc>
          <w:tcPr>
            <w:tcW w:w="2265" w:type="pct"/>
          </w:tcPr>
          <w:p w14:paraId="6017A9D4" w14:textId="77777777" w:rsidR="00B7049E" w:rsidRPr="00904E4C" w:rsidRDefault="00B7049E" w:rsidP="00B7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30" w:type="pct"/>
          </w:tcPr>
          <w:p w14:paraId="06DB1970" w14:textId="1C7BACA3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E6B94FD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3F6356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AD2A146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D81DBC3" w14:textId="722157D1" w:rsidR="00B7049E" w:rsidRPr="00904E4C" w:rsidRDefault="00780105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33" w:type="pct"/>
          </w:tcPr>
          <w:p w14:paraId="39D89FCE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677851E" w14:textId="501D4EFD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301</w:t>
            </w:r>
          </w:p>
        </w:tc>
      </w:tr>
      <w:tr w:rsidR="00B7049E" w:rsidRPr="00904E4C" w14:paraId="529BE5BD" w14:textId="77777777" w:rsidTr="00B7049E">
        <w:tc>
          <w:tcPr>
            <w:tcW w:w="2265" w:type="pct"/>
          </w:tcPr>
          <w:p w14:paraId="4DAE7EEE" w14:textId="77777777" w:rsidR="00B7049E" w:rsidRPr="00904E4C" w:rsidRDefault="00B7049E" w:rsidP="00B7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0" w:type="pct"/>
          </w:tcPr>
          <w:p w14:paraId="3A48479A" w14:textId="4F9ABAA9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1EFC24E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5FDD844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65E8FCE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4BFC049" w14:textId="562AB660" w:rsidR="00B7049E" w:rsidRPr="00904E4C" w:rsidRDefault="00780105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324</w:t>
            </w:r>
          </w:p>
        </w:tc>
        <w:tc>
          <w:tcPr>
            <w:tcW w:w="133" w:type="pct"/>
          </w:tcPr>
          <w:p w14:paraId="4B4059F4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EC7D0A2" w14:textId="429A5B9C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574</w:t>
            </w:r>
          </w:p>
        </w:tc>
      </w:tr>
      <w:tr w:rsidR="00B7049E" w:rsidRPr="00904E4C" w14:paraId="1B32ED6C" w14:textId="77777777" w:rsidTr="00B7049E">
        <w:tc>
          <w:tcPr>
            <w:tcW w:w="2265" w:type="pct"/>
          </w:tcPr>
          <w:p w14:paraId="41C96C7C" w14:textId="77777777" w:rsidR="00B7049E" w:rsidRPr="00904E4C" w:rsidRDefault="00B7049E" w:rsidP="00B7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0" w:type="pct"/>
          </w:tcPr>
          <w:p w14:paraId="6753AF4E" w14:textId="7DF7D03D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0793082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446B7A8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80065FE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255C9CB" w14:textId="78B3E315" w:rsidR="00B7049E" w:rsidRPr="00904E4C" w:rsidRDefault="00780105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46,326</w:t>
            </w:r>
          </w:p>
        </w:tc>
        <w:tc>
          <w:tcPr>
            <w:tcW w:w="133" w:type="pct"/>
          </w:tcPr>
          <w:p w14:paraId="702B48C9" w14:textId="77777777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7943145" w14:textId="7D6876B5" w:rsidR="00B7049E" w:rsidRPr="00904E4C" w:rsidRDefault="00B7049E" w:rsidP="00B70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33,559</w:t>
            </w:r>
          </w:p>
        </w:tc>
      </w:tr>
      <w:tr w:rsidR="005F3717" w:rsidRPr="00904E4C" w14:paraId="3BC18346" w14:textId="77777777" w:rsidTr="00B7049E">
        <w:tc>
          <w:tcPr>
            <w:tcW w:w="2265" w:type="pct"/>
          </w:tcPr>
          <w:p w14:paraId="55330996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2203A5E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1010DD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7C2F3F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72D4453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EA3119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0E6792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4C319C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42783974" w14:textId="77777777" w:rsidTr="00B7049E">
        <w:trPr>
          <w:trHeight w:val="80"/>
        </w:trPr>
        <w:tc>
          <w:tcPr>
            <w:tcW w:w="2265" w:type="pct"/>
          </w:tcPr>
          <w:p w14:paraId="09D5D7F2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0" w:type="pct"/>
          </w:tcPr>
          <w:p w14:paraId="6BCA054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394EA2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18A6E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33"/>
              </w:tabs>
              <w:spacing w:after="0"/>
              <w:ind w:left="-108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6C1C3F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286BEC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652BEE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F72642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5F376F98" w14:textId="77777777" w:rsidTr="00B7049E">
        <w:tc>
          <w:tcPr>
            <w:tcW w:w="2265" w:type="pct"/>
          </w:tcPr>
          <w:p w14:paraId="1940ED76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6AE284EE" w14:textId="0EE65780" w:rsidR="005F3717" w:rsidRPr="00904E4C" w:rsidRDefault="00780105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326</w:t>
            </w:r>
          </w:p>
        </w:tc>
        <w:tc>
          <w:tcPr>
            <w:tcW w:w="144" w:type="pct"/>
          </w:tcPr>
          <w:p w14:paraId="0F12A01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944F1F" w14:textId="238EEA68" w:rsidR="005F3717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4CAC3E0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6D3EC8F" w14:textId="72D08DB1" w:rsidR="005F3717" w:rsidRPr="00904E4C" w:rsidRDefault="00780105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259</w:t>
            </w:r>
          </w:p>
        </w:tc>
        <w:tc>
          <w:tcPr>
            <w:tcW w:w="133" w:type="pct"/>
          </w:tcPr>
          <w:p w14:paraId="0B26D9E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825658" w14:textId="56D4D111" w:rsidR="005F3717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</w:tr>
      <w:tr w:rsidR="00372DDE" w:rsidRPr="00904E4C" w14:paraId="18C73438" w14:textId="77777777" w:rsidTr="00B7049E">
        <w:tc>
          <w:tcPr>
            <w:tcW w:w="2265" w:type="pct"/>
          </w:tcPr>
          <w:p w14:paraId="3D86529C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0" w:type="pct"/>
          </w:tcPr>
          <w:p w14:paraId="651C0AA7" w14:textId="04F24EA2" w:rsidR="00372DDE" w:rsidRPr="00904E4C" w:rsidRDefault="00C77E42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4,336</w:t>
            </w:r>
          </w:p>
        </w:tc>
        <w:tc>
          <w:tcPr>
            <w:tcW w:w="144" w:type="pct"/>
          </w:tcPr>
          <w:p w14:paraId="7FD19CA7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773B9C4" w14:textId="03C58365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3,869</w:t>
            </w:r>
          </w:p>
        </w:tc>
        <w:tc>
          <w:tcPr>
            <w:tcW w:w="144" w:type="pct"/>
          </w:tcPr>
          <w:p w14:paraId="1DAA5ADD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B6C8EC7" w14:textId="4142B0A0" w:rsidR="00372DDE" w:rsidRPr="00904E4C" w:rsidRDefault="00C77E42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2,830</w:t>
            </w:r>
          </w:p>
        </w:tc>
        <w:tc>
          <w:tcPr>
            <w:tcW w:w="133" w:type="pct"/>
          </w:tcPr>
          <w:p w14:paraId="7EAE2E7F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B3AC5E7" w14:textId="1A8D74BE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2,434</w:t>
            </w:r>
          </w:p>
        </w:tc>
      </w:tr>
      <w:tr w:rsidR="00372DDE" w:rsidRPr="00904E4C" w14:paraId="6EAEF4F0" w14:textId="77777777" w:rsidTr="00B7049E">
        <w:tc>
          <w:tcPr>
            <w:tcW w:w="2265" w:type="pct"/>
          </w:tcPr>
          <w:p w14:paraId="2D2B0137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30" w:type="pct"/>
          </w:tcPr>
          <w:p w14:paraId="65DA6FA6" w14:textId="7550A438" w:rsidR="00372DDE" w:rsidRPr="00904E4C" w:rsidRDefault="0090726A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4" w:type="pct"/>
          </w:tcPr>
          <w:p w14:paraId="07FA16E3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4CC54E" w14:textId="4B4E74F6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44" w:type="pct"/>
          </w:tcPr>
          <w:p w14:paraId="3C39F5B6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6941FAF" w14:textId="6DF26211" w:rsidR="00372DDE" w:rsidRPr="00904E4C" w:rsidRDefault="00780105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135</w:t>
            </w:r>
          </w:p>
        </w:tc>
        <w:tc>
          <w:tcPr>
            <w:tcW w:w="133" w:type="pct"/>
          </w:tcPr>
          <w:p w14:paraId="4B904AE0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954618" w14:textId="3FC46E3F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134</w:t>
            </w:r>
          </w:p>
        </w:tc>
      </w:tr>
      <w:tr w:rsidR="00372DDE" w:rsidRPr="00904E4C" w14:paraId="43AB20B0" w14:textId="77777777" w:rsidTr="00B7049E">
        <w:tc>
          <w:tcPr>
            <w:tcW w:w="2265" w:type="pct"/>
          </w:tcPr>
          <w:p w14:paraId="399F3C1E" w14:textId="382D3B95" w:rsidR="00372DDE" w:rsidRPr="00904E4C" w:rsidRDefault="00372DDE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30" w:type="pct"/>
          </w:tcPr>
          <w:p w14:paraId="2CD20B1D" w14:textId="1E905910" w:rsidR="00372DDE" w:rsidRPr="00904E4C" w:rsidRDefault="001A626F" w:rsidP="001A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1012491" w14:textId="22B585BE" w:rsidR="00372DDE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3E477A9" w14:textId="297F1957" w:rsidR="00372DDE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1ECF75F3" w14:textId="77777777" w:rsidR="00372DDE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7EC9FF4" w14:textId="23C05F3C" w:rsidR="00372DDE" w:rsidRPr="00904E4C" w:rsidRDefault="0090726A" w:rsidP="001A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6BC121B7" w14:textId="77777777" w:rsidR="00372DDE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B374DA8" w14:textId="13D8C54B" w:rsidR="00372DDE" w:rsidRPr="00904E4C" w:rsidRDefault="00372DD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5F3717" w:rsidRPr="00904E4C" w14:paraId="4D5F2047" w14:textId="77777777" w:rsidTr="00B7049E">
        <w:tc>
          <w:tcPr>
            <w:tcW w:w="2265" w:type="pct"/>
          </w:tcPr>
          <w:p w14:paraId="2217E32C" w14:textId="77777777" w:rsidR="005F3717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5DF74E8" w14:textId="77777777" w:rsidR="00E23A60" w:rsidRDefault="00E23A60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8E60EBF" w14:textId="77777777" w:rsidR="00E23A60" w:rsidRDefault="00E23A60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34666F" w14:textId="58A7654D" w:rsidR="00040C98" w:rsidRPr="00904E4C" w:rsidRDefault="00040C98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1F4A80E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83ECEF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C96BF6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39E54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E1DAF3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3D84D9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C24731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56E4CC9B" w14:textId="77777777" w:rsidTr="00B7049E">
        <w:tc>
          <w:tcPr>
            <w:tcW w:w="2265" w:type="pct"/>
          </w:tcPr>
          <w:p w14:paraId="55661A2F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30" w:type="pct"/>
          </w:tcPr>
          <w:p w14:paraId="4907677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C19641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521F67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2F7FAF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E64564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A4F05F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4A4873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72DDE" w:rsidRPr="00904E4C" w14:paraId="4F82196D" w14:textId="77777777" w:rsidTr="00B7049E">
        <w:tc>
          <w:tcPr>
            <w:tcW w:w="2265" w:type="pct"/>
          </w:tcPr>
          <w:p w14:paraId="228A3EE9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2C9C3A00" w14:textId="33DCD4BC" w:rsidR="00372DDE" w:rsidRPr="00904E4C" w:rsidRDefault="00C77E42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144" w:type="pct"/>
          </w:tcPr>
          <w:p w14:paraId="0069E52D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9899449" w14:textId="6555DE4C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4" w:type="pct"/>
          </w:tcPr>
          <w:p w14:paraId="2E0AA36B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92BFB23" w14:textId="563537D2" w:rsidR="00372DDE" w:rsidRPr="00904E4C" w:rsidRDefault="00C77E42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33" w:type="pct"/>
          </w:tcPr>
          <w:p w14:paraId="574E618E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5015761" w14:textId="310AFA8B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226</w:t>
            </w:r>
          </w:p>
        </w:tc>
      </w:tr>
      <w:tr w:rsidR="00372DDE" w:rsidRPr="00904E4C" w14:paraId="1696C03D" w14:textId="77777777" w:rsidTr="00B7049E">
        <w:tc>
          <w:tcPr>
            <w:tcW w:w="2265" w:type="pct"/>
          </w:tcPr>
          <w:p w14:paraId="2B02D512" w14:textId="20CFD15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0" w:type="pct"/>
          </w:tcPr>
          <w:p w14:paraId="26B4CF42" w14:textId="7BA9FF0F" w:rsidR="00372DDE" w:rsidRPr="00904E4C" w:rsidRDefault="00C77E42" w:rsidP="001A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17FE7E7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F042FD" w14:textId="2A3DF283" w:rsidR="00372DDE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pct"/>
          </w:tcPr>
          <w:p w14:paraId="7646B4FB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199FB0F" w14:textId="39DA02CB" w:rsidR="00372DDE" w:rsidRPr="00904E4C" w:rsidRDefault="00C77E42" w:rsidP="001A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B411FAD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6916A6" w14:textId="0D3A80F0" w:rsidR="00372DDE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</w:tr>
      <w:tr w:rsidR="00372DDE" w:rsidRPr="00904E4C" w14:paraId="7046B9FD" w14:textId="77777777" w:rsidTr="00B7049E">
        <w:tc>
          <w:tcPr>
            <w:tcW w:w="2265" w:type="pct"/>
          </w:tcPr>
          <w:p w14:paraId="4D1647BC" w14:textId="77777777" w:rsidR="00372DDE" w:rsidRPr="00904E4C" w:rsidRDefault="00372DDE" w:rsidP="00372DDE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270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0" w:type="pct"/>
          </w:tcPr>
          <w:p w14:paraId="6ACAC8AB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0812C01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81DAC8" w14:textId="258D4A75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B3223E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9358601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562BA57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7937D9C" w14:textId="187133E2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72DDE" w:rsidRPr="00904E4C" w14:paraId="228D55F3" w14:textId="77777777" w:rsidTr="00B7049E">
        <w:tc>
          <w:tcPr>
            <w:tcW w:w="2265" w:type="pct"/>
          </w:tcPr>
          <w:p w14:paraId="645A0389" w14:textId="77777777" w:rsidR="00372DDE" w:rsidRPr="00350D3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D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0" w:type="pct"/>
          </w:tcPr>
          <w:p w14:paraId="6C469CDF" w14:textId="349185A6" w:rsidR="00372DDE" w:rsidRPr="00350D3C" w:rsidRDefault="00A71BBB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3,6</w:t>
            </w:r>
            <w:r w:rsidR="00CD427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4" w:type="pct"/>
          </w:tcPr>
          <w:p w14:paraId="6BFD0BBF" w14:textId="77777777" w:rsidR="00372DDE" w:rsidRPr="00350D3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5B89E96" w14:textId="386E2D31" w:rsidR="00372DDE" w:rsidRPr="00350D3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0D3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7,883</w:t>
            </w:r>
          </w:p>
        </w:tc>
        <w:tc>
          <w:tcPr>
            <w:tcW w:w="144" w:type="pct"/>
          </w:tcPr>
          <w:p w14:paraId="76A8D899" w14:textId="77777777" w:rsidR="00372DDE" w:rsidRPr="00350D3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68A6C4E" w14:textId="3E451E83" w:rsidR="00372DDE" w:rsidRPr="00350D3C" w:rsidRDefault="00A71BBB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3,3</w:t>
            </w:r>
            <w:r w:rsidR="00CD4270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F7481C" w:rsidRPr="00350D3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3" w:type="pct"/>
          </w:tcPr>
          <w:p w14:paraId="4769B697" w14:textId="77777777" w:rsidR="00372DDE" w:rsidRPr="00350D3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D8E98EB" w14:textId="49E01D86" w:rsidR="00372DDE" w:rsidRPr="00350D3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0D3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7,372</w:t>
            </w:r>
          </w:p>
        </w:tc>
      </w:tr>
      <w:tr w:rsidR="00372DDE" w:rsidRPr="00904E4C" w14:paraId="5AFBC43B" w14:textId="77777777" w:rsidTr="00B7049E">
        <w:tc>
          <w:tcPr>
            <w:tcW w:w="2265" w:type="pct"/>
          </w:tcPr>
          <w:p w14:paraId="2327184E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DDC37B0" w14:textId="665F06C9" w:rsidR="00372DDE" w:rsidRPr="00904E4C" w:rsidRDefault="00EB03A7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268</w:t>
            </w:r>
          </w:p>
        </w:tc>
        <w:tc>
          <w:tcPr>
            <w:tcW w:w="144" w:type="pct"/>
          </w:tcPr>
          <w:p w14:paraId="74511C1F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B0D283" w14:textId="27875DC1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218</w:t>
            </w:r>
          </w:p>
        </w:tc>
        <w:tc>
          <w:tcPr>
            <w:tcW w:w="144" w:type="pct"/>
          </w:tcPr>
          <w:p w14:paraId="2888D22B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3F388A6" w14:textId="7358B4FA" w:rsidR="00372DDE" w:rsidRPr="00904E4C" w:rsidRDefault="00F675E8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219</w:t>
            </w:r>
          </w:p>
        </w:tc>
        <w:tc>
          <w:tcPr>
            <w:tcW w:w="133" w:type="pct"/>
          </w:tcPr>
          <w:p w14:paraId="50CE17A7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D6E4939" w14:textId="718069DC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174</w:t>
            </w:r>
          </w:p>
        </w:tc>
      </w:tr>
      <w:tr w:rsidR="00372DDE" w:rsidRPr="00904E4C" w14:paraId="4A3AB948" w14:textId="77777777" w:rsidTr="00B7049E">
        <w:tc>
          <w:tcPr>
            <w:tcW w:w="2265" w:type="pct"/>
          </w:tcPr>
          <w:p w14:paraId="07A3F1F0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7854A3F" w14:textId="7F5A18B1" w:rsidR="00372DDE" w:rsidRPr="00904E4C" w:rsidRDefault="00A71BBB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</w:t>
            </w:r>
            <w:r w:rsidR="00CD42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F7481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0F7E265C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592583B" w14:textId="06B58D87" w:rsidR="00372DDE" w:rsidRPr="00372DDE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8,101</w:t>
            </w:r>
          </w:p>
        </w:tc>
        <w:tc>
          <w:tcPr>
            <w:tcW w:w="144" w:type="pct"/>
          </w:tcPr>
          <w:p w14:paraId="0A4FD436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38CCA00" w14:textId="1520AFF0" w:rsidR="00372DDE" w:rsidRPr="00904E4C" w:rsidRDefault="00A71BBB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3,5</w:t>
            </w:r>
            <w:r w:rsidR="00CD42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F7481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3" w:type="pct"/>
          </w:tcPr>
          <w:p w14:paraId="3B2E262F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47BBE26" w14:textId="0C237208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7,546</w:t>
            </w:r>
          </w:p>
        </w:tc>
      </w:tr>
    </w:tbl>
    <w:p w14:paraId="23B4A896" w14:textId="77777777" w:rsidR="00A650DF" w:rsidRDefault="00A650DF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B082D5" w14:textId="70A276CE" w:rsidR="00E647CB" w:rsidRPr="00240583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 xml:space="preserve">31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372DDE">
        <w:rPr>
          <w:rFonts w:ascii="Angsana New" w:hAnsi="Angsana New" w:cs="Angsana New"/>
          <w:sz w:val="30"/>
          <w:szCs w:val="38"/>
        </w:rPr>
        <w:t>4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และ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 xml:space="preserve">31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372DDE">
        <w:rPr>
          <w:rFonts w:ascii="Angsana New" w:hAnsi="Angsana New"/>
          <w:sz w:val="30"/>
          <w:szCs w:val="30"/>
        </w:rPr>
        <w:t>3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240583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998"/>
        <w:gridCol w:w="236"/>
        <w:gridCol w:w="1120"/>
        <w:gridCol w:w="269"/>
        <w:gridCol w:w="1172"/>
        <w:gridCol w:w="269"/>
        <w:gridCol w:w="1066"/>
      </w:tblGrid>
      <w:tr w:rsidR="00E647CB" w:rsidRPr="00240583" w14:paraId="2F4D08A8" w14:textId="77777777" w:rsidTr="00A650DF">
        <w:tc>
          <w:tcPr>
            <w:tcW w:w="2238" w:type="pct"/>
          </w:tcPr>
          <w:p w14:paraId="263B7AA4" w14:textId="77777777" w:rsidR="00E647CB" w:rsidRPr="00240583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7" w:type="pct"/>
            <w:gridSpan w:val="3"/>
          </w:tcPr>
          <w:p w14:paraId="52DCBC6B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793542B6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</w:tcPr>
          <w:p w14:paraId="0B4D4B43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34643" w:rsidRPr="00240583" w14:paraId="213511D8" w14:textId="77777777" w:rsidTr="00A650DF">
        <w:tc>
          <w:tcPr>
            <w:tcW w:w="2238" w:type="pct"/>
          </w:tcPr>
          <w:p w14:paraId="3951DB2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1451B4B3" w14:textId="37709520" w:rsidR="00034643" w:rsidRPr="00B7400A" w:rsidRDefault="00B05B8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 w:rsidR="00B7400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4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" w:type="pct"/>
          </w:tcPr>
          <w:p w14:paraId="1D8DF3B9" w14:textId="036FEF0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9CBB8A0" w14:textId="6A982A6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4776C9B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3252110" w14:textId="76941D15" w:rsidR="00034643" w:rsidRPr="00240583" w:rsidRDefault="00B7400A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pct"/>
          </w:tcPr>
          <w:p w14:paraId="3272236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FC4EFEC" w14:textId="230B882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1C295CFD" w14:textId="77777777" w:rsidTr="00A650DF">
        <w:tc>
          <w:tcPr>
            <w:tcW w:w="2238" w:type="pct"/>
          </w:tcPr>
          <w:p w14:paraId="0BFA4E8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1CA380B0" w14:textId="045D5A3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B7400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7" w:type="pct"/>
          </w:tcPr>
          <w:p w14:paraId="478CAC2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B4B080" w14:textId="6CAE22F9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00E40D0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7D44FA8" w14:textId="68189179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B7400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3700CDE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4E6FA9E" w14:textId="34B89762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3EE24C01" w14:textId="77777777" w:rsidTr="00040C98">
        <w:tc>
          <w:tcPr>
            <w:tcW w:w="2238" w:type="pct"/>
          </w:tcPr>
          <w:p w14:paraId="79E1045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2" w:type="pct"/>
            <w:gridSpan w:val="7"/>
          </w:tcPr>
          <w:p w14:paraId="4871554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650DF" w:rsidRPr="00240583" w14:paraId="45E5EE49" w14:textId="77777777" w:rsidTr="00040C98">
        <w:tc>
          <w:tcPr>
            <w:tcW w:w="2238" w:type="pct"/>
          </w:tcPr>
          <w:p w14:paraId="78990C67" w14:textId="5B31F7D1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7" w:type="pct"/>
            <w:shd w:val="clear" w:color="auto" w:fill="FFFFFF" w:themeFill="background1"/>
          </w:tcPr>
          <w:p w14:paraId="227DBD50" w14:textId="3FD8A814" w:rsidR="00A650DF" w:rsidRPr="00240583" w:rsidRDefault="00EB03A7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6815C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27" w:type="pct"/>
            <w:shd w:val="clear" w:color="auto" w:fill="FFFFFF" w:themeFill="background1"/>
          </w:tcPr>
          <w:p w14:paraId="4CD45D22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0A05CE9A" w14:textId="3F784EB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45" w:type="pct"/>
            <w:shd w:val="clear" w:color="auto" w:fill="FFFFFF" w:themeFill="background1"/>
          </w:tcPr>
          <w:p w14:paraId="1BD396FB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1F53D508" w14:textId="1C313B81" w:rsidR="00A650DF" w:rsidRPr="00240583" w:rsidRDefault="00EB03A7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6815C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5" w:type="pct"/>
            <w:shd w:val="clear" w:color="auto" w:fill="FFFFFF" w:themeFill="background1"/>
          </w:tcPr>
          <w:p w14:paraId="6E205012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68ACBD45" w14:textId="1CA5F78F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</w:tr>
      <w:tr w:rsidR="00A650DF" w:rsidRPr="00240583" w14:paraId="3041CA71" w14:textId="77777777" w:rsidTr="00040C98">
        <w:tc>
          <w:tcPr>
            <w:tcW w:w="2238" w:type="pct"/>
          </w:tcPr>
          <w:p w14:paraId="5823B536" w14:textId="27E29B32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A5776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CEBC93B" w14:textId="0B6CA68B" w:rsidR="00A650DF" w:rsidRPr="00240583" w:rsidRDefault="00EB03A7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2C93DCDD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8CCAA6" w14:textId="2438D64A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7471D45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3AA72D" w14:textId="2B3F5B1A" w:rsidR="00A650DF" w:rsidRPr="00240583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17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4B2C2B49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85635C" w14:textId="07271E4E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A650DF" w:rsidRPr="00240583" w14:paraId="16DD0D0A" w14:textId="77777777" w:rsidTr="00A650DF">
        <w:tc>
          <w:tcPr>
            <w:tcW w:w="2238" w:type="pct"/>
          </w:tcPr>
          <w:p w14:paraId="02B63A71" w14:textId="63A0B86D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605CBBC8" w:rsidR="00A650DF" w:rsidRPr="00040C98" w:rsidRDefault="00EB03A7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0C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6815CF" w:rsidRPr="00040C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27" w:type="pct"/>
            <w:shd w:val="clear" w:color="auto" w:fill="FFFFFF" w:themeFill="background1"/>
          </w:tcPr>
          <w:p w14:paraId="49CDFC9D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3BF9CBC0" w:rsidR="00A650DF" w:rsidRPr="00B7400A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50D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138</w:t>
            </w:r>
          </w:p>
        </w:tc>
        <w:tc>
          <w:tcPr>
            <w:tcW w:w="145" w:type="pct"/>
            <w:shd w:val="clear" w:color="auto" w:fill="FFFFFF" w:themeFill="background1"/>
          </w:tcPr>
          <w:p w14:paraId="6A20DFE1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19DB382C" w:rsidR="00A650DF" w:rsidRPr="00240583" w:rsidRDefault="00EB03A7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6815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5" w:type="pct"/>
            <w:shd w:val="clear" w:color="auto" w:fill="FFFFFF" w:themeFill="background1"/>
          </w:tcPr>
          <w:p w14:paraId="5E9B3CB6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7240461D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50D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138</w:t>
            </w:r>
          </w:p>
        </w:tc>
      </w:tr>
      <w:tr w:rsidR="002B5EC1" w:rsidRPr="00240583" w14:paraId="2B57E2DA" w14:textId="77777777" w:rsidTr="00A650DF">
        <w:trPr>
          <w:trHeight w:val="278"/>
        </w:trPr>
        <w:tc>
          <w:tcPr>
            <w:tcW w:w="2238" w:type="pct"/>
          </w:tcPr>
          <w:p w14:paraId="74A91EFD" w14:textId="77777777" w:rsidR="002B5EC1" w:rsidRPr="00A650DF" w:rsidRDefault="002B5EC1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7" w:type="pct"/>
            <w:gridSpan w:val="3"/>
            <w:tcBorders>
              <w:bottom w:val="nil"/>
            </w:tcBorders>
          </w:tcPr>
          <w:p w14:paraId="1716BA3C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5DF3600B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bottom w:val="nil"/>
            </w:tcBorders>
          </w:tcPr>
          <w:p w14:paraId="5CB87470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10FC0" w:rsidRPr="00240583" w14:paraId="2BB917EB" w14:textId="77777777" w:rsidTr="00A650DF">
        <w:tc>
          <w:tcPr>
            <w:tcW w:w="2238" w:type="pct"/>
          </w:tcPr>
          <w:p w14:paraId="72625C85" w14:textId="414FEF2D" w:rsidR="00F10FC0" w:rsidRPr="00240583" w:rsidRDefault="00F10FC0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7" w:type="pct"/>
            <w:gridSpan w:val="3"/>
            <w:tcBorders>
              <w:bottom w:val="nil"/>
            </w:tcBorders>
          </w:tcPr>
          <w:p w14:paraId="42845C9E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6AE1EE7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bottom w:val="nil"/>
            </w:tcBorders>
          </w:tcPr>
          <w:p w14:paraId="7885451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00A" w:rsidRPr="00240583" w14:paraId="2417A5A0" w14:textId="77777777" w:rsidTr="00A650DF">
        <w:tc>
          <w:tcPr>
            <w:tcW w:w="2238" w:type="pct"/>
          </w:tcPr>
          <w:p w14:paraId="76D756A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E234A89" w14:textId="65E63583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" w:type="pct"/>
          </w:tcPr>
          <w:p w14:paraId="6AEF40E9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79A0DFF" w14:textId="4D1A767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6C17EA7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C89E629" w14:textId="134110E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pct"/>
          </w:tcPr>
          <w:p w14:paraId="014FAF8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0C9E09" w14:textId="1C09456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7400A" w:rsidRPr="00240583" w14:paraId="57EEDBB3" w14:textId="77777777" w:rsidTr="00A650DF">
        <w:tc>
          <w:tcPr>
            <w:tcW w:w="2238" w:type="pct"/>
          </w:tcPr>
          <w:p w14:paraId="3A39AEB6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1F04FD0" w14:textId="6ED84F83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7" w:type="pct"/>
          </w:tcPr>
          <w:p w14:paraId="0B32B449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33B0034" w14:textId="75C1E7C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7983A0C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9BB1276" w14:textId="3EF60962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28C00692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C8D060" w14:textId="54A2BE18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F10FC0" w:rsidRPr="00240583" w14:paraId="0039DBBC" w14:textId="77777777" w:rsidTr="00A650DF">
        <w:tc>
          <w:tcPr>
            <w:tcW w:w="2238" w:type="pct"/>
          </w:tcPr>
          <w:p w14:paraId="016F404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  <w:tcBorders>
              <w:bottom w:val="nil"/>
            </w:tcBorders>
          </w:tcPr>
          <w:p w14:paraId="24021DB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0DF" w:rsidRPr="00240583" w14:paraId="2B6819B4" w14:textId="77777777" w:rsidTr="00A650DF">
        <w:tc>
          <w:tcPr>
            <w:tcW w:w="2238" w:type="pct"/>
          </w:tcPr>
          <w:p w14:paraId="46AF5E67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  <w:shd w:val="clear" w:color="auto" w:fill="FFFFFF" w:themeFill="background1"/>
          </w:tcPr>
          <w:p w14:paraId="50C55FDC" w14:textId="46486B71" w:rsidR="00A650DF" w:rsidRPr="00240583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3EFB6193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4CDB1866" w14:textId="07CB584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5" w:type="pct"/>
            <w:shd w:val="clear" w:color="auto" w:fill="FFFFFF" w:themeFill="background1"/>
          </w:tcPr>
          <w:p w14:paraId="0C43CC49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2000CE16" w14:textId="77A31B0D" w:rsidR="00A650DF" w:rsidRPr="00240583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549</w:t>
            </w:r>
          </w:p>
        </w:tc>
        <w:tc>
          <w:tcPr>
            <w:tcW w:w="145" w:type="pct"/>
            <w:shd w:val="clear" w:color="auto" w:fill="FFFFFF" w:themeFill="background1"/>
          </w:tcPr>
          <w:p w14:paraId="59EED2FE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A215289" w14:textId="156A1966" w:rsidR="00A650DF" w:rsidRPr="00240583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1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560</w:t>
            </w:r>
          </w:p>
        </w:tc>
      </w:tr>
      <w:tr w:rsidR="00A650DF" w:rsidRPr="00240583" w14:paraId="58C69D21" w14:textId="77777777" w:rsidTr="00A650DF">
        <w:tc>
          <w:tcPr>
            <w:tcW w:w="2238" w:type="pct"/>
          </w:tcPr>
          <w:p w14:paraId="53AED040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6E3FA043" w:rsidR="00A650DF" w:rsidRPr="00240583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127" w:type="pct"/>
            <w:shd w:val="clear" w:color="auto" w:fill="FFFFFF" w:themeFill="background1"/>
          </w:tcPr>
          <w:p w14:paraId="3E9D1530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51580D83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5" w:type="pct"/>
            <w:shd w:val="clear" w:color="auto" w:fill="FFFFFF" w:themeFill="background1"/>
          </w:tcPr>
          <w:p w14:paraId="35654DA9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64876303" w:rsidR="00A650DF" w:rsidRPr="00240583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145" w:type="pct"/>
            <w:shd w:val="clear" w:color="auto" w:fill="FFFFFF" w:themeFill="background1"/>
          </w:tcPr>
          <w:p w14:paraId="489AC4C9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6964C9D5" w:rsidR="00A650DF" w:rsidRPr="00240583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1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687</w:t>
            </w:r>
          </w:p>
        </w:tc>
      </w:tr>
      <w:tr w:rsidR="00A650DF" w:rsidRPr="00240583" w14:paraId="2475B4DB" w14:textId="77777777" w:rsidTr="00A650DF">
        <w:tc>
          <w:tcPr>
            <w:tcW w:w="2238" w:type="pct"/>
          </w:tcPr>
          <w:p w14:paraId="33BFCB80" w14:textId="68A05E38" w:rsidR="00A650DF" w:rsidRPr="00661F0C" w:rsidRDefault="00712066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1F0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ECFCE" w14:textId="5B0718D6" w:rsidR="00A650DF" w:rsidRPr="00712066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127" w:type="pct"/>
            <w:shd w:val="clear" w:color="auto" w:fill="FFFFFF" w:themeFill="background1"/>
          </w:tcPr>
          <w:p w14:paraId="67A6F7A9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B7808D5" w14:textId="5BE42640" w:rsidR="00A650DF" w:rsidRPr="00712066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5" w:type="pct"/>
            <w:shd w:val="clear" w:color="auto" w:fill="FFFFFF" w:themeFill="background1"/>
          </w:tcPr>
          <w:p w14:paraId="16F77F37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FD81E6C" w14:textId="77D87689" w:rsidR="00A650DF" w:rsidRPr="00712066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1,150</w:t>
            </w:r>
          </w:p>
        </w:tc>
        <w:tc>
          <w:tcPr>
            <w:tcW w:w="145" w:type="pct"/>
            <w:shd w:val="clear" w:color="auto" w:fill="FFFFFF" w:themeFill="background1"/>
          </w:tcPr>
          <w:p w14:paraId="1113ECFB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4770132" w14:textId="420EB622" w:rsidR="00A650DF" w:rsidRPr="00712066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A57764" w:rsidRPr="00240583" w14:paraId="5C93A91D" w14:textId="77777777" w:rsidTr="00A650DF">
        <w:tc>
          <w:tcPr>
            <w:tcW w:w="2238" w:type="pct"/>
          </w:tcPr>
          <w:p w14:paraId="5BDB0D63" w14:textId="68896EF3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9D84E6" w14:textId="5FCB6237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1F006803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DA309B0" w14:textId="1ECA9FEC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2B79389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A3A623" w14:textId="0CA7F6C3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5C2995D5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265F5CE" w14:textId="2B95F0AF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10FC0" w:rsidRPr="00240583" w14:paraId="32AF3AFA" w14:textId="77777777" w:rsidTr="00785E02">
        <w:tc>
          <w:tcPr>
            <w:tcW w:w="2238" w:type="pct"/>
            <w:shd w:val="clear" w:color="auto" w:fill="auto"/>
          </w:tcPr>
          <w:p w14:paraId="7514CF89" w14:textId="46519CE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032445F8" w:rsidR="00F10FC0" w:rsidRPr="00240583" w:rsidRDefault="00EB03A7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277D6348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67F0D" w14:textId="5390A44A" w:rsidR="00F10FC0" w:rsidRPr="00240583" w:rsidRDefault="00A650DF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6154CA8C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B38E0" w14:textId="481E8011" w:rsidR="00F10FC0" w:rsidRPr="00240583" w:rsidRDefault="00EB03A7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1,150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36F19EF3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BA53E" w14:textId="56869AB1" w:rsidR="00F10FC0" w:rsidRPr="00240583" w:rsidRDefault="00A650DF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</w:t>
            </w:r>
          </w:p>
        </w:tc>
      </w:tr>
    </w:tbl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00"/>
        <w:gridCol w:w="270"/>
        <w:gridCol w:w="990"/>
        <w:gridCol w:w="236"/>
        <w:gridCol w:w="844"/>
        <w:gridCol w:w="270"/>
        <w:gridCol w:w="810"/>
        <w:gridCol w:w="270"/>
        <w:gridCol w:w="892"/>
        <w:gridCol w:w="8"/>
      </w:tblGrid>
      <w:tr w:rsidR="00CA344D" w:rsidRPr="00240583" w14:paraId="7E83BB1C" w14:textId="77777777" w:rsidTr="00987F2F">
        <w:trPr>
          <w:gridAfter w:val="1"/>
          <w:wAfter w:w="8" w:type="dxa"/>
          <w:tblHeader/>
        </w:trPr>
        <w:tc>
          <w:tcPr>
            <w:tcW w:w="2520" w:type="dxa"/>
            <w:vAlign w:val="bottom"/>
          </w:tcPr>
          <w:p w14:paraId="1217051D" w14:textId="77777777" w:rsidR="00CA344D" w:rsidRPr="00240583" w:rsidRDefault="00CA344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82BD440" w14:textId="77777777" w:rsidR="00CA344D" w:rsidRPr="00240583" w:rsidRDefault="00CA344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7A4864" w14:textId="77777777" w:rsidR="00CA344D" w:rsidRPr="00240583" w:rsidRDefault="00CA344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2" w:type="dxa"/>
            <w:gridSpan w:val="7"/>
            <w:vAlign w:val="bottom"/>
          </w:tcPr>
          <w:p w14:paraId="4238222C" w14:textId="77777777" w:rsidR="00CA344D" w:rsidRPr="00240583" w:rsidRDefault="00CA344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5505A" w:rsidRPr="00240583" w14:paraId="6E4900EE" w14:textId="77777777" w:rsidTr="00987F2F">
        <w:trPr>
          <w:gridAfter w:val="1"/>
          <w:wAfter w:w="8" w:type="dxa"/>
          <w:tblHeader/>
        </w:trPr>
        <w:tc>
          <w:tcPr>
            <w:tcW w:w="2520" w:type="dxa"/>
            <w:vAlign w:val="bottom"/>
          </w:tcPr>
          <w:p w14:paraId="2F7A9C03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DBFF051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7730302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2" w:type="dxa"/>
            <w:gridSpan w:val="7"/>
            <w:vAlign w:val="bottom"/>
          </w:tcPr>
          <w:p w14:paraId="32472451" w14:textId="2F2BE9B5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F2F" w:rsidRPr="00240583" w14:paraId="12EC6E27" w14:textId="77777777" w:rsidTr="00987F2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1B58B92" w14:textId="176B5853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240583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/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CB8231A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57673C7" w14:textId="77777777" w:rsidR="00696195" w:rsidRPr="00987F2F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6C8E9A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6B110F6E" w:rsidR="00696195" w:rsidRPr="00696195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นาคม </w:t>
            </w:r>
          </w:p>
        </w:tc>
        <w:tc>
          <w:tcPr>
            <w:tcW w:w="270" w:type="dxa"/>
            <w:vAlign w:val="bottom"/>
          </w:tcPr>
          <w:p w14:paraId="016D8127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58A5A" w14:textId="37F0148C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E699095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F203BAE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29E395B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0B4C45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79E8B5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EE1221F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412C33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7E4968E8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นาคม </w:t>
            </w:r>
          </w:p>
        </w:tc>
      </w:tr>
      <w:tr w:rsidR="00987F2F" w:rsidRPr="00240583" w14:paraId="166AFF16" w14:textId="77777777" w:rsidTr="00987F2F">
        <w:trPr>
          <w:tblHeader/>
        </w:trPr>
        <w:tc>
          <w:tcPr>
            <w:tcW w:w="2520" w:type="dxa"/>
            <w:vAlign w:val="bottom"/>
          </w:tcPr>
          <w:p w14:paraId="134A8099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342A6D" w14:textId="70CF0841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84C5DF4" w14:textId="77777777" w:rsidR="00696195" w:rsidRPr="00987F2F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BD48FC" w14:textId="225ED035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CA5C23C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97E11" w14:textId="50B473D1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3063F33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1B34618" w14:textId="37E03C1E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594D3E6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91D57A" w14:textId="345407A6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AB788A1" w14:textId="77777777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01641F" w14:textId="00E8A63C" w:rsidR="00696195" w:rsidRPr="00240583" w:rsidRDefault="0069619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5652F" w:rsidRPr="00240583" w14:paraId="36B194E5" w14:textId="77777777" w:rsidTr="00987F2F">
        <w:trPr>
          <w:gridAfter w:val="1"/>
          <w:wAfter w:w="8" w:type="dxa"/>
          <w:tblHeader/>
        </w:trPr>
        <w:tc>
          <w:tcPr>
            <w:tcW w:w="2520" w:type="dxa"/>
          </w:tcPr>
          <w:p w14:paraId="21C8B25B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FFFFFF" w:themeFill="background1"/>
          </w:tcPr>
          <w:p w14:paraId="2B6F0BDA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FFFFFF" w:themeFill="background1"/>
          </w:tcPr>
          <w:p w14:paraId="5E2665E9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2" w:type="dxa"/>
            <w:gridSpan w:val="7"/>
            <w:shd w:val="clear" w:color="auto" w:fill="FFFFFF" w:themeFill="background1"/>
          </w:tcPr>
          <w:p w14:paraId="022092EF" w14:textId="3AC0868F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F2F" w:rsidRPr="00890F40" w14:paraId="2C167ACF" w14:textId="77777777" w:rsidTr="00987F2F">
        <w:tc>
          <w:tcPr>
            <w:tcW w:w="2520" w:type="dxa"/>
          </w:tcPr>
          <w:p w14:paraId="37A277E5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FFFFFF" w:themeFill="background1"/>
          </w:tcPr>
          <w:p w14:paraId="6EDE5A6A" w14:textId="24D3D178" w:rsidR="00F10FC0" w:rsidRPr="00240583" w:rsidRDefault="0069619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FFFFFF" w:themeFill="background1"/>
          </w:tcPr>
          <w:p w14:paraId="633F869F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171C742E" w14:textId="44FA6990" w:rsidR="00F10FC0" w:rsidRPr="00240583" w:rsidRDefault="00CA344D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FFFFFF" w:themeFill="background1"/>
          </w:tcPr>
          <w:p w14:paraId="39A1CA33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6D6EE" w14:textId="29310A36" w:rsidR="00F10FC0" w:rsidRPr="00890F40" w:rsidRDefault="00350D3C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96195" w:rsidRPr="0069619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36" w:type="dxa"/>
            <w:shd w:val="clear" w:color="auto" w:fill="auto"/>
          </w:tcPr>
          <w:p w14:paraId="6300181D" w14:textId="77777777" w:rsidR="00F10FC0" w:rsidRPr="00890F40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5A9FE75" w14:textId="59617602" w:rsidR="00F10FC0" w:rsidRPr="00890F40" w:rsidRDefault="00350D3C" w:rsidP="00350D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393E3" w14:textId="77777777" w:rsidR="00F10FC0" w:rsidRPr="00890F40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99D4CF2" w14:textId="21C55A61" w:rsidR="00F10FC0" w:rsidRPr="00890F40" w:rsidRDefault="00350D3C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(36,000)</w:t>
            </w:r>
          </w:p>
        </w:tc>
        <w:tc>
          <w:tcPr>
            <w:tcW w:w="270" w:type="dxa"/>
            <w:shd w:val="clear" w:color="auto" w:fill="auto"/>
          </w:tcPr>
          <w:p w14:paraId="229DC5D2" w14:textId="77777777" w:rsidR="00F10FC0" w:rsidRPr="00890F40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9BABDF7" w14:textId="65C3BDA1" w:rsidR="00F10FC0" w:rsidRPr="00890F40" w:rsidRDefault="00EB03A7" w:rsidP="00987F2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987F2F" w:rsidRPr="00890F40" w14:paraId="78DEBB9A" w14:textId="77777777" w:rsidTr="00FA2E7D">
        <w:tc>
          <w:tcPr>
            <w:tcW w:w="2520" w:type="dxa"/>
          </w:tcPr>
          <w:p w14:paraId="5BC1BA6A" w14:textId="7861A8DA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987F2F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990" w:type="dxa"/>
            <w:shd w:val="clear" w:color="auto" w:fill="FFFFFF" w:themeFill="background1"/>
          </w:tcPr>
          <w:p w14:paraId="321956F7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12A0F22" w14:textId="77777777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1593572F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08452A8" w14:textId="77777777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63D3CA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C0E7A4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A8350C7" w14:textId="77777777" w:rsidR="005729CF" w:rsidRDefault="005729CF" w:rsidP="00350D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E9FBB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E02C70A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9A9902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4ECBB6B" w14:textId="77777777" w:rsidR="005729CF" w:rsidRDefault="005729CF" w:rsidP="00B05B8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F2F" w:rsidRPr="00890F40" w14:paraId="5A6CBC9B" w14:textId="77777777" w:rsidTr="00FA2E7D">
        <w:tc>
          <w:tcPr>
            <w:tcW w:w="2520" w:type="dxa"/>
          </w:tcPr>
          <w:p w14:paraId="021DB483" w14:textId="26522E85" w:rsidR="005729CF" w:rsidRPr="00240583" w:rsidRDefault="00987F2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5729CF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90" w:type="dxa"/>
            <w:shd w:val="clear" w:color="auto" w:fill="FFFFFF" w:themeFill="background1"/>
          </w:tcPr>
          <w:p w14:paraId="48A2B984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B3D213" w14:textId="77777777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E8EFA91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2F7A72" w14:textId="77777777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79454D" w14:textId="4FBD5CA9" w:rsidR="005729CF" w:rsidRDefault="00987F2F" w:rsidP="009912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4654D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F8F1C01" w14:textId="6A5AA35B" w:rsidR="005729CF" w:rsidRDefault="005729CF" w:rsidP="00350D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3234D1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12129D8" w14:textId="65C8FB39" w:rsidR="005729CF" w:rsidRDefault="005729CF" w:rsidP="00987F2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4EF6DE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193B8" w14:textId="66791F94" w:rsidR="005729CF" w:rsidRDefault="00987F2F" w:rsidP="00987F2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7F2F" w:rsidRPr="00890F40" w14:paraId="2DB69F01" w14:textId="77777777" w:rsidTr="00FA2E7D">
        <w:tc>
          <w:tcPr>
            <w:tcW w:w="2520" w:type="dxa"/>
          </w:tcPr>
          <w:p w14:paraId="713BABBD" w14:textId="3F7D48E6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FFFFFF" w:themeFill="background1"/>
          </w:tcPr>
          <w:p w14:paraId="1938534B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0E031CD" w14:textId="77777777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3E338DF" w14:textId="77777777" w:rsidR="005729CF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09B414" w14:textId="77777777" w:rsidR="005729CF" w:rsidRPr="00240583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E40C7" w14:textId="66FD269B" w:rsidR="005729CF" w:rsidRDefault="00987F2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236" w:type="dxa"/>
            <w:shd w:val="clear" w:color="auto" w:fill="auto"/>
          </w:tcPr>
          <w:p w14:paraId="4F17E025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1FEBAB7" w14:textId="6D15D4F0" w:rsidR="005729CF" w:rsidRPr="00987F2F" w:rsidRDefault="005729CF" w:rsidP="00987F2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DDF11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7347D2" w14:textId="3239C3B5" w:rsidR="005729CF" w:rsidRPr="00987F2F" w:rsidRDefault="005729CF" w:rsidP="00987F2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7296A" w14:textId="77777777" w:rsidR="005729CF" w:rsidRPr="00890F40" w:rsidRDefault="005729CF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CB774" w14:textId="4E1A2ED7" w:rsidR="005729CF" w:rsidRDefault="00987F2F" w:rsidP="00987F2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</w:tbl>
    <w:p w14:paraId="5FA8C5E6" w14:textId="5B5E7BBC" w:rsidR="00E77C5B" w:rsidRDefault="001E5336" w:rsidP="006961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240583" w14:paraId="58BED26A" w14:textId="77777777" w:rsidTr="00EC43D3">
        <w:tc>
          <w:tcPr>
            <w:tcW w:w="1949" w:type="pct"/>
          </w:tcPr>
          <w:p w14:paraId="5EB2B85A" w14:textId="696C0D02" w:rsidR="00E77C5B" w:rsidRPr="00240583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E77C5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F1" w:rsidRPr="00240583" w14:paraId="0375905E" w14:textId="77777777" w:rsidTr="00EC43D3">
        <w:tc>
          <w:tcPr>
            <w:tcW w:w="1949" w:type="pct"/>
          </w:tcPr>
          <w:p w14:paraId="2B9B0B2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075AF67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4" w:type="pct"/>
          </w:tcPr>
          <w:p w14:paraId="113DB6C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212D8AC6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5" w:type="pct"/>
          </w:tcPr>
          <w:p w14:paraId="63D8510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7CA93C2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0EAFB891" w14:textId="77777777" w:rsidTr="00EC43D3">
        <w:tc>
          <w:tcPr>
            <w:tcW w:w="1949" w:type="pct"/>
          </w:tcPr>
          <w:p w14:paraId="503024B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2CB7991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D99035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16A1EF6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4AE51CEF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6996B26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0D76B6B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E4D1873" w14:textId="469D91C2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E77C5B" w:rsidRPr="00240583" w14:paraId="3AB5A6B6" w14:textId="77777777" w:rsidTr="00EC43D3">
        <w:tc>
          <w:tcPr>
            <w:tcW w:w="1949" w:type="pct"/>
          </w:tcPr>
          <w:p w14:paraId="06483C6A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  <w:tcBorders>
              <w:bottom w:val="nil"/>
            </w:tcBorders>
          </w:tcPr>
          <w:p w14:paraId="1C4268A8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FFF" w:rsidRPr="00240583" w14:paraId="6959A0BE" w14:textId="77777777" w:rsidTr="00EC43D3">
        <w:tc>
          <w:tcPr>
            <w:tcW w:w="1949" w:type="pct"/>
          </w:tcPr>
          <w:p w14:paraId="65C9580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796A7C87" w:rsidR="00174FFF" w:rsidRPr="00240583" w:rsidRDefault="00EB03A7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4534FFEF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60F0BE48" w:rsidR="00174FFF" w:rsidRPr="00240583" w:rsidRDefault="00EB03A7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C43D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74FFF" w:rsidRPr="00240583" w14:paraId="7D147D1F" w14:textId="77777777" w:rsidTr="00EC43D3">
        <w:tc>
          <w:tcPr>
            <w:tcW w:w="1949" w:type="pct"/>
          </w:tcPr>
          <w:p w14:paraId="2E78760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551F6BE4" w:rsidR="00174FFF" w:rsidRPr="00240583" w:rsidRDefault="00EB03A7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6ACD1D00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11A23DAA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240583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240583" w14:paraId="12A61DD2" w14:textId="77777777" w:rsidTr="00EC43D3">
        <w:tc>
          <w:tcPr>
            <w:tcW w:w="1941" w:type="pct"/>
          </w:tcPr>
          <w:p w14:paraId="6ACFE582" w14:textId="77777777" w:rsidR="00813ED1" w:rsidRPr="00240583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09078F1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79288F81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31AAB2FD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202B9F3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2FEE0D5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079B5CE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587AAABB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26D4CD76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3489B60F" w14:textId="77777777" w:rsidTr="00EC43D3">
        <w:tc>
          <w:tcPr>
            <w:tcW w:w="1941" w:type="pct"/>
          </w:tcPr>
          <w:p w14:paraId="00ECF76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4FFF" w:rsidRPr="00240583" w14:paraId="710D2060" w14:textId="77777777" w:rsidTr="00EC43D3">
        <w:tc>
          <w:tcPr>
            <w:tcW w:w="1941" w:type="pct"/>
          </w:tcPr>
          <w:p w14:paraId="221A1F3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</w:tcBorders>
            <w:shd w:val="clear" w:color="auto" w:fill="FFFFFF" w:themeFill="background1"/>
          </w:tcPr>
          <w:p w14:paraId="5F2BBD22" w14:textId="21BECC8E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174FFF" w:rsidRPr="00240583" w:rsidRDefault="00174FFF" w:rsidP="001115E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4231D45C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18,934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</w:tcBorders>
            <w:shd w:val="clear" w:color="auto" w:fill="FFFFFF" w:themeFill="background1"/>
          </w:tcPr>
          <w:p w14:paraId="34A67617" w14:textId="71720D44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29,012</w:t>
            </w:r>
          </w:p>
        </w:tc>
      </w:tr>
      <w:tr w:rsidR="00174FFF" w:rsidRPr="00240583" w14:paraId="29B2F612" w14:textId="77777777" w:rsidTr="00EC43D3">
        <w:tc>
          <w:tcPr>
            <w:tcW w:w="1941" w:type="pct"/>
            <w:tcBorders>
              <w:bottom w:val="nil"/>
            </w:tcBorders>
          </w:tcPr>
          <w:p w14:paraId="0EDD695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2FBA2B85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535FEAC8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18,934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583B3091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29,012</w:t>
            </w:r>
          </w:p>
        </w:tc>
      </w:tr>
    </w:tbl>
    <w:p w14:paraId="245FCBC9" w14:textId="5F5066D9" w:rsidR="00D22D59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240583" w14:paraId="081169F6" w14:textId="77777777" w:rsidTr="00EC43D3">
        <w:trPr>
          <w:tblHeader/>
        </w:trPr>
        <w:tc>
          <w:tcPr>
            <w:tcW w:w="1941" w:type="pct"/>
          </w:tcPr>
          <w:p w14:paraId="0A199E9D" w14:textId="739BC945" w:rsidR="00B036A2" w:rsidRPr="00240583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7" w:type="pct"/>
            <w:gridSpan w:val="3"/>
          </w:tcPr>
          <w:p w14:paraId="13E6902E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02290CBC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</w:tcPr>
          <w:p w14:paraId="4CB2422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36E7EBE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34EB9642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</w:tcPr>
          <w:p w14:paraId="3906766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16E0CB15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00A6906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7826835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6295956C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74F38F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36E03659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5E3561F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4AA6300D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4FFF" w:rsidRPr="00240583" w14:paraId="64D6F8C5" w14:textId="77777777" w:rsidTr="00EC43D3">
        <w:tc>
          <w:tcPr>
            <w:tcW w:w="1941" w:type="pct"/>
          </w:tcPr>
          <w:p w14:paraId="314DB669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FFFFFF" w:themeFill="background1"/>
          </w:tcPr>
          <w:p w14:paraId="0D5BB63C" w14:textId="65E24EC2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2,713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7FA5274" w14:textId="607B3648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42" w:type="pct"/>
            <w:vMerge w:val="restart"/>
            <w:shd w:val="clear" w:color="auto" w:fill="FFFFFF" w:themeFill="background1"/>
          </w:tcPr>
          <w:p w14:paraId="493A059B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51F5E080" w14:textId="550C4998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1,728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3A5EE07D" w14:textId="66BD2B0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174FFF" w:rsidRPr="00240583" w14:paraId="6C5A9E49" w14:textId="77777777" w:rsidTr="00EC43D3">
        <w:tc>
          <w:tcPr>
            <w:tcW w:w="1941" w:type="pct"/>
          </w:tcPr>
          <w:p w14:paraId="261283D8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21DBC2D3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2,713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7BD2290A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0293" w14:textId="317812B0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1,728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6C6B9A6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</w:tr>
    </w:tbl>
    <w:p w14:paraId="0D29CF1A" w14:textId="77777777" w:rsidR="00E81C0C" w:rsidRPr="00240583" w:rsidRDefault="00E81C0C" w:rsidP="00A858D9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2"/>
        <w:gridCol w:w="271"/>
        <w:gridCol w:w="1263"/>
      </w:tblGrid>
      <w:tr w:rsidR="00255F48" w:rsidRPr="00240583" w14:paraId="07EDA4C4" w14:textId="77777777" w:rsidTr="009A305F">
        <w:trPr>
          <w:tblHeader/>
        </w:trPr>
        <w:tc>
          <w:tcPr>
            <w:tcW w:w="1941" w:type="pct"/>
          </w:tcPr>
          <w:p w14:paraId="13B39F9C" w14:textId="473356E4" w:rsidR="00255F48" w:rsidRPr="00A82D2C" w:rsidRDefault="00631BAE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  <w:r w:rsidR="005E7274"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54" w:type="pct"/>
            <w:gridSpan w:val="3"/>
          </w:tcPr>
          <w:p w14:paraId="6CFED93E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7E11AD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61D01CC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391E125D" w14:textId="77777777" w:rsidTr="009A305F">
        <w:trPr>
          <w:tblHeader/>
        </w:trPr>
        <w:tc>
          <w:tcPr>
            <w:tcW w:w="1941" w:type="pct"/>
          </w:tcPr>
          <w:p w14:paraId="42D6A0D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E4FCF8" w14:textId="2CD3FDC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</w:tcPr>
          <w:p w14:paraId="71C99E0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5EBFFD2E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0660C620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99D6921" w14:textId="1AD5080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146" w:type="pct"/>
          </w:tcPr>
          <w:p w14:paraId="36D6F6F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6FCD7C1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341B8FCE" w14:textId="77777777" w:rsidTr="009A305F">
        <w:trPr>
          <w:tblHeader/>
        </w:trPr>
        <w:tc>
          <w:tcPr>
            <w:tcW w:w="1941" w:type="pct"/>
          </w:tcPr>
          <w:p w14:paraId="51B3407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4BC13E7" w14:textId="4AC477F0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1E54717E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2892A9D2" w14:textId="3E1284D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1D8995D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246F815" w14:textId="49C318F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7A80B5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4C77D37" w14:textId="356F2CCF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700F7841" w14:textId="77777777" w:rsidTr="009A305F">
        <w:trPr>
          <w:trHeight w:val="380"/>
          <w:tblHeader/>
        </w:trPr>
        <w:tc>
          <w:tcPr>
            <w:tcW w:w="1941" w:type="pct"/>
          </w:tcPr>
          <w:p w14:paraId="2068B019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6B3875E3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3A60" w:rsidRPr="00240583" w14:paraId="204CE9C7" w14:textId="77777777" w:rsidTr="009A305F">
        <w:tc>
          <w:tcPr>
            <w:tcW w:w="1941" w:type="pct"/>
          </w:tcPr>
          <w:p w14:paraId="58E018AC" w14:textId="14AF48B6" w:rsidR="00E23A60" w:rsidRPr="00240583" w:rsidRDefault="00E23A60" w:rsidP="00E23A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81F56C0" w14:textId="7747D196" w:rsidR="00E23A60" w:rsidRPr="00240583" w:rsidRDefault="00E23A60" w:rsidP="00EC4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Pr="009A305F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46" w:type="pct"/>
            <w:shd w:val="clear" w:color="auto" w:fill="FFFFFF" w:themeFill="background1"/>
          </w:tcPr>
          <w:p w14:paraId="554FDC8A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6" w:type="pct"/>
            <w:shd w:val="clear" w:color="auto" w:fill="FFFFFF" w:themeFill="background1"/>
          </w:tcPr>
          <w:p w14:paraId="73CC7D56" w14:textId="54E87FA7" w:rsidR="00E23A60" w:rsidRPr="00143890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6F138F8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26" w:right="-2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F2324C8" w14:textId="447E3EC1" w:rsidR="00E23A60" w:rsidRPr="0024058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146" w:type="pct"/>
            <w:shd w:val="clear" w:color="auto" w:fill="auto"/>
          </w:tcPr>
          <w:p w14:paraId="324710AE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6B57BF25" w14:textId="10BF2C9B" w:rsidR="00E23A60" w:rsidRPr="0024058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E23A60" w:rsidRPr="00240583" w14:paraId="3122B3F0" w14:textId="77777777" w:rsidTr="009A305F">
        <w:tc>
          <w:tcPr>
            <w:tcW w:w="1941" w:type="pct"/>
          </w:tcPr>
          <w:p w14:paraId="41B12A2B" w14:textId="77777777" w:rsidR="00E23A60" w:rsidRPr="00240583" w:rsidRDefault="00E23A60" w:rsidP="00E23A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B9A46" w14:textId="2C28D918" w:rsidR="00E23A60" w:rsidRPr="00143890" w:rsidRDefault="00E23A6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064A436E" w14:textId="77777777" w:rsidR="00E23A60" w:rsidRPr="00890F40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977D3" w14:textId="190D7021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846C195" w14:textId="77777777" w:rsidR="00E23A60" w:rsidRPr="00890F40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D2222" w14:textId="216F1D3B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6493443F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AE132F" w14:textId="6D798D78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</w:tr>
    </w:tbl>
    <w:p w14:paraId="65C3D0D6" w14:textId="0BB6E6AD" w:rsidR="00147E9B" w:rsidRDefault="0014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4F83C43C" w14:textId="741BC134" w:rsidR="005729CF" w:rsidRDefault="005729CF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ลูก</w:t>
      </w:r>
      <w:r w:rsidR="00987F2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หนี้การค้า</w:t>
      </w:r>
    </w:p>
    <w:p w14:paraId="4A2466FC" w14:textId="5E6238BA" w:rsidR="00B03B5B" w:rsidRPr="003C7900" w:rsidRDefault="00B03B5B" w:rsidP="00B03B5B">
      <w:pPr>
        <w:rPr>
          <w:rFonts w:cstheme="minorBidi"/>
          <w:sz w:val="30"/>
          <w:szCs w:val="30"/>
          <w:lang w:val="th-TH"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99121F" w:rsidRPr="00240583" w14:paraId="6642F6A4" w14:textId="77777777" w:rsidTr="009A305F">
        <w:trPr>
          <w:trHeight w:val="15"/>
          <w:tblHeader/>
        </w:trPr>
        <w:tc>
          <w:tcPr>
            <w:tcW w:w="3600" w:type="dxa"/>
            <w:shd w:val="clear" w:color="auto" w:fill="auto"/>
            <w:vAlign w:val="bottom"/>
          </w:tcPr>
          <w:p w14:paraId="2928AA38" w14:textId="60967A92" w:rsidR="0099121F" w:rsidRPr="00240583" w:rsidRDefault="0099121F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605E2AA" w14:textId="55B9488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EE645B" w14:textId="7777777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3D0FC2A" w14:textId="6F60EC84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366B539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C7900" w:rsidRPr="00240583" w14:paraId="54759408" w14:textId="77777777" w:rsidTr="009A305F">
        <w:trPr>
          <w:trHeight w:val="15"/>
        </w:trPr>
        <w:tc>
          <w:tcPr>
            <w:tcW w:w="3600" w:type="dxa"/>
          </w:tcPr>
          <w:p w14:paraId="0372A502" w14:textId="6F278DD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0EC2E" w14:textId="34C2AE2E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305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79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70" w:type="dxa"/>
          </w:tcPr>
          <w:p w14:paraId="4FE1923A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A65D2" w14:textId="578525E5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305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7ED5D8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E5A54" w14:textId="1D02D2D6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305F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Pr="003C79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70" w:type="dxa"/>
          </w:tcPr>
          <w:p w14:paraId="289E75D0" w14:textId="58C9CF9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39C08" w14:textId="2B759665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305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3C79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7900" w:rsidRPr="00240583" w14:paraId="1B1A7B78" w14:textId="77777777" w:rsidTr="009A305F">
        <w:trPr>
          <w:trHeight w:val="15"/>
        </w:trPr>
        <w:tc>
          <w:tcPr>
            <w:tcW w:w="3600" w:type="dxa"/>
          </w:tcPr>
          <w:p w14:paraId="51EF9C3E" w14:textId="77777777" w:rsidR="003C7900" w:rsidRPr="00240583" w:rsidRDefault="003C7900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923BD1A" w14:textId="36EABE9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3D3" w:rsidRPr="00240583" w14:paraId="7F1A31AB" w14:textId="77777777" w:rsidTr="009A305F">
        <w:trPr>
          <w:trHeight w:val="15"/>
        </w:trPr>
        <w:tc>
          <w:tcPr>
            <w:tcW w:w="3600" w:type="dxa"/>
          </w:tcPr>
          <w:p w14:paraId="3DBCC86E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0E61EF6B" w14:textId="77777777" w:rsidR="003C7900" w:rsidRPr="009A305F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305F">
              <w:rPr>
                <w:rFonts w:asciiTheme="majorBidi" w:hAnsiTheme="majorBidi" w:cstheme="majorBidi"/>
                <w:sz w:val="30"/>
                <w:szCs w:val="30"/>
              </w:rPr>
              <w:t>25,82</w:t>
            </w:r>
            <w:r w:rsidRPr="009A305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5E2A8BF9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58388" w14:textId="6FE0FC04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31,821</w:t>
            </w:r>
          </w:p>
        </w:tc>
        <w:tc>
          <w:tcPr>
            <w:tcW w:w="270" w:type="dxa"/>
          </w:tcPr>
          <w:p w14:paraId="29254EF6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55BB8" w14:textId="064D325F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6FDF76" w14:textId="7A4C2D5E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8C0D3" w14:textId="6E93019C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9,734</w:t>
            </w:r>
          </w:p>
        </w:tc>
      </w:tr>
      <w:tr w:rsidR="00D903D3" w:rsidRPr="00240583" w14:paraId="74B5515E" w14:textId="77777777" w:rsidTr="009A305F">
        <w:trPr>
          <w:trHeight w:val="15"/>
        </w:trPr>
        <w:tc>
          <w:tcPr>
            <w:tcW w:w="3600" w:type="dxa"/>
          </w:tcPr>
          <w:p w14:paraId="2AF07737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661A49D3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237C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4132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E5691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6ED0E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A27C7" w14:textId="4C4C8353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50FAE1" w14:textId="20DC6BA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3D3" w:rsidRPr="00240583" w14:paraId="19830CDA" w14:textId="77777777" w:rsidTr="009A305F">
        <w:trPr>
          <w:trHeight w:val="15"/>
        </w:trPr>
        <w:tc>
          <w:tcPr>
            <w:tcW w:w="3600" w:type="dxa"/>
          </w:tcPr>
          <w:p w14:paraId="6AFF75DD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5597CB8" w14:textId="77777777" w:rsidR="003C7900" w:rsidRPr="00240583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14,820</w:t>
            </w:r>
          </w:p>
        </w:tc>
        <w:tc>
          <w:tcPr>
            <w:tcW w:w="270" w:type="dxa"/>
          </w:tcPr>
          <w:p w14:paraId="35128C2A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B801F" w14:textId="25311553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17,260</w:t>
            </w:r>
          </w:p>
        </w:tc>
        <w:tc>
          <w:tcPr>
            <w:tcW w:w="270" w:type="dxa"/>
          </w:tcPr>
          <w:p w14:paraId="64645BDD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52B4" w14:textId="5A920DB3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4,842</w:t>
            </w:r>
          </w:p>
        </w:tc>
        <w:tc>
          <w:tcPr>
            <w:tcW w:w="270" w:type="dxa"/>
          </w:tcPr>
          <w:p w14:paraId="663A4759" w14:textId="57D10D1F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801A0" w14:textId="70F16431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7,090</w:t>
            </w:r>
          </w:p>
        </w:tc>
      </w:tr>
      <w:tr w:rsidR="00D903D3" w:rsidRPr="00240583" w14:paraId="02237483" w14:textId="77777777" w:rsidTr="009A305F">
        <w:trPr>
          <w:trHeight w:val="15"/>
        </w:trPr>
        <w:tc>
          <w:tcPr>
            <w:tcW w:w="3600" w:type="dxa"/>
          </w:tcPr>
          <w:p w14:paraId="5390C3BD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3B1FA81" w14:textId="77777777" w:rsidR="003C7900" w:rsidRPr="00240583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0DE426B2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32A6A" w14:textId="670BCBF8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1FAE4459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FA27A" w14:textId="302465CB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F305B9E" w14:textId="09FE8136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AD29A6" w14:textId="76161D1B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903D3" w:rsidRPr="00240583" w14:paraId="6481BCED" w14:textId="77777777" w:rsidTr="009A305F">
        <w:trPr>
          <w:trHeight w:val="15"/>
        </w:trPr>
        <w:tc>
          <w:tcPr>
            <w:tcW w:w="3600" w:type="dxa"/>
          </w:tcPr>
          <w:p w14:paraId="253989B4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B647624" w14:textId="77777777" w:rsidR="003C7900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481512F4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30D8F" w14:textId="4A9CD97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B67799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039EA" w14:textId="7F61E772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746F632A" w14:textId="03F8DC18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4E63E" w14:textId="2473755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903D3" w:rsidRPr="00240583" w14:paraId="60F33AE9" w14:textId="77777777" w:rsidTr="009A305F">
        <w:trPr>
          <w:trHeight w:val="15"/>
        </w:trPr>
        <w:tc>
          <w:tcPr>
            <w:tcW w:w="3600" w:type="dxa"/>
          </w:tcPr>
          <w:p w14:paraId="6039B938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3937B" w14:textId="77777777" w:rsidR="003C7900" w:rsidRPr="00240583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4FBD8C02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0C49DE" w14:textId="7E505591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4CB1755C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F19B1" w14:textId="69F90449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ECF28A7" w14:textId="585AC4DC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B0F6A7" w14:textId="09974E39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D903D3" w:rsidRPr="00240583" w14:paraId="19EA29BE" w14:textId="77777777" w:rsidTr="009A305F">
        <w:trPr>
          <w:trHeight w:val="15"/>
        </w:trPr>
        <w:tc>
          <w:tcPr>
            <w:tcW w:w="3600" w:type="dxa"/>
          </w:tcPr>
          <w:p w14:paraId="6E27D91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C0C032" w14:textId="77777777" w:rsidR="003C7900" w:rsidRPr="00240583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41,898</w:t>
            </w:r>
          </w:p>
        </w:tc>
        <w:tc>
          <w:tcPr>
            <w:tcW w:w="270" w:type="dxa"/>
          </w:tcPr>
          <w:p w14:paraId="4299FA7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D043A" w14:textId="6AEF8E9D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50,626</w:t>
            </w:r>
          </w:p>
        </w:tc>
        <w:tc>
          <w:tcPr>
            <w:tcW w:w="270" w:type="dxa"/>
          </w:tcPr>
          <w:p w14:paraId="70CB0C0E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3810E6" w14:textId="112658BD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10,239</w:t>
            </w:r>
          </w:p>
        </w:tc>
        <w:tc>
          <w:tcPr>
            <w:tcW w:w="270" w:type="dxa"/>
          </w:tcPr>
          <w:p w14:paraId="42B2797B" w14:textId="68C9791C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2B22FE" w14:textId="056D7741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17,573</w:t>
            </w:r>
          </w:p>
        </w:tc>
      </w:tr>
      <w:tr w:rsidR="00D903D3" w:rsidRPr="00240583" w14:paraId="015C50CA" w14:textId="77777777" w:rsidTr="009A305F">
        <w:trPr>
          <w:trHeight w:val="15"/>
        </w:trPr>
        <w:tc>
          <w:tcPr>
            <w:tcW w:w="3600" w:type="dxa"/>
          </w:tcPr>
          <w:p w14:paraId="47500BBB" w14:textId="20A16820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DED721" w14:textId="283815F6" w:rsidR="003C7900" w:rsidRPr="008A7AFD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(1,149)</w:t>
            </w:r>
          </w:p>
        </w:tc>
        <w:tc>
          <w:tcPr>
            <w:tcW w:w="270" w:type="dxa"/>
          </w:tcPr>
          <w:p w14:paraId="53EFF0CB" w14:textId="77777777" w:rsidR="003C7900" w:rsidRPr="008A7AFD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77B077" w14:textId="3918F59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(1,192)</w:t>
            </w:r>
          </w:p>
        </w:tc>
        <w:tc>
          <w:tcPr>
            <w:tcW w:w="270" w:type="dxa"/>
          </w:tcPr>
          <w:p w14:paraId="194A615B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9400D" w14:textId="0D933931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(734)</w:t>
            </w:r>
          </w:p>
        </w:tc>
        <w:tc>
          <w:tcPr>
            <w:tcW w:w="270" w:type="dxa"/>
          </w:tcPr>
          <w:p w14:paraId="03E600DF" w14:textId="45ED0658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F5737D" w14:textId="6405C645" w:rsidR="003C7900" w:rsidRPr="008A7AFD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(734)</w:t>
            </w:r>
          </w:p>
        </w:tc>
      </w:tr>
      <w:tr w:rsidR="00D903D3" w:rsidRPr="00240583" w14:paraId="0A13A8D8" w14:textId="77777777" w:rsidTr="009A305F">
        <w:trPr>
          <w:trHeight w:val="15"/>
        </w:trPr>
        <w:tc>
          <w:tcPr>
            <w:tcW w:w="3600" w:type="dxa"/>
          </w:tcPr>
          <w:p w14:paraId="4D9408B5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1EF1DB" w14:textId="77777777" w:rsidR="003C7900" w:rsidRPr="00240583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749</w:t>
            </w:r>
          </w:p>
        </w:tc>
        <w:tc>
          <w:tcPr>
            <w:tcW w:w="270" w:type="dxa"/>
          </w:tcPr>
          <w:p w14:paraId="1531254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C97A35" w14:textId="254096B4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49,434</w:t>
            </w:r>
          </w:p>
        </w:tc>
        <w:tc>
          <w:tcPr>
            <w:tcW w:w="270" w:type="dxa"/>
          </w:tcPr>
          <w:p w14:paraId="022BCCEB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B161" w14:textId="7C5B089E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Pr="00EC43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505</w:t>
            </w:r>
          </w:p>
        </w:tc>
        <w:tc>
          <w:tcPr>
            <w:tcW w:w="270" w:type="dxa"/>
          </w:tcPr>
          <w:p w14:paraId="30AB35EE" w14:textId="30BB03A5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7073B5" w14:textId="6C482ECB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16,839</w:t>
            </w:r>
          </w:p>
        </w:tc>
      </w:tr>
    </w:tbl>
    <w:p w14:paraId="059E68D7" w14:textId="4D910628" w:rsidR="00B03B5B" w:rsidRPr="00D903D3" w:rsidRDefault="00B03B5B" w:rsidP="00B03B5B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081"/>
        <w:gridCol w:w="271"/>
        <w:gridCol w:w="1261"/>
        <w:gridCol w:w="271"/>
        <w:gridCol w:w="1168"/>
        <w:gridCol w:w="271"/>
        <w:gridCol w:w="1259"/>
      </w:tblGrid>
      <w:tr w:rsidR="00B03B5B" w:rsidRPr="00124898" w14:paraId="35039CB0" w14:textId="77777777" w:rsidTr="009A305F">
        <w:trPr>
          <w:trHeight w:val="426"/>
          <w:tblHeader/>
        </w:trPr>
        <w:tc>
          <w:tcPr>
            <w:tcW w:w="1990" w:type="pct"/>
          </w:tcPr>
          <w:p w14:paraId="4FA677E6" w14:textId="219D2902" w:rsidR="00B03B5B" w:rsidRPr="003C7900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cstheme="minorBidi"/>
                <w:cs/>
                <w:lang w:val="th-TH" w:eastAsia="x-none"/>
              </w:rPr>
              <w:br w:type="page"/>
            </w:r>
            <w:r w:rsidR="003C7900"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8" w:type="pct"/>
            <w:gridSpan w:val="3"/>
          </w:tcPr>
          <w:p w14:paraId="405284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B8BDAF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2251BE70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B5B" w:rsidRPr="00124898" w14:paraId="64C9F0A9" w14:textId="77777777" w:rsidTr="009A305F">
        <w:trPr>
          <w:trHeight w:val="437"/>
          <w:tblHeader/>
        </w:trPr>
        <w:tc>
          <w:tcPr>
            <w:tcW w:w="1990" w:type="pct"/>
          </w:tcPr>
          <w:p w14:paraId="669EE925" w14:textId="7CDB1941" w:rsidR="00B03B5B" w:rsidRPr="003C7900" w:rsidRDefault="003C7900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4F7A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สาม</w:t>
            </w:r>
            <w:r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เดือนสิ้นสุดวันที่</w:t>
            </w:r>
            <w:r w:rsidRPr="003C7900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</w:tcPr>
          <w:p w14:paraId="79632F24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D147E3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80" w:type="pct"/>
          </w:tcPr>
          <w:p w14:paraId="463A49C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52C9295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" w:type="pct"/>
          </w:tcPr>
          <w:p w14:paraId="5A0048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7F0F9E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80" w:type="pct"/>
          </w:tcPr>
          <w:p w14:paraId="52B0D436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03B5B" w:rsidRPr="00124898" w14:paraId="0E3D61E9" w14:textId="77777777" w:rsidTr="009A305F">
        <w:trPr>
          <w:trHeight w:val="211"/>
          <w:tblHeader/>
        </w:trPr>
        <w:tc>
          <w:tcPr>
            <w:tcW w:w="1990" w:type="pct"/>
          </w:tcPr>
          <w:p w14:paraId="32226374" w14:textId="77777777" w:rsidR="00B03B5B" w:rsidRPr="007C0E22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10" w:type="pct"/>
            <w:gridSpan w:val="7"/>
          </w:tcPr>
          <w:p w14:paraId="6C4E2DBB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C0E22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7C0E22" w:rsidRPr="00124898" w14:paraId="3547265F" w14:textId="77777777" w:rsidTr="009A305F">
        <w:trPr>
          <w:trHeight w:val="415"/>
        </w:trPr>
        <w:tc>
          <w:tcPr>
            <w:tcW w:w="1990" w:type="pct"/>
          </w:tcPr>
          <w:p w14:paraId="78F5DA39" w14:textId="4D30B4AF" w:rsidR="007C0E22" w:rsidRPr="007C0E22" w:rsidRDefault="00D903D3" w:rsidP="00D90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กลับรายการ</w:t>
            </w:r>
          </w:p>
        </w:tc>
        <w:tc>
          <w:tcPr>
            <w:tcW w:w="583" w:type="pct"/>
            <w:shd w:val="clear" w:color="auto" w:fill="auto"/>
          </w:tcPr>
          <w:p w14:paraId="0AC1B45F" w14:textId="77777777" w:rsidR="007C0E22" w:rsidRPr="00D903D3" w:rsidRDefault="007C0E22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903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(43)</w:t>
            </w:r>
          </w:p>
        </w:tc>
        <w:tc>
          <w:tcPr>
            <w:tcW w:w="146" w:type="pct"/>
            <w:shd w:val="clear" w:color="auto" w:fill="auto"/>
          </w:tcPr>
          <w:p w14:paraId="44315722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3E89D27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903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E1A6EC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4CDB00F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903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1E800E5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C773C09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903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</w:tbl>
    <w:p w14:paraId="0FA1DCF6" w14:textId="253AFF6E" w:rsidR="00B03B5B" w:rsidRDefault="00B0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30"/>
          <w:szCs w:val="30"/>
          <w:lang w:eastAsia="x-none"/>
        </w:rPr>
      </w:pPr>
    </w:p>
    <w:p w14:paraId="6365E04C" w14:textId="77777777" w:rsidR="00D903D3" w:rsidRPr="00D903D3" w:rsidRDefault="00D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30"/>
          <w:szCs w:val="30"/>
          <w:lang w:eastAsia="x-none"/>
        </w:rPr>
      </w:pPr>
    </w:p>
    <w:p w14:paraId="16B43BA0" w14:textId="0C08FAA2" w:rsidR="00E15D18" w:rsidRDefault="004B58A0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ลูกหนี้อื่น</w:t>
      </w:r>
    </w:p>
    <w:p w14:paraId="194DE45E" w14:textId="68F1BF15" w:rsidR="0075652F" w:rsidRPr="004C343F" w:rsidRDefault="0075652F" w:rsidP="004C3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1"/>
        <w:gridCol w:w="1079"/>
        <w:gridCol w:w="270"/>
        <w:gridCol w:w="1089"/>
        <w:gridCol w:w="261"/>
        <w:gridCol w:w="1063"/>
        <w:gridCol w:w="270"/>
        <w:gridCol w:w="1098"/>
      </w:tblGrid>
      <w:tr w:rsidR="0075652F" w:rsidRPr="00240583" w14:paraId="10B1E1B5" w14:textId="77777777" w:rsidTr="00E97CDB">
        <w:trPr>
          <w:trHeight w:val="241"/>
        </w:trPr>
        <w:tc>
          <w:tcPr>
            <w:tcW w:w="4321" w:type="dxa"/>
            <w:gridSpan w:val="2"/>
            <w:shd w:val="clear" w:color="auto" w:fill="auto"/>
            <w:hideMark/>
          </w:tcPr>
          <w:p w14:paraId="5C3EB034" w14:textId="77777777" w:rsidR="0075652F" w:rsidRPr="00240583" w:rsidRDefault="0075652F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hideMark/>
          </w:tcPr>
          <w:p w14:paraId="6BFAB4B9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0BF40463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  <w:hideMark/>
          </w:tcPr>
          <w:p w14:paraId="2B590216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DB" w:rsidRPr="00240583" w14:paraId="449A742E" w14:textId="77777777" w:rsidTr="005A41E8">
        <w:trPr>
          <w:trHeight w:val="241"/>
        </w:trPr>
        <w:tc>
          <w:tcPr>
            <w:tcW w:w="4050" w:type="dxa"/>
            <w:shd w:val="clear" w:color="auto" w:fill="auto"/>
          </w:tcPr>
          <w:p w14:paraId="4D646DB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20D1C433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28C9B7E6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F6B3ECD" w14:textId="7830A583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055131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AC94FCA" w14:textId="2A68B81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21D637B5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97CDB" w:rsidRPr="00240583" w14:paraId="0A8AF96F" w14:textId="77777777" w:rsidTr="005A41E8">
        <w:trPr>
          <w:trHeight w:val="241"/>
        </w:trPr>
        <w:tc>
          <w:tcPr>
            <w:tcW w:w="4050" w:type="dxa"/>
            <w:shd w:val="clear" w:color="auto" w:fill="auto"/>
          </w:tcPr>
          <w:p w14:paraId="132C9CD2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188E361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31BA5E63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C2B21DC" w14:textId="535BA39D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5DBEB7E8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8A227F4" w14:textId="245AABB5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7756592A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59016C" w:rsidRPr="00240583" w14:paraId="603D6417" w14:textId="77777777" w:rsidTr="005A41E8">
        <w:trPr>
          <w:trHeight w:val="272"/>
        </w:trPr>
        <w:tc>
          <w:tcPr>
            <w:tcW w:w="4050" w:type="dxa"/>
            <w:shd w:val="clear" w:color="auto" w:fill="auto"/>
          </w:tcPr>
          <w:p w14:paraId="108FBCF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7550241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1E849B0F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CDB" w:rsidRPr="00240583" w14:paraId="5E85D6D8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2E35B7CC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271" w:type="dxa"/>
            <w:vAlign w:val="bottom"/>
          </w:tcPr>
          <w:p w14:paraId="5DD8E719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2689B0" w14:textId="602B6E68" w:rsidR="00E97CDB" w:rsidRPr="00240583" w:rsidRDefault="00945441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D1C74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B936C0" w14:textId="020496FE" w:rsidR="00E97CDB" w:rsidRPr="00240583" w:rsidRDefault="00E97CDB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31,097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0764ED3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5BABDC8" w14:textId="0DB25AA8" w:rsidR="00E97CDB" w:rsidRPr="00240583" w:rsidRDefault="00945441" w:rsidP="00E97CD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F8649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9F762F" w14:textId="45250BDD" w:rsidR="00E97CDB" w:rsidRPr="00240583" w:rsidRDefault="00E97CDB" w:rsidP="00E97CD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31,097</w:t>
            </w:r>
          </w:p>
        </w:tc>
      </w:tr>
      <w:tr w:rsidR="00E97CDB" w:rsidRPr="00240583" w14:paraId="67F10CF6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4F8FFA5A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1" w:type="dxa"/>
            <w:vAlign w:val="bottom"/>
          </w:tcPr>
          <w:p w14:paraId="61843F63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809A00" w14:textId="36823C7D" w:rsidR="00E97CDB" w:rsidRPr="00240583" w:rsidRDefault="00945441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0AE1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0439C1F" w14:textId="6A653795" w:rsidR="00E97CDB" w:rsidRPr="00240583" w:rsidRDefault="00E97CDB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CC91D1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A6DCE4D" w14:textId="59F14D9D" w:rsidR="00E97CDB" w:rsidRPr="00240583" w:rsidRDefault="00945441" w:rsidP="00E97CD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03CCE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79AD10" w14:textId="233715EA" w:rsidR="00E97CDB" w:rsidRPr="00240583" w:rsidRDefault="00E97CDB" w:rsidP="00E97CD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29,571</w:t>
            </w:r>
          </w:p>
        </w:tc>
      </w:tr>
      <w:tr w:rsidR="00E97CDB" w:rsidRPr="00240583" w14:paraId="79CAAF5F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258B2484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71" w:type="dxa"/>
            <w:vAlign w:val="bottom"/>
          </w:tcPr>
          <w:p w14:paraId="6604AC0D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494F3B" w14:textId="7B11E21D" w:rsidR="00E97CDB" w:rsidRPr="00240583" w:rsidRDefault="00945441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1627A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DBA635" w14:textId="7F5D7DD9" w:rsidR="00E97CDB" w:rsidRPr="00240583" w:rsidRDefault="00E97CDB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17,294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84087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C455C1A" w14:textId="61752C0C" w:rsidR="00E97CDB" w:rsidRPr="00240583" w:rsidRDefault="00945441" w:rsidP="00E97CD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24FE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F6EC0D" w14:textId="11B350CB" w:rsidR="00E97CDB" w:rsidRPr="00240583" w:rsidRDefault="00E97CDB" w:rsidP="00E97CD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8,352</w:t>
            </w:r>
          </w:p>
        </w:tc>
      </w:tr>
      <w:tr w:rsidR="00E97CDB" w:rsidRPr="00240583" w14:paraId="76AE5E02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193A55CA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1" w:type="dxa"/>
            <w:vAlign w:val="bottom"/>
          </w:tcPr>
          <w:p w14:paraId="6DF9F1AF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0219288A" w:rsidR="00E97CDB" w:rsidRPr="00240583" w:rsidRDefault="00945441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05C3587C" w:rsidR="00E97CDB" w:rsidRPr="00240583" w:rsidRDefault="00E97CDB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4236CB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718568F3" w:rsidR="00E97CDB" w:rsidRPr="00254201" w:rsidRDefault="00945441" w:rsidP="00E97CDB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5BF6640E" w:rsidR="00E97CDB" w:rsidRPr="00240583" w:rsidRDefault="00E97CDB" w:rsidP="00E97CDB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2,488</w:t>
            </w:r>
          </w:p>
        </w:tc>
      </w:tr>
      <w:tr w:rsidR="00E97CDB" w:rsidRPr="00240583" w14:paraId="1037DD46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  <w:hideMark/>
          </w:tcPr>
          <w:p w14:paraId="1A597A80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  <w:vAlign w:val="bottom"/>
          </w:tcPr>
          <w:p w14:paraId="75BD3911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3F45746C" w:rsidR="00E97CDB" w:rsidRPr="00240583" w:rsidRDefault="00945441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46,207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00FC010E" w:rsidR="00E97CDB" w:rsidRPr="00240583" w:rsidRDefault="00E97CDB" w:rsidP="00E97CD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80,032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3E3C9E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041C56AB" w:rsidR="00E97CDB" w:rsidRPr="00240583" w:rsidRDefault="00945441" w:rsidP="00E97CDB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5FD5A3A3" w:rsidR="00E97CDB" w:rsidRPr="00240583" w:rsidRDefault="00E97CDB" w:rsidP="00E97CDB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71,508</w:t>
            </w:r>
          </w:p>
        </w:tc>
      </w:tr>
    </w:tbl>
    <w:p w14:paraId="4D6E7E22" w14:textId="14A1E370" w:rsidR="00785E02" w:rsidRPr="00040C98" w:rsidRDefault="00785E02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1FD9D7E" w14:textId="35AB5448" w:rsidR="00B036A2" w:rsidRPr="00240583" w:rsidRDefault="00661F0C" w:rsidP="00A8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E15D18" w:rsidRPr="0024058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36A2" w:rsidRPr="002405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070D67B3" w14:textId="77777777" w:rsidR="004313F8" w:rsidRPr="00040C98" w:rsidRDefault="004313F8" w:rsidP="000D02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98"/>
        <w:gridCol w:w="1163"/>
        <w:gridCol w:w="270"/>
        <w:gridCol w:w="1080"/>
        <w:gridCol w:w="270"/>
        <w:gridCol w:w="990"/>
        <w:gridCol w:w="270"/>
        <w:gridCol w:w="1008"/>
      </w:tblGrid>
      <w:tr w:rsidR="004313F8" w:rsidRPr="00240583" w14:paraId="142D8867" w14:textId="77777777" w:rsidTr="005A41E8">
        <w:trPr>
          <w:trHeight w:val="241"/>
        </w:trPr>
        <w:tc>
          <w:tcPr>
            <w:tcW w:w="4338" w:type="dxa"/>
            <w:gridSpan w:val="2"/>
            <w:shd w:val="clear" w:color="auto" w:fill="auto"/>
            <w:hideMark/>
          </w:tcPr>
          <w:p w14:paraId="284FECB6" w14:textId="77777777" w:rsidR="004313F8" w:rsidRPr="00240583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14:paraId="1D38BBD0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89EF29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5AA8AE24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DB" w:rsidRPr="00240583" w14:paraId="01A9C537" w14:textId="77777777" w:rsidTr="005A41E8">
        <w:trPr>
          <w:trHeight w:val="241"/>
        </w:trPr>
        <w:tc>
          <w:tcPr>
            <w:tcW w:w="3240" w:type="dxa"/>
            <w:shd w:val="clear" w:color="auto" w:fill="auto"/>
          </w:tcPr>
          <w:p w14:paraId="0D86FBD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770952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07AD4F75" w14:textId="75706C00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shd w:val="clear" w:color="auto" w:fill="auto"/>
          </w:tcPr>
          <w:p w14:paraId="1ECDE59E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E9505" w14:textId="2513911F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D7CA9D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84D527" w14:textId="42DE5F1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6195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</w:p>
        </w:tc>
        <w:tc>
          <w:tcPr>
            <w:tcW w:w="270" w:type="dxa"/>
            <w:shd w:val="clear" w:color="auto" w:fill="auto"/>
          </w:tcPr>
          <w:p w14:paraId="49F23D9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D30BC04" w14:textId="663AA2E8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97CDB" w:rsidRPr="00240583" w14:paraId="4A57F8BA" w14:textId="77777777" w:rsidTr="005A41E8">
        <w:trPr>
          <w:trHeight w:val="241"/>
        </w:trPr>
        <w:tc>
          <w:tcPr>
            <w:tcW w:w="3240" w:type="dxa"/>
            <w:shd w:val="clear" w:color="auto" w:fill="auto"/>
          </w:tcPr>
          <w:p w14:paraId="31D68B6B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AF63F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799A90E8" w14:textId="7C12A54A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B60B7E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3BA51" w14:textId="4C39AD9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6F6B3A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715395" w14:textId="20E55F5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A047DB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0F17667" w14:textId="565841C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59016C" w:rsidRPr="00240583" w14:paraId="5742C2B4" w14:textId="77777777" w:rsidTr="005A41E8">
        <w:trPr>
          <w:trHeight w:val="232"/>
        </w:trPr>
        <w:tc>
          <w:tcPr>
            <w:tcW w:w="3240" w:type="dxa"/>
            <w:shd w:val="clear" w:color="auto" w:fill="auto"/>
          </w:tcPr>
          <w:p w14:paraId="2BEDD0F6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76470E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14:paraId="1D90CE30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CDB" w:rsidRPr="00240583" w14:paraId="2C3A3B74" w14:textId="77777777" w:rsidTr="005A41E8">
        <w:trPr>
          <w:trHeight w:val="249"/>
        </w:trPr>
        <w:tc>
          <w:tcPr>
            <w:tcW w:w="3240" w:type="dxa"/>
            <w:shd w:val="clear" w:color="auto" w:fill="auto"/>
            <w:hideMark/>
          </w:tcPr>
          <w:p w14:paraId="3734673B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98" w:type="dxa"/>
          </w:tcPr>
          <w:p w14:paraId="7069153A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0A604743" w14:textId="4ED6F0B0" w:rsidR="00E97CDB" w:rsidRPr="00240583" w:rsidRDefault="00857080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2A9A8C1D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FE05E9" w14:textId="7DA4821D" w:rsidR="00E97CDB" w:rsidRPr="00240583" w:rsidRDefault="00E97CDB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483,299</w:t>
            </w:r>
          </w:p>
        </w:tc>
        <w:tc>
          <w:tcPr>
            <w:tcW w:w="270" w:type="dxa"/>
            <w:shd w:val="clear" w:color="auto" w:fill="auto"/>
          </w:tcPr>
          <w:p w14:paraId="7D35792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75F89C" w14:textId="680CEF89" w:rsidR="00E97CDB" w:rsidRPr="00240583" w:rsidRDefault="00857080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53CF1C9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879A60" w14:textId="1D9EFDEE" w:rsidR="00E97CDB" w:rsidRPr="00240583" w:rsidRDefault="00E97CDB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445,178</w:t>
            </w:r>
          </w:p>
        </w:tc>
      </w:tr>
      <w:tr w:rsidR="00E97CDB" w:rsidRPr="00240583" w14:paraId="18FF86EC" w14:textId="77777777" w:rsidTr="005A41E8">
        <w:trPr>
          <w:trHeight w:val="320"/>
        </w:trPr>
        <w:tc>
          <w:tcPr>
            <w:tcW w:w="3240" w:type="dxa"/>
            <w:shd w:val="clear" w:color="auto" w:fill="auto"/>
          </w:tcPr>
          <w:p w14:paraId="51079E2B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98" w:type="dxa"/>
          </w:tcPr>
          <w:p w14:paraId="2C4BA6F9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18BA2CE8" w:rsidR="00E97CDB" w:rsidRPr="00240583" w:rsidRDefault="00857080" w:rsidP="00E97CDB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F17D4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0697" w14:textId="1D2B5D14" w:rsidR="00E97CDB" w:rsidRPr="00240583" w:rsidRDefault="00E97CDB" w:rsidP="00E97CDB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3C23F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1FD90550" w:rsidR="00E97CDB" w:rsidRPr="00240583" w:rsidRDefault="00143890" w:rsidP="00143890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8775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6C38" w14:textId="12811095" w:rsidR="00E97CDB" w:rsidRPr="00240583" w:rsidRDefault="00E97CDB" w:rsidP="00E97CDB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97CDB" w:rsidRPr="00240583" w14:paraId="7494A0B1" w14:textId="77777777" w:rsidTr="005A41E8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1DE7D8D7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</w:tcPr>
          <w:p w14:paraId="6276600F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25002E0" w14:textId="3A069176" w:rsidR="00E97CDB" w:rsidRPr="00240583" w:rsidRDefault="00857080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216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216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028B4D01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5DC22" w14:textId="1673265B" w:rsidR="00E97CDB" w:rsidRPr="00240583" w:rsidRDefault="00E97CDB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22AAC3BF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243422" w14:textId="14AAA1F8" w:rsidR="00E97CDB" w:rsidRPr="00240583" w:rsidRDefault="00857080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</w:t>
            </w:r>
            <w:r w:rsidR="002216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216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63F0A33D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B33F6B" w14:textId="6B2C9A0C" w:rsidR="00E97CDB" w:rsidRPr="00240583" w:rsidRDefault="00E97CDB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445,178</w:t>
            </w:r>
          </w:p>
        </w:tc>
      </w:tr>
      <w:tr w:rsidR="00E97CDB" w:rsidRPr="00240583" w14:paraId="78CC25A1" w14:textId="77777777" w:rsidTr="005A41E8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04E5A8AE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98" w:type="dxa"/>
          </w:tcPr>
          <w:p w14:paraId="7984D0C8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4CDF9E48" w:rsidR="00E97CDB" w:rsidRPr="00240583" w:rsidRDefault="00857080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 w:rsidR="00D705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B65A27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D4A87" w14:textId="5BE476CF" w:rsidR="00E97CDB" w:rsidRPr="00240583" w:rsidRDefault="00E97CDB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(40,665)</w:t>
            </w:r>
          </w:p>
        </w:tc>
        <w:tc>
          <w:tcPr>
            <w:tcW w:w="270" w:type="dxa"/>
            <w:shd w:val="clear" w:color="auto" w:fill="auto"/>
          </w:tcPr>
          <w:p w14:paraId="09111E6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C6F528" w14:textId="623D41F7" w:rsidR="00E97CDB" w:rsidRPr="00240583" w:rsidRDefault="00857080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</w:t>
            </w:r>
            <w:r w:rsidR="0022162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7E6C9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1D6C2E" w14:textId="17319DB9" w:rsidR="00E97CDB" w:rsidRPr="00240583" w:rsidRDefault="00E97CDB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(32,319)</w:t>
            </w:r>
          </w:p>
        </w:tc>
      </w:tr>
      <w:tr w:rsidR="00E97CDB" w:rsidRPr="00240583" w14:paraId="51496960" w14:textId="77777777" w:rsidTr="005A41E8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4ACC9AAF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</w:tcPr>
          <w:p w14:paraId="2656F588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51623DA0" w:rsidR="00E97CDB" w:rsidRPr="00240583" w:rsidRDefault="00857080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421,9</w:t>
            </w:r>
            <w:r w:rsidR="00D70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8ED5E47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BBC2" w14:textId="59ADCDC2" w:rsidR="00E97CDB" w:rsidRPr="00240583" w:rsidRDefault="00E97CDB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459DE5F5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72D9990F" w:rsidR="00E97CDB" w:rsidRPr="00240583" w:rsidRDefault="00857080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391,</w:t>
            </w:r>
            <w:r w:rsidR="00D70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6B2E48F1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148F9" w14:textId="75259070" w:rsidR="00E97CDB" w:rsidRPr="00240583" w:rsidRDefault="00E97CDB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412,859</w:t>
            </w:r>
          </w:p>
        </w:tc>
      </w:tr>
    </w:tbl>
    <w:p w14:paraId="0EA5E6B9" w14:textId="013924A2" w:rsidR="00B03B5B" w:rsidRDefault="00B03B5B" w:rsidP="00F3202B">
      <w:pPr>
        <w:rPr>
          <w:rFonts w:cstheme="minorBidi"/>
          <w:sz w:val="30"/>
          <w:szCs w:val="30"/>
        </w:rPr>
      </w:pPr>
    </w:p>
    <w:p w14:paraId="083F002B" w14:textId="73F636A1" w:rsidR="00D903D3" w:rsidRDefault="00D903D3" w:rsidP="00F3202B">
      <w:pPr>
        <w:rPr>
          <w:rFonts w:cstheme="minorBidi"/>
          <w:sz w:val="30"/>
          <w:szCs w:val="30"/>
        </w:rPr>
      </w:pPr>
    </w:p>
    <w:p w14:paraId="479AAEFE" w14:textId="1438291B" w:rsidR="00D903D3" w:rsidRDefault="00D903D3" w:rsidP="00F3202B">
      <w:pPr>
        <w:rPr>
          <w:rFonts w:cstheme="minorBidi"/>
          <w:sz w:val="30"/>
          <w:szCs w:val="30"/>
        </w:rPr>
      </w:pPr>
    </w:p>
    <w:p w14:paraId="498DBAB0" w14:textId="5D3FCF85" w:rsidR="00D903D3" w:rsidRDefault="00D903D3" w:rsidP="00F3202B">
      <w:pPr>
        <w:rPr>
          <w:rFonts w:cstheme="minorBidi"/>
          <w:sz w:val="30"/>
          <w:szCs w:val="30"/>
        </w:rPr>
      </w:pPr>
    </w:p>
    <w:p w14:paraId="74091C7F" w14:textId="1C9725A8" w:rsidR="00D903D3" w:rsidRDefault="00D903D3" w:rsidP="00F3202B">
      <w:pPr>
        <w:rPr>
          <w:rFonts w:cstheme="minorBidi"/>
          <w:sz w:val="30"/>
          <w:szCs w:val="30"/>
        </w:rPr>
      </w:pPr>
    </w:p>
    <w:p w14:paraId="6D8C58B3" w14:textId="3C33AD7C" w:rsidR="00D903D3" w:rsidRDefault="00D903D3" w:rsidP="00F3202B">
      <w:pPr>
        <w:rPr>
          <w:rFonts w:cstheme="minorBidi"/>
          <w:sz w:val="30"/>
          <w:szCs w:val="30"/>
        </w:rPr>
      </w:pPr>
    </w:p>
    <w:p w14:paraId="25933B99" w14:textId="1C623659" w:rsidR="00D903D3" w:rsidRDefault="00D903D3" w:rsidP="00F3202B">
      <w:pPr>
        <w:rPr>
          <w:rFonts w:cstheme="minorBidi"/>
          <w:sz w:val="30"/>
          <w:szCs w:val="30"/>
        </w:rPr>
      </w:pPr>
    </w:p>
    <w:p w14:paraId="7ECBBF08" w14:textId="77777777" w:rsidR="00D903D3" w:rsidRDefault="00D903D3" w:rsidP="00F3202B">
      <w:pPr>
        <w:rPr>
          <w:rFonts w:cstheme="minorBidi"/>
          <w:sz w:val="30"/>
          <w:szCs w:val="30"/>
          <w:cs/>
        </w:rPr>
      </w:pPr>
    </w:p>
    <w:tbl>
      <w:tblPr>
        <w:tblW w:w="94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30"/>
        <w:gridCol w:w="1233"/>
        <w:gridCol w:w="247"/>
        <w:gridCol w:w="1104"/>
        <w:gridCol w:w="266"/>
        <w:gridCol w:w="992"/>
        <w:gridCol w:w="262"/>
        <w:gridCol w:w="1053"/>
      </w:tblGrid>
      <w:tr w:rsidR="004060EC" w:rsidRPr="00904E4C" w14:paraId="7D8FD458" w14:textId="77777777" w:rsidTr="004060EC">
        <w:trPr>
          <w:tblHeader/>
        </w:trPr>
        <w:tc>
          <w:tcPr>
            <w:tcW w:w="2282" w:type="pct"/>
          </w:tcPr>
          <w:p w14:paraId="3748491E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B29D08C" w14:textId="77777777" w:rsidR="004060EC" w:rsidRPr="00904E4C" w:rsidRDefault="004060EC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7C8C1DB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330262AA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060EC" w:rsidRPr="00904E4C" w14:paraId="0282B119" w14:textId="77777777" w:rsidTr="000F2772">
        <w:trPr>
          <w:tblHeader/>
        </w:trPr>
        <w:tc>
          <w:tcPr>
            <w:tcW w:w="2282" w:type="pct"/>
          </w:tcPr>
          <w:p w14:paraId="11D223D7" w14:textId="0909E1F1" w:rsidR="004060EC" w:rsidRPr="00E97CDB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</w:t>
            </w:r>
            <w:r w:rsidR="00E97C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E97CDB" w:rsidRPr="00E97CD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0" w:type="pct"/>
            <w:shd w:val="clear" w:color="auto" w:fill="auto"/>
          </w:tcPr>
          <w:p w14:paraId="45B5A9ED" w14:textId="4076D9C5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E97CDB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E97C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6544B320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798BE26" w14:textId="4C80F87B" w:rsidR="004060EC" w:rsidRPr="00904E4C" w:rsidRDefault="00E97CDB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0" w:type="pct"/>
          </w:tcPr>
          <w:p w14:paraId="76F6FF6A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3CBA6F81" w14:textId="0BB6F391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97C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575481C7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00387EE" w14:textId="6AD382FD" w:rsidR="004060EC" w:rsidRPr="00904E4C" w:rsidRDefault="00E97CDB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0F2772" w:rsidRPr="00904E4C" w14:paraId="4B092AB9" w14:textId="77777777" w:rsidTr="000F2772">
        <w:trPr>
          <w:tblHeader/>
        </w:trPr>
        <w:tc>
          <w:tcPr>
            <w:tcW w:w="2282" w:type="pct"/>
          </w:tcPr>
          <w:p w14:paraId="350E1896" w14:textId="77777777" w:rsidR="000F2772" w:rsidRPr="00240583" w:rsidRDefault="000F2772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111418D4" w14:textId="09710723" w:rsidR="000F2772" w:rsidRPr="00240583" w:rsidRDefault="000F2772" w:rsidP="000F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F277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060EC" w:rsidRPr="00904E4C" w14:paraId="47F20CDB" w14:textId="77777777" w:rsidTr="000F2772">
        <w:tc>
          <w:tcPr>
            <w:tcW w:w="2282" w:type="pct"/>
          </w:tcPr>
          <w:p w14:paraId="2D840B26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50" w:type="pct"/>
            <w:shd w:val="clear" w:color="auto" w:fill="auto"/>
          </w:tcPr>
          <w:p w14:paraId="3DAC706B" w14:textId="77777777" w:rsidR="004060EC" w:rsidRPr="00904E4C" w:rsidRDefault="004060EC" w:rsidP="002B5EC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B619AE1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A7F73B2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3D38E6B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75336F41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</w:tcPr>
          <w:p w14:paraId="51400281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FACEC4D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60EC" w:rsidRPr="00904E4C" w14:paraId="2BF248F7" w14:textId="77777777" w:rsidTr="000F2772">
        <w:tc>
          <w:tcPr>
            <w:tcW w:w="2282" w:type="pct"/>
          </w:tcPr>
          <w:p w14:paraId="2BE400F5" w14:textId="2A3253E0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50" w:type="pct"/>
            <w:shd w:val="clear" w:color="auto" w:fill="auto"/>
          </w:tcPr>
          <w:p w14:paraId="650570D9" w14:textId="77777777" w:rsidR="004060EC" w:rsidRPr="00904E4C" w:rsidRDefault="004060EC" w:rsidP="002B5EC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CC7175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CD81F28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22BDCC7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0FDF3C7C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</w:tcPr>
          <w:p w14:paraId="022013ED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3A92B63" w14:textId="77777777" w:rsidR="004060EC" w:rsidRPr="00904E4C" w:rsidRDefault="004060EC" w:rsidP="002B5EC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60EC" w:rsidRPr="00904E4C" w14:paraId="63FD008D" w14:textId="77777777" w:rsidTr="000F2772">
        <w:tc>
          <w:tcPr>
            <w:tcW w:w="2282" w:type="pct"/>
          </w:tcPr>
          <w:p w14:paraId="7A28FEF4" w14:textId="77777777" w:rsidR="004060EC" w:rsidRPr="00AB4561" w:rsidRDefault="004060EC" w:rsidP="002B5EC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5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50" w:type="pct"/>
            <w:shd w:val="clear" w:color="auto" w:fill="auto"/>
          </w:tcPr>
          <w:p w14:paraId="11C9C444" w14:textId="08C565CB" w:rsidR="004060EC" w:rsidRPr="00151AC4" w:rsidRDefault="00221624" w:rsidP="004060E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16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894</w:t>
            </w:r>
            <w:r w:rsidR="007276ED" w:rsidRPr="0022162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216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480</w:t>
            </w:r>
          </w:p>
        </w:tc>
        <w:tc>
          <w:tcPr>
            <w:tcW w:w="130" w:type="pct"/>
            <w:shd w:val="clear" w:color="auto" w:fill="auto"/>
          </w:tcPr>
          <w:p w14:paraId="047B0E4B" w14:textId="77777777" w:rsidR="004060EC" w:rsidRPr="00151AC4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FDFFF73" w14:textId="72C100C3" w:rsidR="004060EC" w:rsidRPr="00904E4C" w:rsidRDefault="00E97CDB" w:rsidP="004060EC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655,676</w:t>
            </w:r>
          </w:p>
        </w:tc>
        <w:tc>
          <w:tcPr>
            <w:tcW w:w="140" w:type="pct"/>
          </w:tcPr>
          <w:p w14:paraId="47CB2F79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7A0949CE" w14:textId="636477AF" w:rsidR="004060EC" w:rsidRPr="00151AC4" w:rsidRDefault="00B13FAB" w:rsidP="00572C18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880,514</w:t>
            </w:r>
          </w:p>
        </w:tc>
        <w:tc>
          <w:tcPr>
            <w:tcW w:w="138" w:type="pct"/>
            <w:shd w:val="clear" w:color="auto" w:fill="auto"/>
          </w:tcPr>
          <w:p w14:paraId="5161616A" w14:textId="77777777" w:rsidR="004060EC" w:rsidRPr="00904E4C" w:rsidRDefault="004060EC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FE309D5" w14:textId="1472B6A7" w:rsidR="004060EC" w:rsidRPr="00904E4C" w:rsidRDefault="00E97CDB" w:rsidP="004060EC">
            <w:pPr>
              <w:pStyle w:val="acctfourfigures"/>
              <w:tabs>
                <w:tab w:val="clear" w:pos="765"/>
                <w:tab w:val="decimal" w:pos="803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7C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633,188</w:t>
            </w:r>
          </w:p>
        </w:tc>
      </w:tr>
      <w:tr w:rsidR="00C00EA1" w:rsidRPr="00904E4C" w14:paraId="008AFE7F" w14:textId="77777777" w:rsidTr="000F2772">
        <w:tc>
          <w:tcPr>
            <w:tcW w:w="2282" w:type="pct"/>
          </w:tcPr>
          <w:p w14:paraId="1C38B700" w14:textId="57750B2F" w:rsidR="00C00EA1" w:rsidRPr="00AB4561" w:rsidRDefault="00C00EA1" w:rsidP="00C00EA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650" w:type="pct"/>
            <w:shd w:val="clear" w:color="auto" w:fill="auto"/>
          </w:tcPr>
          <w:p w14:paraId="46D1372B" w14:textId="796233DA" w:rsidR="00C00EA1" w:rsidRPr="00151AC4" w:rsidRDefault="00C00EA1" w:rsidP="00C00EA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633E40FD" w14:textId="77777777" w:rsidR="00C00EA1" w:rsidRPr="00151AC4" w:rsidRDefault="00C00EA1" w:rsidP="00C0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65017FA" w14:textId="69DA5E58" w:rsidR="00C00EA1" w:rsidRDefault="00C00EA1" w:rsidP="00C00EA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29B4CB81" w14:textId="77777777" w:rsidR="00C00EA1" w:rsidRPr="00904E4C" w:rsidRDefault="00C00EA1" w:rsidP="00C0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17EFED1B" w14:textId="022894A0" w:rsidR="00C00EA1" w:rsidRPr="00151AC4" w:rsidRDefault="00C00EA1" w:rsidP="00C00EA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</w:tcPr>
          <w:p w14:paraId="6A67E518" w14:textId="77777777" w:rsidR="00C00EA1" w:rsidRPr="00904E4C" w:rsidRDefault="00C00EA1" w:rsidP="00C0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ECCC414" w14:textId="4B511F3F" w:rsidR="00C00EA1" w:rsidRPr="00904E4C" w:rsidRDefault="00C00EA1" w:rsidP="00C00EA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2C18" w:rsidRPr="00904E4C" w14:paraId="45B3D7CD" w14:textId="77777777" w:rsidTr="00F41B50">
        <w:tc>
          <w:tcPr>
            <w:tcW w:w="2282" w:type="pct"/>
          </w:tcPr>
          <w:p w14:paraId="23439A18" w14:textId="72D21599" w:rsidR="00572C18" w:rsidRPr="00AB456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ที่คาดว่าจะได้รับ </w:t>
            </w:r>
          </w:p>
        </w:tc>
        <w:tc>
          <w:tcPr>
            <w:tcW w:w="650" w:type="pct"/>
            <w:shd w:val="clear" w:color="auto" w:fill="auto"/>
          </w:tcPr>
          <w:p w14:paraId="737B459C" w14:textId="397D58FD" w:rsidR="00572C18" w:rsidRPr="00151AC4" w:rsidRDefault="00572C18" w:rsidP="00572C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B2A6908" w14:textId="77777777" w:rsidR="00572C18" w:rsidRPr="00C00EA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shd w:val="clear" w:color="auto" w:fill="auto"/>
          </w:tcPr>
          <w:p w14:paraId="050C3F63" w14:textId="54BDFEA8" w:rsidR="00572C18" w:rsidRPr="00C00EA1" w:rsidRDefault="00572C18" w:rsidP="00572C18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0EA1">
              <w:rPr>
                <w:rFonts w:ascii="Angsana New" w:hAnsi="Angsana New" w:cs="Angsana New"/>
                <w:sz w:val="30"/>
                <w:szCs w:val="30"/>
                <w:lang w:bidi="th-TH"/>
              </w:rPr>
              <w:t>7,814</w:t>
            </w:r>
          </w:p>
        </w:tc>
        <w:tc>
          <w:tcPr>
            <w:tcW w:w="140" w:type="pct"/>
          </w:tcPr>
          <w:p w14:paraId="41E86685" w14:textId="77777777" w:rsidR="00572C18" w:rsidRPr="00C00EA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0BB1E6F1" w14:textId="583405D9" w:rsidR="00572C18" w:rsidRPr="00C00EA1" w:rsidRDefault="00572C18" w:rsidP="00572C1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0E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2F5713C" w14:textId="77777777" w:rsidR="00572C18" w:rsidRPr="00C00EA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5D05E1CA" w14:textId="1D217B4C" w:rsidR="00572C18" w:rsidRPr="00C00EA1" w:rsidRDefault="00572C18" w:rsidP="00572C18">
            <w:pPr>
              <w:pStyle w:val="acctfourfigures"/>
              <w:tabs>
                <w:tab w:val="clear" w:pos="765"/>
                <w:tab w:val="decimal" w:pos="803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0EA1"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Pr="00C00E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</w:tr>
      <w:tr w:rsidR="00572C18" w:rsidRPr="00904E4C" w14:paraId="485655E7" w14:textId="77777777" w:rsidTr="00F41B50">
        <w:tc>
          <w:tcPr>
            <w:tcW w:w="2282" w:type="pct"/>
          </w:tcPr>
          <w:p w14:paraId="63FC4A06" w14:textId="057E181C" w:rsidR="00572C18" w:rsidRPr="00AB4561" w:rsidRDefault="00572C18" w:rsidP="00572C1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60B0C11D" w14:textId="4E1CFCFE" w:rsidR="00572C18" w:rsidRPr="00566D21" w:rsidRDefault="00572C18" w:rsidP="00572C1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(5,106)</w:t>
            </w:r>
          </w:p>
        </w:tc>
        <w:tc>
          <w:tcPr>
            <w:tcW w:w="130" w:type="pct"/>
            <w:shd w:val="clear" w:color="auto" w:fill="auto"/>
          </w:tcPr>
          <w:p w14:paraId="77ED55D1" w14:textId="77777777" w:rsidR="00572C18" w:rsidRPr="00C00EA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7021C6C" w14:textId="2376414D" w:rsidR="00572C18" w:rsidRPr="00C00EA1" w:rsidRDefault="00572C18" w:rsidP="00572C18">
            <w:pPr>
              <w:pStyle w:val="acctfourfigures"/>
              <w:tabs>
                <w:tab w:val="clear" w:pos="765"/>
                <w:tab w:val="decimal" w:pos="541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611F2274" w14:textId="77777777" w:rsidR="00572C18" w:rsidRPr="00C00EA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1B95B9EA" w14:textId="7F9E4337" w:rsidR="00572C18" w:rsidRPr="00C00EA1" w:rsidRDefault="00572C18" w:rsidP="00572C1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0EA1">
              <w:rPr>
                <w:rFonts w:ascii="Angsana New" w:hAnsi="Angsana New" w:cs="Angsana New"/>
                <w:sz w:val="30"/>
                <w:szCs w:val="30"/>
                <w:lang w:bidi="th-TH"/>
              </w:rPr>
              <w:t>(7,034)</w:t>
            </w:r>
          </w:p>
        </w:tc>
        <w:tc>
          <w:tcPr>
            <w:tcW w:w="138" w:type="pct"/>
            <w:shd w:val="clear" w:color="auto" w:fill="auto"/>
          </w:tcPr>
          <w:p w14:paraId="5A0A15CE" w14:textId="77777777" w:rsidR="00572C18" w:rsidRPr="00C00EA1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6AD5" w14:textId="3EE7E15E" w:rsidR="00572C18" w:rsidRPr="00C00EA1" w:rsidRDefault="00572C18" w:rsidP="00572C1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72C18" w:rsidRPr="00904E4C" w14:paraId="61A5670E" w14:textId="77777777" w:rsidTr="000F2772">
        <w:tc>
          <w:tcPr>
            <w:tcW w:w="2282" w:type="pct"/>
          </w:tcPr>
          <w:p w14:paraId="56C633E7" w14:textId="3A5FED5A" w:rsidR="00572C18" w:rsidRPr="00904E4C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20BB9" w14:textId="29065F40" w:rsidR="00572C18" w:rsidRPr="00904E4C" w:rsidRDefault="00572C18" w:rsidP="00572C1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889,374</w:t>
            </w:r>
          </w:p>
        </w:tc>
        <w:tc>
          <w:tcPr>
            <w:tcW w:w="130" w:type="pct"/>
            <w:shd w:val="clear" w:color="auto" w:fill="auto"/>
          </w:tcPr>
          <w:p w14:paraId="0B4873C7" w14:textId="77777777" w:rsidR="00572C18" w:rsidRPr="00904E4C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5C47" w14:textId="31324984" w:rsidR="00572C18" w:rsidRPr="00904E4C" w:rsidRDefault="00572C18" w:rsidP="00572C18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7C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663,490</w:t>
            </w:r>
          </w:p>
        </w:tc>
        <w:tc>
          <w:tcPr>
            <w:tcW w:w="140" w:type="pct"/>
          </w:tcPr>
          <w:p w14:paraId="0D5351AB" w14:textId="77777777" w:rsidR="00572C18" w:rsidRPr="00904E4C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6E3FD" w14:textId="3F6493A9" w:rsidR="00572C18" w:rsidRPr="00904E4C" w:rsidRDefault="00572C18" w:rsidP="00572C18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873,480</w:t>
            </w:r>
          </w:p>
        </w:tc>
        <w:tc>
          <w:tcPr>
            <w:tcW w:w="138" w:type="pct"/>
            <w:shd w:val="clear" w:color="auto" w:fill="auto"/>
          </w:tcPr>
          <w:p w14:paraId="7B055D5D" w14:textId="77777777" w:rsidR="00572C18" w:rsidRPr="00904E4C" w:rsidRDefault="00572C18" w:rsidP="0057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BADC0" w14:textId="26E85F4E" w:rsidR="00572C18" w:rsidRPr="00904E4C" w:rsidRDefault="00572C18" w:rsidP="00572C18">
            <w:pPr>
              <w:pStyle w:val="acctfourfigures"/>
              <w:tabs>
                <w:tab w:val="clear" w:pos="765"/>
                <w:tab w:val="decimal" w:pos="803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635,713</w:t>
            </w:r>
          </w:p>
        </w:tc>
      </w:tr>
    </w:tbl>
    <w:p w14:paraId="0F16432E" w14:textId="098E686C" w:rsidR="00147E9B" w:rsidRDefault="00147E9B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  <w:cs/>
        </w:rPr>
      </w:pPr>
    </w:p>
    <w:p w14:paraId="29396E7B" w14:textId="3622D9F6" w:rsidR="00D15F13" w:rsidRDefault="00D15F13" w:rsidP="00D15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379879" w14:textId="0A6A4082" w:rsidR="00D15F13" w:rsidRPr="00240583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240583" w:rsidSect="00FC42E7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490A5871" w14:textId="3D7961DE" w:rsidR="00C112BE" w:rsidRPr="00240583" w:rsidRDefault="00661F0C" w:rsidP="00C112B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9</w:t>
      </w:r>
      <w:r w:rsidR="00C112BE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C112BE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F67EAD9" w14:textId="77777777" w:rsidR="00C112BE" w:rsidRPr="00240583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240583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5E9AC4E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240583" w:rsidDel="00685444" w14:paraId="2F068212" w14:textId="77777777" w:rsidTr="00DE1614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159F79F3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2216254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240583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443210" w:rsidRDefault="004C11EE" w:rsidP="004C11EE">
            <w:pPr>
              <w:pStyle w:val="acctfourfigures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5E2CC801" w:rsidR="00C112BE" w:rsidRPr="00240583" w:rsidDel="00685444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สาม</w:t>
            </w: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45613" w:rsidRPr="00240583" w14:paraId="618F2DE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3427D09B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540E4103" w14:textId="767AA545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4" w:type="dxa"/>
          </w:tcPr>
          <w:p w14:paraId="41E0F7B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  <w:gridSpan w:val="2"/>
          </w:tcPr>
          <w:p w14:paraId="2C5762A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03DA531F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6BE9CF04" w14:textId="69B3911E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03B7AD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149BEEAF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081573AB" w14:textId="3D206573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3A03097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46EBC2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03481714" w14:textId="26CF647E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FAA0DD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0B5F721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41F0A722" w14:textId="0FD6AEFE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4848A62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2B14865" w14:textId="77777777" w:rsidR="004C11EE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2075C83A" w14:textId="463336E3" w:rsidR="00045613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4C11EE" w:rsidRPr="00240583" w14:paraId="2FF05CF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2BF2A426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4" w:type="dxa"/>
          </w:tcPr>
          <w:p w14:paraId="22D14491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54BC6085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  <w:gridSpan w:val="2"/>
          </w:tcPr>
          <w:p w14:paraId="28EBAFF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74CB06A6" w14:textId="60EE7F9F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2BCAFFAC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122A4D66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3483E477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124EA588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381731F9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0F3E7780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2654B74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25D6A331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964852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118363F1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6F06996A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1C7E13F3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DBA70DD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596E3670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</w:tr>
      <w:tr w:rsidR="004C11EE" w:rsidRPr="00240583" w14:paraId="24300CC6" w14:textId="77777777" w:rsidTr="00DE1614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6ADD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76A4D9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C11EE" w:rsidRPr="00240583" w14:paraId="37F34652" w14:textId="77777777" w:rsidTr="00DE1614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42F76FDF" w:rsidR="004C11EE" w:rsidRPr="00240583" w:rsidRDefault="004C11EE" w:rsidP="004C11EE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5354BAA7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489702E" w14:textId="6FC413B3" w:rsidR="004C11EE" w:rsidRPr="00240583" w:rsidRDefault="004C11EE" w:rsidP="004C11E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366D2CB0" w:rsidR="004C11EE" w:rsidRPr="00240583" w:rsidRDefault="004C11EE" w:rsidP="00CF72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4C11EE" w:rsidRPr="00240583" w:rsidRDefault="004C11EE" w:rsidP="00CF72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3DDB7C22" w:rsidR="004C11EE" w:rsidRPr="00240583" w:rsidRDefault="00AC4DF0" w:rsidP="004C11E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70</w:t>
            </w:r>
            <w:r w:rsidR="00A75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398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4FE814A0" w:rsidR="004C11EE" w:rsidRPr="00CF72C5" w:rsidRDefault="004C11EE" w:rsidP="00CF72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13BE3FB" w:rsidR="004C11EE" w:rsidRPr="00240583" w:rsidRDefault="004C11EE" w:rsidP="004C11E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2D51E211" w:rsidR="004C11EE" w:rsidRPr="00240583" w:rsidRDefault="004C11EE" w:rsidP="004C11E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11EE" w:rsidRPr="00240583" w14:paraId="3F8998B5" w14:textId="77777777" w:rsidTr="00DE1614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4C11EE" w:rsidRPr="00240583" w:rsidRDefault="004C11EE" w:rsidP="004C11EE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0A593B47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1C43C2E6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7B51C1F8" w:rsidR="004C11EE" w:rsidRPr="00240583" w:rsidRDefault="004C11EE" w:rsidP="00CF72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4C11EE" w:rsidRPr="00CF72C5" w:rsidRDefault="004C11EE" w:rsidP="00CF72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5B0744CE" w:rsidR="004C11EE" w:rsidRPr="00240583" w:rsidRDefault="00AC4DF0" w:rsidP="004C11E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="00A755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398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6F89C8C5" w:rsidR="004C11EE" w:rsidRPr="00CF72C5" w:rsidRDefault="004C11EE" w:rsidP="00CF72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21A5F9B7" w:rsidR="004C11EE" w:rsidRPr="00240583" w:rsidRDefault="004C11EE" w:rsidP="004C11E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4C11EE" w:rsidRPr="00240583" w:rsidRDefault="004C11EE" w:rsidP="004C11EE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5BD79A33" w:rsidR="004C11EE" w:rsidRPr="00240583" w:rsidRDefault="004C11EE" w:rsidP="004C11E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240583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240583" w:rsidRDefault="009A33A9" w:rsidP="000B1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240583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240583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240583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240583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240583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240583" w:rsidSect="00DD2D6E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701AB20A" w:rsidR="00D61673" w:rsidRPr="00DB1072" w:rsidRDefault="00661F0C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10</w:t>
      </w:r>
      <w:r w:rsidR="00B036A2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4B36E8" w:rsidRPr="00EC0AA8">
        <w:rPr>
          <w:rFonts w:asciiTheme="majorBidi" w:hAnsiTheme="majorBidi" w:cstheme="majorBidi"/>
          <w:sz w:val="30"/>
          <w:szCs w:val="30"/>
          <w:u w:val="none"/>
          <w:cs/>
        </w:rPr>
        <w:t xml:space="preserve">ส่วนปรับปรุงอาคารเช่าและอุปกรณ์ </w:t>
      </w:r>
      <w:r w:rsidR="00F96631" w:rsidRPr="00EC0AA8">
        <w:rPr>
          <w:rFonts w:asciiTheme="majorBidi" w:hAnsiTheme="majorBidi" w:cstheme="majorBidi"/>
          <w:sz w:val="30"/>
          <w:szCs w:val="30"/>
          <w:u w:val="none"/>
          <w:cs/>
        </w:rPr>
        <w:t>และสินทรัพย์สิทธิการใช้</w:t>
      </w:r>
      <w:r w:rsidR="004B36E8" w:rsidRPr="00240583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71C55A65" w14:textId="77777777" w:rsidR="004B36E8" w:rsidRPr="00240583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488409FC" w:rsidR="004313F8" w:rsidRPr="00240583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240583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240583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240583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EC0AA8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  <w:r w:rsidRPr="002405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D50A39">
        <w:rPr>
          <w:rFonts w:ascii="Angsana New" w:hAnsi="Angsana New"/>
          <w:sz w:val="30"/>
          <w:szCs w:val="30"/>
          <w:cs/>
        </w:rPr>
        <w:t>งวดสามเดือนสิ้นสุดวันที</w:t>
      </w:r>
      <w:r w:rsidR="004C11EE">
        <w:rPr>
          <w:rFonts w:ascii="Angsana New" w:hAnsi="Angsana New"/>
          <w:sz w:val="30"/>
          <w:szCs w:val="30"/>
          <w:cs/>
        </w:rPr>
        <w:t xml:space="preserve">่ </w:t>
      </w:r>
      <w:r w:rsidR="004C11EE">
        <w:rPr>
          <w:rFonts w:ascii="Angsana New" w:hAnsi="Angsana New"/>
          <w:sz w:val="30"/>
          <w:szCs w:val="30"/>
          <w:lang w:val="en-US"/>
        </w:rPr>
        <w:t>31</w:t>
      </w:r>
      <w:r w:rsidR="004C11EE">
        <w:rPr>
          <w:rFonts w:ascii="Angsana New" w:hAnsi="Angsana New"/>
          <w:sz w:val="30"/>
          <w:szCs w:val="30"/>
          <w:cs/>
        </w:rPr>
        <w:t xml:space="preserve"> มีนาคม </w:t>
      </w:r>
      <w:r w:rsidR="004C11EE">
        <w:rPr>
          <w:rFonts w:ascii="Angsana New" w:hAnsi="Angsana New"/>
          <w:sz w:val="30"/>
          <w:szCs w:val="30"/>
          <w:lang w:val="en-US"/>
        </w:rPr>
        <w:t>2564</w:t>
      </w:r>
      <w:r w:rsidR="00EC0AA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240583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5"/>
        <w:gridCol w:w="1170"/>
        <w:gridCol w:w="270"/>
        <w:gridCol w:w="1170"/>
        <w:gridCol w:w="270"/>
        <w:gridCol w:w="1170"/>
        <w:gridCol w:w="270"/>
        <w:gridCol w:w="1182"/>
      </w:tblGrid>
      <w:tr w:rsidR="00683CDE" w:rsidRPr="00240583" w14:paraId="57500D07" w14:textId="77777777" w:rsidTr="00255478">
        <w:trPr>
          <w:tblHeader/>
        </w:trPr>
        <w:tc>
          <w:tcPr>
            <w:tcW w:w="2066" w:type="pct"/>
          </w:tcPr>
          <w:p w14:paraId="65828936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2" w:type="pct"/>
            <w:gridSpan w:val="3"/>
          </w:tcPr>
          <w:p w14:paraId="5BD6BFBF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40583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5886E823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8" w:type="pct"/>
            <w:gridSpan w:val="3"/>
          </w:tcPr>
          <w:p w14:paraId="4A847A2E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240583" w14:paraId="690CB10F" w14:textId="77777777" w:rsidTr="00255478">
        <w:trPr>
          <w:tblHeader/>
        </w:trPr>
        <w:tc>
          <w:tcPr>
            <w:tcW w:w="2066" w:type="pct"/>
          </w:tcPr>
          <w:p w14:paraId="3510A8F9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2F33B8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DFFCD3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B28AF0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2E995E7F" w14:textId="09C08A2B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24C16B48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528F5D6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240583" w14:paraId="5A9D21CD" w14:textId="77777777" w:rsidTr="00255478">
        <w:trPr>
          <w:tblHeader/>
        </w:trPr>
        <w:tc>
          <w:tcPr>
            <w:tcW w:w="2066" w:type="pct"/>
          </w:tcPr>
          <w:p w14:paraId="26F17FC4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19BF4A96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240583" w14:paraId="665039A8" w14:textId="77777777" w:rsidTr="00255478">
        <w:trPr>
          <w:tblHeader/>
        </w:trPr>
        <w:tc>
          <w:tcPr>
            <w:tcW w:w="2066" w:type="pct"/>
          </w:tcPr>
          <w:p w14:paraId="59268FFC" w14:textId="77777777" w:rsidR="00255478" w:rsidRPr="00240583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4" w:type="pct"/>
          </w:tcPr>
          <w:p w14:paraId="376EA092" w14:textId="19C3BAC0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1,162</w:t>
            </w:r>
          </w:p>
        </w:tc>
        <w:tc>
          <w:tcPr>
            <w:tcW w:w="144" w:type="pct"/>
          </w:tcPr>
          <w:p w14:paraId="2A12DBB4" w14:textId="77777777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</w:tcPr>
          <w:p w14:paraId="308359FD" w14:textId="37C32F02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4" w:type="pct"/>
          </w:tcPr>
          <w:p w14:paraId="3A201155" w14:textId="77777777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</w:tcPr>
          <w:p w14:paraId="7B45BC39" w14:textId="42A65D77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1,020</w:t>
            </w:r>
          </w:p>
        </w:tc>
        <w:tc>
          <w:tcPr>
            <w:tcW w:w="144" w:type="pct"/>
          </w:tcPr>
          <w:p w14:paraId="3D52C873" w14:textId="77777777" w:rsidR="00255478" w:rsidRPr="00C17E16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30" w:type="pct"/>
          </w:tcPr>
          <w:p w14:paraId="2BE0B36D" w14:textId="2FEFB394" w:rsidR="00255478" w:rsidRPr="00C17E16" w:rsidRDefault="00255478" w:rsidP="0014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AA8" w:rsidRPr="00240583" w14:paraId="6456C1CE" w14:textId="77777777" w:rsidTr="00255478">
        <w:trPr>
          <w:tblHeader/>
        </w:trPr>
        <w:tc>
          <w:tcPr>
            <w:tcW w:w="2066" w:type="pct"/>
          </w:tcPr>
          <w:p w14:paraId="2EC0D2CD" w14:textId="77777777" w:rsidR="00EC0AA8" w:rsidRPr="00240583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663C41C" w14:textId="2240E010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144" w:type="pct"/>
          </w:tcPr>
          <w:p w14:paraId="2C674482" w14:textId="77777777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0BBFD01" w14:textId="52726486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44" w:type="pct"/>
          </w:tcPr>
          <w:p w14:paraId="16E5D7AC" w14:textId="77777777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A8F9FD4" w14:textId="1011FE36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44" w:type="pct"/>
          </w:tcPr>
          <w:p w14:paraId="42F34049" w14:textId="77777777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8F61A2C" w14:textId="4D0392DD" w:rsidR="00EC0AA8" w:rsidRPr="00C17E16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EC0AA8" w:rsidRPr="00240583" w14:paraId="5AF7F9F6" w14:textId="77777777" w:rsidTr="00255478">
        <w:trPr>
          <w:tblHeader/>
        </w:trPr>
        <w:tc>
          <w:tcPr>
            <w:tcW w:w="2066" w:type="pct"/>
          </w:tcPr>
          <w:p w14:paraId="6F55E209" w14:textId="77777777" w:rsidR="00EC0AA8" w:rsidRPr="00240583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20B786EE" w:rsidR="00EC0AA8" w:rsidRPr="00A24602" w:rsidRDefault="00F202D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1,258</w:t>
            </w:r>
          </w:p>
        </w:tc>
        <w:tc>
          <w:tcPr>
            <w:tcW w:w="144" w:type="pct"/>
          </w:tcPr>
          <w:p w14:paraId="7F6F4ABD" w14:textId="77777777" w:rsidR="00EC0AA8" w:rsidRPr="00A24602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0DEABA75" w:rsidR="00EC0AA8" w:rsidRPr="00A24602" w:rsidRDefault="00F202D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144" w:type="pct"/>
          </w:tcPr>
          <w:p w14:paraId="067195DD" w14:textId="77777777" w:rsidR="00EC0AA8" w:rsidRPr="00A24602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7E29CD55" w:rsidR="00EC0AA8" w:rsidRPr="00A24602" w:rsidRDefault="00F202D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1,116</w:t>
            </w:r>
          </w:p>
        </w:tc>
        <w:tc>
          <w:tcPr>
            <w:tcW w:w="144" w:type="pct"/>
          </w:tcPr>
          <w:p w14:paraId="5F42DAA5" w14:textId="77777777" w:rsidR="00EC0AA8" w:rsidRPr="00A24602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476F754E" w:rsidR="00EC0AA8" w:rsidRPr="00A24602" w:rsidRDefault="00F202D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</w:p>
        </w:tc>
      </w:tr>
    </w:tbl>
    <w:p w14:paraId="1FA89E1C" w14:textId="61A6448C" w:rsidR="00CF4FF5" w:rsidRPr="00240583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1AB68" w14:textId="4C18ED9B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117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5117D">
        <w:rPr>
          <w:rFonts w:asciiTheme="majorBidi" w:hAnsiTheme="majorBidi" w:cstheme="majorBidi"/>
          <w:sz w:val="30"/>
          <w:szCs w:val="30"/>
          <w:cs/>
        </w:rPr>
        <w:t>้</w:t>
      </w:r>
      <w:r w:rsidRPr="00B5117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360"/>
        <w:gridCol w:w="2340"/>
        <w:gridCol w:w="180"/>
        <w:gridCol w:w="2250"/>
      </w:tblGrid>
      <w:tr w:rsidR="006B0307" w:rsidRPr="00B5117D" w14:paraId="29DAB3FB" w14:textId="77777777" w:rsidTr="00683CDE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45E9E132" w14:textId="05A0CD94" w:rsidR="006B0307" w:rsidRPr="00B5117D" w:rsidRDefault="009A0F6A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51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387122A4" w14:textId="3FDC01C9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674AC17F" w14:textId="77777777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39EE0FC3" w14:textId="1A90BB74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DF7185" w14:textId="77777777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2312F8AC" w14:textId="1F9E886F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15512B" w:rsidRPr="00B5117D" w14:paraId="0EA886D2" w14:textId="77777777" w:rsidTr="00683CDE">
        <w:trPr>
          <w:trHeight w:val="21"/>
          <w:tblHeader/>
        </w:trPr>
        <w:tc>
          <w:tcPr>
            <w:tcW w:w="2970" w:type="dxa"/>
          </w:tcPr>
          <w:p w14:paraId="0C59C632" w14:textId="77777777" w:rsidR="0015512B" w:rsidRPr="00B5117D" w:rsidRDefault="0015512B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53046" w14:textId="0F620204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6E9CB8B" w14:textId="77777777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3"/>
          </w:tcPr>
          <w:p w14:paraId="2A908B9C" w14:textId="6DA336BC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512B" w:rsidRPr="00B5117D" w14:paraId="6400873B" w14:textId="77777777" w:rsidTr="00683CDE">
        <w:trPr>
          <w:trHeight w:val="21"/>
        </w:trPr>
        <w:tc>
          <w:tcPr>
            <w:tcW w:w="2970" w:type="dxa"/>
          </w:tcPr>
          <w:p w14:paraId="7248E3A7" w14:textId="59D79E2D" w:rsidR="0015512B" w:rsidRPr="00B5117D" w:rsidRDefault="0015512B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2C5" w:rsidRPr="00B5117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511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15274CD" w14:textId="763D42E6" w:rsidR="0015512B" w:rsidRPr="00B5117D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357D57C" w14:textId="77777777" w:rsidR="0015512B" w:rsidRPr="00B5117D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BA5B702" w14:textId="52CE1005" w:rsidR="0015512B" w:rsidRPr="00B5117D" w:rsidRDefault="002D4A04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1581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5478" w:rsidRPr="00B5117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1581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1C19049E" w14:textId="77777777" w:rsidR="0015512B" w:rsidRPr="00B5117D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6D2E74F" w14:textId="604363F0" w:rsidR="0015512B" w:rsidRPr="00B5117D" w:rsidRDefault="00255478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88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11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4468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15512B" w:rsidRPr="00B5117D" w14:paraId="1CE0BE7D" w14:textId="77777777" w:rsidTr="00C344C0">
        <w:trPr>
          <w:trHeight w:val="21"/>
        </w:trPr>
        <w:tc>
          <w:tcPr>
            <w:tcW w:w="2970" w:type="dxa"/>
          </w:tcPr>
          <w:p w14:paraId="0350D1DB" w14:textId="77777777" w:rsidR="0015512B" w:rsidRPr="00B5117D" w:rsidRDefault="0015512B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14:paraId="4E8F75DB" w14:textId="77777777" w:rsidR="0015512B" w:rsidRPr="00B5117D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A92E58" w14:textId="77777777" w:rsidR="0015512B" w:rsidRPr="00B5117D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2563EA5E" w14:textId="410E63E4" w:rsidR="0015512B" w:rsidRPr="00B5117D" w:rsidRDefault="00F41B50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0C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F36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3A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F36C3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  <w:shd w:val="clear" w:color="auto" w:fill="auto"/>
          </w:tcPr>
          <w:p w14:paraId="01E57896" w14:textId="77777777" w:rsidR="0015512B" w:rsidRPr="00B5117D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5B4FBBB4" w14:textId="7156C843" w:rsidR="0015512B" w:rsidRPr="00B5117D" w:rsidRDefault="008B6113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040C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</w:t>
            </w:r>
            <w:r w:rsidR="004468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BF36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</w:t>
            </w:r>
          </w:p>
        </w:tc>
      </w:tr>
      <w:tr w:rsidR="0015512B" w:rsidRPr="00B5117D" w14:paraId="1B1C13D6" w14:textId="77777777" w:rsidTr="00C344C0">
        <w:trPr>
          <w:trHeight w:val="21"/>
        </w:trPr>
        <w:tc>
          <w:tcPr>
            <w:tcW w:w="2970" w:type="dxa"/>
          </w:tcPr>
          <w:p w14:paraId="74F88092" w14:textId="77777777" w:rsidR="0015512B" w:rsidRPr="00B5117D" w:rsidRDefault="0015512B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</w:tcPr>
          <w:p w14:paraId="7C6965F5" w14:textId="77777777" w:rsidR="0015512B" w:rsidRPr="00B5117D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797132" w14:textId="77777777" w:rsidR="0015512B" w:rsidRPr="00B5117D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46D7FC5A" w:rsidR="0015512B" w:rsidRPr="00B5117D" w:rsidRDefault="002D4A04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0C9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688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40C9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1BC295" w14:textId="77777777" w:rsidR="0015512B" w:rsidRPr="00B5117D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D04C590" w14:textId="6FE322C7" w:rsidR="0015512B" w:rsidRPr="00B5117D" w:rsidRDefault="00FC1E11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40C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</w:t>
            </w:r>
            <w:r w:rsidR="004468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</w:t>
            </w:r>
            <w:r w:rsidRPr="00B511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5512B" w:rsidRPr="00240583" w14:paraId="29B4A77F" w14:textId="77777777" w:rsidTr="00B901C0">
        <w:trPr>
          <w:trHeight w:val="21"/>
        </w:trPr>
        <w:tc>
          <w:tcPr>
            <w:tcW w:w="2970" w:type="dxa"/>
            <w:vAlign w:val="bottom"/>
          </w:tcPr>
          <w:p w14:paraId="1F31A926" w14:textId="718A4532" w:rsidR="0015512B" w:rsidRPr="00B5117D" w:rsidRDefault="0015512B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2C5" w:rsidRPr="00B5117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CF72C5" w:rsidRPr="00B511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CF72C5" w:rsidRPr="00B511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72C5" w:rsidRPr="00B511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F32D751" w14:textId="77777777" w:rsidR="0015512B" w:rsidRPr="00B5117D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7B2753" w14:textId="77777777" w:rsidR="0015512B" w:rsidRPr="00B5117D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4803F812" w:rsidR="0015512B" w:rsidRPr="00B5117D" w:rsidRDefault="00255478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158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F3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180" w:type="dxa"/>
            <w:shd w:val="clear" w:color="auto" w:fill="auto"/>
          </w:tcPr>
          <w:p w14:paraId="173972A2" w14:textId="77777777" w:rsidR="0015512B" w:rsidRPr="00B5117D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622394DB" w:rsidR="0015512B" w:rsidRPr="00255478" w:rsidRDefault="00C344C0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BF36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50,438</w:t>
            </w:r>
          </w:p>
        </w:tc>
      </w:tr>
    </w:tbl>
    <w:p w14:paraId="128A8556" w14:textId="77777777" w:rsidR="006B0307" w:rsidRPr="00240583" w:rsidRDefault="006B0307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643BCB9" w14:textId="77777777" w:rsidR="00684BD7" w:rsidRPr="00240583" w:rsidRDefault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240583">
        <w:rPr>
          <w:rFonts w:asciiTheme="majorBidi" w:hAnsiTheme="majorBidi" w:cstheme="majorBidi"/>
          <w:sz w:val="30"/>
          <w:szCs w:val="30"/>
        </w:rPr>
        <w:br w:type="page"/>
      </w:r>
    </w:p>
    <w:p w14:paraId="79A59D8C" w14:textId="1EA7E8B2" w:rsidR="00792C02" w:rsidRPr="00240583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1</w:t>
      </w:r>
      <w:r w:rsidR="00661F0C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bookmarkStart w:id="1" w:name="_Hlk23765408"/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1"/>
    </w:p>
    <w:p w14:paraId="619A046F" w14:textId="77777777" w:rsidR="0079023D" w:rsidRPr="00240583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6CA90AD6" w14:textId="77777777" w:rsidR="004F39B6" w:rsidRPr="00240583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240583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240583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240583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96114" w14:textId="77777777" w:rsidR="0079023D" w:rsidRPr="00240583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    </w:t>
      </w:r>
      <w:r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240583" w:rsidRDefault="00BF6C64" w:rsidP="00BF6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240583" w:rsidRDefault="00BF6C64" w:rsidP="005F106F">
      <w:pPr>
        <w:tabs>
          <w:tab w:val="clear" w:pos="454"/>
          <w:tab w:val="left" w:pos="540"/>
        </w:tabs>
        <w:ind w:left="540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240583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240583" w:rsidRDefault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FAB4B4" w14:textId="01094EF3" w:rsidR="00A1213F" w:rsidRPr="00240583" w:rsidRDefault="00BF6C64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240583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77777777" w:rsidR="00B775EE" w:rsidRPr="00904E4C" w:rsidRDefault="00B775EE" w:rsidP="00B775E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B775EE" w:rsidRPr="00904E4C" w14:paraId="3F3BEC13" w14:textId="77777777" w:rsidTr="00A31324">
        <w:tc>
          <w:tcPr>
            <w:tcW w:w="3870" w:type="dxa"/>
            <w:vAlign w:val="bottom"/>
          </w:tcPr>
          <w:p w14:paraId="56231F2D" w14:textId="77777777" w:rsidR="00B775EE" w:rsidRPr="00904E4C" w:rsidRDefault="00B775EE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C6FE441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B946277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6922255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775EE" w:rsidRPr="00904E4C" w14:paraId="2733250B" w14:textId="77777777" w:rsidTr="00A31324">
        <w:tc>
          <w:tcPr>
            <w:tcW w:w="3870" w:type="dxa"/>
            <w:vAlign w:val="bottom"/>
          </w:tcPr>
          <w:p w14:paraId="78DC5C88" w14:textId="77777777" w:rsidR="00B775EE" w:rsidRPr="00904E4C" w:rsidRDefault="00B775EE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8D6C01F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36" w:type="dxa"/>
          </w:tcPr>
          <w:p w14:paraId="219542B3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62C93E8" w14:textId="77777777" w:rsidR="00B775EE" w:rsidRPr="00904E4C" w:rsidRDefault="00B775EE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</w:tr>
      <w:tr w:rsidR="00CF72C5" w:rsidRPr="00904E4C" w14:paraId="7A38A437" w14:textId="77777777" w:rsidTr="00A31324">
        <w:tc>
          <w:tcPr>
            <w:tcW w:w="3870" w:type="dxa"/>
            <w:vAlign w:val="bottom"/>
          </w:tcPr>
          <w:p w14:paraId="7020D0EA" w14:textId="77777777" w:rsidR="00CF72C5" w:rsidRPr="00904E4C" w:rsidRDefault="00CF72C5" w:rsidP="00CF72C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5FB8A82" w14:textId="7CBBB805" w:rsidR="00CF72C5" w:rsidRPr="00CF72C5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0DFD6D7A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E5DA967" w14:textId="669C1618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</w:tr>
      <w:tr w:rsidR="00CF72C5" w:rsidRPr="00904E4C" w14:paraId="252C6A91" w14:textId="77777777" w:rsidTr="00A31324">
        <w:tc>
          <w:tcPr>
            <w:tcW w:w="3870" w:type="dxa"/>
            <w:vAlign w:val="bottom"/>
          </w:tcPr>
          <w:p w14:paraId="6A00BCFA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95EAB59" w14:textId="785E2AC2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70" w:type="dxa"/>
          </w:tcPr>
          <w:p w14:paraId="7FE037B7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7C66522" w14:textId="1A25F4DA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7122BAB7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C61F7DD" w14:textId="412C962F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40" w:type="dxa"/>
          </w:tcPr>
          <w:p w14:paraId="356EBD04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4561339" w14:textId="46EFE1D3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</w:p>
        </w:tc>
      </w:tr>
      <w:tr w:rsidR="00CF72C5" w:rsidRPr="00904E4C" w14:paraId="4324332C" w14:textId="77777777" w:rsidTr="00A31324">
        <w:tc>
          <w:tcPr>
            <w:tcW w:w="3870" w:type="dxa"/>
            <w:vAlign w:val="bottom"/>
          </w:tcPr>
          <w:p w14:paraId="34011611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8B85867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CF72C5" w:rsidRPr="00904E4C" w14:paraId="201E0FE5" w14:textId="77777777" w:rsidTr="00A31324">
        <w:tc>
          <w:tcPr>
            <w:tcW w:w="3870" w:type="dxa"/>
            <w:hideMark/>
          </w:tcPr>
          <w:p w14:paraId="5ECBEAF6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5001C040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6E392BC4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250FA3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79BB4C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B72CA8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0DD0522C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0BED0D2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CF72C5" w:rsidRPr="00904E4C" w14:paraId="650C828D" w14:textId="77777777" w:rsidTr="00A31324">
        <w:tc>
          <w:tcPr>
            <w:tcW w:w="3870" w:type="dxa"/>
            <w:hideMark/>
          </w:tcPr>
          <w:p w14:paraId="3C549AA9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14BE1067" w14:textId="605F67E9" w:rsidR="00CF72C5" w:rsidRPr="00904E4C" w:rsidRDefault="002D4A0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70" w:type="dxa"/>
            <w:vAlign w:val="bottom"/>
          </w:tcPr>
          <w:p w14:paraId="5A87EC13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2B7878A2" w14:textId="5726763A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36" w:type="dxa"/>
            <w:vAlign w:val="bottom"/>
          </w:tcPr>
          <w:p w14:paraId="47B8AFA0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3365FA0" w14:textId="3D871F4D" w:rsidR="00CF72C5" w:rsidRPr="00904E4C" w:rsidRDefault="002D4A0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988,</w:t>
            </w:r>
            <w:r w:rsidR="0079509F">
              <w:rPr>
                <w:rFonts w:ascii="Angsana New" w:hAnsi="Angsana New"/>
                <w:sz w:val="30"/>
                <w:szCs w:val="30"/>
                <w:lang w:val="en-US" w:eastAsia="en-US"/>
              </w:rPr>
              <w:t>709</w:t>
            </w:r>
          </w:p>
        </w:tc>
        <w:tc>
          <w:tcPr>
            <w:tcW w:w="240" w:type="dxa"/>
            <w:vAlign w:val="bottom"/>
          </w:tcPr>
          <w:p w14:paraId="27FF3014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3E43687" w14:textId="3C85D394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729,086</w:t>
            </w:r>
          </w:p>
        </w:tc>
      </w:tr>
      <w:tr w:rsidR="00CF72C5" w:rsidRPr="00904E4C" w14:paraId="6F355D20" w14:textId="77777777" w:rsidTr="00A31324">
        <w:tc>
          <w:tcPr>
            <w:tcW w:w="3870" w:type="dxa"/>
            <w:hideMark/>
          </w:tcPr>
          <w:p w14:paraId="2BF94D31" w14:textId="77777777" w:rsidR="00CF72C5" w:rsidRPr="00904E4C" w:rsidRDefault="00CF72C5" w:rsidP="00CF72C5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30ED8" w14:textId="2C1E59C3" w:rsidR="00CF72C5" w:rsidRPr="00904E4C" w:rsidRDefault="002D4A0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70" w:type="dxa"/>
          </w:tcPr>
          <w:p w14:paraId="742D373A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CA635" w14:textId="016ABD56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36" w:type="dxa"/>
          </w:tcPr>
          <w:p w14:paraId="4B70F5BA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FBC6F" w14:textId="0174096B" w:rsidR="00CF72C5" w:rsidRPr="00904E4C" w:rsidRDefault="002D4A0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988,</w:t>
            </w:r>
            <w:r w:rsidR="00393A8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709</w:t>
            </w:r>
          </w:p>
        </w:tc>
        <w:tc>
          <w:tcPr>
            <w:tcW w:w="240" w:type="dxa"/>
          </w:tcPr>
          <w:p w14:paraId="703CBC52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1995C" w14:textId="68038A84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39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</w:t>
            </w:r>
          </w:p>
        </w:tc>
      </w:tr>
      <w:tr w:rsidR="00CF72C5" w:rsidRPr="00904E4C" w14:paraId="25866392" w14:textId="77777777" w:rsidTr="00A31324">
        <w:trPr>
          <w:trHeight w:val="224"/>
        </w:trPr>
        <w:tc>
          <w:tcPr>
            <w:tcW w:w="3870" w:type="dxa"/>
          </w:tcPr>
          <w:p w14:paraId="6D427462" w14:textId="77777777" w:rsidR="00CF72C5" w:rsidRPr="00904E4C" w:rsidRDefault="00CF72C5" w:rsidP="00CF72C5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977B2D6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7014907C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FF7CF98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40E3DF72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1000178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7844FF07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09F8B6B8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CF72C5" w:rsidRPr="00904E4C" w14:paraId="2CF1956D" w14:textId="77777777" w:rsidTr="00A31324">
        <w:tc>
          <w:tcPr>
            <w:tcW w:w="3870" w:type="dxa"/>
            <w:hideMark/>
          </w:tcPr>
          <w:p w14:paraId="2FA6B0C1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8D7B85A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81F2C" w14:textId="77777777" w:rsidR="00CF72C5" w:rsidRPr="00904E4C" w:rsidRDefault="00CF72C5" w:rsidP="00CF72C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660C9F3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A306FED" w14:textId="77777777" w:rsidR="00CF72C5" w:rsidRPr="00904E4C" w:rsidRDefault="00CF72C5" w:rsidP="00CF72C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F42D2A8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31983EBD" w14:textId="77777777" w:rsidR="00CF72C5" w:rsidRPr="00904E4C" w:rsidRDefault="00CF72C5" w:rsidP="00CF72C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8ABABFB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72C5" w:rsidRPr="00904E4C" w14:paraId="3F0BC1CD" w14:textId="77777777" w:rsidTr="00A31324">
        <w:tc>
          <w:tcPr>
            <w:tcW w:w="3870" w:type="dxa"/>
            <w:hideMark/>
          </w:tcPr>
          <w:p w14:paraId="4AFE36E3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158C7676" w14:textId="553FE8D6" w:rsidR="00CF72C5" w:rsidRPr="00904E4C" w:rsidRDefault="00976316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</w:t>
            </w:r>
            <w:r w:rsidR="00A41E8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</w:t>
            </w:r>
            <w:r w:rsidR="00A41E8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336</w:t>
            </w:r>
          </w:p>
        </w:tc>
        <w:tc>
          <w:tcPr>
            <w:tcW w:w="270" w:type="dxa"/>
          </w:tcPr>
          <w:p w14:paraId="48A95818" w14:textId="77777777" w:rsidR="00CF72C5" w:rsidRPr="00904E4C" w:rsidRDefault="00CF72C5" w:rsidP="00CF72C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3A578A5" w14:textId="355B67DD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765,274</w:t>
            </w:r>
          </w:p>
        </w:tc>
        <w:tc>
          <w:tcPr>
            <w:tcW w:w="236" w:type="dxa"/>
          </w:tcPr>
          <w:p w14:paraId="1E12294F" w14:textId="77777777" w:rsidR="00CF72C5" w:rsidRPr="00904E4C" w:rsidRDefault="00CF72C5" w:rsidP="00CF72C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9C78D99" w14:textId="561C1931" w:rsidR="00CF72C5" w:rsidRPr="00904E4C" w:rsidRDefault="00976316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A41E8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</w:t>
            </w:r>
            <w:r w:rsidR="00393A82">
              <w:rPr>
                <w:rFonts w:ascii="Angsana New" w:hAnsi="Angsana New"/>
                <w:sz w:val="30"/>
                <w:szCs w:val="30"/>
                <w:lang w:val="en-US" w:eastAsia="en-US"/>
              </w:rPr>
              <w:t>600</w:t>
            </w:r>
          </w:p>
        </w:tc>
        <w:tc>
          <w:tcPr>
            <w:tcW w:w="240" w:type="dxa"/>
          </w:tcPr>
          <w:p w14:paraId="378FEE84" w14:textId="77777777" w:rsidR="00CF72C5" w:rsidRPr="00904E4C" w:rsidRDefault="00CF72C5" w:rsidP="00CF72C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BDFFD1" w14:textId="4580A0B1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6,018</w:t>
            </w:r>
          </w:p>
        </w:tc>
      </w:tr>
      <w:tr w:rsidR="00CF72C5" w:rsidRPr="00904E4C" w14:paraId="5AD5CC56" w14:textId="77777777" w:rsidTr="00A31324">
        <w:tc>
          <w:tcPr>
            <w:tcW w:w="3870" w:type="dxa"/>
            <w:hideMark/>
          </w:tcPr>
          <w:p w14:paraId="4116BD40" w14:textId="77777777" w:rsidR="00CF72C5" w:rsidRPr="00904E4C" w:rsidRDefault="00CF72C5" w:rsidP="00CF72C5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206709AF" w14:textId="7DB38732" w:rsidR="00CF72C5" w:rsidRPr="00904E4C" w:rsidRDefault="00A41E8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12</w:t>
            </w:r>
            <w:r w:rsidR="0097631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132</w:t>
            </w:r>
          </w:p>
        </w:tc>
        <w:tc>
          <w:tcPr>
            <w:tcW w:w="270" w:type="dxa"/>
          </w:tcPr>
          <w:p w14:paraId="2BEB325A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8F76DE0" w14:textId="0783075E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13,067</w:t>
            </w:r>
          </w:p>
        </w:tc>
        <w:tc>
          <w:tcPr>
            <w:tcW w:w="236" w:type="dxa"/>
          </w:tcPr>
          <w:p w14:paraId="473F19A5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AC79EBD" w14:textId="2EE8D339" w:rsidR="00CF72C5" w:rsidRPr="00904E4C" w:rsidRDefault="00A41E8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12</w:t>
            </w:r>
            <w:r w:rsidR="0097631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  <w:r w:rsidR="00976316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40" w:type="dxa"/>
          </w:tcPr>
          <w:p w14:paraId="3721A3A9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0904C8F" w14:textId="37B262C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13,06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CF72C5" w:rsidRPr="00904E4C" w14:paraId="4B3F7D81" w14:textId="77777777" w:rsidTr="00A31324">
        <w:tc>
          <w:tcPr>
            <w:tcW w:w="3870" w:type="dxa"/>
            <w:hideMark/>
          </w:tcPr>
          <w:p w14:paraId="570CD688" w14:textId="77777777" w:rsidR="00CF72C5" w:rsidRPr="00904E4C" w:rsidRDefault="00CF72C5" w:rsidP="00CF72C5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F10B3" w14:textId="7A0752C1" w:rsidR="00CF72C5" w:rsidRPr="00904E4C" w:rsidRDefault="002D4A0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70" w:type="dxa"/>
          </w:tcPr>
          <w:p w14:paraId="65806F14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23A1F" w14:textId="4A2B7F80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36" w:type="dxa"/>
          </w:tcPr>
          <w:p w14:paraId="20EC614C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D76A1" w14:textId="309B98E6" w:rsidR="00CF72C5" w:rsidRPr="00904E4C" w:rsidRDefault="002D4A04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988,</w:t>
            </w:r>
            <w:r w:rsidR="00393A8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709</w:t>
            </w:r>
          </w:p>
        </w:tc>
        <w:tc>
          <w:tcPr>
            <w:tcW w:w="240" w:type="dxa"/>
          </w:tcPr>
          <w:p w14:paraId="479CC60B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7FBE" w14:textId="5A669951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39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</w:t>
            </w:r>
          </w:p>
        </w:tc>
      </w:tr>
      <w:tr w:rsidR="00CF72C5" w:rsidRPr="00904E4C" w14:paraId="5970418B" w14:textId="77777777" w:rsidTr="009707BA">
        <w:trPr>
          <w:trHeight w:val="278"/>
        </w:trPr>
        <w:tc>
          <w:tcPr>
            <w:tcW w:w="3870" w:type="dxa"/>
          </w:tcPr>
          <w:p w14:paraId="062D77C2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1957F591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6" w:type="dxa"/>
          </w:tcPr>
          <w:p w14:paraId="5E7475F8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34DE9112" w14:textId="77777777" w:rsidR="00CF72C5" w:rsidRPr="00904E4C" w:rsidRDefault="00CF72C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CF72C5" w:rsidRPr="00904E4C" w14:paraId="48EE45DE" w14:textId="77777777" w:rsidTr="00A31324">
        <w:tc>
          <w:tcPr>
            <w:tcW w:w="3870" w:type="dxa"/>
          </w:tcPr>
          <w:p w14:paraId="1125686D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323C7C8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EB4279C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1060715A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5EE94FE7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7AB3253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3DB6791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C502027" w14:textId="77777777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72C5" w:rsidRPr="00904E4C" w14:paraId="57272DB2" w14:textId="77777777" w:rsidTr="00A31324">
        <w:tc>
          <w:tcPr>
            <w:tcW w:w="3870" w:type="dxa"/>
            <w:vAlign w:val="bottom"/>
            <w:hideMark/>
          </w:tcPr>
          <w:p w14:paraId="77FB3D59" w14:textId="77777777" w:rsidR="00CF72C5" w:rsidRPr="00904E4C" w:rsidRDefault="00CF72C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7C6D6827" w14:textId="0FF519B3" w:rsidR="00CF72C5" w:rsidRPr="00904E4C" w:rsidRDefault="00976316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70" w:type="dxa"/>
            <w:vAlign w:val="bottom"/>
          </w:tcPr>
          <w:p w14:paraId="0C41A4DF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4D5EA680" w14:textId="18096898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36" w:type="dxa"/>
            <w:vAlign w:val="bottom"/>
          </w:tcPr>
          <w:p w14:paraId="43264BC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F35CB83" w14:textId="0A771B6C" w:rsidR="00CF72C5" w:rsidRPr="00904E4C" w:rsidRDefault="00976316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988,</w:t>
            </w:r>
            <w:r w:rsidR="00393A82">
              <w:rPr>
                <w:rFonts w:ascii="Angsana New" w:hAnsi="Angsana New"/>
                <w:sz w:val="30"/>
                <w:szCs w:val="30"/>
                <w:lang w:val="en-US" w:eastAsia="en-US"/>
              </w:rPr>
              <w:t>709</w:t>
            </w:r>
          </w:p>
        </w:tc>
        <w:tc>
          <w:tcPr>
            <w:tcW w:w="240" w:type="dxa"/>
            <w:vAlign w:val="bottom"/>
          </w:tcPr>
          <w:p w14:paraId="3DCD3F99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60DB6B7" w14:textId="0568609B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729,086</w:t>
            </w:r>
          </w:p>
        </w:tc>
      </w:tr>
      <w:tr w:rsidR="00CF72C5" w:rsidRPr="00904E4C" w14:paraId="5F4968E1" w14:textId="77777777" w:rsidTr="00A31324">
        <w:tc>
          <w:tcPr>
            <w:tcW w:w="3870" w:type="dxa"/>
            <w:hideMark/>
          </w:tcPr>
          <w:p w14:paraId="1510EDBE" w14:textId="77777777" w:rsidR="00CF72C5" w:rsidRPr="00904E4C" w:rsidRDefault="00CF72C5" w:rsidP="00CF72C5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D50F7" w14:textId="0134A24B" w:rsidR="00CF72C5" w:rsidRPr="00904E4C" w:rsidRDefault="00976316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1,031,468</w:t>
            </w:r>
          </w:p>
        </w:tc>
        <w:tc>
          <w:tcPr>
            <w:tcW w:w="270" w:type="dxa"/>
          </w:tcPr>
          <w:p w14:paraId="7397DD62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4E7A6" w14:textId="288A47B6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36" w:type="dxa"/>
          </w:tcPr>
          <w:p w14:paraId="51078646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70366" w14:textId="74AA59C6" w:rsidR="00CF72C5" w:rsidRPr="00904E4C" w:rsidRDefault="00976316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988,</w:t>
            </w:r>
            <w:r w:rsidR="00393A8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709</w:t>
            </w:r>
          </w:p>
        </w:tc>
        <w:tc>
          <w:tcPr>
            <w:tcW w:w="240" w:type="dxa"/>
          </w:tcPr>
          <w:p w14:paraId="100A1CFA" w14:textId="77777777" w:rsidR="00CF72C5" w:rsidRPr="00904E4C" w:rsidRDefault="00CF72C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649C8" w14:textId="39F46CCC" w:rsidR="00CF72C5" w:rsidRPr="00904E4C" w:rsidRDefault="00CF72C5" w:rsidP="00CF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39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</w:t>
            </w:r>
          </w:p>
        </w:tc>
      </w:tr>
    </w:tbl>
    <w:p w14:paraId="77D866FA" w14:textId="7360C05B" w:rsidR="0051090C" w:rsidRPr="00095319" w:rsidRDefault="0051090C" w:rsidP="00FA4A5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9531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1</w:t>
      </w:r>
      <w:r w:rsidR="00661F0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</w:t>
      </w:r>
      <w:r w:rsidRPr="0009531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ภาษีเงินได้</w:t>
      </w:r>
    </w:p>
    <w:p w14:paraId="5BAD7122" w14:textId="4EA566ED" w:rsidR="00AF5233" w:rsidRPr="00095319" w:rsidRDefault="00AF5233" w:rsidP="0051090C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79FE51DA" w14:textId="77777777" w:rsidR="009707BA" w:rsidRPr="00240583" w:rsidRDefault="009707BA" w:rsidP="0097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09531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095319">
        <w:rPr>
          <w:rFonts w:asciiTheme="majorBidi" w:hAnsiTheme="majorBidi" w:cstheme="majorBidi"/>
          <w:sz w:val="30"/>
          <w:szCs w:val="30"/>
        </w:rPr>
        <w:br/>
      </w:r>
      <w:r w:rsidRPr="00095319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095319">
        <w:rPr>
          <w:rFonts w:asciiTheme="majorBidi" w:hAnsiTheme="majorBidi" w:cstheme="majorBidi"/>
          <w:sz w:val="30"/>
          <w:szCs w:val="30"/>
        </w:rPr>
        <w:t xml:space="preserve"> </w:t>
      </w:r>
      <w:r w:rsidRPr="00095319">
        <w:rPr>
          <w:rFonts w:asciiTheme="majorBidi" w:hAnsiTheme="majorBidi" w:cstheme="majorBidi"/>
          <w:sz w:val="30"/>
          <w:szCs w:val="30"/>
          <w:cs/>
        </w:rPr>
        <w:t>ค่าใช้จ่ายภาษี</w:t>
      </w:r>
      <w:r w:rsidRPr="00095319">
        <w:rPr>
          <w:rFonts w:asciiTheme="majorBidi" w:hAnsiTheme="majorBidi" w:cstheme="majorBidi"/>
          <w:sz w:val="30"/>
          <w:szCs w:val="30"/>
          <w:cs/>
        </w:rPr>
        <w:br/>
        <w:t>เงินได้ในงบกำไรขาดทุนเบ็ดเสร็จน้อยกว่าจำนวนภาษีเงินได้ที่คำนวณโดยการใช้อัตราภาษีเงินได้คูณกับยอด</w:t>
      </w:r>
      <w:r w:rsidRPr="00095319">
        <w:rPr>
          <w:rFonts w:asciiTheme="majorBidi" w:hAnsiTheme="majorBidi" w:cstheme="majorBidi"/>
          <w:sz w:val="30"/>
          <w:szCs w:val="30"/>
          <w:cs/>
        </w:rPr>
        <w:br/>
        <w:t>กำไรสุทธิตามบัญชีสำหรับงวด เนื่องจากความแตกต่างระหว่างการรับรู้ค่าใช้จ่ายทางบัญชีกับค่าใช้จ่ายทางภาษี</w:t>
      </w:r>
      <w:r w:rsidRPr="00095319">
        <w:rPr>
          <w:rFonts w:asciiTheme="majorBidi" w:hAnsiTheme="majorBidi" w:cstheme="majorBidi"/>
          <w:sz w:val="30"/>
          <w:szCs w:val="30"/>
          <w:cs/>
        </w:rPr>
        <w:br/>
        <w:t>บางรายการ โดยเฉพาะอย่างยิ่งในเรื่องการหักค่าเสื่อมราคาได้เพิ่มจากการใช้สิทธิยกเว้นภาษีเงินได้ที่เกี่ยวข้องและ</w:t>
      </w:r>
      <w:r w:rsidRPr="00095319">
        <w:rPr>
          <w:rFonts w:asciiTheme="majorBidi" w:hAnsiTheme="majorBidi" w:cstheme="majorBidi"/>
          <w:sz w:val="30"/>
          <w:szCs w:val="30"/>
          <w:cs/>
        </w:rPr>
        <w:br/>
        <w:t>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2E5B95CE" w14:textId="606B2FF8" w:rsidR="00AC7E40" w:rsidRDefault="00AC7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68EC299D" w14:textId="77777777" w:rsidR="00F40BF4" w:rsidRDefault="00AC7E40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</w:t>
      </w:r>
      <w:r w:rsidR="00661F0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F40BF4" w:rsidRPr="00ED4F0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</w:t>
      </w:r>
      <w:r w:rsidR="00F40BF4" w:rsidRPr="00915A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</w:t>
      </w:r>
    </w:p>
    <w:p w14:paraId="1E87A53A" w14:textId="77777777" w:rsidR="005B7A4A" w:rsidRPr="00095319" w:rsidRDefault="005B7A4A" w:rsidP="005B7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bookmarkStart w:id="2" w:name="_Hlk13821625"/>
    </w:p>
    <w:bookmarkEnd w:id="2"/>
    <w:p w14:paraId="5A042DAE" w14:textId="77777777" w:rsidR="00F40BF4" w:rsidRPr="00240583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FA4A5E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77777777" w:rsidR="00F40BF4" w:rsidRPr="00240583" w:rsidRDefault="00E737A7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915ACC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661F0C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915AC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F40BF4" w:rsidRPr="00151AC4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7C0E22" w:rsidRDefault="007C0E22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69"/>
        <w:gridCol w:w="1642"/>
      </w:tblGrid>
      <w:tr w:rsidR="00F40BF4" w:rsidRPr="00240583" w14:paraId="45645564" w14:textId="77777777" w:rsidTr="00E80B99">
        <w:trPr>
          <w:trHeight w:val="418"/>
        </w:trPr>
        <w:tc>
          <w:tcPr>
            <w:tcW w:w="2993" w:type="pct"/>
          </w:tcPr>
          <w:p w14:paraId="7054399C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948" w:type="pct"/>
          </w:tcPr>
          <w:p w14:paraId="430F18D0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3877F26D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6C9BFFBC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240583" w14:paraId="48F66CFC" w14:textId="77777777" w:rsidTr="00E80B99">
        <w:trPr>
          <w:trHeight w:val="434"/>
        </w:trPr>
        <w:tc>
          <w:tcPr>
            <w:tcW w:w="2993" w:type="pct"/>
          </w:tcPr>
          <w:p w14:paraId="352CA51C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007" w:type="pct"/>
            <w:gridSpan w:val="3"/>
          </w:tcPr>
          <w:p w14:paraId="0CC6FD77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240583" w14:paraId="51DFAE77" w14:textId="77777777" w:rsidTr="00E80B99">
        <w:trPr>
          <w:trHeight w:val="418"/>
        </w:trPr>
        <w:tc>
          <w:tcPr>
            <w:tcW w:w="2993" w:type="pct"/>
          </w:tcPr>
          <w:p w14:paraId="30BFE693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8" w:type="pct"/>
          </w:tcPr>
          <w:p w14:paraId="4CFD65E0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3A1F5D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40D1F639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240583" w14:paraId="787BD5AF" w14:textId="77777777" w:rsidTr="00E80B99">
        <w:trPr>
          <w:trHeight w:val="405"/>
        </w:trPr>
        <w:tc>
          <w:tcPr>
            <w:tcW w:w="2993" w:type="pct"/>
          </w:tcPr>
          <w:p w14:paraId="0D34E932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41E2CE19" w14:textId="77777777" w:rsidR="00F40BF4" w:rsidRPr="00240583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9" w:type="pct"/>
          </w:tcPr>
          <w:p w14:paraId="350971FE" w14:textId="77777777" w:rsidR="00F40BF4" w:rsidRPr="00240583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4667001B" w14:textId="77777777" w:rsidR="00F40BF4" w:rsidRPr="00240583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F40BF4" w:rsidRPr="00240583" w14:paraId="67C01CD0" w14:textId="77777777" w:rsidTr="00E80B99">
        <w:trPr>
          <w:trHeight w:val="405"/>
        </w:trPr>
        <w:tc>
          <w:tcPr>
            <w:tcW w:w="2993" w:type="pct"/>
          </w:tcPr>
          <w:p w14:paraId="41C19E86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</w:tcPr>
          <w:p w14:paraId="3BEB4F93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D588C86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top w:val="double" w:sz="4" w:space="0" w:color="auto"/>
            </w:tcBorders>
          </w:tcPr>
          <w:p w14:paraId="5913CD84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240583" w14:paraId="61A4E569" w14:textId="77777777" w:rsidTr="00E80B99">
        <w:trPr>
          <w:trHeight w:val="405"/>
        </w:trPr>
        <w:tc>
          <w:tcPr>
            <w:tcW w:w="2993" w:type="pct"/>
          </w:tcPr>
          <w:p w14:paraId="501E4BED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51A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48" w:type="pct"/>
          </w:tcPr>
          <w:p w14:paraId="3553A04F" w14:textId="77777777" w:rsidR="00F40BF4" w:rsidRPr="00240583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39CF0A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18C89265" w14:textId="77777777" w:rsidR="00F40BF4" w:rsidRPr="00240583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A858D9" w14:paraId="6BD51C01" w14:textId="77777777" w:rsidTr="00E80B99">
        <w:trPr>
          <w:trHeight w:val="405"/>
        </w:trPr>
        <w:tc>
          <w:tcPr>
            <w:tcW w:w="2993" w:type="pct"/>
          </w:tcPr>
          <w:p w14:paraId="0E01DA3E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781E41FB" w14:textId="77777777" w:rsidR="00F40BF4" w:rsidRPr="00240583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</w:t>
            </w:r>
          </w:p>
        </w:tc>
        <w:tc>
          <w:tcPr>
            <w:tcW w:w="149" w:type="pct"/>
          </w:tcPr>
          <w:p w14:paraId="3BD622A2" w14:textId="77777777" w:rsidR="00F40BF4" w:rsidRPr="00240583" w:rsidRDefault="00F40BF4" w:rsidP="00E8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20FB82C9" w14:textId="77777777" w:rsidR="00F40BF4" w:rsidRPr="00A858D9" w:rsidRDefault="00F40BF4" w:rsidP="00E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</w:t>
            </w:r>
          </w:p>
        </w:tc>
      </w:tr>
    </w:tbl>
    <w:p w14:paraId="4EC02C49" w14:textId="10FBEBAC" w:rsidR="00661F0C" w:rsidRDefault="0066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3BD17E" w14:textId="3D670837" w:rsidR="00B036A2" w:rsidRPr="00240583" w:rsidRDefault="00024FAF" w:rsidP="00834DE0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661F0C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DA050B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6434EBA3" w14:textId="2B486AAE" w:rsidR="00F23B36" w:rsidRPr="00240583" w:rsidRDefault="00F23B36" w:rsidP="00F23B3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E4711EA" w14:textId="420CD808" w:rsidR="005076C6" w:rsidRPr="007C0E22" w:rsidRDefault="005076C6" w:rsidP="0050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vanish/>
          <w:szCs w:val="30"/>
          <w:specVanish/>
        </w:rPr>
      </w:pPr>
      <w:r w:rsidRPr="00AB7D06">
        <w:rPr>
          <w:rFonts w:asciiTheme="majorBidi" w:hAnsiTheme="majorBidi" w:cstheme="majorBidi"/>
          <w:sz w:val="30"/>
          <w:szCs w:val="30"/>
          <w:cs/>
        </w:rPr>
        <w:t>ในที่ประชุม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สามัญผู้ถือหุ้น</w:t>
      </w:r>
      <w:r w:rsidR="007C0E22"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="007C0E22">
        <w:rPr>
          <w:rFonts w:asciiTheme="majorBidi" w:hAnsiTheme="majorBidi" w:cstheme="majorBidi"/>
          <w:sz w:val="30"/>
          <w:szCs w:val="30"/>
        </w:rPr>
        <w:t xml:space="preserve"> </w:t>
      </w:r>
      <w:r w:rsidRPr="00AB7D0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C0E22">
        <w:rPr>
          <w:rFonts w:asciiTheme="majorBidi" w:hAnsiTheme="majorBidi" w:cstheme="majorBidi"/>
          <w:sz w:val="30"/>
          <w:szCs w:val="30"/>
        </w:rPr>
        <w:t xml:space="preserve"> </w:t>
      </w:r>
      <w:r w:rsidR="002F3269">
        <w:rPr>
          <w:rFonts w:asciiTheme="majorBidi" w:hAnsiTheme="majorBidi" w:cstheme="majorBidi"/>
          <w:sz w:val="30"/>
          <w:szCs w:val="30"/>
        </w:rPr>
        <w:t>19</w:t>
      </w:r>
      <w:r w:rsidR="002F3269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AB7D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7D06">
        <w:rPr>
          <w:rFonts w:asciiTheme="majorBidi" w:hAnsiTheme="majorBidi" w:cstheme="majorBidi"/>
          <w:sz w:val="30"/>
          <w:szCs w:val="30"/>
        </w:rPr>
        <w:t>2564</w:t>
      </w:r>
      <w:r w:rsidR="007C0E22">
        <w:rPr>
          <w:rFonts w:asciiTheme="majorBidi" w:hAnsiTheme="majorBidi" w:cstheme="majorBidi"/>
          <w:sz w:val="30"/>
          <w:szCs w:val="30"/>
        </w:rPr>
        <w:t xml:space="preserve"> </w:t>
      </w:r>
      <w:r w:rsidR="007C0E22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Pr="00AB7D06">
        <w:rPr>
          <w:rFonts w:asciiTheme="majorBidi" w:hAnsiTheme="majorBidi" w:cstheme="majorBidi"/>
          <w:sz w:val="30"/>
          <w:szCs w:val="30"/>
          <w:cs/>
        </w:rPr>
        <w:t>จ่ายเงินปันผลสำหรับ</w:t>
      </w:r>
      <w:r w:rsidR="007C0E22">
        <w:rPr>
          <w:rFonts w:asciiTheme="majorBidi" w:hAnsiTheme="majorBidi" w:cstheme="majorBidi"/>
          <w:sz w:val="30"/>
          <w:szCs w:val="30"/>
        </w:rPr>
        <w:br/>
      </w:r>
      <w:r w:rsidRPr="00AB7D06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ผลการดำเนินงานในปี </w:t>
      </w:r>
      <w:r w:rsidRPr="00AB7D06">
        <w:rPr>
          <w:rFonts w:asciiTheme="majorBidi" w:hAnsiTheme="majorBidi" w:cstheme="majorBidi"/>
          <w:sz w:val="30"/>
          <w:szCs w:val="30"/>
        </w:rPr>
        <w:t xml:space="preserve">2563 </w:t>
      </w:r>
      <w:r w:rsidRPr="00AB7D06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 w:cstheme="majorBidi"/>
          <w:sz w:val="30"/>
          <w:szCs w:val="30"/>
        </w:rPr>
        <w:t>0.08</w:t>
      </w:r>
      <w:r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Pr="00AB7D0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48</w:t>
      </w:r>
      <w:r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Pr="00AB7D0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โดยกำ</w:t>
      </w:r>
      <w:r w:rsidR="0042187D">
        <w:rPr>
          <w:rFonts w:asciiTheme="majorBidi" w:hAnsiTheme="majorBidi" w:cstheme="majorBidi" w:hint="cs"/>
          <w:sz w:val="30"/>
          <w:szCs w:val="30"/>
          <w:cs/>
        </w:rPr>
        <w:t xml:space="preserve">หนดจ่ายเงินปันผลในวันที่ </w:t>
      </w:r>
      <w:r w:rsidR="000B7BEC">
        <w:rPr>
          <w:rFonts w:asciiTheme="majorBidi" w:hAnsiTheme="majorBidi" w:cstheme="majorBidi"/>
          <w:sz w:val="30"/>
          <w:szCs w:val="30"/>
        </w:rPr>
        <w:t>5</w:t>
      </w:r>
      <w:r w:rsidR="0042187D">
        <w:rPr>
          <w:rFonts w:asciiTheme="majorBidi" w:hAnsiTheme="majorBidi" w:cstheme="majorBidi"/>
          <w:sz w:val="30"/>
          <w:szCs w:val="30"/>
        </w:rPr>
        <w:t xml:space="preserve"> </w:t>
      </w:r>
      <w:r w:rsidR="000B7BEC">
        <w:rPr>
          <w:rFonts w:asciiTheme="majorBidi" w:hAnsiTheme="majorBidi" w:cstheme="majorBidi" w:hint="cs"/>
          <w:sz w:val="30"/>
          <w:szCs w:val="30"/>
          <w:cs/>
        </w:rPr>
        <w:t>พฤษ</w:t>
      </w:r>
      <w:r w:rsidR="00095319">
        <w:rPr>
          <w:rFonts w:asciiTheme="majorBidi" w:hAnsiTheme="majorBidi" w:cstheme="majorBidi" w:hint="cs"/>
          <w:sz w:val="30"/>
          <w:szCs w:val="30"/>
          <w:cs/>
        </w:rPr>
        <w:t>ภ</w:t>
      </w:r>
      <w:r w:rsidR="000B7BEC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4218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187D">
        <w:rPr>
          <w:rFonts w:asciiTheme="majorBidi" w:hAnsiTheme="majorBidi" w:cstheme="majorBidi"/>
          <w:sz w:val="30"/>
          <w:szCs w:val="30"/>
        </w:rPr>
        <w:t>2564</w:t>
      </w:r>
    </w:p>
    <w:p w14:paraId="30AC1F98" w14:textId="06907D4F" w:rsidR="00853ECE" w:rsidRPr="00095319" w:rsidRDefault="007C0E22" w:rsidP="0059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853ECE" w:rsidRPr="00095319" w:rsidSect="00DD2D6E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05ADB" w14:textId="77777777" w:rsidR="00336681" w:rsidRDefault="00336681">
      <w:r>
        <w:separator/>
      </w:r>
    </w:p>
  </w:endnote>
  <w:endnote w:type="continuationSeparator" w:id="0">
    <w:p w14:paraId="7B0C78FD" w14:textId="77777777" w:rsidR="00336681" w:rsidRDefault="00336681">
      <w:r>
        <w:continuationSeparator/>
      </w:r>
    </w:p>
  </w:endnote>
  <w:endnote w:type="continuationNotice" w:id="1">
    <w:p w14:paraId="6518BF6C" w14:textId="77777777" w:rsidR="00336681" w:rsidRDefault="003366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74825" w14:textId="4326D4C6" w:rsidR="0099121F" w:rsidRPr="003F549D" w:rsidRDefault="00D854F6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99121F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9121F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9121F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9121F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9121F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13129" w14:textId="06D2CC2B" w:rsidR="0099121F" w:rsidRPr="00E96CB5" w:rsidRDefault="0099121F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B5B8E" w14:textId="77777777" w:rsidR="0099121F" w:rsidRPr="002B54E9" w:rsidRDefault="0099121F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99121F" w:rsidRPr="0059016C" w:rsidRDefault="009912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99121F" w:rsidRPr="0059016C" w:rsidRDefault="009912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F1ACC" w14:textId="77777777" w:rsidR="00336681" w:rsidRDefault="00336681">
      <w:r>
        <w:separator/>
      </w:r>
    </w:p>
  </w:footnote>
  <w:footnote w:type="continuationSeparator" w:id="0">
    <w:p w14:paraId="736CC738" w14:textId="77777777" w:rsidR="00336681" w:rsidRDefault="00336681">
      <w:r>
        <w:continuationSeparator/>
      </w:r>
    </w:p>
  </w:footnote>
  <w:footnote w:type="continuationNotice" w:id="1">
    <w:p w14:paraId="03F34390" w14:textId="77777777" w:rsidR="00336681" w:rsidRDefault="003366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2D30B" w14:textId="77777777" w:rsidR="0099121F" w:rsidRPr="00FA7747" w:rsidRDefault="0099121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99121F" w:rsidRPr="00FA7747" w:rsidRDefault="0099121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99121F" w:rsidRPr="00074891" w:rsidRDefault="0099121F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74EFA" w14:textId="7BB48C9D" w:rsidR="0099121F" w:rsidRPr="00D50A39" w:rsidRDefault="0099121F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99121F" w:rsidRPr="00D50A39" w:rsidRDefault="0099121F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5B41899B" w:rsidR="0099121F" w:rsidRDefault="0099121F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99121F" w:rsidRPr="00E86EA7" w:rsidRDefault="0099121F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1F2E1" w14:textId="77777777" w:rsidR="0099121F" w:rsidRPr="00D50A39" w:rsidRDefault="0099121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99121F" w:rsidRPr="00D50A39" w:rsidRDefault="0099121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99121F" w:rsidRPr="00D50A39" w:rsidRDefault="0099121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99121F" w:rsidRPr="00EF71A4" w:rsidRDefault="0099121F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83D2F" w14:textId="77777777" w:rsidR="0099121F" w:rsidRPr="00D50A39" w:rsidRDefault="0099121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99121F" w:rsidRPr="00D50A39" w:rsidRDefault="0099121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7FE075BB" w:rsidR="0099121F" w:rsidRDefault="0099121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99121F" w:rsidRPr="00D50A39" w:rsidRDefault="0099121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6C9AF" w14:textId="77777777" w:rsidR="0099121F" w:rsidRPr="00D50A39" w:rsidRDefault="0099121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99121F" w:rsidRPr="00D50A39" w:rsidRDefault="0099121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330AF353" w:rsidR="0099121F" w:rsidRDefault="0099121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4C6871">
      <w:rPr>
        <w:rFonts w:ascii="Angsana New" w:hAnsi="Angsana New" w:cs="Angsana New"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4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99121F" w:rsidRPr="00D50A39" w:rsidRDefault="0099121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90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669B"/>
    <w:rsid w:val="00687AB4"/>
    <w:rsid w:val="00687E1C"/>
    <w:rsid w:val="00687F1A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4602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24D4"/>
    <w:rsid w:val="00C025EF"/>
    <w:rsid w:val="00C0267E"/>
    <w:rsid w:val="00C027A4"/>
    <w:rsid w:val="00C02881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4F6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B77"/>
    <w:rsid w:val="00D91E32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41E6"/>
    <w:rsid w:val="00F15451"/>
    <w:rsid w:val="00F15970"/>
    <w:rsid w:val="00F15D49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110</TotalTime>
  <Pages>1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7</cp:revision>
  <cp:lastPrinted>2020-11-09T06:20:00Z</cp:lastPrinted>
  <dcterms:created xsi:type="dcterms:W3CDTF">2021-05-07T08:18:00Z</dcterms:created>
  <dcterms:modified xsi:type="dcterms:W3CDTF">2021-05-13T08:34:00Z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