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Default="00DB308D" w:rsidP="004C2111">
      <w:pPr>
        <w:pStyle w:val="Reference"/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6E82436A" w:rsidR="000B5D47" w:rsidRDefault="004D5A17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ข้าพเจ้าได้สอบทานงบการเงินรวมและเฉพาะของบริษัท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93B0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(</w:t>
      </w:r>
      <w:r w:rsidR="00393B03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393B0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393B0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393B03">
        <w:rPr>
          <w:rFonts w:ascii="Browallia New" w:hAnsi="Browallia New" w:cs="Browallia New" w:hint="cs"/>
          <w:sz w:val="28"/>
          <w:szCs w:val="28"/>
          <w:cs/>
          <w:lang w:bidi="th-TH"/>
        </w:rPr>
        <w:t>) ซึ่งประกอบด้วยงบแสดงฐานะการเง</w:t>
      </w:r>
      <w:r w:rsidR="0042342B">
        <w:rPr>
          <w:rFonts w:ascii="Browallia New" w:hAnsi="Browallia New" w:cs="Browallia New" w:hint="cs"/>
          <w:sz w:val="28"/>
          <w:szCs w:val="28"/>
          <w:cs/>
          <w:lang w:bidi="th-TH"/>
        </w:rPr>
        <w:t>ินรวมและเฉพาะของบริษัท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296D79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B93E01">
        <w:rPr>
          <w:rFonts w:ascii="Browallia New" w:hAnsi="Browallia New" w:cs="Browallia New"/>
          <w:sz w:val="28"/>
          <w:szCs w:val="28"/>
          <w:lang w:bidi="th-TH"/>
        </w:rPr>
        <w:t>1</w:t>
      </w:r>
      <w:r w:rsidR="009A0E90" w:rsidRPr="00296D7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93E0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96D79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B93E0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2342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24C12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="00431EF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ผู้ถือหุ้นรวม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36EA6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B93E0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836EA6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="00431EF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836EA6" w:rsidRPr="00296D7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วันเดียวกัน </w:t>
      </w:r>
      <w:r w:rsidR="00C46828" w:rsidRPr="00296D7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C46828" w:rsidRPr="00296D79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296D79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ทางการเงินระหว่างกาลเหล่านี้ตามมาตรฐานการบัญชี ฉบับที่ </w:t>
      </w:r>
      <w:r w:rsidR="00C46828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</w:t>
      </w:r>
      <w:r w:rsidR="009F5A60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C46828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D306D8" w14:textId="77777777" w:rsidR="00C46828" w:rsidRPr="00A522B7" w:rsidRDefault="00C46828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66CA28D" w14:textId="04173DE9" w:rsidR="004D5A17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4A55B5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64EB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A522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4A55B5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6F1E5A71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A809915" w14:textId="327DBA88" w:rsidR="00FA10CD" w:rsidRDefault="00FA10C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69CFA5" w14:textId="224FB76C" w:rsidR="00FA10CD" w:rsidRDefault="00FA10C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3C72D6" w14:textId="150E7C52" w:rsidR="00FA10CD" w:rsidRDefault="00FA10C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C423F0" w14:textId="77777777" w:rsidR="00FA10CD" w:rsidRDefault="00FA10C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E3A74F" w14:textId="15B15369" w:rsidR="00C46828" w:rsidRDefault="00C4682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9904672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EB6784" w14:textId="77777777" w:rsidR="00431EF9" w:rsidRDefault="00431EF9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83F4970" w14:textId="77777777" w:rsidR="00BD64D3" w:rsidRPr="00AC2B57" w:rsidRDefault="00BD64D3" w:rsidP="00BD64D3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7EF1067B" w14:textId="77777777" w:rsidR="00BD64D3" w:rsidRPr="00AC2B57" w:rsidRDefault="00BD64D3" w:rsidP="00BD64D3">
      <w:pPr>
        <w:spacing w:after="0"/>
        <w:jc w:val="thaiDistribute"/>
        <w:rPr>
          <w:rFonts w:ascii="BrowalliaUPC" w:hAnsi="BrowalliaUPC" w:cs="BrowalliaUPC"/>
          <w:color w:val="FF0000"/>
          <w:sz w:val="28"/>
          <w:szCs w:val="28"/>
          <w:lang w:val="en-US" w:bidi="th-TH"/>
        </w:rPr>
      </w:pPr>
    </w:p>
    <w:p w14:paraId="7F9290BE" w14:textId="3F859625" w:rsidR="00BD64D3" w:rsidRPr="00AC2B57" w:rsidRDefault="00BD64D3" w:rsidP="00BD64D3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</w:t>
      </w:r>
      <w:r w:rsidR="009F5A60"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F5A60" w:rsidRPr="00A522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9F5A60" w:rsidRPr="00A522B7">
        <w:rPr>
          <w:rFonts w:ascii="Browallia New" w:hAnsi="Browallia New" w:cs="Browallia New" w:hint="cs"/>
          <w:sz w:val="28"/>
          <w:szCs w:val="28"/>
        </w:rPr>
        <w:t xml:space="preserve">2 </w:t>
      </w:r>
      <w:r w:rsidR="009F5A60"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เอส เมท</w:t>
      </w:r>
      <w:proofErr w:type="spellStart"/>
      <w:r w:rsidR="009F5A60"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ัล</w:t>
      </w:r>
      <w:proofErr w:type="spellEnd"/>
      <w:r w:rsidR="009F5A60"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 และบริษัท</w:t>
      </w:r>
      <w:r w:rsidR="009F5A60" w:rsidRPr="00296D79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9F5A60" w:rsidRPr="009F5A6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ณ วันที่ </w:t>
      </w:r>
      <w:r w:rsidR="00092D1C">
        <w:rPr>
          <w:rFonts w:ascii="BrowalliaUPC" w:hAnsi="BrowalliaUPC" w:cs="BrowalliaUPC"/>
          <w:sz w:val="28"/>
          <w:szCs w:val="28"/>
          <w:lang w:val="en-US" w:bidi="th-TH"/>
        </w:rPr>
        <w:br/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อยู่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ในสำนักงานเดียวกับข้าพเจ้า</w:t>
      </w:r>
      <w:r w:rsidR="0078058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ซึ่งแสดงความเห็น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อย่างไม่มีเงื่อนไข</w:t>
      </w:r>
      <w:r w:rsidR="009F5A6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="009F5A60" w:rsidRPr="009F5A60">
        <w:rPr>
          <w:rFonts w:ascii="BrowalliaUPC" w:hAnsi="BrowalliaUPC" w:cs="BrowalliaUPC"/>
          <w:sz w:val="28"/>
          <w:szCs w:val="28"/>
          <w:lang w:val="en-US" w:bidi="th-TH"/>
        </w:rPr>
        <w:t>25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34C7D72A" w14:textId="77777777" w:rsidR="00BD64D3" w:rsidRPr="00AC2B57" w:rsidRDefault="00BD64D3" w:rsidP="00BD64D3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71962FC3" w14:textId="44EE8275" w:rsidR="00BD64D3" w:rsidRPr="001C7C80" w:rsidRDefault="00BD64D3" w:rsidP="00BD64D3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และงบกระแสเงินสด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งวดสามเดือนสิ้นสุดวันที่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9F5A6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สอบทานโดยผู้สอบบัญชีดังกล่าวข้างต้น </w:t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</w:t>
      </w:r>
      <w:r w:rsidR="00F758E3">
        <w:rPr>
          <w:rFonts w:ascii="BrowalliaUPC" w:hAnsi="BrowalliaUPC" w:cs="BrowalliaUPC"/>
          <w:sz w:val="28"/>
          <w:szCs w:val="28"/>
          <w:lang w:bidi="th-TH"/>
        </w:rPr>
        <w:br/>
      </w:r>
      <w:r w:rsidRPr="009F5A60">
        <w:rPr>
          <w:rFonts w:ascii="BrowalliaUPC" w:hAnsi="BrowalliaUPC" w:cs="BrowalliaUPC"/>
          <w:sz w:val="28"/>
          <w:szCs w:val="28"/>
          <w:cs/>
          <w:lang w:bidi="th-TH"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F5A60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 w:rsidR="009F5A6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9F5A60" w:rsidRPr="009F5A60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D64D36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Pr="009F5A6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F5A60">
        <w:rPr>
          <w:rFonts w:ascii="BrowalliaUPC" w:hAnsi="BrowalliaUPC" w:cs="BrowalliaUPC" w:hint="cs"/>
          <w:sz w:val="28"/>
          <w:szCs w:val="28"/>
          <w:cs/>
          <w:lang w:bidi="th-TH"/>
        </w:rPr>
        <w:t>พฤษภาคม</w:t>
      </w:r>
      <w:r w:rsidRPr="009F5A60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9F5A60">
        <w:rPr>
          <w:rFonts w:ascii="BrowalliaUPC" w:hAnsi="BrowalliaUPC" w:cs="BrowalliaUPC"/>
          <w:sz w:val="28"/>
          <w:szCs w:val="28"/>
          <w:lang w:val="en-US" w:bidi="th-TH"/>
        </w:rPr>
        <w:t>3</w:t>
      </w:r>
    </w:p>
    <w:p w14:paraId="49B47D89" w14:textId="77777777" w:rsidR="00BD64D3" w:rsidRPr="00A522B7" w:rsidRDefault="00BD64D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00CE78" w14:textId="527AF59A" w:rsidR="00A237A5" w:rsidRPr="00A522B7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2CF77A" w14:textId="77777777" w:rsidR="00A522B7" w:rsidRP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6014A01F" w:rsidR="00E32427" w:rsidRPr="00A522B7" w:rsidRDefault="00431EF9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7130F2" w:rsidRPr="007130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="00E32427" w:rsidRPr="007130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E32427" w:rsidRPr="007130F2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7130F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6CD78B9" w:rsidR="00E32427" w:rsidRPr="007130F2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130F2">
        <w:rPr>
          <w:rFonts w:ascii="Browallia New" w:hAnsi="Browallia New" w:cs="Browallia New"/>
          <w:sz w:val="28"/>
          <w:szCs w:val="28"/>
          <w:lang w:val="en-US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1E3984C1" w:rsidR="003C35EF" w:rsidRPr="00A522B7" w:rsidRDefault="00BD64D3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D64D3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BB57C9" w:rsidRPr="00BD64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 </w:t>
      </w:r>
      <w:r w:rsidR="00BB57C9" w:rsidRPr="00BD64D3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08BA02B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FBBA0" w14:textId="77777777" w:rsidR="00363A45" w:rsidRDefault="00363A45">
      <w:r>
        <w:separator/>
      </w:r>
    </w:p>
  </w:endnote>
  <w:endnote w:type="continuationSeparator" w:id="0">
    <w:p w14:paraId="3329C7A5" w14:textId="77777777" w:rsidR="00363A45" w:rsidRDefault="00363A45">
      <w:r>
        <w:continuationSeparator/>
      </w:r>
    </w:p>
  </w:endnote>
  <w:endnote w:type="continuationNotice" w:id="1">
    <w:p w14:paraId="05BACE98" w14:textId="77777777" w:rsidR="00363A45" w:rsidRDefault="00363A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D7EBD" w14:textId="77777777" w:rsidR="00363A45" w:rsidRDefault="00363A45">
      <w:bookmarkStart w:id="0" w:name="_Hlk482348182"/>
      <w:bookmarkEnd w:id="0"/>
      <w:r>
        <w:separator/>
      </w:r>
    </w:p>
  </w:footnote>
  <w:footnote w:type="continuationSeparator" w:id="0">
    <w:p w14:paraId="37665F41" w14:textId="77777777" w:rsidR="00363A45" w:rsidRDefault="00363A45">
      <w:r>
        <w:continuationSeparator/>
      </w:r>
    </w:p>
  </w:footnote>
  <w:footnote w:type="continuationNotice" w:id="1">
    <w:p w14:paraId="3E5DE70D" w14:textId="77777777" w:rsidR="00363A45" w:rsidRDefault="00363A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2347F7F1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10D04AE0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D64D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26457B87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47040"/>
    <w:rsid w:val="00052614"/>
    <w:rsid w:val="000723F7"/>
    <w:rsid w:val="00072E23"/>
    <w:rsid w:val="00074485"/>
    <w:rsid w:val="000828F1"/>
    <w:rsid w:val="00082F59"/>
    <w:rsid w:val="00092D1C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11564"/>
    <w:rsid w:val="0022518C"/>
    <w:rsid w:val="00237A7E"/>
    <w:rsid w:val="00237DAB"/>
    <w:rsid w:val="00241F16"/>
    <w:rsid w:val="00247969"/>
    <w:rsid w:val="00260B25"/>
    <w:rsid w:val="0026182A"/>
    <w:rsid w:val="00277EBE"/>
    <w:rsid w:val="002838FB"/>
    <w:rsid w:val="00285249"/>
    <w:rsid w:val="0028696D"/>
    <w:rsid w:val="002869D4"/>
    <w:rsid w:val="0029608E"/>
    <w:rsid w:val="00296D79"/>
    <w:rsid w:val="002A252E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3A45"/>
    <w:rsid w:val="00365ECE"/>
    <w:rsid w:val="00374047"/>
    <w:rsid w:val="003744DA"/>
    <w:rsid w:val="003817E0"/>
    <w:rsid w:val="00384904"/>
    <w:rsid w:val="00386916"/>
    <w:rsid w:val="00393B03"/>
    <w:rsid w:val="003B4CCD"/>
    <w:rsid w:val="003B4DED"/>
    <w:rsid w:val="003B51F0"/>
    <w:rsid w:val="003C12C5"/>
    <w:rsid w:val="003C27EF"/>
    <w:rsid w:val="003C32E9"/>
    <w:rsid w:val="003C35EF"/>
    <w:rsid w:val="003C3837"/>
    <w:rsid w:val="003C3898"/>
    <w:rsid w:val="003D2605"/>
    <w:rsid w:val="003D490D"/>
    <w:rsid w:val="003D64D6"/>
    <w:rsid w:val="003E034A"/>
    <w:rsid w:val="003E1495"/>
    <w:rsid w:val="003E3E21"/>
    <w:rsid w:val="003E470D"/>
    <w:rsid w:val="003E5574"/>
    <w:rsid w:val="003F1445"/>
    <w:rsid w:val="00416281"/>
    <w:rsid w:val="00422353"/>
    <w:rsid w:val="0042342B"/>
    <w:rsid w:val="00426915"/>
    <w:rsid w:val="00431EF9"/>
    <w:rsid w:val="00433F63"/>
    <w:rsid w:val="00435788"/>
    <w:rsid w:val="004359E6"/>
    <w:rsid w:val="00443CE3"/>
    <w:rsid w:val="00452E7B"/>
    <w:rsid w:val="004546FA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A55B5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66764"/>
    <w:rsid w:val="0066694B"/>
    <w:rsid w:val="00667DB6"/>
    <w:rsid w:val="006771E8"/>
    <w:rsid w:val="00677C01"/>
    <w:rsid w:val="00683CC7"/>
    <w:rsid w:val="00692CA5"/>
    <w:rsid w:val="006932D7"/>
    <w:rsid w:val="006A440B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30F2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1B85"/>
    <w:rsid w:val="00775DA6"/>
    <w:rsid w:val="00780580"/>
    <w:rsid w:val="0078170A"/>
    <w:rsid w:val="00790956"/>
    <w:rsid w:val="0079502D"/>
    <w:rsid w:val="007A0755"/>
    <w:rsid w:val="007A31D9"/>
    <w:rsid w:val="007A74F9"/>
    <w:rsid w:val="007D41A1"/>
    <w:rsid w:val="007D71A8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869A6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07868"/>
    <w:rsid w:val="00912A4E"/>
    <w:rsid w:val="00912F98"/>
    <w:rsid w:val="00917FBB"/>
    <w:rsid w:val="009219CA"/>
    <w:rsid w:val="009223D3"/>
    <w:rsid w:val="00923EA8"/>
    <w:rsid w:val="00924C12"/>
    <w:rsid w:val="00931D7A"/>
    <w:rsid w:val="00935D8D"/>
    <w:rsid w:val="00942FE8"/>
    <w:rsid w:val="00957E70"/>
    <w:rsid w:val="00970DAB"/>
    <w:rsid w:val="00972A45"/>
    <w:rsid w:val="0097321D"/>
    <w:rsid w:val="0099061C"/>
    <w:rsid w:val="00990902"/>
    <w:rsid w:val="00992531"/>
    <w:rsid w:val="00993663"/>
    <w:rsid w:val="00995CD5"/>
    <w:rsid w:val="00995FCC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5A60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199A"/>
    <w:rsid w:val="00A22A22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869EF"/>
    <w:rsid w:val="00A918D1"/>
    <w:rsid w:val="00A91AF0"/>
    <w:rsid w:val="00A93A9A"/>
    <w:rsid w:val="00AA5C16"/>
    <w:rsid w:val="00AB1A14"/>
    <w:rsid w:val="00AC31D4"/>
    <w:rsid w:val="00AC6098"/>
    <w:rsid w:val="00AD2E7C"/>
    <w:rsid w:val="00AE2BF6"/>
    <w:rsid w:val="00AE3370"/>
    <w:rsid w:val="00AE64CA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68EA"/>
    <w:rsid w:val="00B4783E"/>
    <w:rsid w:val="00B55EE8"/>
    <w:rsid w:val="00B56E6C"/>
    <w:rsid w:val="00B63D0E"/>
    <w:rsid w:val="00B71DFF"/>
    <w:rsid w:val="00B83039"/>
    <w:rsid w:val="00B84A4B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D64D3"/>
    <w:rsid w:val="00BE0C8A"/>
    <w:rsid w:val="00BE0E9D"/>
    <w:rsid w:val="00BE334D"/>
    <w:rsid w:val="00BE4988"/>
    <w:rsid w:val="00BF1C24"/>
    <w:rsid w:val="00BF5E73"/>
    <w:rsid w:val="00BF7304"/>
    <w:rsid w:val="00C06939"/>
    <w:rsid w:val="00C21E3B"/>
    <w:rsid w:val="00C30374"/>
    <w:rsid w:val="00C35B1A"/>
    <w:rsid w:val="00C41C7D"/>
    <w:rsid w:val="00C46828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72E9"/>
    <w:rsid w:val="00CD25C2"/>
    <w:rsid w:val="00CD47E8"/>
    <w:rsid w:val="00CD4D4E"/>
    <w:rsid w:val="00CE24E5"/>
    <w:rsid w:val="00CE41DB"/>
    <w:rsid w:val="00CE4D96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4D36"/>
    <w:rsid w:val="00D675F1"/>
    <w:rsid w:val="00D73B96"/>
    <w:rsid w:val="00D74857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1457"/>
    <w:rsid w:val="00DB308D"/>
    <w:rsid w:val="00DB5F40"/>
    <w:rsid w:val="00DD1E47"/>
    <w:rsid w:val="00DD61A9"/>
    <w:rsid w:val="00DD6EF1"/>
    <w:rsid w:val="00DE4958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A2B6F"/>
    <w:rsid w:val="00EB3478"/>
    <w:rsid w:val="00EB4B39"/>
    <w:rsid w:val="00EB6FE3"/>
    <w:rsid w:val="00EC24D5"/>
    <w:rsid w:val="00ED73A1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758E3"/>
    <w:rsid w:val="00F909CD"/>
    <w:rsid w:val="00F974D1"/>
    <w:rsid w:val="00FA02D2"/>
    <w:rsid w:val="00FA10CD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C1425F5"/>
  <w15:docId w15:val="{C33E5777-1EA7-4E33-8D9F-8389D453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7" ma:contentTypeDescription="Create a new document." ma:contentTypeScope="" ma:versionID="ccf987b3acfd96eedeb9a1842dd2f5d6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0e7ffbd4d3e6f5f85e9e4f62e91d8bd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D8D9E-0BF4-4333-B32E-5D0C758BF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2</TotalTime>
  <Pages>2</Pages>
  <Words>487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Lenovo</cp:lastModifiedBy>
  <cp:revision>2</cp:revision>
  <cp:lastPrinted>2020-05-20T17:51:00Z</cp:lastPrinted>
  <dcterms:created xsi:type="dcterms:W3CDTF">2021-05-14T02:50:00Z</dcterms:created>
  <dcterms:modified xsi:type="dcterms:W3CDTF">2021-05-14T02:50:00Z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