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0B60F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04E54887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6B1C05E2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D1A9AB3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0AD9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EC3072F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2AF77084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1A434A4" w14:textId="77777777" w:rsidR="00DE4B1D" w:rsidRPr="00A4230F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847CBA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B270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C255E">
        <w:rPr>
          <w:rFonts w:ascii="Angsana New" w:hAnsi="Angsana New" w:cs="Angsana New"/>
          <w:b w:val="0"/>
          <w:bCs w:val="0"/>
          <w:sz w:val="32"/>
          <w:szCs w:val="32"/>
        </w:rPr>
        <w:t>64</w:t>
      </w:r>
    </w:p>
    <w:p w14:paraId="4CB1BCDE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A76D8F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722E9C9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6F6789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09E3D05C" w14:textId="77777777" w:rsidR="00F502E9" w:rsidRPr="00F502E9" w:rsidRDefault="00F502E9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3BD07E2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05E40DE5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F5C4CA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78B2E82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18402C0" w14:textId="77777777" w:rsidR="003145BF" w:rsidRPr="005A6861" w:rsidRDefault="00F7070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="00945BEB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FC255E">
        <w:rPr>
          <w:rFonts w:ascii="Angsana New" w:hAnsi="Angsana New" w:cs="Angsana New"/>
          <w:sz w:val="30"/>
          <w:szCs w:val="30"/>
          <w:lang w:val="en-US"/>
        </w:rPr>
        <w:t>4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DE4B1D">
        <w:rPr>
          <w:rFonts w:ascii="Angsana New" w:hAnsi="Angsana New" w:cs="Angsana New" w:hint="cs"/>
          <w:sz w:val="30"/>
          <w:szCs w:val="30"/>
          <w:cs/>
        </w:rPr>
        <w:t>สาม</w:t>
      </w:r>
      <w:r w:rsidR="0009767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9767A" w:rsidRPr="00012D23">
        <w:rPr>
          <w:rFonts w:ascii="Angsana New" w:hAnsi="Angsana New" w:cs="Angsana New"/>
          <w:sz w:val="30"/>
          <w:szCs w:val="30"/>
          <w:cs/>
        </w:rPr>
        <w:t>สิ้นสุด</w:t>
      </w:r>
      <w:r w:rsidR="0009767A" w:rsidRPr="00012D23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7E4338" w:rsidRPr="007E4338">
        <w:rPr>
          <w:rFonts w:ascii="Angsana New" w:hAnsi="Angsana New" w:cs="Angsana New"/>
          <w:sz w:val="30"/>
          <w:szCs w:val="30"/>
          <w:lang w:val="en-US"/>
        </w:rPr>
        <w:t>3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1</w:t>
      </w:r>
      <w:r w:rsidR="0009767A">
        <w:rPr>
          <w:rFonts w:ascii="Angsana New" w:hAnsi="Angsana New" w:cs="Angsana New"/>
          <w:sz w:val="30"/>
          <w:szCs w:val="30"/>
          <w:cs/>
        </w:rPr>
        <w:t xml:space="preserve"> </w:t>
      </w:r>
      <w:r w:rsidR="00DE4B1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FC255E">
        <w:rPr>
          <w:rFonts w:ascii="Angsana New" w:hAnsi="Angsana New" w:cs="Angsana New"/>
          <w:sz w:val="30"/>
          <w:szCs w:val="30"/>
          <w:lang w:val="en-US"/>
        </w:rPr>
        <w:t>4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E6FD9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</w:t>
      </w:r>
      <w:r w:rsidR="002E6FD9"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="002E6FD9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06A4B33" w14:textId="77777777" w:rsidR="00DF141B" w:rsidRPr="005A6861" w:rsidRDefault="00DF141B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8D3E05B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352F46D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077CC9E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="00F26C7A" w:rsidRPr="005A686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</w:t>
      </w:r>
      <w:r w:rsidR="00E3517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EF1AD21" w14:textId="77777777" w:rsidR="002E0B47" w:rsidRPr="005A6861" w:rsidRDefault="002E0B4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288B9BC3" w14:textId="77777777" w:rsidR="00EF12A9" w:rsidRDefault="00EF12A9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EE35A57" w14:textId="77777777" w:rsidR="00A0342A" w:rsidRPr="002856EF" w:rsidRDefault="00A0342A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A0342A" w:rsidRPr="002856EF" w:rsidSect="00EF12A9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pgNumType w:start="10"/>
          <w:cols w:space="737"/>
          <w:titlePg/>
          <w:docGrid w:linePitch="299"/>
        </w:sectPr>
      </w:pPr>
    </w:p>
    <w:p w14:paraId="430D6E8F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75572B34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C216021" w14:textId="77777777" w:rsidR="003145BF" w:rsidRPr="005A6861" w:rsidRDefault="003145BF" w:rsidP="00D20405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20405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="00676C7F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E53C09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E53C09"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17719DBE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CBD4DFF" w14:textId="77777777" w:rsidR="00B44B77" w:rsidRPr="005A6861" w:rsidRDefault="00B44B77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56636E3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D5450B2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A89946" w14:textId="77777777" w:rsidR="00376984" w:rsidRPr="005A6861" w:rsidRDefault="00376984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D0CFFBF" w14:textId="77777777" w:rsidR="00B44B77" w:rsidRPr="005A6861" w:rsidRDefault="00A9780E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945BEB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26BC431E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F678BC6" w14:textId="77777777" w:rsidR="00B44B77" w:rsidRPr="005A6861" w:rsidRDefault="00C116B1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45BEB">
        <w:rPr>
          <w:rFonts w:ascii="Angsana New" w:hAnsi="Angsana New"/>
          <w:sz w:val="30"/>
          <w:szCs w:val="30"/>
          <w:lang w:val="en-US"/>
        </w:rPr>
        <w:t>11766</w:t>
      </w:r>
    </w:p>
    <w:p w14:paraId="6269F568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5F885C1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A2FF0F6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1C3C01E2" w14:textId="77777777" w:rsidR="003A778F" w:rsidRDefault="001F4E5D" w:rsidP="00EA65E1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FC255E">
        <w:rPr>
          <w:rFonts w:ascii="Angsana New" w:hAnsi="Angsana New" w:cs="Angsana New"/>
          <w:sz w:val="30"/>
          <w:szCs w:val="30"/>
          <w:lang w:val="en-US"/>
        </w:rPr>
        <w:t>2564</w:t>
      </w:r>
    </w:p>
    <w:sectPr w:rsidR="003A778F" w:rsidSect="00000ABF">
      <w:headerReference w:type="default" r:id="rId18"/>
      <w:footerReference w:type="default" r:id="rId19"/>
      <w:headerReference w:type="first" r:id="rId20"/>
      <w:footerReference w:type="first" r:id="rId21"/>
      <w:type w:val="evenPage"/>
      <w:pgSz w:w="11907" w:h="16840" w:code="9"/>
      <w:pgMar w:top="691" w:right="1152" w:bottom="576" w:left="1152" w:header="720" w:footer="827" w:gutter="0"/>
      <w:paperSrc w:first="7" w:other="7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C5E6A" w14:textId="77777777" w:rsidR="008E575D" w:rsidRDefault="008E575D">
      <w:r>
        <w:separator/>
      </w:r>
    </w:p>
  </w:endnote>
  <w:endnote w:type="continuationSeparator" w:id="0">
    <w:p w14:paraId="2E6FBB78" w14:textId="77777777" w:rsidR="008E575D" w:rsidRDefault="008E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CF572" w14:textId="77777777" w:rsidR="00086F06" w:rsidRDefault="00086F06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29A0EF21" w14:textId="77777777" w:rsidR="00086F06" w:rsidRDefault="00086F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FF88C" w14:textId="77777777" w:rsidR="00086F06" w:rsidRDefault="00086F0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21F01D4" w14:textId="77777777" w:rsidR="00086F06" w:rsidRDefault="00086F06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2EF0F" w14:textId="77777777" w:rsidR="00000ABF" w:rsidRDefault="00000A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E04AE" w14:textId="77777777" w:rsidR="00086F06" w:rsidRPr="005B2E06" w:rsidRDefault="00086F06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065E34" w14:textId="77777777" w:rsidR="00086F06" w:rsidRPr="00186B8D" w:rsidRDefault="00086F06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2C00F" w14:textId="77777777" w:rsidR="00004EE0" w:rsidRDefault="00004EE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B1467" w14:textId="77777777" w:rsidR="00086F06" w:rsidRPr="005B2E06" w:rsidRDefault="00086F06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10A9AF8" w14:textId="77777777" w:rsidR="00086F06" w:rsidRPr="00186B8D" w:rsidRDefault="00086F06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5881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EE6F0" w14:textId="1FF24C3F" w:rsidR="00000ABF" w:rsidRDefault="00000ABF" w:rsidP="00000A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B2572" w14:textId="77777777" w:rsidR="008E575D" w:rsidRDefault="008E575D">
      <w:r>
        <w:separator/>
      </w:r>
    </w:p>
  </w:footnote>
  <w:footnote w:type="continuationSeparator" w:id="0">
    <w:p w14:paraId="26EB9EFE" w14:textId="77777777" w:rsidR="008E575D" w:rsidRDefault="008E5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64648" w14:textId="77777777" w:rsidR="00000ABF" w:rsidRDefault="00000A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9E080" w14:textId="77777777" w:rsidR="00086F06" w:rsidRDefault="00086F06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5F64C65" w14:textId="77777777" w:rsidR="00086F06" w:rsidRDefault="00086F06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54DD7384" w14:textId="77777777" w:rsidR="00086F06" w:rsidRPr="00006D1D" w:rsidRDefault="00086F06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4EA56AF7" w14:textId="77777777" w:rsidR="00086F06" w:rsidRPr="00DF141B" w:rsidRDefault="00086F06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3B0561AB" w14:textId="77777777" w:rsidR="00086F06" w:rsidRPr="00DF141B" w:rsidRDefault="00086F06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A3196" w14:textId="77777777" w:rsidR="00086F06" w:rsidRDefault="00086F06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74D0C46" w14:textId="77777777" w:rsidR="00086F06" w:rsidRPr="00DF141B" w:rsidRDefault="00086F06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DCCFE5" w14:textId="77777777" w:rsidR="00086F06" w:rsidRDefault="00086F06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F203E56" w14:textId="77777777" w:rsidR="00086F06" w:rsidRDefault="00086F06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3044148" w14:textId="77777777" w:rsidR="00086F06" w:rsidRPr="00DF141B" w:rsidRDefault="00086F06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05495169" w14:textId="77777777" w:rsidR="00086F06" w:rsidRPr="00DF141B" w:rsidRDefault="00086F06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9D619" w14:textId="77777777" w:rsidR="00086F06" w:rsidRDefault="00086F06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6F75053" w14:textId="77777777" w:rsidR="00086F06" w:rsidRDefault="00086F06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8D178CA" w14:textId="77777777" w:rsidR="00086F06" w:rsidRDefault="00086F06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6713A1F1" w14:textId="77777777" w:rsidR="00086F06" w:rsidRDefault="00086F06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CA13C" w14:textId="77777777" w:rsidR="00086F06" w:rsidRPr="00012D23" w:rsidRDefault="00086F0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6826126" w14:textId="77777777" w:rsidR="00086F06" w:rsidRPr="00012D23" w:rsidRDefault="00086F0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2D5CD4A" w14:textId="77777777" w:rsidR="00086F06" w:rsidRPr="00012D23" w:rsidRDefault="00086F0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F316B98" w14:textId="77777777" w:rsidR="00086F06" w:rsidRPr="00012D23" w:rsidRDefault="00086F0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5F98CA5" w14:textId="77777777" w:rsidR="00086F06" w:rsidRPr="00012D23" w:rsidRDefault="00086F0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1957B65" w14:textId="77777777" w:rsidR="00086F06" w:rsidRDefault="00086F0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EABA948" w14:textId="77777777" w:rsidR="00086F06" w:rsidRDefault="00086F06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A8A15F6" w14:textId="77777777" w:rsidR="00086F06" w:rsidRPr="00EF12A9" w:rsidRDefault="00086F06" w:rsidP="00EF12A9">
    <w:pPr>
      <w:pStyle w:val="Header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E5F07" w14:textId="77777777" w:rsidR="00004EE0" w:rsidRDefault="00004EE0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DB06CD3" w14:textId="77777777" w:rsidR="00004EE0" w:rsidRDefault="00004EE0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44BE052" w14:textId="77777777" w:rsidR="00004EE0" w:rsidRDefault="00004EE0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DE9ABCB" w14:textId="77777777" w:rsidR="00004EE0" w:rsidRDefault="00004EE0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2A64F" w14:textId="77777777" w:rsidR="00000ABF" w:rsidRDefault="00000AB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AD2EF55" w14:textId="77777777" w:rsidR="00000ABF" w:rsidRDefault="00000AB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934400F" w14:textId="77777777" w:rsidR="00000ABF" w:rsidRPr="00EF12A9" w:rsidRDefault="00000ABF" w:rsidP="00EF12A9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7"/>
  </w:num>
  <w:num w:numId="3">
    <w:abstractNumId w:val="14"/>
  </w:num>
  <w:num w:numId="4">
    <w:abstractNumId w:val="37"/>
  </w:num>
  <w:num w:numId="5">
    <w:abstractNumId w:val="4"/>
  </w:num>
  <w:num w:numId="6">
    <w:abstractNumId w:val="10"/>
  </w:num>
  <w:num w:numId="7">
    <w:abstractNumId w:val="2"/>
  </w:num>
  <w:num w:numId="8">
    <w:abstractNumId w:val="32"/>
  </w:num>
  <w:num w:numId="9">
    <w:abstractNumId w:val="29"/>
  </w:num>
  <w:num w:numId="10">
    <w:abstractNumId w:val="6"/>
  </w:num>
  <w:num w:numId="11">
    <w:abstractNumId w:val="0"/>
  </w:num>
  <w:num w:numId="12">
    <w:abstractNumId w:val="17"/>
  </w:num>
  <w:num w:numId="13">
    <w:abstractNumId w:val="31"/>
  </w:num>
  <w:num w:numId="14">
    <w:abstractNumId w:val="26"/>
  </w:num>
  <w:num w:numId="15">
    <w:abstractNumId w:val="27"/>
  </w:num>
  <w:num w:numId="16">
    <w:abstractNumId w:val="33"/>
  </w:num>
  <w:num w:numId="17">
    <w:abstractNumId w:val="27"/>
  </w:num>
  <w:num w:numId="18">
    <w:abstractNumId w:val="9"/>
  </w:num>
  <w:num w:numId="19">
    <w:abstractNumId w:val="3"/>
  </w:num>
  <w:num w:numId="20">
    <w:abstractNumId w:val="34"/>
  </w:num>
  <w:num w:numId="21">
    <w:abstractNumId w:val="19"/>
  </w:num>
  <w:num w:numId="22">
    <w:abstractNumId w:val="8"/>
  </w:num>
  <w:num w:numId="23">
    <w:abstractNumId w:val="35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0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6"/>
  </w:num>
  <w:num w:numId="37">
    <w:abstractNumId w:val="22"/>
  </w:num>
  <w:num w:numId="38">
    <w:abstractNumId w:val="28"/>
  </w:num>
  <w:num w:numId="39">
    <w:abstractNumId w:val="20"/>
  </w:num>
  <w:num w:numId="40">
    <w:abstractNumId w:val="38"/>
  </w:num>
  <w:num w:numId="4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ABF"/>
    <w:rsid w:val="00000BF6"/>
    <w:rsid w:val="0000175F"/>
    <w:rsid w:val="00002C42"/>
    <w:rsid w:val="0000329F"/>
    <w:rsid w:val="00003B9C"/>
    <w:rsid w:val="00004EE0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0F74"/>
    <w:rsid w:val="00501EAB"/>
    <w:rsid w:val="0050334C"/>
    <w:rsid w:val="00504E0F"/>
    <w:rsid w:val="005050AB"/>
    <w:rsid w:val="00505987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15A7"/>
    <w:rsid w:val="005420A4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67548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575D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B02E1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AF6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5C89"/>
    <w:rsid w:val="00DD5F3F"/>
    <w:rsid w:val="00DD606B"/>
    <w:rsid w:val="00DD63A9"/>
    <w:rsid w:val="00DD7DDA"/>
    <w:rsid w:val="00DD7FA3"/>
    <w:rsid w:val="00DE0044"/>
    <w:rsid w:val="00DE0319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79D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9F8441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C2FA1-3A14-4133-A8DC-16AC1DC0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Ganittha, Thirasophitlert</cp:lastModifiedBy>
  <cp:revision>2</cp:revision>
  <cp:lastPrinted>2020-04-28T05:12:00Z</cp:lastPrinted>
  <dcterms:created xsi:type="dcterms:W3CDTF">2021-05-07T07:14:00Z</dcterms:created>
  <dcterms:modified xsi:type="dcterms:W3CDTF">2021-05-07T07:14:00Z</dcterms:modified>
</cp:coreProperties>
</file>