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BC9B0" w14:textId="77777777" w:rsidR="00EF4257" w:rsidRDefault="00EF4257" w:rsidP="008D3065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29153676" w14:textId="77777777" w:rsidR="006B712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DD71852" w14:textId="77777777" w:rsidR="00EF4257" w:rsidRPr="006E228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2FCCD842" w14:textId="77777777" w:rsidR="00EF4257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609126FA" w14:textId="77777777" w:rsidR="00EF4257" w:rsidRDefault="007E433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E4338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  <w:bookmarkStart w:id="0" w:name="_GoBack"/>
      <w:bookmarkEnd w:id="0"/>
    </w:p>
    <w:p w14:paraId="3B913E34" w14:textId="77777777" w:rsidR="00115109" w:rsidRPr="00115109" w:rsidRDefault="00FB070D" w:rsidP="00115109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115109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4E0C349F" w14:textId="77777777" w:rsidR="000A08FC" w:rsidRDefault="0086754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5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454B8889" w14:textId="77777777" w:rsidR="000A08FC" w:rsidRDefault="0086754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14:paraId="7DC1C243" w14:textId="77777777" w:rsidR="00EF4257" w:rsidRDefault="0086754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E437E6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1E7707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F6428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0D468405" w14:textId="77777777" w:rsidR="004F6428" w:rsidRDefault="0086754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8</w:t>
      </w:r>
      <w:r w:rsidR="00470F28">
        <w:rPr>
          <w:rFonts w:ascii="Angsana New" w:hAnsi="Angsana New" w:cs="Angsana New"/>
          <w:sz w:val="30"/>
          <w:szCs w:val="30"/>
          <w:lang w:bidi="th-TH"/>
        </w:rPr>
        <w:tab/>
      </w:r>
      <w:r w:rsidR="00470F28" w:rsidRPr="002E2783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65437B12" w14:textId="77777777" w:rsidR="007D4BDF" w:rsidRPr="00584601" w:rsidRDefault="0086754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9</w:t>
      </w:r>
      <w:r w:rsidR="007D4BDF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7D4BD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8D557C6" w14:textId="77777777" w:rsidR="000A08FC" w:rsidRDefault="004F64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867548">
        <w:rPr>
          <w:rFonts w:ascii="Angsana New" w:hAnsi="Angsana New" w:cs="Angsana New"/>
          <w:sz w:val="30"/>
          <w:szCs w:val="30"/>
          <w:lang w:val="en-US" w:bidi="th-TH"/>
        </w:rPr>
        <w:t>0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211A3C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14:paraId="5B9538E5" w14:textId="77777777" w:rsidR="00C2174A" w:rsidRDefault="00C2174A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1</w:t>
      </w:r>
      <w:r w:rsidR="00867548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6B48D99" w14:textId="77777777" w:rsidR="00FB070D" w:rsidRPr="00AF32CB" w:rsidRDefault="00FB070D" w:rsidP="00FB070D">
      <w:pPr>
        <w:pStyle w:val="index"/>
        <w:tabs>
          <w:tab w:val="clear" w:pos="1134"/>
          <w:tab w:val="num" w:pos="1080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7A8E958" w14:textId="77777777" w:rsidR="00FB070D" w:rsidRDefault="00FB070D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060CA8BE" w14:textId="77777777" w:rsidR="00CC1CB1" w:rsidRPr="009423A9" w:rsidRDefault="00CC1CB1" w:rsidP="00CC1CB1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23A9">
        <w:rPr>
          <w:rFonts w:ascii="Angsana New" w:hAnsi="Angsana New" w:cs="Angsana New"/>
          <w:sz w:val="30"/>
          <w:szCs w:val="30"/>
          <w:cs/>
          <w:lang w:bidi="th-TH"/>
        </w:rPr>
        <w:tab/>
      </w:r>
    </w:p>
    <w:p w14:paraId="2EB23759" w14:textId="77777777" w:rsidR="00332D8B" w:rsidRPr="009827F1" w:rsidRDefault="00332D8B" w:rsidP="00332D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6021F43" w14:textId="77777777" w:rsidR="00332D8B" w:rsidRPr="00332D8B" w:rsidRDefault="00332D8B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1A75FD39" w14:textId="77777777" w:rsidR="00332D8B" w:rsidRDefault="00332D8B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B8029CE" w14:textId="77777777" w:rsidR="00E737FF" w:rsidRDefault="00E737FF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ED0A338" w14:textId="77777777" w:rsidR="00314BE9" w:rsidRPr="002D2A21" w:rsidRDefault="00314BE9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2D2A21">
        <w:rPr>
          <w:rFonts w:ascii="Angsana New" w:hAnsi="Angsana New"/>
          <w:sz w:val="30"/>
          <w:szCs w:val="30"/>
          <w:cs/>
          <w:lang w:val="en-US"/>
        </w:rPr>
        <w:lastRenderedPageBreak/>
        <w:t>หมายเหตุประกอบงบการเงิน</w:t>
      </w:r>
      <w:r w:rsidR="002403F4" w:rsidRPr="002D2A21">
        <w:rPr>
          <w:rFonts w:ascii="Angsana New" w:hAnsi="Angsana New" w:hint="cs"/>
          <w:sz w:val="30"/>
          <w:szCs w:val="30"/>
          <w:cs/>
          <w:lang w:val="en-US"/>
        </w:rPr>
        <w:t>แบบย่อ</w:t>
      </w:r>
      <w:r w:rsidRPr="002D2A21">
        <w:rPr>
          <w:rFonts w:ascii="Angsana New" w:hAnsi="Angsana New"/>
          <w:sz w:val="30"/>
          <w:szCs w:val="30"/>
          <w:cs/>
          <w:lang w:val="en-US"/>
        </w:rPr>
        <w:t>เป็นส่วนหนึ่งของงบการเงิน</w:t>
      </w:r>
      <w:r w:rsidR="00F26C7A" w:rsidRPr="002D2A21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2D2A21">
        <w:rPr>
          <w:rFonts w:ascii="Angsana New" w:hAnsi="Angsana New"/>
          <w:sz w:val="30"/>
          <w:szCs w:val="30"/>
          <w:cs/>
          <w:lang w:val="en-US"/>
        </w:rPr>
        <w:t>นี้</w:t>
      </w:r>
    </w:p>
    <w:p w14:paraId="65127DF3" w14:textId="77777777" w:rsidR="00314BE9" w:rsidRPr="002D2A21" w:rsidRDefault="00314BE9" w:rsidP="008D0EA9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176AE9E" w14:textId="77777777" w:rsidR="00314BE9" w:rsidRPr="002D2A21" w:rsidRDefault="00314BE9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2D2A21">
        <w:rPr>
          <w:rFonts w:ascii="Angsana New" w:hAnsi="Angsana New"/>
          <w:sz w:val="30"/>
          <w:szCs w:val="30"/>
          <w:cs/>
          <w:lang w:val="en-US"/>
        </w:rPr>
        <w:t>งบกา</w:t>
      </w:r>
      <w:r w:rsidR="00AD7E77" w:rsidRPr="002D2A21">
        <w:rPr>
          <w:rFonts w:ascii="Angsana New" w:hAnsi="Angsana New"/>
          <w:sz w:val="30"/>
          <w:szCs w:val="30"/>
          <w:cs/>
          <w:lang w:val="en-US"/>
        </w:rPr>
        <w:t>รเงิน</w:t>
      </w:r>
      <w:r w:rsidR="00880C27" w:rsidRPr="002D2A21">
        <w:rPr>
          <w:rFonts w:ascii="Angsana New" w:hAnsi="Angsana New"/>
          <w:sz w:val="30"/>
          <w:szCs w:val="30"/>
          <w:cs/>
          <w:lang w:val="en-US"/>
        </w:rPr>
        <w:t>ระหว่างกาล</w:t>
      </w:r>
      <w:r w:rsidR="00523893" w:rsidRPr="002D2A21">
        <w:rPr>
          <w:rFonts w:ascii="Angsana New" w:hAnsi="Angsana New"/>
          <w:sz w:val="30"/>
          <w:szCs w:val="30"/>
          <w:cs/>
          <w:lang w:val="en-US"/>
        </w:rPr>
        <w:t>นี้</w:t>
      </w:r>
      <w:r w:rsidR="00AD7E77" w:rsidRPr="002D2A21">
        <w:rPr>
          <w:rFonts w:ascii="Angsana New" w:hAnsi="Angsana New"/>
          <w:sz w:val="30"/>
          <w:szCs w:val="30"/>
          <w:cs/>
          <w:lang w:val="en-US"/>
        </w:rPr>
        <w:t>ได้รับอนุมัติ</w:t>
      </w:r>
      <w:r w:rsidR="00DF141B" w:rsidRPr="002D2A21">
        <w:rPr>
          <w:rFonts w:ascii="Angsana New" w:hAnsi="Angsana New"/>
          <w:sz w:val="30"/>
          <w:szCs w:val="30"/>
          <w:cs/>
          <w:lang w:val="en-US"/>
        </w:rPr>
        <w:t>ให้ออกงบการเงินจาก</w:t>
      </w:r>
      <w:r w:rsidR="00667FC3" w:rsidRPr="002D2A21">
        <w:rPr>
          <w:rFonts w:ascii="Angsana New" w:hAnsi="Angsana New"/>
          <w:sz w:val="30"/>
          <w:szCs w:val="30"/>
          <w:cs/>
          <w:lang w:val="en-US"/>
        </w:rPr>
        <w:t>คณะ</w:t>
      </w:r>
      <w:r w:rsidR="00DF141B" w:rsidRPr="002D2A21">
        <w:rPr>
          <w:rFonts w:ascii="Angsana New" w:hAnsi="Angsana New"/>
          <w:sz w:val="30"/>
          <w:szCs w:val="30"/>
          <w:cs/>
          <w:lang w:val="en-US"/>
        </w:rPr>
        <w:t>กรรมการ</w:t>
      </w:r>
      <w:r w:rsidR="00B659CF" w:rsidRPr="002D2A21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176FF" w:rsidRPr="002D2A21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4F6428" w:rsidRPr="002D2A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519B5">
        <w:rPr>
          <w:rFonts w:ascii="Angsana New" w:hAnsi="Angsana New"/>
          <w:sz w:val="30"/>
          <w:szCs w:val="30"/>
          <w:lang w:val="en-US"/>
        </w:rPr>
        <w:t xml:space="preserve">14 </w:t>
      </w:r>
      <w:r w:rsidR="002519B5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FC255E">
        <w:rPr>
          <w:rFonts w:ascii="Angsana New" w:hAnsi="Angsana New"/>
          <w:sz w:val="30"/>
          <w:szCs w:val="30"/>
          <w:lang w:val="en-US"/>
        </w:rPr>
        <w:t>2564</w:t>
      </w:r>
    </w:p>
    <w:p w14:paraId="1115A6FD" w14:textId="77777777" w:rsidR="00880C27" w:rsidRPr="002D2A21" w:rsidRDefault="00880C27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6B3E53F" w14:textId="77777777" w:rsidR="004A5132" w:rsidRPr="002D2A21" w:rsidRDefault="007E4338" w:rsidP="008D0EA9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4338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4A5132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ข้อมูลทั่วไป</w:t>
      </w:r>
    </w:p>
    <w:p w14:paraId="3E6E513E" w14:textId="77777777" w:rsidR="002F1A53" w:rsidRPr="002D2A21" w:rsidRDefault="002F1A53" w:rsidP="0044004D">
      <w:pPr>
        <w:spacing w:line="240" w:lineRule="atLeast"/>
        <w:ind w:left="547"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292F8992" w14:textId="77777777" w:rsidR="004A5132" w:rsidRPr="002D2A21" w:rsidRDefault="002F1A53" w:rsidP="0044004D">
      <w:pPr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2D2A21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บริษัทดำเนินธุรกิจหลักเกี่ยวกับ การผลิต และจำหน่าย</w:t>
      </w:r>
      <w:r w:rsidR="00B3490B" w:rsidRPr="002D2A21">
        <w:rPr>
          <w:rFonts w:ascii="Angsana New" w:hAnsi="Angsana New" w:hint="cs"/>
          <w:spacing w:val="-2"/>
          <w:sz w:val="30"/>
          <w:szCs w:val="30"/>
          <w:cs/>
          <w:lang w:val="en-US"/>
        </w:rPr>
        <w:t>ภาชนะ</w:t>
      </w:r>
      <w:r w:rsidRPr="002D2A21">
        <w:rPr>
          <w:rFonts w:ascii="Angsana New" w:hAnsi="Angsana New"/>
          <w:spacing w:val="-2"/>
          <w:sz w:val="30"/>
          <w:szCs w:val="30"/>
          <w:cs/>
          <w:lang w:val="en-US"/>
        </w:rPr>
        <w:t>อลูมิเนียม เช่น หลอดอลูมิเนียมชนิดนิ่ม ภาชนะสำหรับบรรจุแก๊ส</w:t>
      </w:r>
      <w:r w:rsidRPr="002D2A21">
        <w:rPr>
          <w:rFonts w:ascii="Angsana New" w:hAnsi="Angsana New"/>
          <w:sz w:val="30"/>
          <w:szCs w:val="30"/>
          <w:cs/>
          <w:lang w:val="en-US"/>
        </w:rPr>
        <w:t>และผลิตภัณฑ์แอโรโซล ภาชนะอลูมิเนียมชนิดผนั</w:t>
      </w:r>
      <w:r w:rsidR="00B3490B" w:rsidRPr="002D2A21">
        <w:rPr>
          <w:rFonts w:ascii="Angsana New" w:hAnsi="Angsana New"/>
          <w:sz w:val="30"/>
          <w:szCs w:val="30"/>
          <w:cs/>
          <w:lang w:val="en-US"/>
        </w:rPr>
        <w:t>งแข็ง ขวดอลูมิเนียมชนิดผนังแข็ง</w:t>
      </w:r>
      <w:r w:rsidR="00F154CD" w:rsidRPr="002D2A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54CD" w:rsidRPr="002D2A21">
        <w:rPr>
          <w:rFonts w:ascii="Angsana New" w:hAnsi="Angsana New"/>
          <w:sz w:val="30"/>
          <w:szCs w:val="30"/>
          <w:cs/>
          <w:lang w:val="en-US"/>
        </w:rPr>
        <w:t>ขวดอลูมิเนียม</w:t>
      </w:r>
      <w:r w:rsidR="00B3490B" w:rsidRPr="002D2A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54CD" w:rsidRPr="002D2A21">
        <w:rPr>
          <w:rFonts w:ascii="Angsana New" w:hAnsi="Angsana New"/>
          <w:sz w:val="30"/>
          <w:szCs w:val="30"/>
          <w:cs/>
          <w:lang w:val="en-US"/>
        </w:rPr>
        <w:br/>
      </w:r>
      <w:r w:rsidRPr="002D2A21">
        <w:rPr>
          <w:rFonts w:ascii="Angsana New" w:hAnsi="Angsana New"/>
          <w:sz w:val="30"/>
          <w:szCs w:val="30"/>
          <w:cs/>
          <w:lang w:val="en-US"/>
        </w:rPr>
        <w:t>งานประดิษฐ์ทางเทคนิคปั๊มขึ้นรูป เหรียญอลูมิเนียม คอยล์อลูมิเนียม เม็ดอลูมิเนียม และแผ่นอลูมิเนียม เป็นต้น</w:t>
      </w:r>
    </w:p>
    <w:p w14:paraId="1FBD7BE9" w14:textId="77777777" w:rsidR="002F1A53" w:rsidRPr="002D2A21" w:rsidRDefault="002F1A53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3475344" w14:textId="77777777" w:rsidR="004A5132" w:rsidRPr="002D2A21" w:rsidRDefault="007E4338" w:rsidP="008D0EA9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E4338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4A5132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</w:t>
      </w:r>
      <w:r w:rsidR="00794276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>บการเงิน</w:t>
      </w:r>
      <w:r w:rsidR="00121E04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>ระหว่างกาล</w:t>
      </w:r>
    </w:p>
    <w:p w14:paraId="22522555" w14:textId="77777777" w:rsidR="008733B6" w:rsidRPr="002D2A21" w:rsidRDefault="008733B6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46EE840" w14:textId="77777777" w:rsidR="00121E04" w:rsidRPr="00AF32CB" w:rsidRDefault="00121E04" w:rsidP="00121E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  <w:highlight w:val="yellow"/>
        </w:rPr>
      </w:pPr>
      <w:r w:rsidRPr="002D2A21">
        <w:rPr>
          <w:rFonts w:ascii="Angsana New" w:hAnsi="Angsana New"/>
          <w:i/>
          <w:iCs/>
          <w:sz w:val="30"/>
          <w:szCs w:val="30"/>
          <w:cs/>
        </w:rPr>
        <w:t>(ก)</w:t>
      </w:r>
      <w:r w:rsidRPr="002D2A21">
        <w:rPr>
          <w:rFonts w:ascii="Angsana New" w:hAnsi="Angsana New"/>
          <w:i/>
          <w:iCs/>
          <w:sz w:val="30"/>
          <w:szCs w:val="30"/>
          <w:cs/>
        </w:rPr>
        <w:tab/>
      </w:r>
      <w:r w:rsidRPr="00AF32C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DD0A5D4" w14:textId="77777777" w:rsidR="000E4830" w:rsidRPr="00CF6C98" w:rsidRDefault="000E4830" w:rsidP="001B0382">
      <w:pPr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876BA43" w14:textId="77777777" w:rsidR="001B0382" w:rsidRPr="00CF6C98" w:rsidRDefault="001B0382" w:rsidP="00134A8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F6C98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</w:t>
      </w:r>
      <w:r w:rsidR="00134A85" w:rsidRPr="00CF6C98">
        <w:rPr>
          <w:rFonts w:ascii="Angsana New" w:hAnsi="Angsana New" w:hint="cs"/>
          <w:spacing w:val="-4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</w:t>
      </w:r>
      <w:r w:rsidR="00C26C3A" w:rsidRPr="00CF6C98">
        <w:rPr>
          <w:rFonts w:ascii="Angsana New" w:hAnsi="Angsana New" w:hint="cs"/>
          <w:spacing w:val="-4"/>
          <w:sz w:val="30"/>
          <w:szCs w:val="30"/>
          <w:cs/>
        </w:rPr>
        <w:t>ัด</w:t>
      </w:r>
      <w:r w:rsidR="00134A85" w:rsidRPr="00CF6C98">
        <w:rPr>
          <w:rFonts w:ascii="Angsana New" w:hAnsi="Angsana New" w:hint="cs"/>
          <w:spacing w:val="-4"/>
          <w:sz w:val="30"/>
          <w:szCs w:val="30"/>
          <w:cs/>
        </w:rPr>
        <w:t>ทำหมายเหตุ</w:t>
      </w:r>
      <w:r w:rsidR="00134A85" w:rsidRPr="00CF6C98">
        <w:rPr>
          <w:rFonts w:ascii="Angsana New" w:hAnsi="Angsana New" w:hint="cs"/>
          <w:spacing w:val="-8"/>
          <w:sz w:val="30"/>
          <w:szCs w:val="30"/>
          <w:cs/>
        </w:rPr>
        <w:t>ประกอบงบการเงินระหว่างกาลในรูปแบบย่อ</w:t>
      </w:r>
      <w:r w:rsidR="00275DAD" w:rsidRPr="00CF6C98">
        <w:rPr>
          <w:rFonts w:ascii="Angsana New" w:hAnsi="Angsana New" w:hint="cs"/>
          <w:spacing w:val="-8"/>
          <w:sz w:val="30"/>
          <w:szCs w:val="30"/>
          <w:cs/>
        </w:rPr>
        <w:t xml:space="preserve"> (“งบการเงินระหว่างกาล”) </w:t>
      </w:r>
      <w:r w:rsidR="00F35477" w:rsidRPr="00CF6C98">
        <w:rPr>
          <w:rFonts w:ascii="Angsana New" w:hAnsi="Angsana New"/>
          <w:spacing w:val="-8"/>
          <w:sz w:val="30"/>
          <w:szCs w:val="30"/>
          <w:cs/>
        </w:rPr>
        <w:t>ตามมาตรฐานการบัญชี</w:t>
      </w:r>
      <w:r w:rsidR="00106B12" w:rsidRPr="00CF6C98">
        <w:rPr>
          <w:rFonts w:ascii="Angsana New" w:hAnsi="Angsana New"/>
          <w:spacing w:val="-8"/>
          <w:sz w:val="30"/>
          <w:szCs w:val="30"/>
          <w:cs/>
        </w:rPr>
        <w:t xml:space="preserve"> ฉบับที่</w:t>
      </w:r>
      <w:r w:rsidR="00106B12" w:rsidRPr="00CF6C9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06B12" w:rsidRPr="00CF6C98">
        <w:rPr>
          <w:rFonts w:ascii="Angsana New" w:hAnsi="Angsana New"/>
          <w:spacing w:val="-8"/>
          <w:sz w:val="30"/>
          <w:szCs w:val="30"/>
        </w:rPr>
        <w:t>34</w:t>
      </w:r>
      <w:r w:rsidRPr="00CF6C98">
        <w:rPr>
          <w:rFonts w:ascii="Angsana New" w:hAnsi="Angsana New"/>
          <w:spacing w:val="-8"/>
          <w:sz w:val="30"/>
          <w:szCs w:val="30"/>
        </w:rPr>
        <w:t xml:space="preserve"> </w:t>
      </w:r>
      <w:r w:rsidRPr="00CF6C98">
        <w:rPr>
          <w:rFonts w:ascii="Angsana New" w:hAnsi="Angsana New"/>
          <w:spacing w:val="-8"/>
          <w:sz w:val="30"/>
          <w:szCs w:val="30"/>
          <w:cs/>
        </w:rPr>
        <w:t>เรื่อง</w:t>
      </w:r>
      <w:r w:rsidR="00677DEC" w:rsidRPr="00CF6C98">
        <w:rPr>
          <w:rFonts w:ascii="Angsana New" w:hAnsi="Angsana New"/>
          <w:spacing w:val="-8"/>
          <w:sz w:val="30"/>
          <w:szCs w:val="30"/>
        </w:rPr>
        <w:t xml:space="preserve"> </w:t>
      </w:r>
      <w:r w:rsidR="00E53C09" w:rsidRPr="00CF6C98">
        <w:rPr>
          <w:rFonts w:ascii="Angsana New" w:hAnsi="Angsana New" w:hint="cs"/>
          <w:i/>
          <w:iCs/>
          <w:spacing w:val="-8"/>
          <w:sz w:val="30"/>
          <w:szCs w:val="30"/>
          <w:cs/>
        </w:rPr>
        <w:t>การรายงานทาง</w:t>
      </w:r>
      <w:r w:rsidR="00E53C09" w:rsidRPr="00CF6C98">
        <w:rPr>
          <w:rFonts w:ascii="Angsana New" w:hAnsi="Angsana New"/>
          <w:i/>
          <w:iCs/>
          <w:spacing w:val="-8"/>
          <w:sz w:val="30"/>
          <w:szCs w:val="30"/>
          <w:cs/>
        </w:rPr>
        <w:t>การเงินระหว่างกาล</w:t>
      </w:r>
      <w:r w:rsidR="00E53C09" w:rsidRPr="00CF6C98">
        <w:rPr>
          <w:rFonts w:ascii="Angsana New" w:hAnsi="Angsana New"/>
          <w:sz w:val="30"/>
          <w:szCs w:val="30"/>
          <w:cs/>
        </w:rPr>
        <w:t xml:space="preserve"> </w:t>
      </w:r>
      <w:r w:rsidRPr="00CF6C98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106B12" w:rsidRPr="00CF6C98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9423A9" w:rsidRPr="00CF6C98">
        <w:rPr>
          <w:rFonts w:ascii="Angsana New" w:hAnsi="Angsana New"/>
          <w:sz w:val="30"/>
          <w:szCs w:val="30"/>
        </w:rPr>
        <w:t xml:space="preserve"> </w:t>
      </w:r>
      <w:r w:rsidRPr="00CF6C98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DD48D1A" w14:textId="77777777" w:rsidR="00131603" w:rsidRPr="00CF6C98" w:rsidRDefault="00131603" w:rsidP="00134A85">
      <w:pPr>
        <w:ind w:left="547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E362CE2" w14:textId="77777777" w:rsidR="004A5826" w:rsidRPr="00CF6C98" w:rsidRDefault="001B0382" w:rsidP="00106B12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F6C98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="004F42A8" w:rsidRPr="00CF6C98">
        <w:rPr>
          <w:rFonts w:ascii="Angsana New" w:hAnsi="Angsana New" w:hint="cs"/>
          <w:sz w:val="30"/>
          <w:szCs w:val="30"/>
          <w:cs/>
        </w:rPr>
        <w:t>เ</w:t>
      </w:r>
      <w:r w:rsidRPr="00CF6C98">
        <w:rPr>
          <w:rFonts w:ascii="Angsana New" w:hAnsi="Angsana New"/>
          <w:sz w:val="30"/>
          <w:szCs w:val="30"/>
          <w:cs/>
        </w:rPr>
        <w:t>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F154CD" w:rsidRPr="00CF6C98">
        <w:rPr>
          <w:rFonts w:ascii="Angsana New" w:hAnsi="Angsana New" w:hint="cs"/>
          <w:sz w:val="30"/>
          <w:szCs w:val="30"/>
          <w:cs/>
        </w:rPr>
        <w:t xml:space="preserve"> </w:t>
      </w:r>
      <w:r w:rsidRPr="00CF6C98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B2C16" w:rsidRPr="00CF6C98">
        <w:rPr>
          <w:rFonts w:ascii="Angsana New" w:hAnsi="Angsana New"/>
          <w:sz w:val="30"/>
          <w:szCs w:val="30"/>
        </w:rPr>
        <w:t xml:space="preserve">             </w:t>
      </w:r>
      <w:r w:rsidRPr="00CF6C98">
        <w:rPr>
          <w:rFonts w:ascii="Angsana New" w:hAnsi="Angsana New"/>
          <w:sz w:val="30"/>
          <w:szCs w:val="30"/>
          <w:cs/>
        </w:rPr>
        <w:t xml:space="preserve"> </w:t>
      </w:r>
      <w:r w:rsidR="007E4338" w:rsidRPr="00CF6C98">
        <w:rPr>
          <w:rFonts w:ascii="Angsana New" w:hAnsi="Angsana New"/>
          <w:sz w:val="30"/>
          <w:szCs w:val="30"/>
          <w:lang w:val="en-US"/>
        </w:rPr>
        <w:t>31</w:t>
      </w:r>
      <w:r w:rsidR="003C5016" w:rsidRPr="00CF6C9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775BB" w:rsidRPr="00CF6C98">
        <w:rPr>
          <w:rFonts w:ascii="Angsana New" w:hAnsi="Angsana New"/>
          <w:sz w:val="30"/>
          <w:szCs w:val="30"/>
        </w:rPr>
        <w:t>256</w:t>
      </w:r>
      <w:r w:rsidR="00B32062" w:rsidRPr="00CF6C98">
        <w:rPr>
          <w:rFonts w:ascii="Angsana New" w:hAnsi="Angsana New" w:hint="cs"/>
          <w:sz w:val="30"/>
          <w:szCs w:val="30"/>
          <w:cs/>
        </w:rPr>
        <w:t>3</w:t>
      </w:r>
    </w:p>
    <w:p w14:paraId="5F64BF7A" w14:textId="77777777" w:rsidR="002C23C9" w:rsidRPr="00CF6C98" w:rsidRDefault="002C23C9" w:rsidP="00106B12">
      <w:pPr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3712A24F" w14:textId="77777777" w:rsidR="00B32062" w:rsidRPr="00CF6C98" w:rsidRDefault="00B32062" w:rsidP="00B32062">
      <w:pPr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CF6C98">
        <w:rPr>
          <w:rFonts w:ascii="Angsana New" w:hAnsi="Angsana New"/>
          <w:sz w:val="30"/>
          <w:szCs w:val="30"/>
          <w:cs/>
        </w:rPr>
        <w:t>บริษัทได้</w:t>
      </w:r>
      <w:r w:rsidRPr="00CF6C98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CF6C98">
        <w:rPr>
          <w:rFonts w:ascii="Angsana New" w:hAnsi="Angsana New"/>
          <w:sz w:val="30"/>
          <w:szCs w:val="30"/>
          <w:cs/>
        </w:rPr>
        <w:t xml:space="preserve"> </w:t>
      </w:r>
      <w:r w:rsidRPr="00CF6C98">
        <w:rPr>
          <w:rFonts w:ascii="Angsana New" w:hAnsi="Angsana New"/>
          <w:sz w:val="30"/>
          <w:szCs w:val="30"/>
        </w:rPr>
        <w:t xml:space="preserve">1 </w:t>
      </w:r>
      <w:r w:rsidRPr="00CF6C98">
        <w:rPr>
          <w:rFonts w:ascii="Angsana New" w:hAnsi="Angsana New" w:hint="cs"/>
          <w:sz w:val="30"/>
          <w:szCs w:val="30"/>
          <w:cs/>
        </w:rPr>
        <w:t>มกราคม</w:t>
      </w:r>
      <w:r w:rsidRPr="00CF6C98">
        <w:rPr>
          <w:rFonts w:ascii="Angsana New" w:hAnsi="Angsana New"/>
          <w:sz w:val="30"/>
          <w:szCs w:val="30"/>
        </w:rPr>
        <w:t xml:space="preserve"> 2564</w:t>
      </w:r>
      <w:r w:rsidRPr="00CF6C98">
        <w:rPr>
          <w:rFonts w:ascii="Angsana New" w:hAnsi="Angsana New"/>
          <w:sz w:val="30"/>
          <w:szCs w:val="30"/>
          <w:cs/>
        </w:rPr>
        <w:t xml:space="preserve"> และไม่ได้</w:t>
      </w:r>
      <w:r w:rsidRPr="00CF6C98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นำมาตรฐานการรายงานทางการเงินที่ยังไม่มีผลบังคับใช้มา</w:t>
      </w:r>
      <w:r w:rsidRPr="00CF6C98">
        <w:rPr>
          <w:rFonts w:ascii="Angsana New" w:hAnsi="Angsana New"/>
          <w:sz w:val="30"/>
          <w:szCs w:val="30"/>
          <w:cs/>
        </w:rPr>
        <w:t xml:space="preserve">ถือปฏิบัติก่อนวันที่มีผลบังคับใช้ </w:t>
      </w:r>
      <w:r w:rsidRPr="00CF6C98">
        <w:rPr>
          <w:rFonts w:ascii="Angsana New" w:hAnsi="Angsana New" w:hint="cs"/>
          <w:sz w:val="30"/>
          <w:szCs w:val="30"/>
          <w:cs/>
        </w:rPr>
        <w:t>ทั้งนี้ การถือปฏิบัติดังกล่าว</w:t>
      </w:r>
      <w:r w:rsidRPr="00CF6C98">
        <w:rPr>
          <w:rFonts w:ascii="Angsana New" w:hAnsi="Angsana New"/>
          <w:sz w:val="30"/>
          <w:szCs w:val="30"/>
          <w:cs/>
        </w:rPr>
        <w:t>ไม่มีผลกระทบ</w:t>
      </w:r>
      <w:r w:rsidRPr="00CF6C98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CF6C98">
        <w:rPr>
          <w:rFonts w:ascii="Angsana New" w:hAnsi="Angsana New"/>
          <w:sz w:val="30"/>
          <w:szCs w:val="30"/>
          <w:cs/>
        </w:rPr>
        <w:t>ต่องบการเงิน</w:t>
      </w:r>
      <w:r w:rsidRPr="00CF6C98">
        <w:rPr>
          <w:rFonts w:ascii="Angsana New" w:hAnsi="Angsana New"/>
          <w:sz w:val="30"/>
          <w:szCs w:val="30"/>
        </w:rPr>
        <w:t xml:space="preserve"> </w:t>
      </w:r>
    </w:p>
    <w:p w14:paraId="60E97542" w14:textId="77777777" w:rsidR="00C965BA" w:rsidRPr="002D2A21" w:rsidRDefault="00C965BA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7444688" w14:textId="77777777" w:rsidR="00690B00" w:rsidRDefault="00690B00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152BC48" w14:textId="77777777" w:rsidR="00F7278F" w:rsidRPr="002D2A21" w:rsidRDefault="00134A85" w:rsidP="00F61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D2A21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(ข) </w:t>
      </w:r>
      <w:r w:rsidR="00C26C3A" w:rsidRPr="002D2A2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26C3A" w:rsidRPr="002D2A21">
        <w:rPr>
          <w:rFonts w:ascii="Angsana New" w:hAnsi="Angsana New"/>
          <w:i/>
          <w:iCs/>
          <w:sz w:val="30"/>
          <w:szCs w:val="30"/>
          <w:cs/>
        </w:rPr>
        <w:tab/>
      </w:r>
      <w:r w:rsidRPr="002D2A21">
        <w:rPr>
          <w:rFonts w:ascii="Angsana New" w:hAnsi="Angsana New" w:hint="cs"/>
          <w:i/>
          <w:iCs/>
          <w:sz w:val="30"/>
          <w:szCs w:val="30"/>
          <w:cs/>
        </w:rPr>
        <w:t xml:space="preserve">การใช้วิจารณญาณ การประมาณการ </w:t>
      </w:r>
      <w:r w:rsidR="006428C0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2E0DC6C9" w14:textId="77777777" w:rsidR="00F6147D" w:rsidRPr="002D2A21" w:rsidRDefault="00F6147D" w:rsidP="00F61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24"/>
          <w:szCs w:val="24"/>
        </w:rPr>
      </w:pPr>
    </w:p>
    <w:p w14:paraId="618FE270" w14:textId="77777777" w:rsidR="00F7278F" w:rsidRPr="002D2A21" w:rsidRDefault="00134A85" w:rsidP="00C965BA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D2A21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</w:t>
      </w:r>
      <w:r w:rsidR="00FC5478" w:rsidRPr="002D2A21">
        <w:rPr>
          <w:rFonts w:ascii="Angsana New" w:hAnsi="Angsana New"/>
          <w:sz w:val="30"/>
          <w:szCs w:val="30"/>
          <w:cs/>
        </w:rPr>
        <w:t>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C26C3A"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="00FC5478" w:rsidRPr="002D2A21">
        <w:rPr>
          <w:rFonts w:ascii="Angsana New" w:hAnsi="Angsana New"/>
          <w:sz w:val="30"/>
          <w:szCs w:val="30"/>
          <w:cs/>
        </w:rPr>
        <w:t>นโยบายการบัญชี</w:t>
      </w:r>
      <w:r w:rsidR="00C26C3A"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="00FC5478" w:rsidRPr="002D2A21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C965BA" w:rsidRPr="002D2A21">
        <w:rPr>
          <w:rFonts w:ascii="Angsana New" w:hAnsi="Angsana New"/>
          <w:sz w:val="30"/>
          <w:szCs w:val="30"/>
          <w:cs/>
        </w:rPr>
        <w:t>ไม่แตกต่างจากที่ได้อธิบาย</w:t>
      </w:r>
      <w:r w:rsidR="00C965BA" w:rsidRPr="002D2A21">
        <w:rPr>
          <w:rFonts w:ascii="Angsana New" w:hAnsi="Angsana New" w:hint="cs"/>
          <w:sz w:val="30"/>
          <w:szCs w:val="30"/>
          <w:cs/>
        </w:rPr>
        <w:t>ไว้</w:t>
      </w:r>
      <w:r w:rsidR="002856EF" w:rsidRPr="002D2A21">
        <w:rPr>
          <w:rFonts w:ascii="Angsana New" w:hAnsi="Angsana New"/>
          <w:sz w:val="30"/>
          <w:szCs w:val="30"/>
        </w:rPr>
        <w:br/>
      </w:r>
      <w:r w:rsidR="00C965BA" w:rsidRPr="002D2A21">
        <w:rPr>
          <w:rFonts w:ascii="Angsana New" w:hAnsi="Angsana New"/>
          <w:sz w:val="30"/>
          <w:szCs w:val="30"/>
          <w:cs/>
        </w:rPr>
        <w:t>ใน</w:t>
      </w:r>
      <w:r w:rsidR="00FC5478" w:rsidRPr="002D2A2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FC5478" w:rsidRPr="002D2A21">
        <w:rPr>
          <w:rFonts w:ascii="Angsana New" w:hAnsi="Angsana New"/>
          <w:sz w:val="30"/>
          <w:szCs w:val="30"/>
        </w:rPr>
        <w:t>31</w:t>
      </w:r>
      <w:r w:rsidR="00FC5478" w:rsidRPr="002D2A2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C5478" w:rsidRPr="002D2A21">
        <w:rPr>
          <w:rFonts w:ascii="Angsana New" w:hAnsi="Angsana New"/>
          <w:sz w:val="30"/>
          <w:szCs w:val="30"/>
        </w:rPr>
        <w:t>256</w:t>
      </w:r>
      <w:r w:rsidR="00B32062">
        <w:rPr>
          <w:rFonts w:ascii="Angsana New" w:hAnsi="Angsana New"/>
          <w:sz w:val="30"/>
          <w:szCs w:val="30"/>
        </w:rPr>
        <w:t>3</w:t>
      </w:r>
    </w:p>
    <w:p w14:paraId="67EEBF39" w14:textId="77777777" w:rsidR="00131603" w:rsidRPr="002D2A21" w:rsidRDefault="00131603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theme="minorBidi"/>
          <w:sz w:val="30"/>
          <w:szCs w:val="30"/>
          <w:lang w:val="en-US" w:bidi="th-TH"/>
        </w:rPr>
      </w:pPr>
    </w:p>
    <w:p w14:paraId="4D2AD40F" w14:textId="77777777" w:rsidR="00983CDB" w:rsidRPr="00423489" w:rsidRDefault="007E4338" w:rsidP="00E81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4338">
        <w:rPr>
          <w:rFonts w:ascii="Angsana New" w:hAnsi="Angsana New" w:hint="cs"/>
          <w:b/>
          <w:bCs/>
          <w:sz w:val="30"/>
          <w:szCs w:val="30"/>
        </w:rPr>
        <w:t>3</w:t>
      </w:r>
      <w:r w:rsidR="00156989" w:rsidRPr="0042348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73598B" w:rsidRPr="00423489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F1621EE" w14:textId="77777777" w:rsidR="00150DC6" w:rsidRPr="00131603" w:rsidRDefault="00150DC6" w:rsidP="00AA3A45">
      <w:pPr>
        <w:ind w:left="562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0F20A98A" w14:textId="77777777" w:rsidR="00DE4B1D" w:rsidRPr="00423489" w:rsidRDefault="00DE4B1D" w:rsidP="00DE4B1D">
      <w:pPr>
        <w:ind w:left="562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23489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423489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423489">
        <w:rPr>
          <w:rFonts w:ascii="Angsana New" w:hAnsi="Angsana New"/>
          <w:spacing w:val="-2"/>
          <w:sz w:val="30"/>
          <w:szCs w:val="30"/>
          <w:rtl/>
          <w:cs/>
          <w:lang w:val="en-US"/>
        </w:rPr>
        <w:t xml:space="preserve"> </w:t>
      </w:r>
      <w:r w:rsidRPr="00423489">
        <w:rPr>
          <w:rFonts w:ascii="Angsana New" w:hAnsi="Angsana New"/>
          <w:spacing w:val="-2"/>
          <w:sz w:val="30"/>
          <w:szCs w:val="30"/>
          <w:cs/>
          <w:lang w:val="en-US"/>
        </w:rPr>
        <w:t>มีนาคม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423489">
        <w:rPr>
          <w:rFonts w:ascii="Angsana New" w:hAnsi="Angsana New"/>
          <w:spacing w:val="-2"/>
          <w:sz w:val="30"/>
          <w:szCs w:val="30"/>
          <w:cs/>
          <w:lang w:val="en-US"/>
        </w:rPr>
        <w:t>สรุปได้ดังนี้</w:t>
      </w:r>
    </w:p>
    <w:p w14:paraId="7314D332" w14:textId="77777777" w:rsidR="00DE4B1D" w:rsidRPr="00986EEB" w:rsidRDefault="00DE4B1D" w:rsidP="00DE4B1D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52"/>
        <w:gridCol w:w="1206"/>
        <w:gridCol w:w="245"/>
        <w:gridCol w:w="1177"/>
      </w:tblGrid>
      <w:tr w:rsidR="00DE4B1D" w:rsidRPr="00D31801" w14:paraId="4EE82860" w14:textId="77777777" w:rsidTr="00DE4B1D">
        <w:tc>
          <w:tcPr>
            <w:tcW w:w="6652" w:type="dxa"/>
            <w:vAlign w:val="bottom"/>
          </w:tcPr>
          <w:p w14:paraId="00F70A9F" w14:textId="77777777" w:rsidR="00DE4B1D" w:rsidRPr="003E4311" w:rsidRDefault="00DE4B1D" w:rsidP="00DE4B1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E43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06" w:type="dxa"/>
            <w:vAlign w:val="bottom"/>
          </w:tcPr>
          <w:p w14:paraId="205F2724" w14:textId="77777777" w:rsidR="00DE4B1D" w:rsidRPr="003E4311" w:rsidRDefault="00FC255E" w:rsidP="00DE4B1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  <w:vAlign w:val="bottom"/>
          </w:tcPr>
          <w:p w14:paraId="7D6D5E73" w14:textId="77777777" w:rsidR="00DE4B1D" w:rsidRPr="003E4311" w:rsidRDefault="00DE4B1D" w:rsidP="00DE4B1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67CD6D54" w14:textId="77777777" w:rsidR="00DE4B1D" w:rsidRPr="003E4311" w:rsidRDefault="00FC255E" w:rsidP="00DE4B1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E4B1D" w:rsidRPr="00D31801" w14:paraId="776F3652" w14:textId="77777777" w:rsidTr="00DE4B1D">
        <w:tc>
          <w:tcPr>
            <w:tcW w:w="6652" w:type="dxa"/>
            <w:vAlign w:val="bottom"/>
          </w:tcPr>
          <w:p w14:paraId="3B61C431" w14:textId="77777777" w:rsidR="00DE4B1D" w:rsidRPr="003E4311" w:rsidRDefault="00DE4B1D" w:rsidP="00DE4B1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30B0530F" w14:textId="77777777" w:rsidR="00DE4B1D" w:rsidRPr="003E4311" w:rsidRDefault="00DE4B1D" w:rsidP="00DE4B1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4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B1D" w:rsidRPr="00D31801" w14:paraId="06C02B60" w14:textId="77777777" w:rsidTr="00DE4B1D">
        <w:tc>
          <w:tcPr>
            <w:tcW w:w="6652" w:type="dxa"/>
          </w:tcPr>
          <w:p w14:paraId="0083D9C2" w14:textId="77777777" w:rsidR="00DE4B1D" w:rsidRPr="003E4311" w:rsidRDefault="00DE4B1D" w:rsidP="00DE4B1D">
            <w:pPr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5D45A597" w14:textId="77777777"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53EE81F3" w14:textId="77777777"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7FFC2263" w14:textId="77777777"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32CB" w:rsidRPr="00D31801" w14:paraId="55F23E2B" w14:textId="77777777" w:rsidTr="00DE4B1D">
        <w:tc>
          <w:tcPr>
            <w:tcW w:w="6652" w:type="dxa"/>
          </w:tcPr>
          <w:p w14:paraId="154CBBA6" w14:textId="77777777" w:rsidR="00AF32CB" w:rsidRPr="003E4311" w:rsidRDefault="00AF32CB" w:rsidP="00AF32C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</w:tcPr>
          <w:p w14:paraId="3BC78481" w14:textId="77777777" w:rsidR="00AF32CB" w:rsidRPr="00AF32CB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32CB">
              <w:rPr>
                <w:rFonts w:ascii="Angsana New" w:hAnsi="Angsana New"/>
                <w:sz w:val="30"/>
                <w:szCs w:val="30"/>
                <w:lang w:val="en-US"/>
              </w:rPr>
              <w:t>299,862</w:t>
            </w:r>
          </w:p>
        </w:tc>
        <w:tc>
          <w:tcPr>
            <w:tcW w:w="245" w:type="dxa"/>
            <w:vAlign w:val="bottom"/>
          </w:tcPr>
          <w:p w14:paraId="7033215A" w14:textId="77777777" w:rsidR="00AF32CB" w:rsidRPr="003E4311" w:rsidRDefault="00AF32CB" w:rsidP="00AF32CB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4936763" w14:textId="77777777" w:rsidR="00AF32CB" w:rsidRPr="00F704A0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307,067</w:t>
            </w:r>
          </w:p>
        </w:tc>
      </w:tr>
      <w:tr w:rsidR="00AF32CB" w:rsidRPr="00D31801" w14:paraId="435E40ED" w14:textId="77777777" w:rsidTr="00DE4B1D">
        <w:tc>
          <w:tcPr>
            <w:tcW w:w="6652" w:type="dxa"/>
          </w:tcPr>
          <w:p w14:paraId="4947E58A" w14:textId="77777777" w:rsidR="00AF32CB" w:rsidRPr="003E4311" w:rsidRDefault="00AF32CB" w:rsidP="00AF32CB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</w:tcPr>
          <w:p w14:paraId="663DCAE1" w14:textId="77777777" w:rsidR="00AF32CB" w:rsidRPr="00AF32CB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2CB">
              <w:rPr>
                <w:rFonts w:ascii="Angsana New" w:hAnsi="Angsana New"/>
                <w:sz w:val="30"/>
                <w:szCs w:val="30"/>
                <w:lang w:val="en-US"/>
              </w:rPr>
              <w:t>3,645</w:t>
            </w:r>
          </w:p>
        </w:tc>
        <w:tc>
          <w:tcPr>
            <w:tcW w:w="245" w:type="dxa"/>
            <w:vAlign w:val="bottom"/>
          </w:tcPr>
          <w:p w14:paraId="6B9CFB38" w14:textId="77777777" w:rsidR="00AF32CB" w:rsidRPr="003E4311" w:rsidRDefault="00AF32CB" w:rsidP="00AF32CB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05E7940" w14:textId="77777777" w:rsidR="00AF32CB" w:rsidRPr="00F704A0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1,785</w:t>
            </w:r>
          </w:p>
        </w:tc>
      </w:tr>
      <w:tr w:rsidR="00AF32CB" w:rsidRPr="00D31801" w14:paraId="7C75E1A1" w14:textId="77777777" w:rsidTr="00DE4B1D">
        <w:tc>
          <w:tcPr>
            <w:tcW w:w="6652" w:type="dxa"/>
          </w:tcPr>
          <w:p w14:paraId="11ED922D" w14:textId="77777777" w:rsidR="00AF32CB" w:rsidRPr="003E4311" w:rsidRDefault="00AF32CB" w:rsidP="00AF32CB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</w:tcPr>
          <w:p w14:paraId="620D948C" w14:textId="77777777" w:rsidR="00AF32CB" w:rsidRPr="00AF32CB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2CB"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  <w:tc>
          <w:tcPr>
            <w:tcW w:w="245" w:type="dxa"/>
            <w:vAlign w:val="bottom"/>
          </w:tcPr>
          <w:p w14:paraId="3E08B4A6" w14:textId="77777777" w:rsidR="00AF32CB" w:rsidRPr="003E4311" w:rsidRDefault="00AF32CB" w:rsidP="00AF32CB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F070C75" w14:textId="77777777" w:rsidR="00AF32CB" w:rsidRPr="00F704A0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4,181</w:t>
            </w:r>
          </w:p>
        </w:tc>
      </w:tr>
      <w:tr w:rsidR="00AF32CB" w:rsidRPr="00D31801" w14:paraId="0AA8E45A" w14:textId="77777777" w:rsidTr="00DE4B1D">
        <w:tc>
          <w:tcPr>
            <w:tcW w:w="6652" w:type="dxa"/>
          </w:tcPr>
          <w:p w14:paraId="515DEAE1" w14:textId="77777777" w:rsidR="00AF32CB" w:rsidRPr="003E4311" w:rsidRDefault="00AF32CB" w:rsidP="00AF32CB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</w:tcPr>
          <w:p w14:paraId="1B088A4A" w14:textId="77777777" w:rsidR="00AF32CB" w:rsidRPr="00AF32CB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2C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45" w:type="dxa"/>
            <w:vAlign w:val="bottom"/>
          </w:tcPr>
          <w:p w14:paraId="31ADF67A" w14:textId="77777777" w:rsidR="00AF32CB" w:rsidRPr="003E4311" w:rsidRDefault="00AF32CB" w:rsidP="00AF32CB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9D565A2" w14:textId="77777777" w:rsidR="00AF32CB" w:rsidRPr="00F704A0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</w:tr>
      <w:tr w:rsidR="00AF32CB" w:rsidRPr="0052610F" w14:paraId="18693C94" w14:textId="77777777" w:rsidTr="00DE4B1D">
        <w:tc>
          <w:tcPr>
            <w:tcW w:w="6652" w:type="dxa"/>
          </w:tcPr>
          <w:p w14:paraId="0C4D04C6" w14:textId="77777777" w:rsidR="00AF32CB" w:rsidRPr="00986EEB" w:rsidRDefault="00AF32CB" w:rsidP="00AF32CB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14:paraId="01BCDCA0" w14:textId="77777777" w:rsidR="00AF32CB" w:rsidRPr="00AF32CB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45689E8C" w14:textId="77777777" w:rsidR="00AF32CB" w:rsidRPr="00986EEB" w:rsidRDefault="00AF32CB" w:rsidP="00AF32CB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9973215" w14:textId="77777777" w:rsidR="00AF32CB" w:rsidRPr="00986EEB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32CB" w:rsidRPr="00D31801" w14:paraId="76981E3D" w14:textId="77777777" w:rsidTr="00DE4B1D">
        <w:tc>
          <w:tcPr>
            <w:tcW w:w="6652" w:type="dxa"/>
          </w:tcPr>
          <w:p w14:paraId="1845B14A" w14:textId="77777777" w:rsidR="00AF32CB" w:rsidRPr="003E4311" w:rsidRDefault="00AF32CB" w:rsidP="00AF32CB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06" w:type="dxa"/>
          </w:tcPr>
          <w:p w14:paraId="44AF2E36" w14:textId="77777777" w:rsidR="00AF32CB" w:rsidRPr="00AF32CB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0F8CAEA7" w14:textId="77777777" w:rsidR="00AF32CB" w:rsidRPr="003E4311" w:rsidRDefault="00AF32CB" w:rsidP="00AF32CB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314F8C3" w14:textId="77777777" w:rsidR="00AF32CB" w:rsidRPr="00F704A0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32CB" w:rsidRPr="00D31801" w14:paraId="2587DDA0" w14:textId="77777777" w:rsidTr="00DE4B1D">
        <w:tc>
          <w:tcPr>
            <w:tcW w:w="6652" w:type="dxa"/>
          </w:tcPr>
          <w:p w14:paraId="44CCFC5A" w14:textId="77777777" w:rsidR="00AF32CB" w:rsidRPr="003E4311" w:rsidRDefault="00AF32CB" w:rsidP="00AF32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06F9DBA5" w14:textId="77777777" w:rsidR="00AF32CB" w:rsidRPr="00AF32CB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3A6BFF57" w14:textId="77777777" w:rsidR="00AF32CB" w:rsidRPr="003E4311" w:rsidRDefault="00AF32CB" w:rsidP="00AF32CB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C2F817F" w14:textId="77777777" w:rsidR="00AF32CB" w:rsidRPr="00F704A0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32CB" w:rsidRPr="00D31801" w14:paraId="3F943F2F" w14:textId="77777777" w:rsidTr="00DE4B1D">
        <w:tc>
          <w:tcPr>
            <w:tcW w:w="6652" w:type="dxa"/>
          </w:tcPr>
          <w:p w14:paraId="684DF999" w14:textId="77777777" w:rsidR="00AF32CB" w:rsidRPr="003E4311" w:rsidRDefault="00AF32CB" w:rsidP="00AF32C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</w:p>
        </w:tc>
        <w:tc>
          <w:tcPr>
            <w:tcW w:w="1206" w:type="dxa"/>
          </w:tcPr>
          <w:p w14:paraId="126D3E72" w14:textId="77777777" w:rsidR="00AF32CB" w:rsidRPr="00AF32CB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2CB">
              <w:rPr>
                <w:rFonts w:ascii="Angsana New" w:hAnsi="Angsana New"/>
                <w:sz w:val="30"/>
                <w:szCs w:val="30"/>
                <w:lang w:val="en-US"/>
              </w:rPr>
              <w:t>10,732</w:t>
            </w:r>
          </w:p>
        </w:tc>
        <w:tc>
          <w:tcPr>
            <w:tcW w:w="245" w:type="dxa"/>
            <w:vAlign w:val="bottom"/>
          </w:tcPr>
          <w:p w14:paraId="0401696B" w14:textId="77777777" w:rsidR="00AF32CB" w:rsidRPr="003E4311" w:rsidRDefault="00AF32CB" w:rsidP="00AF32CB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535E4B8" w14:textId="77777777" w:rsidR="00AF32CB" w:rsidRPr="00F704A0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12,189</w:t>
            </w:r>
          </w:p>
        </w:tc>
      </w:tr>
      <w:tr w:rsidR="00AF32CB" w:rsidRPr="00D31801" w14:paraId="571120E3" w14:textId="77777777" w:rsidTr="00DE4B1D">
        <w:tc>
          <w:tcPr>
            <w:tcW w:w="6652" w:type="dxa"/>
          </w:tcPr>
          <w:p w14:paraId="3548CDD5" w14:textId="77777777" w:rsidR="00AF32CB" w:rsidRPr="003E4311" w:rsidRDefault="00AF32CB" w:rsidP="00AF32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</w:t>
            </w:r>
            <w:r w:rsidR="006648E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50D4377" w14:textId="77777777" w:rsidR="00AF32CB" w:rsidRPr="00AF32CB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2CB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245" w:type="dxa"/>
            <w:vAlign w:val="bottom"/>
          </w:tcPr>
          <w:p w14:paraId="28E1F2F7" w14:textId="77777777" w:rsidR="00AF32CB" w:rsidRPr="003E4311" w:rsidRDefault="00AF32CB" w:rsidP="00AF32CB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F32B32F" w14:textId="77777777" w:rsidR="00AF32CB" w:rsidRPr="00F704A0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</w:tr>
      <w:tr w:rsidR="00AF32CB" w:rsidRPr="00D31801" w14:paraId="27FEAA3B" w14:textId="77777777" w:rsidTr="00DE4B1D">
        <w:tc>
          <w:tcPr>
            <w:tcW w:w="6652" w:type="dxa"/>
          </w:tcPr>
          <w:p w14:paraId="47278665" w14:textId="77777777" w:rsidR="00AF32CB" w:rsidRPr="003E4311" w:rsidRDefault="00AF32CB" w:rsidP="00AF32CB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25BBA0A" w14:textId="77777777" w:rsidR="00AF32CB" w:rsidRPr="00AF32CB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2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11,035</w:t>
            </w:r>
          </w:p>
        </w:tc>
        <w:tc>
          <w:tcPr>
            <w:tcW w:w="245" w:type="dxa"/>
            <w:vAlign w:val="bottom"/>
          </w:tcPr>
          <w:p w14:paraId="23FCFA4F" w14:textId="77777777" w:rsidR="00AF32CB" w:rsidRPr="003E4311" w:rsidRDefault="00AF32CB" w:rsidP="00AF32CB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B1B7906" w14:textId="77777777" w:rsidR="00AF32CB" w:rsidRPr="002D7D93" w:rsidRDefault="00AF32CB" w:rsidP="00AF32CB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12,517</w:t>
            </w:r>
          </w:p>
        </w:tc>
      </w:tr>
    </w:tbl>
    <w:p w14:paraId="6FD5651C" w14:textId="77777777" w:rsidR="001F7DE4" w:rsidRDefault="001F7DE4" w:rsidP="00DE4B1D">
      <w:pPr>
        <w:ind w:left="540"/>
        <w:rPr>
          <w:rFonts w:ascii="Angsana New" w:hAnsi="Angsana New"/>
          <w:sz w:val="30"/>
          <w:szCs w:val="30"/>
        </w:rPr>
      </w:pPr>
    </w:p>
    <w:p w14:paraId="6894CE8B" w14:textId="77777777" w:rsidR="00B32062" w:rsidRDefault="00B32062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C48F93" w14:textId="77777777" w:rsidR="00DE4B1D" w:rsidRPr="006E4686" w:rsidRDefault="00DE4B1D" w:rsidP="00DE4B1D">
      <w:pPr>
        <w:ind w:left="540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lastRenderedPageBreak/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7E4338" w:rsidRPr="006E4686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7E4338"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C255E" w:rsidRPr="006E4686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E4338"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C255E" w:rsidRPr="006E4686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2C4D584" w14:textId="77777777" w:rsidR="00FB0DA2" w:rsidRDefault="00FB0DA2" w:rsidP="00012D23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BE2AF6" w:rsidRPr="006E4686" w14:paraId="44ED3F98" w14:textId="77777777" w:rsidTr="00A91494">
        <w:trPr>
          <w:cantSplit/>
        </w:trPr>
        <w:tc>
          <w:tcPr>
            <w:tcW w:w="6750" w:type="dxa"/>
          </w:tcPr>
          <w:p w14:paraId="743FFDFE" w14:textId="77777777" w:rsidR="00BE2AF6" w:rsidRPr="006E4686" w:rsidRDefault="00BE2AF6" w:rsidP="00A914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FFFFB2" w14:textId="77777777" w:rsidR="00BE2AF6" w:rsidRPr="006E4686" w:rsidRDefault="00BE2AF6" w:rsidP="00A9149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9012468" w14:textId="77777777" w:rsidR="00BE2AF6" w:rsidRPr="006E4686" w:rsidRDefault="00BE2AF6" w:rsidP="00A9149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DE9455" w14:textId="77777777" w:rsidR="00BE2AF6" w:rsidRPr="006E4686" w:rsidRDefault="00BE2AF6" w:rsidP="00A9149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E2AF6" w:rsidRPr="006E4686" w14:paraId="7C2D7537" w14:textId="77777777" w:rsidTr="00A91494">
        <w:trPr>
          <w:cantSplit/>
        </w:trPr>
        <w:tc>
          <w:tcPr>
            <w:tcW w:w="6750" w:type="dxa"/>
          </w:tcPr>
          <w:p w14:paraId="5CAD8555" w14:textId="77777777" w:rsidR="00BE2AF6" w:rsidRPr="006E4686" w:rsidRDefault="00BE2AF6" w:rsidP="00A914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E0E2ED" w14:textId="77777777" w:rsidR="00BE2AF6" w:rsidRPr="006E4686" w:rsidRDefault="00BE2AF6" w:rsidP="00A9149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96E57CB" w14:textId="77777777" w:rsidR="00BE2AF6" w:rsidRPr="006E4686" w:rsidRDefault="00BE2AF6" w:rsidP="00A9149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ADB56" w14:textId="77777777" w:rsidR="00BE2AF6" w:rsidRPr="006E4686" w:rsidRDefault="00BE2AF6" w:rsidP="00A9149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E2AF6" w:rsidRPr="006E4686" w14:paraId="6A79FF46" w14:textId="77777777" w:rsidTr="00A91494">
        <w:trPr>
          <w:cantSplit/>
        </w:trPr>
        <w:tc>
          <w:tcPr>
            <w:tcW w:w="6750" w:type="dxa"/>
          </w:tcPr>
          <w:p w14:paraId="76F6AC4C" w14:textId="77777777" w:rsidR="00BE2AF6" w:rsidRPr="006E4686" w:rsidRDefault="00BE2AF6" w:rsidP="00A9149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03CE069" w14:textId="77777777" w:rsidR="00BE2AF6" w:rsidRPr="006E4686" w:rsidRDefault="00BE2AF6" w:rsidP="00A914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</w:tbl>
    <w:p w14:paraId="65430641" w14:textId="77777777" w:rsidR="00BE2AF6" w:rsidRPr="006E4686" w:rsidRDefault="00BE2AF6" w:rsidP="00012D23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3E60C" w14:textId="77777777" w:rsidR="00B32950" w:rsidRPr="006E4686" w:rsidRDefault="00B32950" w:rsidP="00012D23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E46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  <w:r w:rsidR="00D14A1D" w:rsidRPr="006E46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D14A1D" w:rsidRPr="006E4686">
        <w:rPr>
          <w:rFonts w:asciiTheme="majorBidi" w:hAnsiTheme="majorBidi" w:cstheme="majorBidi"/>
          <w:b/>
          <w:bCs/>
          <w:i/>
          <w:iCs/>
          <w:sz w:val="30"/>
          <w:szCs w:val="30"/>
        </w:rPr>
        <w:t>-</w:t>
      </w:r>
      <w:r w:rsidR="00D14A1D" w:rsidRPr="006E46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3F7643" w:rsidRPr="006E46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48AD2C8E" w14:textId="77777777" w:rsidR="00391325" w:rsidRPr="006E4686" w:rsidRDefault="00391325" w:rsidP="00012D23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DE4B1D" w:rsidRPr="006E4686" w14:paraId="6CF613C3" w14:textId="77777777" w:rsidTr="002D2A21">
        <w:trPr>
          <w:cantSplit/>
        </w:trPr>
        <w:tc>
          <w:tcPr>
            <w:tcW w:w="6750" w:type="dxa"/>
          </w:tcPr>
          <w:p w14:paraId="36932764" w14:textId="77777777" w:rsidR="00DE4B1D" w:rsidRPr="006E4686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14:paraId="465AFF12" w14:textId="77777777" w:rsidR="00DE4B1D" w:rsidRPr="006E4686" w:rsidRDefault="00DE4B1D" w:rsidP="00DE4B1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F823EA" w14:textId="77777777" w:rsidR="00DE4B1D" w:rsidRPr="006E4686" w:rsidRDefault="00DE4B1D" w:rsidP="00DE4B1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986A1B2" w14:textId="77777777" w:rsidR="00DE4B1D" w:rsidRPr="006E4686" w:rsidRDefault="00DE4B1D" w:rsidP="00DE4B1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4B1D" w:rsidRPr="006E4686" w14:paraId="6C58F654" w14:textId="77777777" w:rsidTr="002D2A21">
        <w:trPr>
          <w:cantSplit/>
        </w:trPr>
        <w:tc>
          <w:tcPr>
            <w:tcW w:w="6750" w:type="dxa"/>
          </w:tcPr>
          <w:p w14:paraId="37610179" w14:textId="77777777" w:rsidR="00DE4B1D" w:rsidRPr="006E4686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824C83" w14:textId="77777777" w:rsidR="00DE4B1D" w:rsidRPr="006E4686" w:rsidRDefault="00AF32CB" w:rsidP="002D2A21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60,369</w:t>
            </w:r>
          </w:p>
        </w:tc>
        <w:tc>
          <w:tcPr>
            <w:tcW w:w="270" w:type="dxa"/>
          </w:tcPr>
          <w:p w14:paraId="64BDF0FD" w14:textId="77777777" w:rsidR="00DE4B1D" w:rsidRPr="006E4686" w:rsidRDefault="00DE4B1D" w:rsidP="002D2A21">
            <w:pPr>
              <w:tabs>
                <w:tab w:val="decimal" w:pos="9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D30AFA" w14:textId="77777777" w:rsidR="00DE4B1D" w:rsidRPr="006E4686" w:rsidRDefault="00AF32CB" w:rsidP="002D2A21">
            <w:pPr>
              <w:tabs>
                <w:tab w:val="decimal" w:pos="95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60,503</w:t>
            </w:r>
          </w:p>
        </w:tc>
      </w:tr>
    </w:tbl>
    <w:p w14:paraId="2BEEE8BB" w14:textId="77777777" w:rsidR="00E810A4" w:rsidRPr="006E4686" w:rsidRDefault="00E810A4" w:rsidP="00C1467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7631D49" w14:textId="77777777" w:rsidR="00930683" w:rsidRPr="006E4686" w:rsidRDefault="00930683" w:rsidP="00FC255E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E46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</w:t>
      </w:r>
      <w:r w:rsidR="003F7643" w:rsidRPr="006E46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- กิจการที่เกี่ยวข้องกัน</w:t>
      </w:r>
    </w:p>
    <w:p w14:paraId="00673AB6" w14:textId="77777777" w:rsidR="00D14A1D" w:rsidRPr="006E4686" w:rsidRDefault="00D14A1D" w:rsidP="00C1467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58"/>
        <w:gridCol w:w="1170"/>
        <w:gridCol w:w="270"/>
        <w:gridCol w:w="1170"/>
      </w:tblGrid>
      <w:tr w:rsidR="00DE4B1D" w:rsidRPr="006E4686" w14:paraId="30963D76" w14:textId="77777777" w:rsidTr="00847ED2">
        <w:trPr>
          <w:cantSplit/>
        </w:trPr>
        <w:tc>
          <w:tcPr>
            <w:tcW w:w="6858" w:type="dxa"/>
          </w:tcPr>
          <w:p w14:paraId="13440CA5" w14:textId="77777777" w:rsidR="00DE4B1D" w:rsidRPr="006E4686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14:paraId="34A5D615" w14:textId="77777777" w:rsidR="00DE4B1D" w:rsidRPr="006E4686" w:rsidRDefault="00DE4B1D" w:rsidP="00DE4B1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12B80E" w14:textId="77777777" w:rsidR="00DE4B1D" w:rsidRPr="006E4686" w:rsidRDefault="00DE4B1D" w:rsidP="00DE4B1D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E2BC7A1" w14:textId="77777777" w:rsidR="00DE4B1D" w:rsidRPr="006E4686" w:rsidRDefault="00DE4B1D" w:rsidP="00DE4B1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32CB" w:rsidRPr="006E4686" w14:paraId="748A6297" w14:textId="77777777" w:rsidTr="008646F2">
        <w:trPr>
          <w:cantSplit/>
        </w:trPr>
        <w:tc>
          <w:tcPr>
            <w:tcW w:w="6858" w:type="dxa"/>
          </w:tcPr>
          <w:p w14:paraId="0EC0A6C5" w14:textId="77777777" w:rsidR="00AF32CB" w:rsidRPr="006E4686" w:rsidRDefault="00AF32CB" w:rsidP="00AF32CB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CA9150" w14:textId="77777777" w:rsidR="00AF32CB" w:rsidRPr="006E4686" w:rsidRDefault="00AF32CB" w:rsidP="00AF32C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1,626</w:t>
            </w:r>
          </w:p>
        </w:tc>
        <w:tc>
          <w:tcPr>
            <w:tcW w:w="270" w:type="dxa"/>
          </w:tcPr>
          <w:p w14:paraId="693550F3" w14:textId="77777777" w:rsidR="00AF32CB" w:rsidRPr="006E4686" w:rsidRDefault="00AF32CB" w:rsidP="00AF32C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6F5E88" w14:textId="77777777" w:rsidR="00AF32CB" w:rsidRPr="006E4686" w:rsidRDefault="00AF32CB" w:rsidP="00AF32C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1,675</w:t>
            </w:r>
          </w:p>
        </w:tc>
      </w:tr>
    </w:tbl>
    <w:p w14:paraId="7BF53D3A" w14:textId="77777777" w:rsidR="00AA29BE" w:rsidRPr="006E4686" w:rsidRDefault="00AA29BE" w:rsidP="002561C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A3ADC60" w14:textId="77777777" w:rsidR="00B32950" w:rsidRPr="006E4686" w:rsidRDefault="007F6A7E" w:rsidP="007830DE">
      <w:pPr>
        <w:spacing w:line="240" w:lineRule="auto"/>
        <w:ind w:left="540" w:right="-1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E46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เจ้าหนี้อื่น</w:t>
      </w:r>
      <w:r w:rsidR="00C7355D" w:rsidRPr="006E46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จากบุคคลหรือ</w:t>
      </w:r>
      <w:r w:rsidRPr="006E46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</w:t>
      </w:r>
      <w:r w:rsidR="00C7355D" w:rsidRPr="006E46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  <w:r w:rsidRPr="006E46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0F24FD8F" w14:textId="77777777" w:rsidR="003A2E31" w:rsidRPr="006E4686" w:rsidRDefault="003A2E31" w:rsidP="007830DE">
      <w:pPr>
        <w:spacing w:line="240" w:lineRule="auto"/>
        <w:ind w:left="540" w:right="-1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67" w:type="dxa"/>
        <w:tblInd w:w="361" w:type="dxa"/>
        <w:tblLayout w:type="fixed"/>
        <w:tblLook w:val="0000" w:firstRow="0" w:lastRow="0" w:firstColumn="0" w:lastColumn="0" w:noHBand="0" w:noVBand="0"/>
      </w:tblPr>
      <w:tblGrid>
        <w:gridCol w:w="4321"/>
        <w:gridCol w:w="1079"/>
        <w:gridCol w:w="271"/>
        <w:gridCol w:w="1187"/>
        <w:gridCol w:w="1170"/>
        <w:gridCol w:w="275"/>
        <w:gridCol w:w="1164"/>
      </w:tblGrid>
      <w:tr w:rsidR="00DE4B1D" w:rsidRPr="006E4686" w14:paraId="4E5DBBF7" w14:textId="77777777" w:rsidTr="0031632E">
        <w:tc>
          <w:tcPr>
            <w:tcW w:w="2282" w:type="pct"/>
          </w:tcPr>
          <w:p w14:paraId="192010A6" w14:textId="77777777" w:rsidR="00DE4B1D" w:rsidRPr="006E4686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570" w:type="pct"/>
          </w:tcPr>
          <w:p w14:paraId="7E2B5E88" w14:textId="77777777" w:rsidR="00DE4B1D" w:rsidRPr="006E4686" w:rsidRDefault="00DE4B1D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0D68A61" w14:textId="77777777" w:rsidR="00DE4B1D" w:rsidRPr="006E4686" w:rsidRDefault="00DE4B1D" w:rsidP="00DE4B1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1879890" w14:textId="77777777" w:rsidR="00DE4B1D" w:rsidRPr="006E4686" w:rsidRDefault="00DE4B1D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69F4804F" w14:textId="77777777" w:rsidR="00DE4B1D" w:rsidRPr="006E4686" w:rsidRDefault="00DE4B1D" w:rsidP="00DE4B1D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3EB5926" w14:textId="77777777" w:rsidR="00DE4B1D" w:rsidRPr="006E4686" w:rsidRDefault="00DE4B1D" w:rsidP="00DE4B1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6C7E9B5" w14:textId="77777777" w:rsidR="00DE4B1D" w:rsidRPr="006E4686" w:rsidRDefault="00DE4B1D" w:rsidP="00DE4B1D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4B1D" w:rsidRPr="006E4686" w14:paraId="5639E5AC" w14:textId="77777777" w:rsidTr="0031632E">
        <w:tc>
          <w:tcPr>
            <w:tcW w:w="2282" w:type="pct"/>
          </w:tcPr>
          <w:p w14:paraId="7D00CC31" w14:textId="77777777" w:rsidR="00DE4B1D" w:rsidRPr="006E4686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70" w:type="pct"/>
          </w:tcPr>
          <w:p w14:paraId="22A66F5C" w14:textId="77777777" w:rsidR="00DE4B1D" w:rsidRPr="006E4686" w:rsidRDefault="00DE4B1D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60AE420" w14:textId="77777777" w:rsidR="00DE4B1D" w:rsidRPr="006E4686" w:rsidRDefault="00DE4B1D" w:rsidP="00DE4B1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ADE994F" w14:textId="77777777" w:rsidR="00DE4B1D" w:rsidRPr="006E4686" w:rsidRDefault="00DE4B1D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58AC44F0" w14:textId="77777777" w:rsidR="00DE4B1D" w:rsidRPr="006E4686" w:rsidRDefault="00DE4B1D" w:rsidP="00DE4B1D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3DD91D6" w14:textId="77777777" w:rsidR="00DE4B1D" w:rsidRPr="006E4686" w:rsidRDefault="00DE4B1D" w:rsidP="00DE4B1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630B91A" w14:textId="77777777" w:rsidR="00DE4B1D" w:rsidRPr="006E4686" w:rsidRDefault="00DE4B1D" w:rsidP="00DE4B1D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4B1D" w:rsidRPr="006E4686" w14:paraId="3EF93046" w14:textId="77777777" w:rsidTr="0031632E">
        <w:tc>
          <w:tcPr>
            <w:tcW w:w="2282" w:type="pct"/>
          </w:tcPr>
          <w:p w14:paraId="062CDF6A" w14:textId="77777777" w:rsidR="00DE4B1D" w:rsidRPr="006E4686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570" w:type="pct"/>
          </w:tcPr>
          <w:p w14:paraId="02839684" w14:textId="77777777" w:rsidR="00DE4B1D" w:rsidRPr="006E4686" w:rsidRDefault="00DE4B1D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D31F17D" w14:textId="77777777" w:rsidR="00DE4B1D" w:rsidRPr="006E4686" w:rsidRDefault="00DE4B1D" w:rsidP="00DE4B1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00A1058" w14:textId="77777777" w:rsidR="00DE4B1D" w:rsidRPr="006E4686" w:rsidRDefault="00DE4B1D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2D21D8D3" w14:textId="77777777" w:rsidR="00DE4B1D" w:rsidRPr="006E4686" w:rsidRDefault="00AF32CB" w:rsidP="003C34C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5,625</w:t>
            </w:r>
          </w:p>
        </w:tc>
        <w:tc>
          <w:tcPr>
            <w:tcW w:w="145" w:type="pct"/>
          </w:tcPr>
          <w:p w14:paraId="0687F18B" w14:textId="77777777" w:rsidR="00DE4B1D" w:rsidRPr="006E4686" w:rsidRDefault="00DE4B1D" w:rsidP="00DE4B1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284A21A3" w14:textId="77777777" w:rsidR="00DE4B1D" w:rsidRPr="006E4686" w:rsidRDefault="00AF32CB" w:rsidP="003C34CD">
            <w:pPr>
              <w:pStyle w:val="BodyText"/>
              <w:tabs>
                <w:tab w:val="decimal" w:pos="947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5,052</w:t>
            </w:r>
          </w:p>
        </w:tc>
      </w:tr>
      <w:tr w:rsidR="00D54330" w:rsidRPr="006E4686" w14:paraId="5DB1A995" w14:textId="77777777" w:rsidTr="0031632E">
        <w:tc>
          <w:tcPr>
            <w:tcW w:w="2282" w:type="pct"/>
          </w:tcPr>
          <w:p w14:paraId="78BDC0E6" w14:textId="77777777" w:rsidR="00D54330" w:rsidRPr="006E4686" w:rsidRDefault="00D54330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29E1EBC" w14:textId="77777777" w:rsidR="00D54330" w:rsidRPr="006E4686" w:rsidRDefault="00D54330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70DCA6C" w14:textId="77777777" w:rsidR="00D54330" w:rsidRPr="006E4686" w:rsidRDefault="00D54330" w:rsidP="00DE4B1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71B4695" w14:textId="77777777" w:rsidR="00D54330" w:rsidRPr="006E4686" w:rsidRDefault="00D54330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4C6FA88E" w14:textId="77777777" w:rsidR="00D54330" w:rsidRPr="006E4686" w:rsidRDefault="00D54330" w:rsidP="003C34C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2A23509" w14:textId="77777777" w:rsidR="00D54330" w:rsidRPr="006E4686" w:rsidRDefault="00D54330" w:rsidP="00DE4B1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53D99839" w14:textId="77777777" w:rsidR="00D54330" w:rsidRPr="006E4686" w:rsidRDefault="00D54330" w:rsidP="003C34CD">
            <w:pPr>
              <w:pStyle w:val="BodyText"/>
              <w:tabs>
                <w:tab w:val="decimal" w:pos="947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336F" w:rsidRPr="006E4686" w14:paraId="31A62517" w14:textId="77777777" w:rsidTr="0031632E">
        <w:tc>
          <w:tcPr>
            <w:tcW w:w="2282" w:type="pct"/>
          </w:tcPr>
          <w:p w14:paraId="03C3A208" w14:textId="77777777" w:rsidR="003E336F" w:rsidRPr="006E4686" w:rsidRDefault="003E336F" w:rsidP="003E336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570" w:type="pct"/>
          </w:tcPr>
          <w:p w14:paraId="032BCBC6" w14:textId="77777777" w:rsidR="003E336F" w:rsidRPr="006E4686" w:rsidRDefault="003E336F" w:rsidP="003E336F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2352D9E" w14:textId="77777777" w:rsidR="003E336F" w:rsidRPr="006E4686" w:rsidRDefault="003E336F" w:rsidP="003E336F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D23D335" w14:textId="77777777" w:rsidR="003E336F" w:rsidRPr="006E4686" w:rsidRDefault="003E336F" w:rsidP="003E336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326A4357" w14:textId="77777777" w:rsidR="003E336F" w:rsidRPr="006E4686" w:rsidRDefault="003E336F" w:rsidP="003E336F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E336F" w:rsidRPr="006E4686" w14:paraId="691BE1BC" w14:textId="77777777" w:rsidTr="0031632E">
        <w:tc>
          <w:tcPr>
            <w:tcW w:w="2282" w:type="pct"/>
          </w:tcPr>
          <w:p w14:paraId="4DE9BDF1" w14:textId="77777777" w:rsidR="003E336F" w:rsidRPr="006E4686" w:rsidRDefault="003E336F" w:rsidP="003E336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70" w:type="pct"/>
          </w:tcPr>
          <w:p w14:paraId="1B28B78C" w14:textId="77777777" w:rsidR="003E336F" w:rsidRPr="006E4686" w:rsidRDefault="003E336F" w:rsidP="003E336F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416260B" w14:textId="77777777" w:rsidR="003E336F" w:rsidRPr="006E4686" w:rsidRDefault="003E336F" w:rsidP="003E336F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0BE1F9A" w14:textId="77777777" w:rsidR="003E336F" w:rsidRPr="006E4686" w:rsidRDefault="003E336F" w:rsidP="003E336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CF4C34" w14:textId="77777777" w:rsidR="003E336F" w:rsidRPr="006E4686" w:rsidRDefault="003E336F" w:rsidP="003E336F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3AB715C" w14:textId="77777777" w:rsidR="003E336F" w:rsidRPr="006E4686" w:rsidRDefault="003E336F" w:rsidP="003E336F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328A3AD" w14:textId="77777777" w:rsidR="003E336F" w:rsidRPr="006E4686" w:rsidRDefault="003E336F" w:rsidP="003E336F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32CB" w:rsidRPr="006E4686" w14:paraId="2986FD86" w14:textId="77777777" w:rsidTr="0031632E">
        <w:tc>
          <w:tcPr>
            <w:tcW w:w="2282" w:type="pct"/>
          </w:tcPr>
          <w:p w14:paraId="6DAFEAD8" w14:textId="77777777" w:rsidR="00AF32CB" w:rsidRPr="006E4686" w:rsidRDefault="00AF32CB" w:rsidP="00AF32C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570" w:type="pct"/>
          </w:tcPr>
          <w:p w14:paraId="10D162D9" w14:textId="77777777" w:rsidR="00AF32CB" w:rsidRPr="006E4686" w:rsidRDefault="00AF32CB" w:rsidP="00AF32CB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BC9D468" w14:textId="77777777" w:rsidR="00AF32CB" w:rsidRPr="006E4686" w:rsidRDefault="00AF32CB" w:rsidP="00AF32CB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8E66EC1" w14:textId="77777777" w:rsidR="00AF32CB" w:rsidRPr="006E4686" w:rsidRDefault="00AF32CB" w:rsidP="00AF32C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B3394D7" w14:textId="77777777" w:rsidR="00AF32CB" w:rsidRPr="006E4686" w:rsidRDefault="00AF32CB" w:rsidP="00AF32C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05672"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14:paraId="64E1D4D2" w14:textId="77777777" w:rsidR="00AF32CB" w:rsidRPr="006E4686" w:rsidRDefault="00AF32CB" w:rsidP="00AF32C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46AE5887" w14:textId="77777777" w:rsidR="00AF32CB" w:rsidRPr="006E4686" w:rsidRDefault="00AF32CB" w:rsidP="00AF32C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</w:tr>
      <w:tr w:rsidR="00D54330" w:rsidRPr="006E4686" w14:paraId="55068A00" w14:textId="77777777" w:rsidTr="0031632E">
        <w:tc>
          <w:tcPr>
            <w:tcW w:w="2282" w:type="pct"/>
          </w:tcPr>
          <w:p w14:paraId="3AB8C649" w14:textId="77777777" w:rsidR="00D54330" w:rsidRPr="006E4686" w:rsidRDefault="00D54330" w:rsidP="00AF32C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5D9BB8BB" w14:textId="77777777" w:rsidR="00D54330" w:rsidRPr="006E4686" w:rsidRDefault="00D54330" w:rsidP="00AF32CB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A0AD273" w14:textId="77777777" w:rsidR="00D54330" w:rsidRPr="006E4686" w:rsidRDefault="00D54330" w:rsidP="00AF32CB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384A90" w14:textId="77777777" w:rsidR="00D54330" w:rsidRPr="006E4686" w:rsidRDefault="00D54330" w:rsidP="00AF32C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691466A" w14:textId="77777777" w:rsidR="00D54330" w:rsidRPr="006E4686" w:rsidRDefault="00D54330" w:rsidP="00AF32C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E470AA7" w14:textId="77777777" w:rsidR="00D54330" w:rsidRPr="006E4686" w:rsidRDefault="00D54330" w:rsidP="00AF32C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767080B5" w14:textId="77777777" w:rsidR="00D54330" w:rsidRPr="006E4686" w:rsidRDefault="00D54330" w:rsidP="00AF32C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777F3" w:rsidRPr="006E4686" w14:paraId="09F1F268" w14:textId="77777777" w:rsidTr="0031632E">
        <w:tc>
          <w:tcPr>
            <w:tcW w:w="2282" w:type="pct"/>
          </w:tcPr>
          <w:p w14:paraId="76E911B7" w14:textId="77777777" w:rsidR="002777F3" w:rsidRPr="006E4686" w:rsidRDefault="002777F3" w:rsidP="002777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570" w:type="pct"/>
          </w:tcPr>
          <w:p w14:paraId="66599303" w14:textId="77777777" w:rsidR="002777F3" w:rsidRPr="006E4686" w:rsidRDefault="002777F3" w:rsidP="002777F3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569CBE9" w14:textId="77777777" w:rsidR="002777F3" w:rsidRPr="006E4686" w:rsidRDefault="002777F3" w:rsidP="002777F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6C059C0" w14:textId="77777777" w:rsidR="002777F3" w:rsidRPr="006E4686" w:rsidRDefault="002777F3" w:rsidP="002777F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C3FE5C0" w14:textId="77777777" w:rsidR="002777F3" w:rsidRPr="006E4686" w:rsidRDefault="002777F3" w:rsidP="002777F3">
            <w:pPr>
              <w:pStyle w:val="BodyText"/>
              <w:tabs>
                <w:tab w:val="decimal" w:pos="883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A5DF022" w14:textId="77777777" w:rsidR="002777F3" w:rsidRPr="006E4686" w:rsidRDefault="002777F3" w:rsidP="002777F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0D22C15" w14:textId="77777777" w:rsidR="002777F3" w:rsidRPr="006E4686" w:rsidRDefault="002777F3" w:rsidP="003C34CD">
            <w:pPr>
              <w:pStyle w:val="BodyText"/>
              <w:tabs>
                <w:tab w:val="decimal" w:pos="95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777F3" w:rsidRPr="006E4686" w14:paraId="4C368D5B" w14:textId="77777777" w:rsidTr="0031632E">
        <w:tc>
          <w:tcPr>
            <w:tcW w:w="2282" w:type="pct"/>
          </w:tcPr>
          <w:p w14:paraId="21ED2BEB" w14:textId="77777777" w:rsidR="002777F3" w:rsidRPr="006E4686" w:rsidRDefault="002777F3" w:rsidP="002777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570" w:type="pct"/>
          </w:tcPr>
          <w:p w14:paraId="22BA8953" w14:textId="77777777" w:rsidR="002777F3" w:rsidRPr="006E4686" w:rsidRDefault="002777F3" w:rsidP="002777F3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932FC68" w14:textId="77777777" w:rsidR="002777F3" w:rsidRPr="006E4686" w:rsidRDefault="002777F3" w:rsidP="002777F3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14:paraId="640A1804" w14:textId="77777777" w:rsidR="002777F3" w:rsidRPr="006E4686" w:rsidRDefault="002777F3" w:rsidP="002777F3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248436B" w14:textId="77777777" w:rsidR="002777F3" w:rsidRPr="006E4686" w:rsidRDefault="00AF32CB" w:rsidP="002777F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5,65</w:t>
            </w:r>
            <w:r w:rsidR="00BE2A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594F4446" w14:textId="77777777" w:rsidR="002777F3" w:rsidRPr="006E4686" w:rsidRDefault="002777F3" w:rsidP="002777F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0FB1A8E" w14:textId="77777777" w:rsidR="002777F3" w:rsidRPr="006E4686" w:rsidRDefault="00AF32CB" w:rsidP="003C34CD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4,674</w:t>
            </w:r>
          </w:p>
        </w:tc>
      </w:tr>
      <w:tr w:rsidR="002777F3" w:rsidRPr="006E4686" w14:paraId="77003160" w14:textId="77777777" w:rsidTr="0031632E">
        <w:tc>
          <w:tcPr>
            <w:tcW w:w="2282" w:type="pct"/>
          </w:tcPr>
          <w:p w14:paraId="63D9B8BE" w14:textId="77777777" w:rsidR="002777F3" w:rsidRPr="006E4686" w:rsidRDefault="002777F3" w:rsidP="002777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pct"/>
            <w:gridSpan w:val="3"/>
          </w:tcPr>
          <w:p w14:paraId="32914550" w14:textId="77777777" w:rsidR="002777F3" w:rsidRPr="006E4686" w:rsidRDefault="002777F3" w:rsidP="002777F3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A1CE44F" w14:textId="77777777" w:rsidR="002777F3" w:rsidRPr="006E4686" w:rsidRDefault="00AF32CB" w:rsidP="002777F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11,29</w:t>
            </w:r>
            <w:r w:rsidR="00BE2A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45" w:type="pct"/>
          </w:tcPr>
          <w:p w14:paraId="116F60CD" w14:textId="77777777" w:rsidR="002777F3" w:rsidRPr="006E4686" w:rsidRDefault="002777F3" w:rsidP="002777F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8E1517D" w14:textId="77777777" w:rsidR="002777F3" w:rsidRPr="006E4686" w:rsidRDefault="00AF32CB" w:rsidP="003C34CD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10,433</w:t>
            </w:r>
          </w:p>
        </w:tc>
      </w:tr>
    </w:tbl>
    <w:p w14:paraId="5D733193" w14:textId="77777777" w:rsidR="006E4686" w:rsidRPr="006E4686" w:rsidRDefault="006E4686" w:rsidP="004C18A3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741BE6D" w14:textId="77777777" w:rsidR="006E4686" w:rsidRDefault="006E4686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0333643" w14:textId="77777777" w:rsidR="004C18A3" w:rsidRPr="00867548" w:rsidRDefault="004C18A3" w:rsidP="004C18A3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</w:t>
      </w: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สำคัญที่ทำกับกิจการที่เกี่ยวข้องกัน</w:t>
      </w:r>
    </w:p>
    <w:p w14:paraId="67B579EF" w14:textId="77777777" w:rsidR="004C18A3" w:rsidRPr="00867548" w:rsidRDefault="004C18A3" w:rsidP="004C18A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3BE9C" w14:textId="77777777" w:rsidR="004C18A3" w:rsidRPr="00867548" w:rsidRDefault="004C18A3" w:rsidP="004C18A3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pacing w:val="6"/>
          <w:sz w:val="30"/>
          <w:szCs w:val="30"/>
          <w:lang w:val="en-US"/>
        </w:rPr>
      </w:pPr>
      <w:r w:rsidRPr="00867548">
        <w:rPr>
          <w:rFonts w:asciiTheme="majorBidi" w:hAnsiTheme="majorBidi" w:cstheme="majorBidi"/>
          <w:b/>
          <w:bCs/>
          <w:i/>
          <w:iCs/>
          <w:spacing w:val="6"/>
          <w:sz w:val="30"/>
          <w:szCs w:val="30"/>
          <w:cs/>
          <w:lang w:val="en-US"/>
        </w:rPr>
        <w:t>สัญญาสิทธิทางเทคนิค</w:t>
      </w:r>
    </w:p>
    <w:p w14:paraId="68843904" w14:textId="77777777" w:rsidR="004C18A3" w:rsidRPr="00867548" w:rsidRDefault="004C18A3" w:rsidP="004C18A3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p w14:paraId="338C4032" w14:textId="77777777" w:rsidR="004C18A3" w:rsidRPr="00867548" w:rsidRDefault="004C18A3" w:rsidP="004C18A3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67548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บริษัทได้ทำสัญญาสิทธิทางเทคนิคกับบริษัท ทาเคะอุจิเพรส อินดัสตรี้ส์ จำกัด ซึ่งเป็นบริษัทใหญ่ ภายใต้เงื่อนไขของสัญญาดังกล่าวบริษัทใหญ่ตกลงที่จะให้ความช่วยเหลือทางเทคนิครวมถึงข้อมูลทางเทคนิคและความรู้</w:t>
      </w:r>
      <w:r w:rsidRPr="00867548">
        <w:rPr>
          <w:rFonts w:asciiTheme="majorBidi" w:hAnsiTheme="majorBidi" w:cstheme="majorBidi"/>
          <w:sz w:val="30"/>
          <w:szCs w:val="30"/>
          <w:lang w:val="en-US"/>
        </w:rPr>
        <w:br/>
      </w:r>
      <w:r w:rsidRPr="00867548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ความชำนาญ อุปกรณ์สำหรับการผลิต และให้สิทธิในการขายสินค้า ในการนี้บริษัทมีภาระผูกพันที่จะต้องจ่ายค่าธรรมเนียมสิทธิและค่านายหน้าในอัตราร้อยละของยอดขายตามที่ระบุในสัญญา สัญญามีระยะเวลา </w:t>
      </w:r>
      <w:r w:rsidR="00870657" w:rsidRPr="00867548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86754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และสามารถต่ออายุโดยอัตโนมัติปีต่อปี เว้นแต่คู่สัญญาฝ่ายใดฝ่ายหนึ่งจะทำการยกเลิกสัญญาเป็นลายลักษณ์อักษรล่วงหน้าไม่น้อยกว่า </w:t>
      </w:r>
      <w:r w:rsidR="00870657" w:rsidRPr="00867548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86754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</w:t>
      </w:r>
    </w:p>
    <w:p w14:paraId="26878DAA" w14:textId="77777777" w:rsidR="004C18A3" w:rsidRPr="00867548" w:rsidRDefault="004C18A3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95281E2" w14:textId="77777777" w:rsidR="00CE1CFF" w:rsidRPr="00867548" w:rsidRDefault="00CE1CFF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ภาระผูกพันตามสัญญาซื้อวัตถุดิบและอะไหล่</w:t>
      </w:r>
    </w:p>
    <w:p w14:paraId="2D4D8DC0" w14:textId="77777777" w:rsidR="003A2E31" w:rsidRPr="00867548" w:rsidRDefault="003A2E31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58"/>
        <w:gridCol w:w="1170"/>
        <w:gridCol w:w="270"/>
        <w:gridCol w:w="1170"/>
      </w:tblGrid>
      <w:tr w:rsidR="00DE4B1D" w:rsidRPr="00867548" w14:paraId="0E04BD1A" w14:textId="77777777" w:rsidTr="00131603">
        <w:trPr>
          <w:cantSplit/>
        </w:trPr>
        <w:tc>
          <w:tcPr>
            <w:tcW w:w="6858" w:type="dxa"/>
          </w:tcPr>
          <w:p w14:paraId="1343BFA4" w14:textId="77777777" w:rsidR="00DE4B1D" w:rsidRPr="00867548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BB598" w14:textId="77777777" w:rsidR="00DE4B1D" w:rsidRPr="00867548" w:rsidRDefault="007E4338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E4B1D"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71258D8" w14:textId="77777777" w:rsidR="00DE4B1D" w:rsidRPr="00867548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71B08" w14:textId="77777777" w:rsidR="00DE4B1D" w:rsidRPr="00867548" w:rsidRDefault="007E4338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E4B1D"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4B1D" w:rsidRPr="00867548" w14:paraId="18AFA3F8" w14:textId="77777777" w:rsidTr="00131603">
        <w:trPr>
          <w:cantSplit/>
        </w:trPr>
        <w:tc>
          <w:tcPr>
            <w:tcW w:w="6858" w:type="dxa"/>
          </w:tcPr>
          <w:p w14:paraId="66D754F3" w14:textId="77777777" w:rsidR="00DE4B1D" w:rsidRPr="00867548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2EB8E" w14:textId="77777777" w:rsidR="00DE4B1D" w:rsidRPr="00867548" w:rsidRDefault="00FC255E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5739B66" w14:textId="77777777" w:rsidR="00DE4B1D" w:rsidRPr="00867548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1D78CA" w14:textId="77777777" w:rsidR="00DE4B1D" w:rsidRPr="00867548" w:rsidRDefault="00FC255E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E4B1D" w:rsidRPr="00867548" w14:paraId="791ED399" w14:textId="77777777" w:rsidTr="00131603">
        <w:trPr>
          <w:cantSplit/>
        </w:trPr>
        <w:tc>
          <w:tcPr>
            <w:tcW w:w="6858" w:type="dxa"/>
          </w:tcPr>
          <w:p w14:paraId="2532189E" w14:textId="77777777" w:rsidR="00DE4B1D" w:rsidRPr="00867548" w:rsidRDefault="00DE4B1D" w:rsidP="004C18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DE72FBB" w14:textId="77777777" w:rsidR="00DE4B1D" w:rsidRPr="00867548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B1D" w:rsidRPr="00867548" w14:paraId="624C05A2" w14:textId="77777777" w:rsidTr="00131603">
        <w:trPr>
          <w:cantSplit/>
        </w:trPr>
        <w:tc>
          <w:tcPr>
            <w:tcW w:w="6858" w:type="dxa"/>
          </w:tcPr>
          <w:p w14:paraId="2EA89D67" w14:textId="77777777" w:rsidR="00DE4B1D" w:rsidRPr="00867548" w:rsidRDefault="00DE4B1D" w:rsidP="004C18A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6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14:paraId="15AB45F9" w14:textId="77777777" w:rsidR="00DE4B1D" w:rsidRPr="00867548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A814DB" w14:textId="77777777" w:rsidR="00DE4B1D" w:rsidRPr="00867548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93506A0" w14:textId="77777777" w:rsidR="00DE4B1D" w:rsidRPr="00867548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B1D" w:rsidRPr="00867548" w14:paraId="179FF917" w14:textId="77777777" w:rsidTr="00131603">
        <w:trPr>
          <w:cantSplit/>
        </w:trPr>
        <w:tc>
          <w:tcPr>
            <w:tcW w:w="6858" w:type="dxa"/>
          </w:tcPr>
          <w:p w14:paraId="19810C11" w14:textId="77777777" w:rsidR="00DE4B1D" w:rsidRPr="00867548" w:rsidRDefault="00DE4B1D" w:rsidP="004C18A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B8B774" w14:textId="77777777" w:rsidR="00DE4B1D" w:rsidRPr="00867548" w:rsidRDefault="00AF32CB" w:rsidP="004C18A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1,791</w:t>
            </w:r>
          </w:p>
        </w:tc>
        <w:tc>
          <w:tcPr>
            <w:tcW w:w="270" w:type="dxa"/>
          </w:tcPr>
          <w:p w14:paraId="7762975B" w14:textId="77777777" w:rsidR="00DE4B1D" w:rsidRPr="00867548" w:rsidRDefault="00DE4B1D" w:rsidP="004C18A3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55836F" w14:textId="77777777" w:rsidR="00DE4B1D" w:rsidRPr="00867548" w:rsidRDefault="00AF32CB" w:rsidP="004C18A3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</w:tbl>
    <w:p w14:paraId="6F23B0EF" w14:textId="77777777" w:rsidR="00AA29BE" w:rsidRDefault="00AA29BE" w:rsidP="004C18A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7A8E6" w14:textId="77777777" w:rsidR="00CE1CFF" w:rsidRPr="004C18A3" w:rsidRDefault="00CE1CFF" w:rsidP="004C18A3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232764EF" w14:textId="77777777" w:rsidR="003D454D" w:rsidRPr="004C18A3" w:rsidRDefault="003D454D" w:rsidP="004C18A3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57F573" w14:textId="77777777" w:rsidR="006251AD" w:rsidRDefault="003A69CA" w:rsidP="004C18A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</w:t>
      </w:r>
      <w:r w:rsidR="0012757F" w:rsidRPr="00AF32C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84F5A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AF32CB" w:rsidRPr="00AF32CB">
        <w:rPr>
          <w:rFonts w:asciiTheme="majorBidi" w:hAnsiTheme="majorBidi" w:cstheme="majorBidi"/>
          <w:sz w:val="30"/>
          <w:szCs w:val="30"/>
        </w:rPr>
        <w:t>1</w:t>
      </w:r>
      <w:r w:rsidR="0012757F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C44C1" w:rsidRPr="00AF32CB">
        <w:rPr>
          <w:rFonts w:asciiTheme="majorBidi" w:hAnsiTheme="majorBidi" w:cstheme="majorBidi"/>
          <w:sz w:val="30"/>
          <w:szCs w:val="30"/>
        </w:rPr>
        <w:t>256</w:t>
      </w:r>
      <w:r w:rsidR="00AF32CB" w:rsidRPr="00AF32CB">
        <w:rPr>
          <w:rFonts w:asciiTheme="majorBidi" w:hAnsiTheme="majorBidi" w:cstheme="majorBidi"/>
          <w:sz w:val="30"/>
          <w:szCs w:val="30"/>
        </w:rPr>
        <w:t>4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>บริษัททำบันทึกข้อตกลง</w:t>
      </w:r>
      <w:r w:rsidR="00623503" w:rsidRPr="00AF32CB">
        <w:rPr>
          <w:rFonts w:asciiTheme="majorBidi" w:hAnsiTheme="majorBidi" w:cstheme="majorBidi"/>
          <w:sz w:val="30"/>
          <w:szCs w:val="30"/>
          <w:cs/>
        </w:rPr>
        <w:t>การส่งมอบเหรียญอลูมิเนียม</w:t>
      </w:r>
      <w:r w:rsidR="008C7EDE" w:rsidRPr="00AF32CB">
        <w:rPr>
          <w:rFonts w:asciiTheme="majorBidi" w:hAnsiTheme="majorBidi" w:cstheme="majorBidi"/>
          <w:sz w:val="30"/>
          <w:szCs w:val="30"/>
          <w:cs/>
        </w:rPr>
        <w:t>กับบริษัท ทาเคะอุจิเพรส</w:t>
      </w:r>
      <w:r w:rsidR="00C50E1D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C50E1D" w:rsidRPr="00AF32CB">
        <w:rPr>
          <w:rFonts w:asciiTheme="majorBidi" w:hAnsiTheme="majorBidi" w:cstheme="majorBidi"/>
          <w:sz w:val="30"/>
          <w:szCs w:val="30"/>
        </w:rPr>
        <w:br/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>อินดัสตรี้ส์ จำกัด โดยกำหนดส่งม</w:t>
      </w:r>
      <w:r w:rsidR="00230865" w:rsidRPr="00AF32CB">
        <w:rPr>
          <w:rFonts w:asciiTheme="majorBidi" w:hAnsiTheme="majorBidi" w:cstheme="majorBidi"/>
          <w:sz w:val="30"/>
          <w:szCs w:val="30"/>
          <w:cs/>
        </w:rPr>
        <w:t>อบเหรียญอลูมิเนียม ปริมาณโดยประมาณ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32CB" w:rsidRPr="00AF32CB">
        <w:rPr>
          <w:rFonts w:asciiTheme="majorBidi" w:hAnsiTheme="majorBidi" w:cstheme="majorBidi"/>
          <w:sz w:val="30"/>
          <w:szCs w:val="30"/>
          <w:lang w:val="en-US"/>
        </w:rPr>
        <w:t>6,500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="00A01C92" w:rsidRPr="00AF32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="007D723E" w:rsidRPr="00AF32CB">
        <w:rPr>
          <w:rFonts w:asciiTheme="majorBidi" w:hAnsiTheme="majorBidi" w:cstheme="majorBidi"/>
          <w:sz w:val="30"/>
          <w:szCs w:val="30"/>
        </w:rPr>
        <w:t>256</w:t>
      </w:r>
      <w:r w:rsidR="00AF32CB" w:rsidRPr="00AF32CB">
        <w:rPr>
          <w:rFonts w:asciiTheme="majorBidi" w:hAnsiTheme="majorBidi" w:cstheme="majorBidi"/>
          <w:sz w:val="30"/>
          <w:szCs w:val="30"/>
        </w:rPr>
        <w:t>4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646216" w:rsidRPr="00AF32CB">
        <w:rPr>
          <w:rFonts w:asciiTheme="majorBidi" w:hAnsiTheme="majorBidi" w:cstheme="majorBidi"/>
          <w:sz w:val="30"/>
          <w:szCs w:val="30"/>
          <w:cs/>
        </w:rPr>
        <w:t>เดือน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00174" w:rsidRPr="00AF32CB">
        <w:rPr>
          <w:rFonts w:asciiTheme="majorBidi" w:hAnsiTheme="majorBidi" w:cstheme="majorBidi"/>
          <w:sz w:val="30"/>
          <w:szCs w:val="30"/>
        </w:rPr>
        <w:t>25</w:t>
      </w:r>
      <w:r w:rsidR="006C44C1" w:rsidRPr="00AF32CB">
        <w:rPr>
          <w:rFonts w:asciiTheme="majorBidi" w:hAnsiTheme="majorBidi" w:cstheme="majorBidi"/>
          <w:sz w:val="30"/>
          <w:szCs w:val="30"/>
        </w:rPr>
        <w:t>6</w:t>
      </w:r>
      <w:r w:rsidR="00AF32CB" w:rsidRPr="00AF32CB">
        <w:rPr>
          <w:rFonts w:asciiTheme="majorBidi" w:hAnsiTheme="majorBidi" w:cstheme="majorBidi"/>
          <w:sz w:val="30"/>
          <w:szCs w:val="30"/>
        </w:rPr>
        <w:t>5</w:t>
      </w:r>
    </w:p>
    <w:p w14:paraId="7E700155" w14:textId="77777777" w:rsidR="00867548" w:rsidRDefault="00867548" w:rsidP="0086754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9F021CD" w14:textId="77777777" w:rsidR="00867548" w:rsidRDefault="00867548">
      <w:pPr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7C4D7C20" w14:textId="77777777" w:rsidR="004F2911" w:rsidRPr="00867548" w:rsidRDefault="007D4BDF" w:rsidP="004F2911">
      <w:pPr>
        <w:tabs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867548">
        <w:rPr>
          <w:rFonts w:asciiTheme="majorBidi" w:hAnsiTheme="majorBidi" w:cstheme="majorBidi"/>
          <w:b/>
          <w:bCs/>
          <w:color w:val="000000"/>
          <w:sz w:val="30"/>
          <w:szCs w:val="30"/>
        </w:rPr>
        <w:lastRenderedPageBreak/>
        <w:t>4</w:t>
      </w:r>
      <w:r w:rsidR="004F2911" w:rsidRPr="00867548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4F2911" w:rsidRPr="00867548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439FE2D8" w14:textId="77777777" w:rsidR="00CC7FA5" w:rsidRPr="00867548" w:rsidRDefault="00CC7FA5" w:rsidP="00CC7FA5">
      <w:pPr>
        <w:tabs>
          <w:tab w:val="left" w:pos="513"/>
          <w:tab w:val="decimal" w:pos="79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tbl>
      <w:tblPr>
        <w:tblW w:w="927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6669"/>
        <w:gridCol w:w="1170"/>
        <w:gridCol w:w="270"/>
        <w:gridCol w:w="1170"/>
      </w:tblGrid>
      <w:tr w:rsidR="00CC7FA5" w:rsidRPr="00867548" w14:paraId="00EB6E21" w14:textId="77777777" w:rsidTr="00883012">
        <w:tc>
          <w:tcPr>
            <w:tcW w:w="6669" w:type="dxa"/>
          </w:tcPr>
          <w:p w14:paraId="67CE3ED3" w14:textId="77777777" w:rsidR="00CC7FA5" w:rsidRPr="00867548" w:rsidRDefault="00CC7FA5" w:rsidP="00CC7FA5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D13FE" w14:textId="77777777" w:rsidR="00CC7FA5" w:rsidRPr="00867548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E04F455" w14:textId="77777777" w:rsidR="00CC7FA5" w:rsidRPr="00867548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E1A80" w14:textId="77777777" w:rsidR="00CC7FA5" w:rsidRPr="00867548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533250" w14:paraId="324ECB12" w14:textId="77777777" w:rsidTr="00883012">
        <w:tc>
          <w:tcPr>
            <w:tcW w:w="6669" w:type="dxa"/>
          </w:tcPr>
          <w:p w14:paraId="62ECA25B" w14:textId="77777777" w:rsidR="00CC7FA5" w:rsidRPr="00533250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1D6A02" w14:textId="77777777" w:rsidR="00CC7FA5" w:rsidRPr="00151864" w:rsidRDefault="00FC255E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27891B7" w14:textId="77777777"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7ADBCC" w14:textId="77777777" w:rsidR="00CC7FA5" w:rsidRPr="00151864" w:rsidRDefault="00FC255E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C7FA5" w:rsidRPr="00533250" w14:paraId="0492C8C8" w14:textId="77777777" w:rsidTr="00883012">
        <w:tc>
          <w:tcPr>
            <w:tcW w:w="6669" w:type="dxa"/>
          </w:tcPr>
          <w:p w14:paraId="13D14097" w14:textId="77777777" w:rsidR="00CC7FA5" w:rsidRPr="00533250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DA7AC88" w14:textId="77777777" w:rsidR="00CC7FA5" w:rsidRPr="00533250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332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3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32CB" w:rsidRPr="00533250" w14:paraId="1112C62E" w14:textId="77777777" w:rsidTr="00883012">
        <w:tc>
          <w:tcPr>
            <w:tcW w:w="6669" w:type="dxa"/>
          </w:tcPr>
          <w:p w14:paraId="0E2D5F4D" w14:textId="77777777" w:rsidR="00AF32CB" w:rsidRPr="00533250" w:rsidRDefault="00AF32CB" w:rsidP="00AF32CB">
            <w:pPr>
              <w:pStyle w:val="MacroText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7DADBAC0" w14:textId="77777777" w:rsidR="00AF32CB" w:rsidRPr="00AF32CB" w:rsidRDefault="00B05672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238,900</w:t>
            </w:r>
          </w:p>
        </w:tc>
        <w:tc>
          <w:tcPr>
            <w:tcW w:w="270" w:type="dxa"/>
          </w:tcPr>
          <w:p w14:paraId="0CE25748" w14:textId="77777777" w:rsidR="00AF32CB" w:rsidRPr="00533250" w:rsidRDefault="00AF32CB" w:rsidP="00AF32C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3B1EA0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230,851</w:t>
            </w:r>
          </w:p>
        </w:tc>
      </w:tr>
      <w:tr w:rsidR="00AF32CB" w:rsidRPr="00533250" w14:paraId="22421C6D" w14:textId="77777777" w:rsidTr="00883012">
        <w:tc>
          <w:tcPr>
            <w:tcW w:w="6669" w:type="dxa"/>
          </w:tcPr>
          <w:p w14:paraId="18499553" w14:textId="77777777" w:rsidR="00AF32CB" w:rsidRPr="00533250" w:rsidRDefault="00AF32CB" w:rsidP="00AF32CB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59F256FC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183,752</w:t>
            </w:r>
          </w:p>
        </w:tc>
        <w:tc>
          <w:tcPr>
            <w:tcW w:w="270" w:type="dxa"/>
          </w:tcPr>
          <w:p w14:paraId="40FFE67A" w14:textId="77777777" w:rsidR="00AF32CB" w:rsidRPr="00533250" w:rsidRDefault="00AF32CB" w:rsidP="00AF32C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39A37F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147,148</w:t>
            </w:r>
          </w:p>
        </w:tc>
      </w:tr>
      <w:tr w:rsidR="00AF32CB" w:rsidRPr="00533250" w14:paraId="1530B226" w14:textId="77777777" w:rsidTr="00883012">
        <w:tc>
          <w:tcPr>
            <w:tcW w:w="6669" w:type="dxa"/>
          </w:tcPr>
          <w:p w14:paraId="5D493A8B" w14:textId="77777777" w:rsidR="00AF32CB" w:rsidRPr="00533250" w:rsidRDefault="00AF32CB" w:rsidP="00AF32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5D57C222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317,436</w:t>
            </w:r>
          </w:p>
        </w:tc>
        <w:tc>
          <w:tcPr>
            <w:tcW w:w="270" w:type="dxa"/>
          </w:tcPr>
          <w:p w14:paraId="0ABF71D0" w14:textId="77777777" w:rsidR="00AF32CB" w:rsidRPr="00533250" w:rsidRDefault="00AF32CB" w:rsidP="00AF32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7DFBC5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341,130</w:t>
            </w:r>
          </w:p>
        </w:tc>
      </w:tr>
      <w:tr w:rsidR="00AF32CB" w:rsidRPr="00533250" w14:paraId="3D1ED5A9" w14:textId="77777777" w:rsidTr="00883012">
        <w:tc>
          <w:tcPr>
            <w:tcW w:w="6669" w:type="dxa"/>
          </w:tcPr>
          <w:p w14:paraId="082F1FC5" w14:textId="77777777" w:rsidR="00AF32CB" w:rsidRPr="00533250" w:rsidRDefault="00AF32CB" w:rsidP="00AF32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170" w:type="dxa"/>
          </w:tcPr>
          <w:p w14:paraId="12E27261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188,10</w:t>
            </w:r>
            <w:r w:rsidR="00B0567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44AB45B" w14:textId="77777777" w:rsidR="00AF32CB" w:rsidRPr="006676BA" w:rsidRDefault="00AF32CB" w:rsidP="00AF32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F5B49E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192,091</w:t>
            </w:r>
          </w:p>
        </w:tc>
      </w:tr>
      <w:tr w:rsidR="00AF32CB" w:rsidRPr="00533250" w14:paraId="1527436D" w14:textId="77777777" w:rsidTr="00883012">
        <w:tc>
          <w:tcPr>
            <w:tcW w:w="6669" w:type="dxa"/>
          </w:tcPr>
          <w:p w14:paraId="62F77A13" w14:textId="77777777" w:rsidR="00AF32CB" w:rsidRPr="00533250" w:rsidRDefault="00AF32CB" w:rsidP="00AF32C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32842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127,737</w:t>
            </w:r>
          </w:p>
        </w:tc>
        <w:tc>
          <w:tcPr>
            <w:tcW w:w="270" w:type="dxa"/>
          </w:tcPr>
          <w:p w14:paraId="38FC4165" w14:textId="77777777" w:rsidR="00AF32CB" w:rsidRPr="00533250" w:rsidRDefault="00AF32CB" w:rsidP="00AF32CB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659C3A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105,351</w:t>
            </w:r>
          </w:p>
        </w:tc>
      </w:tr>
      <w:tr w:rsidR="00AF32CB" w:rsidRPr="00533250" w14:paraId="75108C16" w14:textId="77777777" w:rsidTr="00883012">
        <w:tc>
          <w:tcPr>
            <w:tcW w:w="6669" w:type="dxa"/>
          </w:tcPr>
          <w:p w14:paraId="1E5264B9" w14:textId="77777777" w:rsidR="00AF32CB" w:rsidRPr="00460E87" w:rsidRDefault="00AF32CB" w:rsidP="00AF32CB">
            <w:pPr>
              <w:pStyle w:val="MacroText"/>
              <w:rPr>
                <w:rFonts w:ascii="Angsana New" w:hAnsi="Angsana New"/>
                <w:sz w:val="30"/>
                <w:szCs w:val="30"/>
                <w:cs/>
              </w:rPr>
            </w:pPr>
            <w:r w:rsidRPr="00460E8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EEC28E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1,055,929</w:t>
            </w:r>
          </w:p>
        </w:tc>
        <w:tc>
          <w:tcPr>
            <w:tcW w:w="270" w:type="dxa"/>
          </w:tcPr>
          <w:p w14:paraId="37AAA804" w14:textId="77777777" w:rsidR="00AF32CB" w:rsidRPr="00533250" w:rsidRDefault="00AF32CB" w:rsidP="00AF32CB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FC608B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1,016,571</w:t>
            </w:r>
          </w:p>
        </w:tc>
      </w:tr>
      <w:tr w:rsidR="00AF32CB" w:rsidRPr="00533250" w14:paraId="7EB4CB2B" w14:textId="77777777" w:rsidTr="00883012">
        <w:tc>
          <w:tcPr>
            <w:tcW w:w="6669" w:type="dxa"/>
          </w:tcPr>
          <w:p w14:paraId="16DB0ECC" w14:textId="77777777" w:rsidR="00AF32CB" w:rsidRPr="00533250" w:rsidRDefault="00AF32CB" w:rsidP="00AF32C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3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3325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D363AD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(1,051)</w:t>
            </w:r>
          </w:p>
        </w:tc>
        <w:tc>
          <w:tcPr>
            <w:tcW w:w="270" w:type="dxa"/>
          </w:tcPr>
          <w:p w14:paraId="04A3CD33" w14:textId="77777777" w:rsidR="00AF32CB" w:rsidRPr="00533250" w:rsidRDefault="00AF32CB" w:rsidP="00AF32CB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03DFFE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(1,702)</w:t>
            </w:r>
          </w:p>
        </w:tc>
      </w:tr>
      <w:tr w:rsidR="00AF32CB" w:rsidRPr="00533250" w14:paraId="64511A54" w14:textId="77777777" w:rsidTr="00883012">
        <w:tc>
          <w:tcPr>
            <w:tcW w:w="6669" w:type="dxa"/>
          </w:tcPr>
          <w:p w14:paraId="78E31DCA" w14:textId="77777777" w:rsidR="00AF32CB" w:rsidRPr="00533250" w:rsidRDefault="00AF32CB" w:rsidP="00AF32CB">
            <w:pPr>
              <w:pStyle w:val="MacroTex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2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FAC140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1,054,878</w:t>
            </w:r>
          </w:p>
        </w:tc>
        <w:tc>
          <w:tcPr>
            <w:tcW w:w="270" w:type="dxa"/>
          </w:tcPr>
          <w:p w14:paraId="1DD47943" w14:textId="77777777" w:rsidR="00AF32CB" w:rsidRPr="00533250" w:rsidRDefault="00AF32CB" w:rsidP="00AF32CB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3CBDFA" w14:textId="77777777" w:rsidR="00AF32CB" w:rsidRPr="00AF32CB" w:rsidRDefault="00AF32CB" w:rsidP="00AF32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1,014,869</w:t>
            </w:r>
          </w:p>
        </w:tc>
      </w:tr>
    </w:tbl>
    <w:p w14:paraId="166BE1C2" w14:textId="77777777" w:rsidR="000829A2" w:rsidRDefault="000829A2" w:rsidP="002F2646">
      <w:pPr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1"/>
        <w:gridCol w:w="1138"/>
        <w:gridCol w:w="302"/>
        <w:gridCol w:w="1185"/>
      </w:tblGrid>
      <w:tr w:rsidR="00FC255E" w:rsidRPr="00901BAE" w14:paraId="0B1F4001" w14:textId="77777777" w:rsidTr="001438F4">
        <w:tc>
          <w:tcPr>
            <w:tcW w:w="3600" w:type="pct"/>
          </w:tcPr>
          <w:p w14:paraId="43C08FC4" w14:textId="77777777" w:rsidR="00FC255E" w:rsidRPr="00E93541" w:rsidRDefault="00FC255E" w:rsidP="00FC255E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4D582632" w14:textId="77777777" w:rsidR="00FC255E" w:rsidRPr="00151864" w:rsidRDefault="00FC255E" w:rsidP="00FC255E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1" w:type="pct"/>
            <w:shd w:val="clear" w:color="auto" w:fill="auto"/>
          </w:tcPr>
          <w:p w14:paraId="49BE3DC1" w14:textId="77777777" w:rsidR="00FC255E" w:rsidRPr="00151864" w:rsidRDefault="00FC255E" w:rsidP="00FC255E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253FD0A" w14:textId="77777777" w:rsidR="00FC255E" w:rsidRPr="00151864" w:rsidRDefault="00FC255E" w:rsidP="00FC255E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C7FA5" w:rsidRPr="006707DF" w14:paraId="029CB947" w14:textId="77777777" w:rsidTr="001438F4">
        <w:tc>
          <w:tcPr>
            <w:tcW w:w="3600" w:type="pct"/>
          </w:tcPr>
          <w:p w14:paraId="48E711E5" w14:textId="77777777" w:rsidR="00CC7FA5" w:rsidRPr="006707DF" w:rsidRDefault="00CC7FA5" w:rsidP="00CC7FA5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00" w:type="pct"/>
            <w:gridSpan w:val="3"/>
            <w:shd w:val="clear" w:color="auto" w:fill="auto"/>
          </w:tcPr>
          <w:p w14:paraId="63A66C7C" w14:textId="77777777" w:rsidR="00CC7FA5" w:rsidRPr="006707DF" w:rsidRDefault="00CC7FA5" w:rsidP="00CC7FA5">
            <w:pPr>
              <w:tabs>
                <w:tab w:val="decimal" w:pos="780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7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707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707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C7FA5" w:rsidRPr="00901BAE" w14:paraId="27FB7452" w14:textId="77777777" w:rsidTr="001438F4">
        <w:tc>
          <w:tcPr>
            <w:tcW w:w="3600" w:type="pct"/>
          </w:tcPr>
          <w:p w14:paraId="517C7F4E" w14:textId="77777777" w:rsidR="00CC7FA5" w:rsidRPr="00E93541" w:rsidRDefault="00CC7FA5" w:rsidP="00CC7FA5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3541">
              <w:rPr>
                <w:rFonts w:ascii="Angsana New" w:hAnsi="Angsana New" w:hint="cs"/>
                <w:sz w:val="30"/>
                <w:szCs w:val="30"/>
                <w:cs/>
              </w:rPr>
              <w:t>ต้</w:t>
            </w:r>
            <w:r w:rsidRPr="00E93541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E93541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E93541">
              <w:rPr>
                <w:rFonts w:ascii="Angsana New" w:hAnsi="Angsana New"/>
                <w:sz w:val="30"/>
                <w:szCs w:val="30"/>
                <w:cs/>
              </w:rPr>
              <w:t>ของสินค้าคงเหลือที่บันทึกเป็นค่าใช้จ่ายและได้รวมในบัญชีต้นทุนขาย</w:t>
            </w:r>
          </w:p>
          <w:p w14:paraId="302CBB1E" w14:textId="77777777" w:rsidR="00CC7FA5" w:rsidRPr="00E93541" w:rsidRDefault="00CC7FA5" w:rsidP="00CC7FA5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54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935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935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607" w:type="pct"/>
            <w:shd w:val="clear" w:color="auto" w:fill="auto"/>
          </w:tcPr>
          <w:p w14:paraId="3F1327F8" w14:textId="77777777" w:rsidR="00CC7FA5" w:rsidRPr="00E93541" w:rsidRDefault="00CC7FA5" w:rsidP="00CC7FA5">
            <w:pPr>
              <w:tabs>
                <w:tab w:val="decimal" w:pos="97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  <w:shd w:val="clear" w:color="auto" w:fill="auto"/>
          </w:tcPr>
          <w:p w14:paraId="5CF1262A" w14:textId="77777777" w:rsidR="00CC7FA5" w:rsidRPr="00E93541" w:rsidRDefault="00CC7FA5" w:rsidP="00CC7FA5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5207A1" w14:textId="77777777" w:rsidR="00CC7FA5" w:rsidRPr="00E93541" w:rsidRDefault="00CC7FA5" w:rsidP="00CC7FA5">
            <w:pPr>
              <w:tabs>
                <w:tab w:val="decimal" w:pos="97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0F74" w:rsidRPr="00901BAE" w14:paraId="341793CA" w14:textId="77777777" w:rsidTr="001438F4">
        <w:trPr>
          <w:trHeight w:val="211"/>
        </w:trPr>
        <w:tc>
          <w:tcPr>
            <w:tcW w:w="3600" w:type="pct"/>
          </w:tcPr>
          <w:p w14:paraId="74AA368B" w14:textId="77777777" w:rsidR="00500F74" w:rsidRPr="00E93541" w:rsidRDefault="00500F74" w:rsidP="00500F74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354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9354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E9354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ต้นทุน</w:t>
            </w:r>
            <w:r w:rsidRPr="00E93541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607" w:type="pct"/>
            <w:shd w:val="clear" w:color="auto" w:fill="auto"/>
          </w:tcPr>
          <w:p w14:paraId="40FB5AA6" w14:textId="77777777" w:rsidR="00500F74" w:rsidRPr="00500F74" w:rsidRDefault="00500F74" w:rsidP="00E717D2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0F74">
              <w:rPr>
                <w:rFonts w:ascii="Angsana New" w:hAnsi="Angsana New"/>
                <w:sz w:val="30"/>
                <w:szCs w:val="30"/>
                <w:lang w:val="en-US"/>
              </w:rPr>
              <w:t>1,09</w:t>
            </w:r>
            <w:r w:rsidR="00E717D2">
              <w:rPr>
                <w:rFonts w:ascii="Angsana New" w:hAnsi="Angsana New"/>
                <w:sz w:val="30"/>
                <w:szCs w:val="30"/>
                <w:lang w:val="en-US"/>
              </w:rPr>
              <w:t>2,431</w:t>
            </w:r>
          </w:p>
        </w:tc>
        <w:tc>
          <w:tcPr>
            <w:tcW w:w="161" w:type="pct"/>
            <w:shd w:val="clear" w:color="auto" w:fill="auto"/>
          </w:tcPr>
          <w:p w14:paraId="05D1585E" w14:textId="77777777" w:rsidR="00500F74" w:rsidRPr="006C1F4D" w:rsidRDefault="00500F74" w:rsidP="00500F74">
            <w:pPr>
              <w:tabs>
                <w:tab w:val="decimal" w:pos="738"/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4B37BB41" w14:textId="77777777" w:rsidR="00500F74" w:rsidRPr="006C1F4D" w:rsidRDefault="00500F74" w:rsidP="00500F74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1,134,490</w:t>
            </w:r>
          </w:p>
        </w:tc>
      </w:tr>
      <w:tr w:rsidR="00500F74" w:rsidRPr="00901BAE" w14:paraId="0BD323BF" w14:textId="77777777" w:rsidTr="001438F4">
        <w:trPr>
          <w:trHeight w:val="211"/>
        </w:trPr>
        <w:tc>
          <w:tcPr>
            <w:tcW w:w="3600" w:type="pct"/>
          </w:tcPr>
          <w:p w14:paraId="078D8ACC" w14:textId="77777777" w:rsidR="00500F74" w:rsidRPr="00E93541" w:rsidRDefault="00500F74" w:rsidP="00500F74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17D2"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ปรับลดมูลค่าสุทธิที่คาดว่าจะได้รับ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5C12627D" w14:textId="77777777" w:rsidR="00500F74" w:rsidRPr="00500F74" w:rsidRDefault="00500F74" w:rsidP="00E717D2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0F74">
              <w:rPr>
                <w:rFonts w:ascii="Angsana New" w:hAnsi="Angsana New"/>
                <w:sz w:val="30"/>
                <w:szCs w:val="30"/>
                <w:lang w:val="en-US"/>
              </w:rPr>
              <w:t>(65</w:t>
            </w:r>
            <w:r w:rsidR="00E717D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00F7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61" w:type="pct"/>
            <w:shd w:val="clear" w:color="auto" w:fill="auto"/>
          </w:tcPr>
          <w:p w14:paraId="48593FF5" w14:textId="77777777" w:rsidR="00500F74" w:rsidRPr="006C1F4D" w:rsidRDefault="00500F74" w:rsidP="00500F74">
            <w:pPr>
              <w:tabs>
                <w:tab w:val="decimal" w:pos="738"/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2F77F16" w14:textId="77777777" w:rsidR="00500F74" w:rsidRPr="006C1F4D" w:rsidRDefault="00500F74" w:rsidP="00500F74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1,563</w:t>
            </w:r>
          </w:p>
        </w:tc>
      </w:tr>
      <w:tr w:rsidR="00500F74" w:rsidRPr="00901BAE" w14:paraId="117D6F83" w14:textId="77777777" w:rsidTr="001438F4">
        <w:trPr>
          <w:trHeight w:val="211"/>
        </w:trPr>
        <w:tc>
          <w:tcPr>
            <w:tcW w:w="3600" w:type="pct"/>
          </w:tcPr>
          <w:p w14:paraId="3E0F0511" w14:textId="77777777" w:rsidR="00500F74" w:rsidRPr="004F2911" w:rsidRDefault="00500F74" w:rsidP="00500F74">
            <w:pPr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29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23D3B" w14:textId="77777777" w:rsidR="00500F74" w:rsidRPr="00500F74" w:rsidRDefault="00500F74" w:rsidP="00E717D2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0F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</w:t>
            </w:r>
            <w:r w:rsidR="00E717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1,780</w:t>
            </w:r>
          </w:p>
        </w:tc>
        <w:tc>
          <w:tcPr>
            <w:tcW w:w="161" w:type="pct"/>
            <w:shd w:val="clear" w:color="auto" w:fill="auto"/>
          </w:tcPr>
          <w:p w14:paraId="4533FB64" w14:textId="77777777" w:rsidR="00500F74" w:rsidRPr="00500F74" w:rsidRDefault="00500F74" w:rsidP="00500F74">
            <w:pPr>
              <w:tabs>
                <w:tab w:val="decimal" w:pos="738"/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007F0" w14:textId="77777777" w:rsidR="00500F74" w:rsidRPr="006C1F4D" w:rsidRDefault="00500F74" w:rsidP="00500F74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1,136,053</w:t>
            </w:r>
          </w:p>
        </w:tc>
      </w:tr>
    </w:tbl>
    <w:p w14:paraId="142BA8AB" w14:textId="77777777" w:rsidR="000829A2" w:rsidRDefault="000829A2" w:rsidP="00BB433A">
      <w:pPr>
        <w:tabs>
          <w:tab w:val="left" w:pos="540"/>
        </w:tabs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</w:rPr>
      </w:pPr>
    </w:p>
    <w:p w14:paraId="69F264D0" w14:textId="77777777" w:rsidR="00BB433A" w:rsidRDefault="00BB433A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13125E5A" w14:textId="77777777" w:rsidR="00436040" w:rsidRPr="00D31801" w:rsidRDefault="00584601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5</w:t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ที่ดิน อาคารและอุปกรณ์</w:t>
      </w:r>
    </w:p>
    <w:p w14:paraId="42BA4D8E" w14:textId="77777777" w:rsidR="00436040" w:rsidRPr="00AA29BE" w:rsidRDefault="00436040" w:rsidP="006B7128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003E1688" w14:textId="77777777" w:rsidR="00D31101" w:rsidRPr="00D31101" w:rsidRDefault="00D31101" w:rsidP="00D31101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31101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31101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CC7FA5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D3110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D31101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CC7FA5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CC7FA5"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มีนาคม</w:t>
      </w:r>
      <w:r w:rsidRPr="00D31101">
        <w:rPr>
          <w:rFonts w:ascii="Angsana New" w:hAnsi="Angsana New"/>
          <w:spacing w:val="-4"/>
          <w:sz w:val="30"/>
          <w:szCs w:val="30"/>
        </w:rPr>
        <w:t xml:space="preserve"> </w:t>
      </w:r>
      <w:r w:rsidRPr="00D31101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8F31FFE" w14:textId="77777777" w:rsidR="00CC7FA5" w:rsidRPr="00AA29BE" w:rsidRDefault="00CC7FA5" w:rsidP="00CC7FA5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67"/>
        <w:gridCol w:w="264"/>
        <w:gridCol w:w="1183"/>
        <w:gridCol w:w="264"/>
        <w:gridCol w:w="1172"/>
        <w:gridCol w:w="249"/>
        <w:gridCol w:w="1207"/>
      </w:tblGrid>
      <w:tr w:rsidR="00CC7FA5" w:rsidRPr="00D31801" w14:paraId="37024BCA" w14:textId="77777777" w:rsidTr="00CC7FA5">
        <w:tc>
          <w:tcPr>
            <w:tcW w:w="2035" w:type="pct"/>
          </w:tcPr>
          <w:p w14:paraId="521F4324" w14:textId="77777777" w:rsidR="00CC7FA5" w:rsidRPr="00D31801" w:rsidRDefault="00CC7FA5" w:rsidP="00D67051">
            <w:pPr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27A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27A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08" w:type="pct"/>
            <w:gridSpan w:val="3"/>
          </w:tcPr>
          <w:p w14:paraId="145FAB93" w14:textId="77777777" w:rsidR="00CC7FA5" w:rsidRPr="00D31801" w:rsidRDefault="00FC255E" w:rsidP="00D67051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3545E4AB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pct"/>
            <w:gridSpan w:val="3"/>
          </w:tcPr>
          <w:p w14:paraId="55624BC9" w14:textId="77777777" w:rsidR="00CC7FA5" w:rsidRPr="00D31801" w:rsidRDefault="00FC255E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C7FA5" w:rsidRPr="00D31801" w14:paraId="6D8B2072" w14:textId="77777777" w:rsidTr="00CC7FA5">
        <w:tc>
          <w:tcPr>
            <w:tcW w:w="2035" w:type="pct"/>
          </w:tcPr>
          <w:p w14:paraId="6E226231" w14:textId="77777777" w:rsidR="00CC7FA5" w:rsidRPr="00D31801" w:rsidRDefault="00CC7FA5" w:rsidP="00D6705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381DDB87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2" w:type="pct"/>
          </w:tcPr>
          <w:p w14:paraId="6C7B88E8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A401554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2" w:type="pct"/>
          </w:tcPr>
          <w:p w14:paraId="677F2AD4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49AF5C3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4" w:type="pct"/>
          </w:tcPr>
          <w:p w14:paraId="17D2FF27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14932F52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CC7FA5" w:rsidRPr="00D31801" w14:paraId="0CE3A70F" w14:textId="77777777" w:rsidTr="00CC7FA5">
        <w:tc>
          <w:tcPr>
            <w:tcW w:w="2035" w:type="pct"/>
          </w:tcPr>
          <w:p w14:paraId="0D68B672" w14:textId="77777777" w:rsidR="00CC7FA5" w:rsidRPr="00D31801" w:rsidRDefault="00CC7FA5" w:rsidP="00D6705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052BDECD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</w:t>
            </w:r>
          </w:p>
        </w:tc>
        <w:tc>
          <w:tcPr>
            <w:tcW w:w="142" w:type="pct"/>
          </w:tcPr>
          <w:p w14:paraId="7F0F1877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12A7DB4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8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801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2" w:type="pct"/>
          </w:tcPr>
          <w:p w14:paraId="5625083A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B98EDB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</w:t>
            </w:r>
          </w:p>
        </w:tc>
        <w:tc>
          <w:tcPr>
            <w:tcW w:w="134" w:type="pct"/>
          </w:tcPr>
          <w:p w14:paraId="1AAA618B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156CE040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8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801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CC7FA5" w:rsidRPr="00D31801" w14:paraId="5D79412E" w14:textId="77777777" w:rsidTr="00CC7FA5">
        <w:tc>
          <w:tcPr>
            <w:tcW w:w="2035" w:type="pct"/>
          </w:tcPr>
          <w:p w14:paraId="148C9995" w14:textId="77777777" w:rsidR="00CC7FA5" w:rsidRPr="00D31801" w:rsidRDefault="00CC7FA5" w:rsidP="00D6705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70ECA645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8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80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</w:tcPr>
          <w:p w14:paraId="41B3874C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F5A4D8C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2" w:type="pct"/>
          </w:tcPr>
          <w:p w14:paraId="665DACA7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2B576BC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8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80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4" w:type="pct"/>
          </w:tcPr>
          <w:p w14:paraId="7698CBA2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5EC8EEAD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CC7FA5" w:rsidRPr="00D31801" w14:paraId="6BE7B734" w14:textId="77777777" w:rsidTr="00CC7FA5">
        <w:tc>
          <w:tcPr>
            <w:tcW w:w="2035" w:type="pct"/>
          </w:tcPr>
          <w:p w14:paraId="0FC675DA" w14:textId="77777777" w:rsidR="00CC7FA5" w:rsidRPr="00D31801" w:rsidRDefault="00CC7FA5" w:rsidP="00D6705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BA3F480" w14:textId="77777777"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8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5672" w:rsidRPr="00D31801" w14:paraId="1909C897" w14:textId="77777777" w:rsidTr="00CC7FA5">
        <w:tc>
          <w:tcPr>
            <w:tcW w:w="2035" w:type="pct"/>
          </w:tcPr>
          <w:p w14:paraId="336C2487" w14:textId="77777777" w:rsidR="00B05672" w:rsidRPr="00D31801" w:rsidRDefault="00B05672" w:rsidP="00B0567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29" w:type="pct"/>
          </w:tcPr>
          <w:p w14:paraId="56C21267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0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E48DE92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C8F691E" w14:textId="77777777" w:rsidR="00B05672" w:rsidRPr="006C1F4D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2" w:type="pct"/>
          </w:tcPr>
          <w:p w14:paraId="24C09B43" w14:textId="77777777" w:rsidR="00B05672" w:rsidRPr="00D31801" w:rsidRDefault="00B05672" w:rsidP="00B05672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111A75" w14:textId="77777777" w:rsidR="00B05672" w:rsidRPr="000F5EE6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  <w:tc>
          <w:tcPr>
            <w:tcW w:w="134" w:type="pct"/>
          </w:tcPr>
          <w:p w14:paraId="0730A810" w14:textId="77777777" w:rsidR="00B05672" w:rsidRPr="00D31801" w:rsidRDefault="00B05672" w:rsidP="00B05672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70AC3212" w14:textId="77777777" w:rsidR="00B05672" w:rsidRPr="006C1F4D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B05672" w:rsidRPr="00D31801" w14:paraId="1E70BD08" w14:textId="77777777" w:rsidTr="00CC7FA5">
        <w:tc>
          <w:tcPr>
            <w:tcW w:w="2035" w:type="pct"/>
          </w:tcPr>
          <w:p w14:paraId="2760F9A3" w14:textId="77777777" w:rsidR="00B05672" w:rsidRPr="00D31801" w:rsidRDefault="00B05672" w:rsidP="00B0567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</w:tcPr>
          <w:p w14:paraId="4E559F35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0F74">
              <w:rPr>
                <w:rFonts w:ascii="Angsana New" w:hAnsi="Angsana New"/>
                <w:sz w:val="30"/>
                <w:szCs w:val="30"/>
              </w:rPr>
              <w:t>15,399</w:t>
            </w:r>
          </w:p>
        </w:tc>
        <w:tc>
          <w:tcPr>
            <w:tcW w:w="142" w:type="pct"/>
          </w:tcPr>
          <w:p w14:paraId="45C9888C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F8849F6" w14:textId="77777777" w:rsidR="00B05672" w:rsidRPr="008000BB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2" w:type="pct"/>
          </w:tcPr>
          <w:p w14:paraId="0A8A39D0" w14:textId="77777777" w:rsidR="00B05672" w:rsidRPr="00D31801" w:rsidRDefault="00B05672" w:rsidP="00B05672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3D89310" w14:textId="77777777" w:rsidR="00B05672" w:rsidRPr="000F5EE6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49,128</w:t>
            </w:r>
          </w:p>
        </w:tc>
        <w:tc>
          <w:tcPr>
            <w:tcW w:w="134" w:type="pct"/>
          </w:tcPr>
          <w:p w14:paraId="568EB6FC" w14:textId="77777777" w:rsidR="00B05672" w:rsidRPr="00D31801" w:rsidRDefault="00B05672" w:rsidP="00B05672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3C0ECA39" w14:textId="77777777" w:rsidR="00B05672" w:rsidRPr="008000BB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B05672" w:rsidRPr="00D31801" w14:paraId="309BAA50" w14:textId="77777777" w:rsidTr="00CC7FA5">
        <w:tc>
          <w:tcPr>
            <w:tcW w:w="2035" w:type="pct"/>
          </w:tcPr>
          <w:p w14:paraId="6610AAF4" w14:textId="77777777" w:rsidR="00B05672" w:rsidRPr="00D31801" w:rsidRDefault="00B05672" w:rsidP="00B0567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9" w:type="pct"/>
          </w:tcPr>
          <w:p w14:paraId="287B44AF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0F7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1C06B296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7FDE322" w14:textId="77777777" w:rsidR="00B05672" w:rsidRPr="008000BB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2" w:type="pct"/>
          </w:tcPr>
          <w:p w14:paraId="71FF637E" w14:textId="77777777" w:rsidR="00B05672" w:rsidRPr="00D31801" w:rsidRDefault="00B05672" w:rsidP="00B05672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D98D84D" w14:textId="77777777" w:rsidR="00B05672" w:rsidRPr="000F5EE6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134" w:type="pct"/>
          </w:tcPr>
          <w:p w14:paraId="1BAEE1CF" w14:textId="77777777" w:rsidR="00B05672" w:rsidRPr="00D31801" w:rsidRDefault="00B05672" w:rsidP="00B05672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1F1981F7" w14:textId="77777777" w:rsidR="00B05672" w:rsidRPr="008000BB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B05672" w:rsidRPr="00D31801" w14:paraId="6F64CAF3" w14:textId="77777777" w:rsidTr="00CC7FA5">
        <w:tc>
          <w:tcPr>
            <w:tcW w:w="2035" w:type="pct"/>
          </w:tcPr>
          <w:p w14:paraId="5EE180C6" w14:textId="77777777" w:rsidR="00B05672" w:rsidRDefault="00B05672" w:rsidP="00B0567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9" w:type="pct"/>
          </w:tcPr>
          <w:p w14:paraId="0C16113C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0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9FF474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471CED3" w14:textId="77777777" w:rsidR="00B05672" w:rsidRPr="006C1F4D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2" w:type="pct"/>
          </w:tcPr>
          <w:p w14:paraId="3D182F79" w14:textId="77777777" w:rsidR="00B05672" w:rsidRPr="00D31801" w:rsidRDefault="00B05672" w:rsidP="00B05672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3E1FEFC" w14:textId="77777777" w:rsidR="00B05672" w:rsidRPr="000F5EE6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1,916</w:t>
            </w:r>
          </w:p>
        </w:tc>
        <w:tc>
          <w:tcPr>
            <w:tcW w:w="134" w:type="pct"/>
          </w:tcPr>
          <w:p w14:paraId="6FFFF511" w14:textId="77777777" w:rsidR="00B05672" w:rsidRPr="00D31801" w:rsidRDefault="00B05672" w:rsidP="00B05672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4969801E" w14:textId="77777777" w:rsidR="00B05672" w:rsidRPr="006C1F4D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B05672" w:rsidRPr="00D31801" w14:paraId="3FFCEAE7" w14:textId="77777777" w:rsidTr="00CC7FA5">
        <w:tc>
          <w:tcPr>
            <w:tcW w:w="2035" w:type="pct"/>
          </w:tcPr>
          <w:p w14:paraId="08CAB422" w14:textId="77777777" w:rsidR="00B05672" w:rsidRPr="00D31801" w:rsidRDefault="00B05672" w:rsidP="00B0567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629" w:type="pct"/>
          </w:tcPr>
          <w:p w14:paraId="636D2689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0F74">
              <w:rPr>
                <w:rFonts w:ascii="Angsana New" w:hAnsi="Angsana New"/>
                <w:sz w:val="30"/>
                <w:szCs w:val="30"/>
              </w:rPr>
              <w:t>(4,072)</w:t>
            </w:r>
          </w:p>
        </w:tc>
        <w:tc>
          <w:tcPr>
            <w:tcW w:w="142" w:type="pct"/>
          </w:tcPr>
          <w:p w14:paraId="6D6C39B9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BEF53E2" w14:textId="77777777" w:rsidR="00B05672" w:rsidRPr="006C1F4D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2" w:type="pct"/>
          </w:tcPr>
          <w:p w14:paraId="5771F1AC" w14:textId="77777777" w:rsidR="00B05672" w:rsidRPr="00D31801" w:rsidRDefault="00B05672" w:rsidP="00B05672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95134F7" w14:textId="77777777" w:rsidR="00B05672" w:rsidRPr="000F5EE6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134" w:type="pct"/>
          </w:tcPr>
          <w:p w14:paraId="4B69CDA2" w14:textId="77777777" w:rsidR="00B05672" w:rsidRPr="00D31801" w:rsidRDefault="00B05672" w:rsidP="00B05672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35029AE4" w14:textId="77777777" w:rsidR="00B05672" w:rsidRPr="006C1F4D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B05672" w:rsidRPr="00D31801" w14:paraId="4DE4E788" w14:textId="77777777" w:rsidTr="00CC7FA5">
        <w:tc>
          <w:tcPr>
            <w:tcW w:w="2035" w:type="pct"/>
          </w:tcPr>
          <w:p w14:paraId="64CC8418" w14:textId="77777777" w:rsidR="00B05672" w:rsidRPr="00D31801" w:rsidRDefault="00B05672" w:rsidP="00B0567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4F4874E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0F74">
              <w:rPr>
                <w:rFonts w:ascii="Angsana New" w:hAnsi="Angsana New"/>
                <w:sz w:val="30"/>
                <w:szCs w:val="30"/>
              </w:rPr>
              <w:t>10,659</w:t>
            </w:r>
          </w:p>
        </w:tc>
        <w:tc>
          <w:tcPr>
            <w:tcW w:w="142" w:type="pct"/>
          </w:tcPr>
          <w:p w14:paraId="03F7751C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754685F" w14:textId="77777777" w:rsidR="00B05672" w:rsidRPr="006C1F4D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2" w:type="pct"/>
          </w:tcPr>
          <w:p w14:paraId="0C34DD01" w14:textId="77777777" w:rsidR="00B05672" w:rsidRPr="00D31801" w:rsidRDefault="00B05672" w:rsidP="00B05672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30F36B1" w14:textId="77777777" w:rsidR="00B05672" w:rsidRPr="000F5EE6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(17,485)</w:t>
            </w:r>
          </w:p>
        </w:tc>
        <w:tc>
          <w:tcPr>
            <w:tcW w:w="134" w:type="pct"/>
          </w:tcPr>
          <w:p w14:paraId="59B22181" w14:textId="77777777" w:rsidR="00B05672" w:rsidRPr="00D31801" w:rsidRDefault="00B05672" w:rsidP="00B05672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21BC3FB6" w14:textId="77777777" w:rsidR="00B05672" w:rsidRPr="006C1F4D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B05672" w:rsidRPr="00D31801" w14:paraId="585BBFAC" w14:textId="77777777" w:rsidTr="00CC7FA5">
        <w:tc>
          <w:tcPr>
            <w:tcW w:w="2035" w:type="pct"/>
          </w:tcPr>
          <w:p w14:paraId="61933202" w14:textId="77777777" w:rsidR="00B05672" w:rsidRPr="00D31801" w:rsidRDefault="00B05672" w:rsidP="00B05672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6F25C41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F74">
              <w:rPr>
                <w:rFonts w:ascii="Angsana New" w:hAnsi="Angsana New"/>
                <w:b/>
                <w:bCs/>
                <w:sz w:val="30"/>
                <w:szCs w:val="30"/>
              </w:rPr>
              <w:t>21,994</w:t>
            </w:r>
          </w:p>
        </w:tc>
        <w:tc>
          <w:tcPr>
            <w:tcW w:w="142" w:type="pct"/>
          </w:tcPr>
          <w:p w14:paraId="7ACA082B" w14:textId="77777777" w:rsidR="00B05672" w:rsidRPr="00500F74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3A862AB" w14:textId="77777777" w:rsidR="00B05672" w:rsidRPr="006C44C1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1F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 </w:t>
            </w:r>
          </w:p>
        </w:tc>
        <w:tc>
          <w:tcPr>
            <w:tcW w:w="142" w:type="pct"/>
          </w:tcPr>
          <w:p w14:paraId="5DDDF623" w14:textId="77777777" w:rsidR="00B05672" w:rsidRPr="00D31801" w:rsidRDefault="00B05672" w:rsidP="00B05672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7388983" w14:textId="77777777" w:rsidR="00B05672" w:rsidRPr="000F5EE6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36,573</w:t>
            </w:r>
          </w:p>
        </w:tc>
        <w:tc>
          <w:tcPr>
            <w:tcW w:w="134" w:type="pct"/>
          </w:tcPr>
          <w:p w14:paraId="3F00368A" w14:textId="77777777" w:rsidR="00B05672" w:rsidRPr="00D31801" w:rsidRDefault="00B05672" w:rsidP="00B05672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06391EB5" w14:textId="77777777" w:rsidR="00B05672" w:rsidRPr="006C44C1" w:rsidRDefault="00B05672" w:rsidP="00B05672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1F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 </w:t>
            </w:r>
          </w:p>
        </w:tc>
      </w:tr>
    </w:tbl>
    <w:p w14:paraId="52D512FC" w14:textId="77777777" w:rsidR="007E7C2E" w:rsidRPr="00AA29BE" w:rsidRDefault="007E7C2E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53461DCB" w14:textId="77777777" w:rsidR="00436040" w:rsidRPr="00D31801" w:rsidRDefault="00584601" w:rsidP="002F2646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เจ้าหนี้การค้า</w:t>
      </w:r>
    </w:p>
    <w:p w14:paraId="43F1E331" w14:textId="77777777" w:rsidR="000F1D01" w:rsidRPr="00584601" w:rsidRDefault="000F1D01" w:rsidP="000F1D01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8"/>
        <w:gridCol w:w="1350"/>
        <w:gridCol w:w="1170"/>
        <w:gridCol w:w="270"/>
        <w:gridCol w:w="1170"/>
      </w:tblGrid>
      <w:tr w:rsidR="00CC7FA5" w:rsidRPr="00A33503" w14:paraId="59883F1C" w14:textId="77777777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14:paraId="31A59E9A" w14:textId="77777777" w:rsidR="00CC7FA5" w:rsidRPr="00A33503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C23E95" w14:textId="77777777"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E79C4A" w14:textId="77777777" w:rsidR="00CC7FA5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3ABA2" w14:textId="77777777"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BC3D4C" w14:textId="77777777" w:rsidR="00CC7FA5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C255E" w:rsidRPr="00A33503" w14:paraId="31936863" w14:textId="77777777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14:paraId="5AE9FF58" w14:textId="77777777" w:rsidR="00FC255E" w:rsidRPr="00A33503" w:rsidRDefault="00FC255E" w:rsidP="00FC255E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F5BB91" w14:textId="77777777" w:rsidR="00FC255E" w:rsidRPr="00A33503" w:rsidRDefault="00FC255E" w:rsidP="00FC255E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299965" w14:textId="77777777" w:rsidR="00FC255E" w:rsidRPr="00151864" w:rsidRDefault="00FC255E" w:rsidP="00FC255E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EE8ADC" w14:textId="77777777" w:rsidR="00FC255E" w:rsidRPr="00151864" w:rsidRDefault="00FC255E" w:rsidP="00FC255E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520B97" w14:textId="77777777" w:rsidR="00FC255E" w:rsidRPr="00151864" w:rsidRDefault="00FC255E" w:rsidP="00FC255E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C7FA5" w:rsidRPr="00A33503" w14:paraId="33D4B086" w14:textId="77777777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14:paraId="7F187135" w14:textId="77777777" w:rsidR="00CC7FA5" w:rsidRPr="00A33503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BBF6E3" w14:textId="77777777"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B4D64" w14:textId="77777777"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0F74" w:rsidRPr="00A33503" w14:paraId="4D337DB1" w14:textId="77777777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14:paraId="0184CB31" w14:textId="77777777" w:rsidR="00500F74" w:rsidRPr="00A33503" w:rsidRDefault="00500F74" w:rsidP="00500F7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E73C75A" w14:textId="77777777" w:rsidR="00500F74" w:rsidRPr="00A33503" w:rsidRDefault="00500F74" w:rsidP="00500F7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</w:tcPr>
          <w:p w14:paraId="1AB3BC83" w14:textId="77777777" w:rsidR="00500F74" w:rsidRPr="00500F74" w:rsidRDefault="00500F74" w:rsidP="00500F74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0F74">
              <w:rPr>
                <w:rFonts w:ascii="Angsana New" w:hAnsi="Angsana New"/>
                <w:sz w:val="30"/>
                <w:szCs w:val="30"/>
                <w:lang w:val="en-US"/>
              </w:rPr>
              <w:t>1,626</w:t>
            </w:r>
          </w:p>
        </w:tc>
        <w:tc>
          <w:tcPr>
            <w:tcW w:w="270" w:type="dxa"/>
          </w:tcPr>
          <w:p w14:paraId="7C53B358" w14:textId="77777777" w:rsidR="00500F74" w:rsidRPr="00500F74" w:rsidRDefault="00500F74" w:rsidP="00500F7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143B4B" w14:textId="77777777" w:rsidR="00500F74" w:rsidRPr="00500F74" w:rsidRDefault="00500F74" w:rsidP="00500F74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0F74">
              <w:rPr>
                <w:rFonts w:ascii="Angsana New" w:hAnsi="Angsana New"/>
                <w:sz w:val="30"/>
                <w:szCs w:val="30"/>
                <w:lang w:val="en-US"/>
              </w:rPr>
              <w:t>1,675</w:t>
            </w:r>
          </w:p>
        </w:tc>
      </w:tr>
      <w:tr w:rsidR="00500F74" w:rsidRPr="00A33503" w14:paraId="6B26EF18" w14:textId="77777777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14:paraId="4B69DA26" w14:textId="77777777" w:rsidR="00500F74" w:rsidRPr="00A33503" w:rsidRDefault="00500F74" w:rsidP="00500F7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350" w:type="dxa"/>
          </w:tcPr>
          <w:p w14:paraId="36E2BE65" w14:textId="77777777" w:rsidR="00500F74" w:rsidRPr="00A33503" w:rsidRDefault="00500F74" w:rsidP="00500F74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AEF352" w14:textId="77777777" w:rsidR="00500F74" w:rsidRPr="00500F74" w:rsidRDefault="00500F74" w:rsidP="00500F74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0F74">
              <w:rPr>
                <w:rFonts w:ascii="Angsana New" w:hAnsi="Angsana New"/>
                <w:sz w:val="30"/>
                <w:szCs w:val="30"/>
                <w:lang w:val="en-US"/>
              </w:rPr>
              <w:t>165,761</w:t>
            </w:r>
          </w:p>
        </w:tc>
        <w:tc>
          <w:tcPr>
            <w:tcW w:w="270" w:type="dxa"/>
          </w:tcPr>
          <w:p w14:paraId="59B96754" w14:textId="77777777" w:rsidR="00500F74" w:rsidRPr="00500F74" w:rsidRDefault="00500F74" w:rsidP="00500F7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DF9DA" w14:textId="77777777" w:rsidR="00500F74" w:rsidRPr="00500F74" w:rsidRDefault="00500F74" w:rsidP="00500F74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0F74">
              <w:rPr>
                <w:rFonts w:ascii="Angsana New" w:hAnsi="Angsana New"/>
                <w:sz w:val="30"/>
                <w:szCs w:val="30"/>
                <w:lang w:val="en-US"/>
              </w:rPr>
              <w:t>106,140</w:t>
            </w:r>
          </w:p>
        </w:tc>
      </w:tr>
      <w:tr w:rsidR="00500F74" w:rsidRPr="00A33503" w14:paraId="2EA03814" w14:textId="77777777" w:rsidTr="007F69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14:paraId="4FAF4FD3" w14:textId="77777777" w:rsidR="00500F74" w:rsidRPr="00A33503" w:rsidRDefault="00500F74" w:rsidP="00500F7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3961EE8" w14:textId="77777777" w:rsidR="00500F74" w:rsidRPr="00A33503" w:rsidRDefault="00500F74" w:rsidP="00500F74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2C682D" w14:textId="77777777" w:rsidR="00500F74" w:rsidRPr="00500F74" w:rsidRDefault="00500F74" w:rsidP="00500F74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0F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167,387</w:t>
            </w:r>
          </w:p>
        </w:tc>
        <w:tc>
          <w:tcPr>
            <w:tcW w:w="270" w:type="dxa"/>
          </w:tcPr>
          <w:p w14:paraId="1FA53B2D" w14:textId="77777777" w:rsidR="00500F74" w:rsidRPr="00500F74" w:rsidRDefault="00500F74" w:rsidP="00500F7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DBE300" w14:textId="77777777" w:rsidR="00500F74" w:rsidRPr="00500F74" w:rsidRDefault="00500F74" w:rsidP="00500F74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0F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107,815</w:t>
            </w:r>
          </w:p>
        </w:tc>
      </w:tr>
    </w:tbl>
    <w:p w14:paraId="53941485" w14:textId="77777777" w:rsidR="002957A5" w:rsidRDefault="002957A5" w:rsidP="006251AD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72E40BD1" w14:textId="77777777" w:rsidR="00A928D3" w:rsidRPr="005A4BE4" w:rsidRDefault="00584601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7</w:t>
      </w:r>
      <w:r w:rsidR="00A928D3" w:rsidRPr="007830DE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A928D3" w:rsidRPr="005A4BE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ส่วนงาน</w:t>
      </w:r>
      <w:r w:rsidR="00E437E6" w:rsidRPr="005A4BE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ดำเนินงาน</w:t>
      </w:r>
      <w:r w:rsidR="00C3678F" w:rsidRPr="005A4BE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และ</w:t>
      </w:r>
      <w:r w:rsidR="0088301C" w:rsidRPr="005A4BE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การจำแนกรายได้</w:t>
      </w:r>
    </w:p>
    <w:p w14:paraId="31A63CD3" w14:textId="77777777" w:rsidR="0092377A" w:rsidRPr="005A4BE4" w:rsidRDefault="0092377A" w:rsidP="0044004D">
      <w:pPr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517833B5" w14:textId="77777777" w:rsidR="00E650CA" w:rsidRPr="005A4BE4" w:rsidRDefault="00E278FA" w:rsidP="0044004D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A4BE4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B92D4F" w:rsidRPr="005A4BE4">
        <w:rPr>
          <w:rFonts w:asciiTheme="majorBidi" w:hAnsiTheme="majorBidi" w:cstheme="majorBidi"/>
          <w:sz w:val="30"/>
          <w:szCs w:val="30"/>
          <w:cs/>
        </w:rPr>
        <w:t>สอง</w:t>
      </w:r>
      <w:r w:rsidRPr="005A4BE4">
        <w:rPr>
          <w:rFonts w:asciiTheme="majorBidi" w:hAnsiTheme="majorBidi" w:cstheme="majorBidi"/>
          <w:sz w:val="30"/>
          <w:szCs w:val="30"/>
          <w:cs/>
        </w:rPr>
        <w:t>ส่วนงานที่รายงาน</w:t>
      </w:r>
      <w:r w:rsidRPr="005A4BE4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5A4BE4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="008C51A6" w:rsidRPr="005A4BE4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5A4BE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64846B" w14:textId="77777777" w:rsidR="00E278FA" w:rsidRPr="005A4BE4" w:rsidRDefault="00E278FA" w:rsidP="0044004D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2A38B24C" w14:textId="77777777" w:rsidR="00E278FA" w:rsidRPr="005A4BE4" w:rsidRDefault="00E278FA" w:rsidP="00E278FA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A4BE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5A4BE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A4BE4">
        <w:rPr>
          <w:rFonts w:asciiTheme="majorBidi" w:hAnsiTheme="majorBidi" w:cstheme="majorBidi"/>
          <w:sz w:val="30"/>
          <w:szCs w:val="30"/>
          <w:cs/>
        </w:rPr>
        <w:tab/>
      </w:r>
      <w:r w:rsidRPr="005A4BE4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5C1CD4A4" w14:textId="77777777" w:rsidR="00E278FA" w:rsidRPr="005A4BE4" w:rsidRDefault="00E278FA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4BE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5A4BE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A4BE4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5A4BE4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591678E9" w14:textId="77777777" w:rsidR="00B92D4F" w:rsidRPr="005A4BE4" w:rsidRDefault="00B92D4F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4E295A9C" w14:textId="77777777" w:rsidR="00EC1896" w:rsidRPr="005A4BE4" w:rsidRDefault="00EC1896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4BE4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2385F5F4" w14:textId="77777777" w:rsidR="00EC1896" w:rsidRPr="005A4BE4" w:rsidRDefault="00EC1896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65395EF7" w14:textId="77777777" w:rsidR="00B92D4F" w:rsidRPr="005A4BE4" w:rsidRDefault="00B92D4F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A4B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="00EC1896" w:rsidRPr="005A4B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และการจำแนกรายได้</w:t>
      </w:r>
    </w:p>
    <w:p w14:paraId="64FD14F3" w14:textId="77777777" w:rsidR="00CC7FA5" w:rsidRPr="005A4BE4" w:rsidRDefault="00CC7FA5" w:rsidP="00CC7FA5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6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93"/>
        <w:gridCol w:w="934"/>
        <w:gridCol w:w="236"/>
        <w:gridCol w:w="972"/>
        <w:gridCol w:w="252"/>
        <w:gridCol w:w="970"/>
        <w:gridCol w:w="236"/>
        <w:gridCol w:w="999"/>
        <w:gridCol w:w="236"/>
        <w:gridCol w:w="7"/>
        <w:gridCol w:w="1008"/>
        <w:gridCol w:w="236"/>
        <w:gridCol w:w="1071"/>
      </w:tblGrid>
      <w:tr w:rsidR="00CC7FA5" w:rsidRPr="005A4BE4" w14:paraId="68003C8A" w14:textId="77777777" w:rsidTr="004C2E61">
        <w:tc>
          <w:tcPr>
            <w:tcW w:w="2493" w:type="dxa"/>
          </w:tcPr>
          <w:p w14:paraId="5C19ABB5" w14:textId="77777777" w:rsidR="00CC7FA5" w:rsidRPr="005A4BE4" w:rsidRDefault="00CC7FA5" w:rsidP="00D670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A4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142" w:type="dxa"/>
            <w:gridSpan w:val="3"/>
          </w:tcPr>
          <w:p w14:paraId="5FDD1B24" w14:textId="77777777" w:rsidR="00CC7FA5" w:rsidRPr="005A4BE4" w:rsidRDefault="00CC7FA5" w:rsidP="00D670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A4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5A4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52" w:type="dxa"/>
          </w:tcPr>
          <w:p w14:paraId="40670C7E" w14:textId="77777777" w:rsidR="00CC7FA5" w:rsidRPr="005A4BE4" w:rsidRDefault="00CC7FA5" w:rsidP="00D670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05" w:type="dxa"/>
            <w:gridSpan w:val="3"/>
          </w:tcPr>
          <w:p w14:paraId="4C572480" w14:textId="77777777" w:rsidR="00CC7FA5" w:rsidRPr="005A4BE4" w:rsidRDefault="00CC7FA5" w:rsidP="00D670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A4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5A4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  <w:gridSpan w:val="2"/>
          </w:tcPr>
          <w:p w14:paraId="46201D77" w14:textId="77777777" w:rsidR="00CC7FA5" w:rsidRPr="005A4BE4" w:rsidRDefault="00CC7FA5" w:rsidP="00D670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5" w:type="dxa"/>
            <w:gridSpan w:val="3"/>
          </w:tcPr>
          <w:p w14:paraId="59172556" w14:textId="77777777" w:rsidR="00CC7FA5" w:rsidRPr="005A4BE4" w:rsidRDefault="00CC7FA5" w:rsidP="00D670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FC255E" w:rsidRPr="005A4BE4" w14:paraId="5DCA5656" w14:textId="77777777" w:rsidTr="004C2E61">
        <w:tc>
          <w:tcPr>
            <w:tcW w:w="2493" w:type="dxa"/>
          </w:tcPr>
          <w:p w14:paraId="6C1F7457" w14:textId="77777777" w:rsidR="00FC255E" w:rsidRPr="005A4BE4" w:rsidRDefault="00FC255E" w:rsidP="00FC25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4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A4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A4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A4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34" w:type="dxa"/>
            <w:vAlign w:val="bottom"/>
          </w:tcPr>
          <w:p w14:paraId="0DBF1143" w14:textId="77777777" w:rsidR="00FC255E" w:rsidRPr="005A4BE4" w:rsidRDefault="00FC255E" w:rsidP="00FC25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7606014B" w14:textId="77777777" w:rsidR="00FC255E" w:rsidRPr="005A4BE4" w:rsidRDefault="00FC255E" w:rsidP="00FC25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5F6C7ECC" w14:textId="77777777" w:rsidR="00FC255E" w:rsidRPr="005A4BE4" w:rsidRDefault="00FC255E" w:rsidP="00FC25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2" w:type="dxa"/>
            <w:vAlign w:val="bottom"/>
          </w:tcPr>
          <w:p w14:paraId="60494F52" w14:textId="77777777" w:rsidR="00FC255E" w:rsidRPr="005A4BE4" w:rsidRDefault="00FC255E" w:rsidP="00FC25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0" w:type="dxa"/>
            <w:vAlign w:val="bottom"/>
          </w:tcPr>
          <w:p w14:paraId="7774D640" w14:textId="77777777" w:rsidR="00FC255E" w:rsidRPr="005A4BE4" w:rsidRDefault="00FC255E" w:rsidP="00FC25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584C50CE" w14:textId="77777777" w:rsidR="00FC255E" w:rsidRPr="005A4BE4" w:rsidRDefault="00FC255E" w:rsidP="00FC25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02C4DCE9" w14:textId="77777777" w:rsidR="00FC255E" w:rsidRPr="005A4BE4" w:rsidRDefault="00FC255E" w:rsidP="00FC25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  <w:gridSpan w:val="2"/>
            <w:vAlign w:val="bottom"/>
          </w:tcPr>
          <w:p w14:paraId="555B839A" w14:textId="77777777" w:rsidR="00FC255E" w:rsidRPr="005A4BE4" w:rsidRDefault="00FC255E" w:rsidP="00FC25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2D48430" w14:textId="77777777" w:rsidR="00FC255E" w:rsidRPr="005A4BE4" w:rsidRDefault="00FC255E" w:rsidP="00FC25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1DDFFCBB" w14:textId="77777777" w:rsidR="00FC255E" w:rsidRPr="005A4BE4" w:rsidRDefault="00FC255E" w:rsidP="00FC25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4EF5CDD" w14:textId="77777777" w:rsidR="00FC255E" w:rsidRPr="005A4BE4" w:rsidRDefault="00FC255E" w:rsidP="00FC25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CC7FA5" w:rsidRPr="005A4BE4" w14:paraId="70E08AEA" w14:textId="77777777" w:rsidTr="004C2E61">
        <w:tc>
          <w:tcPr>
            <w:tcW w:w="2493" w:type="dxa"/>
          </w:tcPr>
          <w:p w14:paraId="365F0918" w14:textId="77777777" w:rsidR="00CC7FA5" w:rsidRPr="005A4BE4" w:rsidRDefault="00CC7FA5" w:rsidP="00CC7FA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157" w:type="dxa"/>
            <w:gridSpan w:val="12"/>
          </w:tcPr>
          <w:p w14:paraId="76ECAE1D" w14:textId="77777777" w:rsidR="00CC7FA5" w:rsidRPr="005A4BE4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A4B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00F74" w:rsidRPr="005A4BE4" w14:paraId="56E5B8AA" w14:textId="77777777" w:rsidTr="004C2E61">
        <w:tc>
          <w:tcPr>
            <w:tcW w:w="2493" w:type="dxa"/>
          </w:tcPr>
          <w:p w14:paraId="713E20ED" w14:textId="77777777" w:rsidR="00500F74" w:rsidRPr="005A4BE4" w:rsidRDefault="00500F74" w:rsidP="00500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7820FEB" w14:textId="77777777" w:rsidR="00500F74" w:rsidRPr="00500F74" w:rsidRDefault="00500F74" w:rsidP="00500F74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785,743</w:t>
            </w:r>
          </w:p>
        </w:tc>
        <w:tc>
          <w:tcPr>
            <w:tcW w:w="236" w:type="dxa"/>
          </w:tcPr>
          <w:p w14:paraId="53A992E5" w14:textId="77777777" w:rsidR="00500F74" w:rsidRPr="005A4BE4" w:rsidRDefault="00500F74" w:rsidP="00500F74">
            <w:pPr>
              <w:tabs>
                <w:tab w:val="decimal" w:pos="738"/>
              </w:tabs>
              <w:spacing w:line="240" w:lineRule="atLeast"/>
              <w:ind w:left="-108" w:right="-14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B754405" w14:textId="77777777" w:rsidR="00500F74" w:rsidRPr="005A4BE4" w:rsidRDefault="00500F74" w:rsidP="00500F74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847,481</w:t>
            </w:r>
          </w:p>
        </w:tc>
        <w:tc>
          <w:tcPr>
            <w:tcW w:w="252" w:type="dxa"/>
          </w:tcPr>
          <w:p w14:paraId="4CBF2BB6" w14:textId="77777777" w:rsidR="00500F74" w:rsidRPr="005A4BE4" w:rsidRDefault="00500F74" w:rsidP="00500F74">
            <w:pPr>
              <w:tabs>
                <w:tab w:val="decimal" w:pos="799"/>
              </w:tabs>
              <w:spacing w:line="240" w:lineRule="atLeast"/>
              <w:ind w:left="-108" w:right="-14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CFCD249" w14:textId="77777777" w:rsidR="00500F74" w:rsidRPr="00500F74" w:rsidRDefault="00500F74" w:rsidP="00500F74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571,305</w:t>
            </w:r>
          </w:p>
        </w:tc>
        <w:tc>
          <w:tcPr>
            <w:tcW w:w="236" w:type="dxa"/>
          </w:tcPr>
          <w:p w14:paraId="6A1C2D4F" w14:textId="77777777" w:rsidR="00500F74" w:rsidRPr="005A4BE4" w:rsidRDefault="00500F74" w:rsidP="00500F7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6031407" w14:textId="77777777" w:rsidR="00500F74" w:rsidRPr="005A4BE4" w:rsidRDefault="00500F74" w:rsidP="00500F74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601,965</w:t>
            </w:r>
          </w:p>
        </w:tc>
        <w:tc>
          <w:tcPr>
            <w:tcW w:w="236" w:type="dxa"/>
          </w:tcPr>
          <w:p w14:paraId="4F2432B3" w14:textId="77777777" w:rsidR="00500F74" w:rsidRPr="005A4BE4" w:rsidRDefault="00500F74" w:rsidP="00500F7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</w:tcPr>
          <w:p w14:paraId="3AB9D4EB" w14:textId="77777777" w:rsidR="00500F74" w:rsidRPr="00500F74" w:rsidRDefault="00500F74" w:rsidP="00500F74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1,357,048</w:t>
            </w:r>
          </w:p>
        </w:tc>
        <w:tc>
          <w:tcPr>
            <w:tcW w:w="236" w:type="dxa"/>
          </w:tcPr>
          <w:p w14:paraId="062A17B0" w14:textId="77777777" w:rsidR="00500F74" w:rsidRPr="005A4BE4" w:rsidRDefault="00500F74" w:rsidP="00500F7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7DB6606" w14:textId="77777777" w:rsidR="00500F74" w:rsidRPr="005A4BE4" w:rsidRDefault="00500F74" w:rsidP="00500F74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1,449,446</w:t>
            </w:r>
          </w:p>
        </w:tc>
      </w:tr>
      <w:tr w:rsidR="00500F74" w:rsidRPr="005A4BE4" w14:paraId="6AEFB0D4" w14:textId="77777777" w:rsidTr="004C2E61">
        <w:tc>
          <w:tcPr>
            <w:tcW w:w="2493" w:type="dxa"/>
          </w:tcPr>
          <w:p w14:paraId="45EA2C59" w14:textId="77777777" w:rsidR="00500F74" w:rsidRPr="005A4BE4" w:rsidRDefault="00500F74" w:rsidP="00500F74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4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3B41CF6" w14:textId="77777777" w:rsidR="00500F74" w:rsidRPr="00500F74" w:rsidRDefault="00500F74" w:rsidP="00500F74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181,83</w:t>
            </w:r>
            <w:r w:rsidR="00B056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FC7DFE8" w14:textId="77777777" w:rsidR="00500F74" w:rsidRPr="00500F74" w:rsidRDefault="00500F74" w:rsidP="00500F74">
            <w:pPr>
              <w:tabs>
                <w:tab w:val="decimal" w:pos="702"/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61E5BF9D" w14:textId="77777777" w:rsidR="00500F74" w:rsidRPr="00500F74" w:rsidRDefault="00500F74" w:rsidP="00500F74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213,809</w:t>
            </w:r>
          </w:p>
        </w:tc>
        <w:tc>
          <w:tcPr>
            <w:tcW w:w="252" w:type="dxa"/>
          </w:tcPr>
          <w:p w14:paraId="45F4DF73" w14:textId="77777777" w:rsidR="00500F74" w:rsidRPr="00500F74" w:rsidRDefault="00500F74" w:rsidP="00500F74">
            <w:pPr>
              <w:tabs>
                <w:tab w:val="decimal" w:pos="702"/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5E2D0A74" w14:textId="77777777" w:rsidR="00500F74" w:rsidRPr="00500F74" w:rsidRDefault="00500F74" w:rsidP="00500F74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83,431</w:t>
            </w:r>
          </w:p>
        </w:tc>
        <w:tc>
          <w:tcPr>
            <w:tcW w:w="236" w:type="dxa"/>
          </w:tcPr>
          <w:p w14:paraId="00F6EF84" w14:textId="77777777" w:rsidR="00500F74" w:rsidRPr="005A4BE4" w:rsidRDefault="00500F74" w:rsidP="00500F74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1C4F5998" w14:textId="77777777" w:rsidR="00500F74" w:rsidRPr="005A4BE4" w:rsidRDefault="00500F74" w:rsidP="00500F74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99,584</w:t>
            </w:r>
          </w:p>
        </w:tc>
        <w:tc>
          <w:tcPr>
            <w:tcW w:w="236" w:type="dxa"/>
          </w:tcPr>
          <w:p w14:paraId="2B2CF05E" w14:textId="77777777" w:rsidR="00500F74" w:rsidRPr="005A4BE4" w:rsidRDefault="00500F74" w:rsidP="00500F74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E0473" w14:textId="77777777" w:rsidR="00500F74" w:rsidRPr="00500F74" w:rsidRDefault="00500F74" w:rsidP="00500F74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265,26</w:t>
            </w:r>
            <w:r w:rsidR="00B056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12CD9E1D" w14:textId="77777777" w:rsidR="00500F74" w:rsidRPr="005A4BE4" w:rsidRDefault="00500F74" w:rsidP="00500F74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53770CF" w14:textId="77777777" w:rsidR="00500F74" w:rsidRPr="005A4BE4" w:rsidRDefault="00500F74" w:rsidP="00500F74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313,393</w:t>
            </w:r>
          </w:p>
        </w:tc>
      </w:tr>
      <w:tr w:rsidR="00FC255E" w:rsidRPr="005A4BE4" w14:paraId="35315F56" w14:textId="77777777" w:rsidTr="000D0720">
        <w:trPr>
          <w:trHeight w:hRule="exact" w:val="288"/>
        </w:trPr>
        <w:tc>
          <w:tcPr>
            <w:tcW w:w="2493" w:type="dxa"/>
          </w:tcPr>
          <w:p w14:paraId="085FAA22" w14:textId="77777777" w:rsidR="00FC255E" w:rsidRPr="005A4BE4" w:rsidRDefault="00FC255E" w:rsidP="00FC255E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90E8A3B" w14:textId="77777777" w:rsidR="00FC255E" w:rsidRPr="005A4BE4" w:rsidRDefault="00FC255E" w:rsidP="00FC255E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D9D5E6" w14:textId="77777777" w:rsidR="00FC255E" w:rsidRPr="005A4BE4" w:rsidRDefault="00FC255E" w:rsidP="00FC255E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8EF9193" w14:textId="77777777" w:rsidR="00FC255E" w:rsidRPr="005A4BE4" w:rsidRDefault="00FC255E" w:rsidP="00FC255E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B09702" w14:textId="77777777" w:rsidR="00FC255E" w:rsidRPr="005A4BE4" w:rsidRDefault="00FC255E" w:rsidP="00FC255E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69E0310" w14:textId="77777777" w:rsidR="00FC255E" w:rsidRPr="005A4BE4" w:rsidRDefault="00FC255E" w:rsidP="00FC255E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E866C3" w14:textId="77777777" w:rsidR="00FC255E" w:rsidRPr="005A4BE4" w:rsidRDefault="00FC255E" w:rsidP="00FC255E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CBB1AAF" w14:textId="77777777" w:rsidR="00FC255E" w:rsidRPr="005A4BE4" w:rsidRDefault="00FC255E" w:rsidP="00FC255E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0FB8F3A" w14:textId="77777777" w:rsidR="00FC255E" w:rsidRPr="005A4BE4" w:rsidRDefault="00FC255E" w:rsidP="00FC255E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</w:tcPr>
          <w:p w14:paraId="7DB2943C" w14:textId="77777777" w:rsidR="00FC255E" w:rsidRPr="005A4BE4" w:rsidRDefault="00FC255E" w:rsidP="00FC255E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EDBEDA" w14:textId="77777777" w:rsidR="00FC255E" w:rsidRPr="005A4BE4" w:rsidRDefault="00FC255E" w:rsidP="00FC255E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9BF912E" w14:textId="77777777" w:rsidR="00FC255E" w:rsidRPr="005A4BE4" w:rsidRDefault="00FC255E" w:rsidP="00FC255E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00F74" w:rsidRPr="005A4BE4" w14:paraId="05A37A3E" w14:textId="77777777" w:rsidTr="004C2E61">
        <w:tc>
          <w:tcPr>
            <w:tcW w:w="2493" w:type="dxa"/>
          </w:tcPr>
          <w:p w14:paraId="422346FA" w14:textId="77777777" w:rsidR="00500F74" w:rsidRPr="005A4BE4" w:rsidRDefault="00500F74" w:rsidP="00500F74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934" w:type="dxa"/>
          </w:tcPr>
          <w:p w14:paraId="5E66AB67" w14:textId="77777777" w:rsidR="00500F74" w:rsidRPr="005A4BE4" w:rsidRDefault="00500F74" w:rsidP="00500F74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CA6C4E" w14:textId="77777777" w:rsidR="00500F74" w:rsidRPr="005A4BE4" w:rsidRDefault="00500F74" w:rsidP="00500F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27A9B6AB" w14:textId="77777777" w:rsidR="00500F74" w:rsidRPr="005A4BE4" w:rsidRDefault="00500F74" w:rsidP="00500F74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4D178CA" w14:textId="77777777" w:rsidR="00500F74" w:rsidRPr="005A4BE4" w:rsidRDefault="00500F74" w:rsidP="00500F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6313BFD6" w14:textId="77777777" w:rsidR="00500F74" w:rsidRPr="005A4BE4" w:rsidRDefault="00500F74" w:rsidP="00500F74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B36883" w14:textId="77777777" w:rsidR="00500F74" w:rsidRPr="005A4BE4" w:rsidRDefault="00500F74" w:rsidP="00500F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08BD0F0F" w14:textId="77777777" w:rsidR="00500F74" w:rsidRPr="005A4BE4" w:rsidRDefault="00500F74" w:rsidP="00500F74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F75F08" w14:textId="77777777" w:rsidR="00500F74" w:rsidRPr="005A4BE4" w:rsidRDefault="00500F74" w:rsidP="00500F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</w:tcPr>
          <w:p w14:paraId="480592AB" w14:textId="77777777" w:rsidR="00500F74" w:rsidRPr="00500F74" w:rsidRDefault="00500F74" w:rsidP="00500F74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61,538</w:t>
            </w:r>
          </w:p>
        </w:tc>
        <w:tc>
          <w:tcPr>
            <w:tcW w:w="236" w:type="dxa"/>
          </w:tcPr>
          <w:p w14:paraId="18D87F04" w14:textId="77777777" w:rsidR="00500F74" w:rsidRPr="005A4BE4" w:rsidRDefault="00500F74" w:rsidP="00500F7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448D8E93" w14:textId="77777777" w:rsidR="00500F74" w:rsidRPr="005A4BE4" w:rsidRDefault="00500F74" w:rsidP="00500F74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101,114</w:t>
            </w:r>
          </w:p>
        </w:tc>
      </w:tr>
      <w:tr w:rsidR="00500F74" w:rsidRPr="005A4BE4" w14:paraId="3A053832" w14:textId="77777777" w:rsidTr="004C2E61">
        <w:tc>
          <w:tcPr>
            <w:tcW w:w="2493" w:type="dxa"/>
          </w:tcPr>
          <w:p w14:paraId="6B955205" w14:textId="77777777" w:rsidR="00500F74" w:rsidRPr="005A4BE4" w:rsidRDefault="00500F74" w:rsidP="00500F74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934" w:type="dxa"/>
          </w:tcPr>
          <w:p w14:paraId="5A787E2E" w14:textId="77777777" w:rsidR="00500F74" w:rsidRPr="005A4BE4" w:rsidRDefault="00500F74" w:rsidP="00500F74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8D87FF" w14:textId="77777777" w:rsidR="00500F74" w:rsidRPr="005A4BE4" w:rsidRDefault="00500F74" w:rsidP="00500F74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FA720F2" w14:textId="77777777" w:rsidR="00500F74" w:rsidRPr="005A4BE4" w:rsidRDefault="00500F74" w:rsidP="00500F74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A7BF8E" w14:textId="77777777" w:rsidR="00500F74" w:rsidRPr="005A4BE4" w:rsidRDefault="00500F74" w:rsidP="00500F74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236C63AF" w14:textId="77777777" w:rsidR="00500F74" w:rsidRPr="005A4BE4" w:rsidRDefault="00500F74" w:rsidP="00500F74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38F3CA" w14:textId="77777777" w:rsidR="00500F74" w:rsidRPr="005A4BE4" w:rsidRDefault="00500F74" w:rsidP="00500F74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73ED3D3C" w14:textId="77777777" w:rsidR="00500F74" w:rsidRPr="005A4BE4" w:rsidRDefault="00500F74" w:rsidP="00500F74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53111E" w14:textId="77777777" w:rsidR="00500F74" w:rsidRPr="005A4BE4" w:rsidRDefault="00500F74" w:rsidP="00500F74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</w:tcPr>
          <w:p w14:paraId="60C4A282" w14:textId="77777777" w:rsidR="00500F74" w:rsidRPr="00500F74" w:rsidRDefault="00500F74" w:rsidP="00500F74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(82,925)</w:t>
            </w:r>
          </w:p>
        </w:tc>
        <w:tc>
          <w:tcPr>
            <w:tcW w:w="236" w:type="dxa"/>
          </w:tcPr>
          <w:p w14:paraId="729B43BE" w14:textId="77777777" w:rsidR="00500F74" w:rsidRPr="005A4BE4" w:rsidRDefault="00500F74" w:rsidP="00500F74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4982CD27" w14:textId="77777777" w:rsidR="00500F74" w:rsidRPr="005A4BE4" w:rsidRDefault="00500F74" w:rsidP="00500F74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(75,837)</w:t>
            </w:r>
          </w:p>
        </w:tc>
      </w:tr>
      <w:tr w:rsidR="00500F74" w:rsidRPr="005A4BE4" w14:paraId="0FA001FB" w14:textId="77777777" w:rsidTr="004C2E61">
        <w:tc>
          <w:tcPr>
            <w:tcW w:w="2493" w:type="dxa"/>
          </w:tcPr>
          <w:p w14:paraId="7549A6A2" w14:textId="77777777" w:rsidR="00500F74" w:rsidRPr="005A4BE4" w:rsidRDefault="00500F74" w:rsidP="00500F74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4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34" w:type="dxa"/>
          </w:tcPr>
          <w:p w14:paraId="258A9834" w14:textId="77777777" w:rsidR="00500F74" w:rsidRPr="005A4BE4" w:rsidRDefault="00500F74" w:rsidP="00500F74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FDC666" w14:textId="77777777" w:rsidR="00500F74" w:rsidRPr="005A4BE4" w:rsidRDefault="00500F74" w:rsidP="00500F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2B12A25" w14:textId="77777777" w:rsidR="00500F74" w:rsidRPr="005A4BE4" w:rsidRDefault="00500F74" w:rsidP="00500F74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1AAA748" w14:textId="77777777" w:rsidR="00500F74" w:rsidRPr="005A4BE4" w:rsidRDefault="00500F74" w:rsidP="00500F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1AE046D5" w14:textId="77777777" w:rsidR="00500F74" w:rsidRPr="005A4BE4" w:rsidRDefault="00500F74" w:rsidP="00500F74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0A0C68" w14:textId="77777777" w:rsidR="00500F74" w:rsidRPr="005A4BE4" w:rsidRDefault="00500F74" w:rsidP="00500F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018AC003" w14:textId="77777777" w:rsidR="00500F74" w:rsidRPr="005A4BE4" w:rsidRDefault="00500F74" w:rsidP="00500F74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F4D87B" w14:textId="77777777" w:rsidR="00500F74" w:rsidRPr="005A4BE4" w:rsidRDefault="00500F74" w:rsidP="00500F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1B2A9" w14:textId="77777777" w:rsidR="00500F74" w:rsidRPr="00500F74" w:rsidRDefault="00500F74" w:rsidP="00500F74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243,88</w:t>
            </w:r>
            <w:r w:rsidR="00B056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5CFE9BE" w14:textId="77777777" w:rsidR="00500F74" w:rsidRPr="005A4BE4" w:rsidRDefault="00500F74" w:rsidP="00500F74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446EA86" w14:textId="77777777" w:rsidR="00500F74" w:rsidRPr="005A4BE4" w:rsidRDefault="00500F74" w:rsidP="00500F74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4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338,670</w:t>
            </w:r>
          </w:p>
        </w:tc>
      </w:tr>
    </w:tbl>
    <w:p w14:paraId="0878B1DC" w14:textId="77777777" w:rsidR="00CC7FA5" w:rsidRPr="005A4BE4" w:rsidRDefault="00CC7FA5" w:rsidP="002F2646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18"/>
          <w:szCs w:val="18"/>
        </w:rPr>
      </w:pPr>
    </w:p>
    <w:p w14:paraId="194BF6D4" w14:textId="77777777" w:rsidR="00073EA2" w:rsidRPr="005A4BE4" w:rsidRDefault="00073EA2" w:rsidP="002F2646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  <w:r w:rsidRPr="005A4BE4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1248D572" w14:textId="77777777" w:rsidR="00073EA2" w:rsidRPr="005A4BE4" w:rsidRDefault="00073EA2" w:rsidP="002F2646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18"/>
          <w:szCs w:val="18"/>
        </w:rPr>
      </w:pPr>
    </w:p>
    <w:p w14:paraId="0F313342" w14:textId="77777777" w:rsidR="00073EA2" w:rsidRPr="005A4BE4" w:rsidRDefault="00073EA2" w:rsidP="002F264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5A4BE4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5A4BE4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6D883155" w14:textId="77777777" w:rsidR="00492682" w:rsidRPr="005A4BE4" w:rsidRDefault="00492682" w:rsidP="002F2646">
      <w:pPr>
        <w:ind w:left="540"/>
        <w:jc w:val="thaiDistribute"/>
        <w:rPr>
          <w:rFonts w:asciiTheme="majorBidi" w:hAnsiTheme="majorBidi" w:cstheme="majorBidi"/>
          <w:sz w:val="18"/>
          <w:szCs w:val="18"/>
          <w:lang w:val="en-AU"/>
        </w:rPr>
      </w:pPr>
    </w:p>
    <w:tbl>
      <w:tblPr>
        <w:tblW w:w="96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098"/>
        <w:gridCol w:w="1332"/>
        <w:gridCol w:w="270"/>
        <w:gridCol w:w="1260"/>
      </w:tblGrid>
      <w:tr w:rsidR="00CC7FA5" w:rsidRPr="005A4BE4" w14:paraId="6ECF173B" w14:textId="77777777" w:rsidTr="00072A9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D9793A" w14:textId="77777777" w:rsidR="00CC7FA5" w:rsidRPr="005A4BE4" w:rsidRDefault="00CC7FA5" w:rsidP="00CC7FA5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E0C568C" w14:textId="77777777" w:rsidR="00CC7FA5" w:rsidRPr="005A4BE4" w:rsidRDefault="00CC7FA5" w:rsidP="00CC7F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A6126B5" w14:textId="77777777" w:rsidR="00CC7FA5" w:rsidRPr="005A4BE4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5A4B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16AC2C" w14:textId="77777777" w:rsidR="00CC7FA5" w:rsidRPr="005A4BE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D7D33A" w14:textId="77777777" w:rsidR="00CC7FA5" w:rsidRPr="005A4BE4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5A4B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5A4BE4" w14:paraId="550FAFC0" w14:textId="77777777" w:rsidTr="00072A9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BB375C" w14:textId="77777777" w:rsidR="00CC7FA5" w:rsidRPr="005A4BE4" w:rsidRDefault="00CC7FA5" w:rsidP="00CC7FA5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E4780E4" w14:textId="77777777" w:rsidR="00CC7FA5" w:rsidRPr="005A4BE4" w:rsidRDefault="00CC7FA5" w:rsidP="00CC7F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82874B5" w14:textId="77777777" w:rsidR="00CC7FA5" w:rsidRPr="005A4BE4" w:rsidRDefault="00FC255E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122157" w14:textId="77777777" w:rsidR="00CC7FA5" w:rsidRPr="005A4BE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95DB6E" w14:textId="77777777" w:rsidR="00CC7FA5" w:rsidRPr="005A4BE4" w:rsidRDefault="00FC255E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7FA5" w:rsidRPr="005A4BE4" w14:paraId="5AA8F3D0" w14:textId="77777777" w:rsidTr="00072A9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5D639B5" w14:textId="77777777" w:rsidR="00CC7FA5" w:rsidRPr="005A4BE4" w:rsidRDefault="00CC7FA5" w:rsidP="00CC7FA5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70B03F" w14:textId="77777777" w:rsidR="00CC7FA5" w:rsidRPr="005A4BE4" w:rsidRDefault="00CC7FA5" w:rsidP="00CC7F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60C0B" w14:textId="77777777" w:rsidR="00CC7FA5" w:rsidRPr="005A4BE4" w:rsidRDefault="00CC7FA5" w:rsidP="00CC7FA5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5A4B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0F74" w:rsidRPr="005A4BE4" w14:paraId="1972D47B" w14:textId="77777777" w:rsidTr="00072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70" w:type="dxa"/>
          </w:tcPr>
          <w:p w14:paraId="1E9E491B" w14:textId="77777777" w:rsidR="00500F74" w:rsidRPr="005A4BE4" w:rsidRDefault="00500F74" w:rsidP="00500F74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14:paraId="396762C8" w14:textId="77777777" w:rsidR="00500F74" w:rsidRPr="005A4BE4" w:rsidRDefault="00500F74" w:rsidP="00500F74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4E45618E" w14:textId="77777777" w:rsidR="00500F74" w:rsidRPr="00500F74" w:rsidRDefault="00500F74" w:rsidP="00500F74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899,45</w:t>
            </w:r>
            <w:r w:rsidR="009B1B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6BC68B0" w14:textId="77777777" w:rsidR="00500F74" w:rsidRPr="005A4BE4" w:rsidRDefault="00500F74" w:rsidP="00500F74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5091B8E" w14:textId="77777777" w:rsidR="00500F74" w:rsidRPr="005A4BE4" w:rsidRDefault="00500F74" w:rsidP="00500F74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759,703</w:t>
            </w:r>
          </w:p>
        </w:tc>
      </w:tr>
      <w:tr w:rsidR="00500F74" w:rsidRPr="005A4BE4" w14:paraId="7E3C9192" w14:textId="77777777" w:rsidTr="00072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70" w:type="dxa"/>
          </w:tcPr>
          <w:p w14:paraId="654E2782" w14:textId="77777777" w:rsidR="00500F74" w:rsidRPr="005A4BE4" w:rsidRDefault="00500F74" w:rsidP="00500F74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098" w:type="dxa"/>
          </w:tcPr>
          <w:p w14:paraId="024E823E" w14:textId="77777777" w:rsidR="00500F74" w:rsidRPr="005A4BE4" w:rsidRDefault="00500F74" w:rsidP="00500F74">
            <w:pPr>
              <w:pStyle w:val="BodyText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8E73A1A" w14:textId="77777777" w:rsidR="00500F74" w:rsidRPr="00500F74" w:rsidRDefault="00500F74" w:rsidP="00500F74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CA60D" w14:textId="77777777" w:rsidR="00500F74" w:rsidRPr="005A4BE4" w:rsidRDefault="00500F74" w:rsidP="00500F74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F6B30D0" w14:textId="77777777" w:rsidR="00500F74" w:rsidRPr="005A4BE4" w:rsidRDefault="00500F74" w:rsidP="00500F74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0F74" w:rsidRPr="005A4BE4" w14:paraId="4A6ED3DC" w14:textId="77777777" w:rsidTr="00072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70" w:type="dxa"/>
          </w:tcPr>
          <w:p w14:paraId="74A99189" w14:textId="77777777" w:rsidR="00500F74" w:rsidRPr="005A4BE4" w:rsidRDefault="00500F74" w:rsidP="00500F74">
            <w:pPr>
              <w:pStyle w:val="BodyText"/>
              <w:numPr>
                <w:ilvl w:val="0"/>
                <w:numId w:val="36"/>
              </w:numPr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4BE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28412C95" w14:textId="77777777" w:rsidR="00500F74" w:rsidRPr="005A4BE4" w:rsidRDefault="00500F74" w:rsidP="00500F74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675814B0" w14:textId="77777777" w:rsidR="00500F74" w:rsidRPr="00500F74" w:rsidRDefault="00500F74" w:rsidP="00500F74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21,409</w:t>
            </w:r>
          </w:p>
        </w:tc>
        <w:tc>
          <w:tcPr>
            <w:tcW w:w="270" w:type="dxa"/>
          </w:tcPr>
          <w:p w14:paraId="391E857F" w14:textId="77777777" w:rsidR="00500F74" w:rsidRPr="005A4BE4" w:rsidRDefault="00500F74" w:rsidP="00500F74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2F41FA4" w14:textId="77777777" w:rsidR="00500F74" w:rsidRPr="005A4BE4" w:rsidRDefault="00500F74" w:rsidP="00500F74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15,013</w:t>
            </w:r>
          </w:p>
        </w:tc>
      </w:tr>
    </w:tbl>
    <w:p w14:paraId="18C26D60" w14:textId="77777777" w:rsidR="00492682" w:rsidRPr="005A4BE4" w:rsidRDefault="00492682" w:rsidP="00D67051">
      <w:pPr>
        <w:tabs>
          <w:tab w:val="left" w:pos="513"/>
          <w:tab w:val="decimal" w:pos="7920"/>
        </w:tabs>
        <w:spacing w:line="240" w:lineRule="atLeast"/>
        <w:ind w:left="513" w:right="-45"/>
        <w:jc w:val="thaiDistribute"/>
        <w:rPr>
          <w:rFonts w:asciiTheme="majorBidi" w:hAnsiTheme="majorBidi" w:cstheme="majorBidi"/>
          <w:i/>
          <w:iCs/>
          <w:sz w:val="18"/>
          <w:szCs w:val="18"/>
        </w:rPr>
      </w:pPr>
    </w:p>
    <w:p w14:paraId="75EAB62B" w14:textId="77777777" w:rsidR="0088301C" w:rsidRPr="00F17CD2" w:rsidRDefault="004D51BB" w:rsidP="00870657">
      <w:pPr>
        <w:tabs>
          <w:tab w:val="left" w:pos="513"/>
          <w:tab w:val="decimal" w:pos="7920"/>
        </w:tabs>
        <w:spacing w:line="240" w:lineRule="atLeast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17CD2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14:paraId="485B7599" w14:textId="77777777" w:rsidR="009B1BD2" w:rsidRDefault="009B1BD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7BB50A9" w14:textId="77777777" w:rsidR="00BD3EB7" w:rsidRPr="00DD24DC" w:rsidRDefault="00584601" w:rsidP="004D51BB">
      <w:pPr>
        <w:tabs>
          <w:tab w:val="left" w:pos="513"/>
          <w:tab w:val="decimal" w:pos="792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BD3EB7" w:rsidRPr="00073EA2">
        <w:rPr>
          <w:rFonts w:ascii="Angsana New" w:hAnsi="Angsana New"/>
          <w:b/>
          <w:bCs/>
          <w:sz w:val="30"/>
          <w:szCs w:val="30"/>
        </w:rPr>
        <w:tab/>
      </w:r>
      <w:r w:rsidR="00BD3EB7" w:rsidRPr="00073EA2">
        <w:rPr>
          <w:rFonts w:ascii="Angsana New" w:hAnsi="Angsana New"/>
          <w:b/>
          <w:bCs/>
          <w:sz w:val="30"/>
          <w:szCs w:val="30"/>
          <w:cs/>
        </w:rPr>
        <w:t>กำไรต่อหุ้นขั้น</w:t>
      </w:r>
      <w:r w:rsidR="00BD3EB7" w:rsidRPr="00DD24DC">
        <w:rPr>
          <w:rFonts w:asciiTheme="majorBidi" w:hAnsiTheme="majorBidi" w:cstheme="majorBidi"/>
          <w:b/>
          <w:bCs/>
          <w:sz w:val="30"/>
          <w:szCs w:val="30"/>
          <w:cs/>
        </w:rPr>
        <w:t>พื้นฐาน</w:t>
      </w:r>
    </w:p>
    <w:p w14:paraId="68125AAE" w14:textId="77777777" w:rsidR="00CC7FA5" w:rsidRPr="00DD24DC" w:rsidRDefault="00CC7FA5" w:rsidP="00CC7FA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2DA5A5" w14:textId="77777777" w:rsidR="00CC7FA5" w:rsidRPr="00DD24DC" w:rsidRDefault="00CC7FA5" w:rsidP="00CC7FA5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D24DC">
        <w:rPr>
          <w:rFonts w:asciiTheme="majorBidi" w:hAnsiTheme="majorBidi" w:cstheme="majorBidi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Pr="00DD24DC">
        <w:rPr>
          <w:rFonts w:asciiTheme="majorBidi" w:hAnsiTheme="majorBidi" w:cstheme="majorBidi"/>
          <w:sz w:val="30"/>
          <w:szCs w:val="30"/>
        </w:rPr>
        <w:t>31</w:t>
      </w:r>
      <w:r w:rsidRPr="00DD24D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DD24DC">
        <w:rPr>
          <w:rFonts w:asciiTheme="majorBidi" w:hAnsiTheme="majorBidi" w:cstheme="majorBidi"/>
          <w:sz w:val="30"/>
          <w:szCs w:val="30"/>
        </w:rPr>
        <w:t>256</w:t>
      </w:r>
      <w:r w:rsidR="00FC255E" w:rsidRPr="00DD24D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DD24DC">
        <w:rPr>
          <w:rFonts w:asciiTheme="majorBidi" w:hAnsiTheme="majorBidi" w:cstheme="majorBidi"/>
          <w:sz w:val="30"/>
          <w:szCs w:val="30"/>
        </w:rPr>
        <w:t xml:space="preserve"> </w:t>
      </w:r>
      <w:r w:rsidRPr="00DD24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D24DC">
        <w:rPr>
          <w:rFonts w:asciiTheme="majorBidi" w:hAnsiTheme="majorBidi" w:cstheme="majorBidi"/>
          <w:sz w:val="30"/>
          <w:szCs w:val="30"/>
        </w:rPr>
        <w:t>256</w:t>
      </w:r>
      <w:r w:rsidR="00FC255E" w:rsidRPr="00DD24DC">
        <w:rPr>
          <w:rFonts w:asciiTheme="majorBidi" w:hAnsiTheme="majorBidi" w:cstheme="majorBidi"/>
          <w:sz w:val="30"/>
          <w:szCs w:val="30"/>
        </w:rPr>
        <w:t>3</w:t>
      </w:r>
      <w:r w:rsidRPr="00DD24DC">
        <w:rPr>
          <w:rFonts w:asciiTheme="majorBidi" w:hAnsiTheme="majorBidi" w:cstheme="majorBidi"/>
          <w:sz w:val="30"/>
          <w:szCs w:val="30"/>
        </w:rPr>
        <w:t xml:space="preserve"> </w:t>
      </w:r>
      <w:r w:rsidRPr="00DD24DC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   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29387C04" w14:textId="77777777" w:rsidR="00492682" w:rsidRPr="00DD24DC" w:rsidRDefault="00492682" w:rsidP="00CC7FA5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27"/>
        <w:gridCol w:w="242"/>
        <w:gridCol w:w="1213"/>
      </w:tblGrid>
      <w:tr w:rsidR="00CC7FA5" w:rsidRPr="00DD24DC" w14:paraId="79653C7E" w14:textId="77777777" w:rsidTr="00F20B3C">
        <w:tc>
          <w:tcPr>
            <w:tcW w:w="6570" w:type="dxa"/>
          </w:tcPr>
          <w:p w14:paraId="76FA6D75" w14:textId="77777777" w:rsidR="00CC7FA5" w:rsidRPr="00DD24DC" w:rsidRDefault="00CC7FA5" w:rsidP="00D6705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D24D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D24D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DD24D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DD24D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 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04610B4" w14:textId="77777777" w:rsidR="00CC7FA5" w:rsidRPr="00DD24DC" w:rsidRDefault="00FC255E" w:rsidP="00D67051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AFB6BC9" w14:textId="77777777" w:rsidR="00CC7FA5" w:rsidRPr="00DD24DC" w:rsidRDefault="00CC7FA5" w:rsidP="00D67051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A62BFCF" w14:textId="77777777" w:rsidR="00CC7FA5" w:rsidRPr="00DD24DC" w:rsidRDefault="00FC255E" w:rsidP="00D67051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7FA5" w:rsidRPr="00DD24DC" w14:paraId="42EE26CA" w14:textId="77777777" w:rsidTr="00F20B3C">
        <w:tc>
          <w:tcPr>
            <w:tcW w:w="6570" w:type="dxa"/>
          </w:tcPr>
          <w:p w14:paraId="3BCE94E0" w14:textId="77777777" w:rsidR="00CC7FA5" w:rsidRPr="00DD24DC" w:rsidRDefault="00CC7FA5" w:rsidP="00D6705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7F322CD0" w14:textId="77777777" w:rsidR="00CC7FA5" w:rsidRPr="00DD24DC" w:rsidRDefault="00CC7FA5" w:rsidP="00D670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DD24D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DD24D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20B3C" w:rsidRPr="00DD24DC" w14:paraId="6452FE69" w14:textId="77777777" w:rsidTr="00F20B3C">
        <w:tc>
          <w:tcPr>
            <w:tcW w:w="6570" w:type="dxa"/>
          </w:tcPr>
          <w:p w14:paraId="4552FDB5" w14:textId="77777777" w:rsidR="00F20B3C" w:rsidRPr="00DD24DC" w:rsidRDefault="00F20B3C" w:rsidP="00F20B3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27" w:type="dxa"/>
            <w:tcBorders>
              <w:bottom w:val="double" w:sz="4" w:space="0" w:color="auto"/>
            </w:tcBorders>
          </w:tcPr>
          <w:p w14:paraId="1BDBD8EE" w14:textId="77777777" w:rsidR="00F20B3C" w:rsidRPr="00DD24DC" w:rsidRDefault="00F20B3C" w:rsidP="00F20B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195,196</w:t>
            </w:r>
          </w:p>
        </w:tc>
        <w:tc>
          <w:tcPr>
            <w:tcW w:w="242" w:type="dxa"/>
          </w:tcPr>
          <w:p w14:paraId="5C1DE392" w14:textId="77777777" w:rsidR="00F20B3C" w:rsidRPr="00DD24DC" w:rsidRDefault="00F20B3C" w:rsidP="00F20B3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01B05253" w14:textId="77777777" w:rsidR="00F20B3C" w:rsidRPr="00DD24DC" w:rsidRDefault="00F20B3C" w:rsidP="00F20B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270,865</w:t>
            </w:r>
          </w:p>
        </w:tc>
      </w:tr>
      <w:tr w:rsidR="00F20B3C" w:rsidRPr="00DD24DC" w14:paraId="5710E859" w14:textId="77777777" w:rsidTr="007429BB">
        <w:trPr>
          <w:trHeight w:hRule="exact" w:val="288"/>
        </w:trPr>
        <w:tc>
          <w:tcPr>
            <w:tcW w:w="6570" w:type="dxa"/>
          </w:tcPr>
          <w:p w14:paraId="5EF6EE31" w14:textId="77777777" w:rsidR="00F20B3C" w:rsidRPr="00DD24DC" w:rsidRDefault="00F20B3C" w:rsidP="00F20B3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421CBBCC" w14:textId="77777777" w:rsidR="00F20B3C" w:rsidRPr="00DD24DC" w:rsidRDefault="00F20B3C" w:rsidP="00F20B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35D4D76" w14:textId="77777777" w:rsidR="00F20B3C" w:rsidRPr="00DD24DC" w:rsidRDefault="00F20B3C" w:rsidP="00F20B3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0D71853B" w14:textId="77777777" w:rsidR="00F20B3C" w:rsidRPr="00DD24DC" w:rsidRDefault="00F20B3C" w:rsidP="00F20B3C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0B3C" w:rsidRPr="00DD24DC" w14:paraId="6D240A2E" w14:textId="77777777" w:rsidTr="00F20B3C">
        <w:tc>
          <w:tcPr>
            <w:tcW w:w="6570" w:type="dxa"/>
          </w:tcPr>
          <w:p w14:paraId="3EAE75D9" w14:textId="77777777" w:rsidR="00F20B3C" w:rsidRPr="00DD24DC" w:rsidRDefault="00F20B3C" w:rsidP="00F20B3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27" w:type="dxa"/>
            <w:tcBorders>
              <w:bottom w:val="double" w:sz="4" w:space="0" w:color="auto"/>
            </w:tcBorders>
          </w:tcPr>
          <w:p w14:paraId="45EBE5AA" w14:textId="77777777" w:rsidR="00F20B3C" w:rsidRPr="00DD24DC" w:rsidRDefault="00F20B3C" w:rsidP="00F20B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43,200</w:t>
            </w:r>
          </w:p>
        </w:tc>
        <w:tc>
          <w:tcPr>
            <w:tcW w:w="242" w:type="dxa"/>
          </w:tcPr>
          <w:p w14:paraId="05D690D0" w14:textId="77777777" w:rsidR="00F20B3C" w:rsidRPr="00DD24DC" w:rsidRDefault="00F20B3C" w:rsidP="00F20B3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137E3E2D" w14:textId="77777777" w:rsidR="00F20B3C" w:rsidRPr="00DD24DC" w:rsidRDefault="00F20B3C" w:rsidP="00F20B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43,200</w:t>
            </w:r>
          </w:p>
        </w:tc>
      </w:tr>
      <w:tr w:rsidR="00F20B3C" w:rsidRPr="00DD24DC" w14:paraId="233BAFA1" w14:textId="77777777" w:rsidTr="007429BB">
        <w:trPr>
          <w:trHeight w:hRule="exact" w:val="288"/>
        </w:trPr>
        <w:tc>
          <w:tcPr>
            <w:tcW w:w="6570" w:type="dxa"/>
          </w:tcPr>
          <w:p w14:paraId="1AA76BA4" w14:textId="77777777" w:rsidR="00F20B3C" w:rsidRPr="00DD24DC" w:rsidRDefault="00F20B3C" w:rsidP="00F20B3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23D93FD5" w14:textId="77777777" w:rsidR="00F20B3C" w:rsidRPr="00DD24DC" w:rsidRDefault="00F20B3C" w:rsidP="00F20B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0728C45" w14:textId="77777777" w:rsidR="00F20B3C" w:rsidRPr="00DD24DC" w:rsidRDefault="00F20B3C" w:rsidP="00F20B3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57C0E42" w14:textId="77777777" w:rsidR="00F20B3C" w:rsidRPr="00DD24DC" w:rsidRDefault="00F20B3C" w:rsidP="00F20B3C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0B3C" w:rsidRPr="00DD24DC" w14:paraId="5B6A4DAE" w14:textId="77777777" w:rsidTr="00F20B3C">
        <w:tc>
          <w:tcPr>
            <w:tcW w:w="6570" w:type="dxa"/>
            <w:vAlign w:val="bottom"/>
          </w:tcPr>
          <w:p w14:paraId="43CD6910" w14:textId="77777777" w:rsidR="00F20B3C" w:rsidRPr="00DD24DC" w:rsidRDefault="00F20B3C" w:rsidP="00F20B3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27" w:type="dxa"/>
            <w:tcBorders>
              <w:bottom w:val="double" w:sz="4" w:space="0" w:color="auto"/>
            </w:tcBorders>
          </w:tcPr>
          <w:p w14:paraId="3A445FC8" w14:textId="77777777" w:rsidR="00F20B3C" w:rsidRPr="00DD24DC" w:rsidRDefault="00F20B3C" w:rsidP="00F20B3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4.52</w:t>
            </w:r>
          </w:p>
        </w:tc>
        <w:tc>
          <w:tcPr>
            <w:tcW w:w="242" w:type="dxa"/>
            <w:vAlign w:val="bottom"/>
          </w:tcPr>
          <w:p w14:paraId="6C1B54BE" w14:textId="77777777" w:rsidR="00F20B3C" w:rsidRPr="00DD24DC" w:rsidRDefault="00F20B3C" w:rsidP="00F20B3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6F8EFC19" w14:textId="77777777" w:rsidR="00F20B3C" w:rsidRPr="00DD24DC" w:rsidRDefault="00F20B3C" w:rsidP="00F20B3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6.27</w:t>
            </w:r>
          </w:p>
        </w:tc>
      </w:tr>
    </w:tbl>
    <w:p w14:paraId="1832FD21" w14:textId="77777777" w:rsidR="00E666BA" w:rsidRPr="00DD24DC" w:rsidRDefault="00E666BA" w:rsidP="00E666BA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725AA8F" w14:textId="77777777" w:rsidR="00E666BA" w:rsidRPr="00DD24DC" w:rsidRDefault="00E666BA" w:rsidP="00E666BA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DD24DC"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DD24D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DD24D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B0D2C67" w14:textId="77777777" w:rsidR="00584601" w:rsidRPr="00DD24DC" w:rsidRDefault="0058460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6D6062" w14:textId="77777777" w:rsidR="00DD5C89" w:rsidRPr="00DD24DC" w:rsidRDefault="00DD5C89" w:rsidP="00F20B3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D24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61757E8" w14:textId="77777777" w:rsidR="00DD5C89" w:rsidRPr="00DD24DC" w:rsidRDefault="00DD5C89" w:rsidP="00400BF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9443FC" w14:textId="77777777" w:rsidR="00400BF1" w:rsidRPr="00DD24DC" w:rsidRDefault="00400BF1" w:rsidP="00400B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24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00F92E" w14:textId="77777777" w:rsidR="00400BF1" w:rsidRPr="00DD24DC" w:rsidRDefault="00400BF1" w:rsidP="00400B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9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60"/>
        <w:gridCol w:w="1800"/>
        <w:gridCol w:w="236"/>
        <w:gridCol w:w="990"/>
        <w:gridCol w:w="270"/>
        <w:gridCol w:w="900"/>
        <w:gridCol w:w="270"/>
        <w:gridCol w:w="900"/>
        <w:gridCol w:w="270"/>
        <w:gridCol w:w="862"/>
        <w:gridCol w:w="38"/>
      </w:tblGrid>
      <w:tr w:rsidR="00400BF1" w:rsidRPr="00DD24DC" w14:paraId="6966B013" w14:textId="77777777" w:rsidTr="009464A6">
        <w:trPr>
          <w:gridAfter w:val="1"/>
          <w:wAfter w:w="38" w:type="dxa"/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7F64435B" w14:textId="77777777" w:rsidR="00400BF1" w:rsidRPr="00DD24DC" w:rsidRDefault="00400BF1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478FE9B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70CC6695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</w:t>
            </w:r>
          </w:p>
          <w:p w14:paraId="6C886002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4698" w:type="dxa"/>
            <w:gridSpan w:val="8"/>
            <w:vAlign w:val="bottom"/>
          </w:tcPr>
          <w:p w14:paraId="46D80C8F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00BF1" w:rsidRPr="00DD24DC" w14:paraId="5078CBAB" w14:textId="77777777" w:rsidTr="009464A6">
        <w:trPr>
          <w:gridAfter w:val="1"/>
          <w:wAfter w:w="38" w:type="dxa"/>
          <w:trHeight w:val="800"/>
          <w:tblHeader/>
        </w:trPr>
        <w:tc>
          <w:tcPr>
            <w:tcW w:w="3060" w:type="dxa"/>
            <w:vMerge w:val="restart"/>
            <w:shd w:val="clear" w:color="auto" w:fill="auto"/>
            <w:vAlign w:val="bottom"/>
          </w:tcPr>
          <w:p w14:paraId="237DB8D9" w14:textId="77777777" w:rsidR="00400BF1" w:rsidRPr="00DD24DC" w:rsidRDefault="00400BF1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Merge w:val="restart"/>
          </w:tcPr>
          <w:p w14:paraId="29291E8C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Merge w:val="restart"/>
            <w:vAlign w:val="bottom"/>
          </w:tcPr>
          <w:p w14:paraId="29859FCD" w14:textId="77777777" w:rsidR="00400BF1" w:rsidRPr="00DD24DC" w:rsidRDefault="009464A6" w:rsidP="009464A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4698" w:type="dxa"/>
            <w:gridSpan w:val="8"/>
            <w:vAlign w:val="center"/>
          </w:tcPr>
          <w:p w14:paraId="06504522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0BF1" w:rsidRPr="00DD24DC" w14:paraId="057ECB2F" w14:textId="77777777" w:rsidTr="009464A6">
        <w:trPr>
          <w:trHeight w:val="410"/>
          <w:tblHeader/>
        </w:trPr>
        <w:tc>
          <w:tcPr>
            <w:tcW w:w="3060" w:type="dxa"/>
            <w:vMerge/>
            <w:shd w:val="clear" w:color="auto" w:fill="auto"/>
            <w:vAlign w:val="bottom"/>
          </w:tcPr>
          <w:p w14:paraId="452A404E" w14:textId="77777777" w:rsidR="00400BF1" w:rsidRPr="00DD24DC" w:rsidRDefault="00400BF1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Merge/>
          </w:tcPr>
          <w:p w14:paraId="00F1BA5F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Merge/>
            <w:vAlign w:val="bottom"/>
          </w:tcPr>
          <w:p w14:paraId="54876D4E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A793C46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80A4729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4D58C1CA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10F50AD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396E513" w14:textId="77777777" w:rsidR="00400BF1" w:rsidRPr="00DD24DC" w:rsidRDefault="00400BF1" w:rsidP="00AF32C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EDED6C7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14:paraId="75E27811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C25140C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00BF1" w:rsidRPr="00DD24DC" w14:paraId="2F3EF2BA" w14:textId="77777777" w:rsidTr="009464A6">
        <w:trPr>
          <w:gridAfter w:val="1"/>
          <w:wAfter w:w="38" w:type="dxa"/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6C456DBD" w14:textId="77777777" w:rsidR="00400BF1" w:rsidRPr="00DD24DC" w:rsidRDefault="00400BF1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58" w:type="dxa"/>
            <w:gridSpan w:val="10"/>
          </w:tcPr>
          <w:p w14:paraId="3E8FD72F" w14:textId="77777777" w:rsidR="00400BF1" w:rsidRPr="00DD24DC" w:rsidRDefault="00400BF1" w:rsidP="00AF32CB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00BF1" w:rsidRPr="00DD24DC" w14:paraId="1BBDE77C" w14:textId="77777777" w:rsidTr="009464A6">
        <w:trPr>
          <w:gridAfter w:val="1"/>
          <w:wAfter w:w="38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CF29C72" w14:textId="77777777" w:rsidR="00400BF1" w:rsidRPr="00DD24DC" w:rsidRDefault="00400BF1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6858" w:type="dxa"/>
            <w:gridSpan w:val="10"/>
          </w:tcPr>
          <w:p w14:paraId="226870D9" w14:textId="77777777" w:rsidR="00400BF1" w:rsidRPr="00DD24DC" w:rsidRDefault="00400BF1" w:rsidP="00AF32CB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0BF1" w:rsidRPr="00DD24DC" w14:paraId="42DB9436" w14:textId="77777777" w:rsidTr="009464A6">
        <w:trPr>
          <w:trHeight w:val="261"/>
        </w:trPr>
        <w:tc>
          <w:tcPr>
            <w:tcW w:w="3060" w:type="dxa"/>
            <w:shd w:val="clear" w:color="auto" w:fill="auto"/>
          </w:tcPr>
          <w:p w14:paraId="5F6651CB" w14:textId="77777777" w:rsidR="00400BF1" w:rsidRPr="00DD24DC" w:rsidRDefault="00400BF1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60" w:type="dxa"/>
          </w:tcPr>
          <w:p w14:paraId="735CB91A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360AEA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4D7F35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160A0A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8C1026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547EEF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67DD9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66E4AC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F5143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0BD225A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0BF1" w:rsidRPr="00DD24DC" w14:paraId="7B76DE83" w14:textId="77777777" w:rsidTr="009464A6">
        <w:trPr>
          <w:trHeight w:val="261"/>
        </w:trPr>
        <w:tc>
          <w:tcPr>
            <w:tcW w:w="3060" w:type="dxa"/>
            <w:shd w:val="clear" w:color="auto" w:fill="auto"/>
          </w:tcPr>
          <w:p w14:paraId="7CD1BA53" w14:textId="77777777" w:rsidR="00400BF1" w:rsidRPr="00DD24DC" w:rsidRDefault="00400BF1" w:rsidP="00AF32CB">
            <w:pPr>
              <w:tabs>
                <w:tab w:val="decimal" w:pos="510"/>
              </w:tabs>
              <w:spacing w:line="240" w:lineRule="auto"/>
              <w:ind w:left="5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360" w:type="dxa"/>
          </w:tcPr>
          <w:p w14:paraId="14E5F2C6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49F49B4" w14:textId="77777777" w:rsidR="00400BF1" w:rsidRPr="00DD24DC" w:rsidRDefault="000472A6" w:rsidP="00AF32C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</w:rPr>
              <w:t>51,019</w:t>
            </w:r>
          </w:p>
        </w:tc>
        <w:tc>
          <w:tcPr>
            <w:tcW w:w="236" w:type="dxa"/>
          </w:tcPr>
          <w:p w14:paraId="7DDB6BEF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C89F17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8C2B84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6E51F4" w14:textId="77777777" w:rsidR="00400BF1" w:rsidRPr="00DD24DC" w:rsidRDefault="000472A6" w:rsidP="00AF32C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</w:rPr>
              <w:t>51,019</w:t>
            </w:r>
          </w:p>
        </w:tc>
        <w:tc>
          <w:tcPr>
            <w:tcW w:w="270" w:type="dxa"/>
            <w:vAlign w:val="bottom"/>
          </w:tcPr>
          <w:p w14:paraId="0B4ABFCE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AD0439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87D601" w14:textId="77777777" w:rsidR="00400BF1" w:rsidRPr="00DD24DC" w:rsidRDefault="00400BF1" w:rsidP="00AF32C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32988ED" w14:textId="77777777" w:rsidR="00400BF1" w:rsidRPr="00DD24DC" w:rsidRDefault="000472A6" w:rsidP="00AF32C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</w:rPr>
              <w:t>51,019</w:t>
            </w:r>
          </w:p>
        </w:tc>
      </w:tr>
      <w:tr w:rsidR="00400BF1" w:rsidRPr="00DD24DC" w14:paraId="10D184F1" w14:textId="77777777" w:rsidTr="009464A6">
        <w:trPr>
          <w:gridAfter w:val="1"/>
          <w:wAfter w:w="38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A433AE8" w14:textId="77777777" w:rsidR="00400BF1" w:rsidRPr="00DD24DC" w:rsidRDefault="00400BF1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858" w:type="dxa"/>
            <w:gridSpan w:val="10"/>
          </w:tcPr>
          <w:p w14:paraId="20379EBD" w14:textId="77777777" w:rsidR="00400BF1" w:rsidRPr="00DD24DC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0BF1" w:rsidRPr="00DD5C89" w14:paraId="7B0D45D7" w14:textId="77777777" w:rsidTr="009464A6">
        <w:trPr>
          <w:trHeight w:val="261"/>
        </w:trPr>
        <w:tc>
          <w:tcPr>
            <w:tcW w:w="3060" w:type="dxa"/>
            <w:shd w:val="clear" w:color="auto" w:fill="auto"/>
          </w:tcPr>
          <w:p w14:paraId="50E5C194" w14:textId="77777777" w:rsidR="00400BF1" w:rsidRPr="009464A6" w:rsidRDefault="00400BF1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60" w:type="dxa"/>
          </w:tcPr>
          <w:p w14:paraId="1940352B" w14:textId="77777777" w:rsidR="00400BF1" w:rsidRPr="00DD5C89" w:rsidRDefault="00400BF1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446366" w14:textId="77777777" w:rsidR="00400BF1" w:rsidRPr="00DD5C89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A6236A" w14:textId="77777777" w:rsidR="00400BF1" w:rsidRPr="00DD5C89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94771" w14:textId="77777777" w:rsidR="00400BF1" w:rsidRPr="00DD5C89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67ACA" w14:textId="77777777" w:rsidR="00400BF1" w:rsidRPr="00DD5C89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416ED4" w14:textId="77777777" w:rsidR="00400BF1" w:rsidRPr="00DD5C89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56D85" w14:textId="77777777" w:rsidR="00400BF1" w:rsidRPr="00DD5C89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874B21" w14:textId="77777777" w:rsidR="00400BF1" w:rsidRPr="00DD5C89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9F339" w14:textId="77777777" w:rsidR="00400BF1" w:rsidRPr="00DD5C89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6D4C16E" w14:textId="77777777" w:rsidR="00400BF1" w:rsidRPr="00DD5C89" w:rsidRDefault="00400BF1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0BF1" w:rsidRPr="00DD5C89" w14:paraId="246905F1" w14:textId="77777777" w:rsidTr="009464A6">
        <w:trPr>
          <w:trHeight w:val="261"/>
        </w:trPr>
        <w:tc>
          <w:tcPr>
            <w:tcW w:w="3060" w:type="dxa"/>
            <w:shd w:val="clear" w:color="auto" w:fill="auto"/>
          </w:tcPr>
          <w:p w14:paraId="473D41BD" w14:textId="77777777" w:rsidR="00400BF1" w:rsidRPr="009464A6" w:rsidRDefault="00400BF1" w:rsidP="00400BF1">
            <w:pPr>
              <w:tabs>
                <w:tab w:val="decimal" w:pos="510"/>
              </w:tabs>
              <w:spacing w:line="240" w:lineRule="auto"/>
              <w:ind w:left="5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64A6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360" w:type="dxa"/>
          </w:tcPr>
          <w:p w14:paraId="140FDA96" w14:textId="77777777" w:rsidR="00400BF1" w:rsidRPr="00DD5C89" w:rsidRDefault="00400BF1" w:rsidP="00400BF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F4167B0" w14:textId="77777777" w:rsidR="00400BF1" w:rsidRPr="00DD5C89" w:rsidRDefault="00400BF1" w:rsidP="00400BF1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701,076</w:t>
            </w:r>
          </w:p>
        </w:tc>
        <w:tc>
          <w:tcPr>
            <w:tcW w:w="236" w:type="dxa"/>
          </w:tcPr>
          <w:p w14:paraId="4B339172" w14:textId="77777777" w:rsidR="00400BF1" w:rsidRPr="00DD5C89" w:rsidRDefault="00400BF1" w:rsidP="00400BF1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5F9955" w14:textId="77777777" w:rsidR="00400BF1" w:rsidRPr="00DD5C89" w:rsidRDefault="00400BF1" w:rsidP="00400BF1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8A2054" w14:textId="77777777" w:rsidR="00400BF1" w:rsidRPr="00DD5C89" w:rsidRDefault="00400BF1" w:rsidP="00400BF1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07172C" w14:textId="77777777" w:rsidR="00400BF1" w:rsidRPr="00DD5C89" w:rsidRDefault="00400BF1" w:rsidP="00400BF1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701,076</w:t>
            </w:r>
          </w:p>
        </w:tc>
        <w:tc>
          <w:tcPr>
            <w:tcW w:w="270" w:type="dxa"/>
            <w:vAlign w:val="bottom"/>
          </w:tcPr>
          <w:p w14:paraId="4310D8F6" w14:textId="77777777" w:rsidR="00400BF1" w:rsidRPr="00DD5C89" w:rsidRDefault="00400BF1" w:rsidP="00400BF1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603772" w14:textId="77777777" w:rsidR="00400BF1" w:rsidRPr="00DD5C89" w:rsidRDefault="00400BF1" w:rsidP="00400BF1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3C07B4" w14:textId="77777777" w:rsidR="00400BF1" w:rsidRPr="00DD5C89" w:rsidRDefault="00400BF1" w:rsidP="00400BF1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0003E77" w14:textId="77777777" w:rsidR="00400BF1" w:rsidRPr="00DD5C89" w:rsidRDefault="00400BF1" w:rsidP="00400BF1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701,076</w:t>
            </w:r>
          </w:p>
        </w:tc>
      </w:tr>
    </w:tbl>
    <w:p w14:paraId="6C15B68E" w14:textId="77777777" w:rsidR="00400BF1" w:rsidRPr="00DD5C89" w:rsidRDefault="00400BF1" w:rsidP="00400B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096292" w14:textId="77777777" w:rsidR="00400BF1" w:rsidRPr="00DD5C89" w:rsidRDefault="00400BF1" w:rsidP="00400BF1">
      <w:pPr>
        <w:spacing w:line="240" w:lineRule="auto"/>
        <w:ind w:left="540"/>
        <w:rPr>
          <w:rFonts w:asciiTheme="majorBidi" w:hAnsiTheme="majorBidi" w:cstheme="majorBidi"/>
          <w:bCs/>
          <w:sz w:val="30"/>
          <w:szCs w:val="30"/>
        </w:rPr>
      </w:pPr>
      <w:r w:rsidRPr="00DD5C8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DD5C89">
        <w:rPr>
          <w:rFonts w:asciiTheme="majorBidi" w:hAnsiTheme="majorBidi" w:cstheme="majorBidi"/>
          <w:sz w:val="30"/>
          <w:szCs w:val="30"/>
          <w:lang w:val="en-US"/>
        </w:rPr>
        <w:t>2</w:t>
      </w:r>
    </w:p>
    <w:p w14:paraId="3B172D9E" w14:textId="77777777" w:rsidR="00400BF1" w:rsidRPr="00DD5C89" w:rsidRDefault="00400BF1" w:rsidP="00400BF1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850"/>
        <w:gridCol w:w="270"/>
        <w:gridCol w:w="3150"/>
      </w:tblGrid>
      <w:tr w:rsidR="00400BF1" w:rsidRPr="00DD5C89" w14:paraId="54EE631D" w14:textId="77777777" w:rsidTr="00AF32CB">
        <w:trPr>
          <w:tblHeader/>
        </w:trPr>
        <w:tc>
          <w:tcPr>
            <w:tcW w:w="5850" w:type="dxa"/>
            <w:shd w:val="clear" w:color="auto" w:fill="auto"/>
            <w:hideMark/>
          </w:tcPr>
          <w:p w14:paraId="033DD12E" w14:textId="77777777" w:rsidR="00400BF1" w:rsidRPr="00DD5C89" w:rsidRDefault="00400BF1" w:rsidP="00AF32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D5C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758E8FD3" w14:textId="77777777" w:rsidR="00400BF1" w:rsidRPr="00DD5C89" w:rsidRDefault="00400BF1" w:rsidP="00AF32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shd w:val="clear" w:color="auto" w:fill="auto"/>
            <w:hideMark/>
          </w:tcPr>
          <w:p w14:paraId="793081BF" w14:textId="77777777" w:rsidR="00400BF1" w:rsidRPr="00DD5C89" w:rsidRDefault="00400BF1" w:rsidP="00AF32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D5C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0BF1" w:rsidRPr="00DD5C89" w14:paraId="27370DB9" w14:textId="77777777" w:rsidTr="00AF32CB">
        <w:tc>
          <w:tcPr>
            <w:tcW w:w="5850" w:type="dxa"/>
            <w:shd w:val="clear" w:color="auto" w:fill="auto"/>
            <w:hideMark/>
          </w:tcPr>
          <w:p w14:paraId="585D2A92" w14:textId="77777777" w:rsidR="00400BF1" w:rsidRPr="00DD5C89" w:rsidRDefault="00400BF1" w:rsidP="00AF32CB">
            <w:pPr>
              <w:spacing w:line="240" w:lineRule="auto"/>
              <w:ind w:left="250" w:right="-110" w:hanging="250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เงินลงทุนในหน่วยลงทุนในความต้องการของตลาดที่วัดมูลค่าด้วยมูลค่ายุติธรรมผ่านกำไรหรือขาดทุน </w:t>
            </w:r>
          </w:p>
        </w:tc>
        <w:tc>
          <w:tcPr>
            <w:tcW w:w="270" w:type="dxa"/>
            <w:shd w:val="clear" w:color="auto" w:fill="auto"/>
          </w:tcPr>
          <w:p w14:paraId="0937177B" w14:textId="77777777" w:rsidR="00400BF1" w:rsidRPr="00DD5C89" w:rsidRDefault="00400BF1" w:rsidP="00AF32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shd w:val="clear" w:color="auto" w:fill="auto"/>
            <w:hideMark/>
          </w:tcPr>
          <w:p w14:paraId="218C8780" w14:textId="77777777" w:rsidR="00400BF1" w:rsidRPr="00DD5C89" w:rsidRDefault="00400BF1" w:rsidP="00AF32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DD5C8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06162BFB" w14:textId="77777777" w:rsidR="009248D8" w:rsidRDefault="009248D8" w:rsidP="009464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1BA1F163" w14:textId="77777777" w:rsidR="009464A6" w:rsidRDefault="009464A6" w:rsidP="009464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D5C8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รายการเคลื่อนไหวของตราสารหนี้ที่อยู่ในความต้องการของตลาด </w:t>
      </w:r>
    </w:p>
    <w:p w14:paraId="2EB61518" w14:textId="77777777" w:rsidR="009464A6" w:rsidRPr="00DD5C89" w:rsidRDefault="009464A6" w:rsidP="009464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270"/>
        <w:gridCol w:w="1440"/>
      </w:tblGrid>
      <w:tr w:rsidR="009464A6" w:rsidRPr="00DD5C89" w14:paraId="2F07034E" w14:textId="77777777" w:rsidTr="00086F06">
        <w:tc>
          <w:tcPr>
            <w:tcW w:w="6030" w:type="dxa"/>
          </w:tcPr>
          <w:p w14:paraId="1A54010E" w14:textId="77777777" w:rsidR="009464A6" w:rsidRPr="00DD5C89" w:rsidRDefault="009464A6" w:rsidP="00086F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23B92691" w14:textId="77777777" w:rsidR="009464A6" w:rsidRPr="00DD5C89" w:rsidRDefault="009464A6" w:rsidP="00086F06">
            <w:pPr>
              <w:tabs>
                <w:tab w:val="left" w:pos="592"/>
              </w:tabs>
              <w:spacing w:line="240" w:lineRule="auto"/>
              <w:ind w:lef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1095029" w14:textId="77777777" w:rsidR="009464A6" w:rsidRPr="00DD5C89" w:rsidRDefault="009464A6" w:rsidP="00086F06">
            <w:pPr>
              <w:spacing w:line="240" w:lineRule="auto"/>
              <w:ind w:lef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D54F350" w14:textId="77777777" w:rsidR="009464A6" w:rsidRPr="00DD5C89" w:rsidRDefault="009464A6" w:rsidP="00086F06">
            <w:pPr>
              <w:tabs>
                <w:tab w:val="left" w:pos="642"/>
              </w:tabs>
              <w:spacing w:line="240" w:lineRule="auto"/>
              <w:ind w:lef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464A6" w:rsidRPr="00DD5C89" w14:paraId="373F1121" w14:textId="77777777" w:rsidTr="00086F06">
        <w:tc>
          <w:tcPr>
            <w:tcW w:w="6030" w:type="dxa"/>
          </w:tcPr>
          <w:p w14:paraId="3B168680" w14:textId="77777777" w:rsidR="009464A6" w:rsidRPr="00DD5C89" w:rsidRDefault="009464A6" w:rsidP="00086F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6A32BB0F" w14:textId="77777777" w:rsidR="009464A6" w:rsidRPr="00DD5C89" w:rsidRDefault="00CF6C98" w:rsidP="00086F06">
            <w:pPr>
              <w:spacing w:line="240" w:lineRule="auto"/>
              <w:ind w:lef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5C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D5C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D5C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DD5C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64A6" w:rsidRPr="00DD5C89" w14:paraId="7B0D2CF8" w14:textId="77777777" w:rsidTr="00086F06">
        <w:trPr>
          <w:trHeight w:hRule="exact" w:val="144"/>
        </w:trPr>
        <w:tc>
          <w:tcPr>
            <w:tcW w:w="6030" w:type="dxa"/>
          </w:tcPr>
          <w:p w14:paraId="0981014C" w14:textId="77777777" w:rsidR="009464A6" w:rsidRPr="00DD5C89" w:rsidRDefault="009464A6" w:rsidP="00086F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351B8013" w14:textId="77777777" w:rsidR="009464A6" w:rsidRPr="00DD5C89" w:rsidRDefault="009464A6" w:rsidP="00086F06">
            <w:pPr>
              <w:spacing w:line="240" w:lineRule="auto"/>
              <w:ind w:lef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464A6" w:rsidRPr="00DD5C89" w14:paraId="7185A74F" w14:textId="77777777" w:rsidTr="00086F06">
        <w:tc>
          <w:tcPr>
            <w:tcW w:w="6030" w:type="dxa"/>
          </w:tcPr>
          <w:p w14:paraId="43831EA7" w14:textId="77777777" w:rsidR="009464A6" w:rsidRPr="00DD5C89" w:rsidRDefault="001823F8" w:rsidP="001823F8">
            <w:pPr>
              <w:spacing w:line="240" w:lineRule="auto"/>
              <w:ind w:left="-20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F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F8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1823F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</w:tcPr>
          <w:p w14:paraId="183BD08D" w14:textId="77777777" w:rsidR="009464A6" w:rsidRPr="00DD5C89" w:rsidRDefault="009464A6" w:rsidP="00086F06">
            <w:pPr>
              <w:tabs>
                <w:tab w:val="decimal" w:pos="1156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701,076</w:t>
            </w:r>
          </w:p>
        </w:tc>
        <w:tc>
          <w:tcPr>
            <w:tcW w:w="270" w:type="dxa"/>
          </w:tcPr>
          <w:p w14:paraId="49BC6992" w14:textId="77777777" w:rsidR="009464A6" w:rsidRPr="00DD5C89" w:rsidRDefault="009464A6" w:rsidP="00086F06">
            <w:pPr>
              <w:tabs>
                <w:tab w:val="decimal" w:pos="1156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C2AD04B" w14:textId="77777777" w:rsidR="009464A6" w:rsidRPr="00DD5C89" w:rsidRDefault="009464A6" w:rsidP="00086F06">
            <w:pPr>
              <w:tabs>
                <w:tab w:val="decimal" w:pos="1156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64A6" w:rsidRPr="00DD5C89" w14:paraId="203EE54C" w14:textId="77777777" w:rsidTr="00086F06">
        <w:tc>
          <w:tcPr>
            <w:tcW w:w="6030" w:type="dxa"/>
          </w:tcPr>
          <w:p w14:paraId="2F706847" w14:textId="77777777" w:rsidR="009464A6" w:rsidRPr="00DD5C89" w:rsidRDefault="009464A6" w:rsidP="00086F06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530" w:type="dxa"/>
            <w:shd w:val="clear" w:color="auto" w:fill="auto"/>
          </w:tcPr>
          <w:p w14:paraId="065D38E6" w14:textId="77777777" w:rsidR="009464A6" w:rsidRPr="00DD5C89" w:rsidRDefault="00CF6C98" w:rsidP="00086F06">
            <w:pPr>
              <w:tabs>
                <w:tab w:val="decimal" w:pos="1156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(650,365)</w:t>
            </w:r>
          </w:p>
        </w:tc>
        <w:tc>
          <w:tcPr>
            <w:tcW w:w="270" w:type="dxa"/>
          </w:tcPr>
          <w:p w14:paraId="415C7F82" w14:textId="77777777" w:rsidR="009464A6" w:rsidRPr="00DD5C89" w:rsidRDefault="009464A6" w:rsidP="00086F06">
            <w:pPr>
              <w:tabs>
                <w:tab w:val="decimal" w:pos="1156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440" w:type="dxa"/>
          </w:tcPr>
          <w:p w14:paraId="149481A9" w14:textId="77777777" w:rsidR="009464A6" w:rsidRPr="00DD5C89" w:rsidRDefault="009464A6" w:rsidP="00086F06">
            <w:pPr>
              <w:tabs>
                <w:tab w:val="decimal" w:pos="1156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64A6" w:rsidRPr="00DD5C89" w14:paraId="4715A5AD" w14:textId="77777777" w:rsidTr="00086F06">
        <w:tc>
          <w:tcPr>
            <w:tcW w:w="6030" w:type="dxa"/>
          </w:tcPr>
          <w:p w14:paraId="27EF513A" w14:textId="77777777" w:rsidR="009464A6" w:rsidRPr="00DD5C89" w:rsidRDefault="009464A6" w:rsidP="00086F06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230BF5E3" w14:textId="77777777" w:rsidR="009464A6" w:rsidRPr="00DD5C89" w:rsidRDefault="00CF6C98" w:rsidP="00086F06">
            <w:pPr>
              <w:tabs>
                <w:tab w:val="decimal" w:pos="1156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1CE4DAD0" w14:textId="77777777" w:rsidR="009464A6" w:rsidRPr="00DD5C89" w:rsidRDefault="009464A6" w:rsidP="00086F06">
            <w:pPr>
              <w:tabs>
                <w:tab w:val="decimal" w:pos="1156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440" w:type="dxa"/>
          </w:tcPr>
          <w:p w14:paraId="12AB0CC5" w14:textId="77777777" w:rsidR="009464A6" w:rsidRPr="00DD5C89" w:rsidRDefault="001823F8" w:rsidP="00086F06">
            <w:pPr>
              <w:tabs>
                <w:tab w:val="decimal" w:pos="1156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64A6" w:rsidRPr="00DD5C89" w14:paraId="66F3096B" w14:textId="77777777" w:rsidTr="00086F06">
        <w:tc>
          <w:tcPr>
            <w:tcW w:w="6030" w:type="dxa"/>
          </w:tcPr>
          <w:p w14:paraId="2481BBF6" w14:textId="77777777" w:rsidR="009464A6" w:rsidRPr="001823F8" w:rsidRDefault="001823F8" w:rsidP="001823F8">
            <w:pPr>
              <w:spacing w:line="240" w:lineRule="auto"/>
              <w:ind w:left="-20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3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823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1823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014853D" w14:textId="77777777" w:rsidR="009464A6" w:rsidRPr="00DD5C89" w:rsidRDefault="00CF6C98" w:rsidP="00086F06">
            <w:pPr>
              <w:tabs>
                <w:tab w:val="decimal" w:pos="1156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51,019</w:t>
            </w:r>
          </w:p>
        </w:tc>
        <w:tc>
          <w:tcPr>
            <w:tcW w:w="270" w:type="dxa"/>
          </w:tcPr>
          <w:p w14:paraId="4E4849D4" w14:textId="77777777" w:rsidR="009464A6" w:rsidRPr="00DD5C89" w:rsidRDefault="009464A6" w:rsidP="00086F06">
            <w:pPr>
              <w:tabs>
                <w:tab w:val="decimal" w:pos="1156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452D98" w14:textId="77777777" w:rsidR="009464A6" w:rsidRPr="00DD5C89" w:rsidRDefault="001823F8" w:rsidP="00086F06">
            <w:pPr>
              <w:tabs>
                <w:tab w:val="decimal" w:pos="1156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4BD289D" w14:textId="77777777" w:rsidR="000472A6" w:rsidRDefault="000F6656" w:rsidP="009464A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37CBC13D" w14:textId="77777777" w:rsidR="00DD24DC" w:rsidRDefault="00DD24D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EC10F76" w14:textId="77777777" w:rsidR="00DD24DC" w:rsidRPr="00DD24DC" w:rsidRDefault="00DD24DC" w:rsidP="00DD24D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2D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</w:t>
      </w:r>
      <w:r w:rsidRPr="00DD24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เครดิต</w:t>
      </w:r>
    </w:p>
    <w:p w14:paraId="6F7AF496" w14:textId="77777777" w:rsidR="00DD24DC" w:rsidRPr="00DD24DC" w:rsidRDefault="00DD24DC" w:rsidP="00DD24D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060CB6" w14:textId="77777777" w:rsidR="00DD24DC" w:rsidRPr="00DD24DC" w:rsidRDefault="00DD24D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D24DC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DD24DC">
        <w:rPr>
          <w:rFonts w:asciiTheme="majorBidi" w:hAnsiTheme="majorBidi" w:cstheme="majorBidi"/>
          <w:sz w:val="30"/>
          <w:szCs w:val="30"/>
        </w:rPr>
        <w:t xml:space="preserve"> </w:t>
      </w:r>
      <w:r w:rsidRPr="00DD24DC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DD24DC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24DC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2228374" w14:textId="77777777" w:rsidR="00DD24DC" w:rsidRPr="00DD24DC" w:rsidRDefault="00DD24D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169"/>
        <w:gridCol w:w="181"/>
        <w:gridCol w:w="1260"/>
        <w:gridCol w:w="180"/>
        <w:gridCol w:w="1260"/>
      </w:tblGrid>
      <w:tr w:rsidR="00DD24DC" w:rsidRPr="00DD24DC" w14:paraId="35C8354A" w14:textId="77777777" w:rsidTr="00A91494">
        <w:trPr>
          <w:cantSplit/>
          <w:tblHeader/>
        </w:trPr>
        <w:tc>
          <w:tcPr>
            <w:tcW w:w="5220" w:type="dxa"/>
            <w:vAlign w:val="bottom"/>
          </w:tcPr>
          <w:p w14:paraId="5119AABE" w14:textId="77777777" w:rsidR="00DD24DC" w:rsidRPr="00DD24DC" w:rsidRDefault="00DD24DC" w:rsidP="00A914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0B81E4D" w14:textId="77777777" w:rsidR="00DD24DC" w:rsidRPr="00DD24DC" w:rsidRDefault="00DD24DC" w:rsidP="00A914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126F63AA" w14:textId="77777777" w:rsidR="00DD24DC" w:rsidRPr="00DD24DC" w:rsidRDefault="00DD24DC" w:rsidP="00A914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DD24D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564F359E" w14:textId="77777777" w:rsidR="00DD24DC" w:rsidRPr="00DD24DC" w:rsidRDefault="00DD24DC" w:rsidP="00A914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C8C577" w14:textId="77777777" w:rsidR="00DD24DC" w:rsidRPr="00DD24DC" w:rsidRDefault="00DD24DC" w:rsidP="00A914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D24DC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31</w:t>
            </w:r>
            <w:r w:rsidRPr="00DD24D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DD24D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DD24D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D24DC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C4C429E" w14:textId="77777777" w:rsidR="00DD24DC" w:rsidRPr="00DD24DC" w:rsidRDefault="00DD24DC" w:rsidP="00A914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A47FD1" w14:textId="77777777" w:rsidR="00DD24DC" w:rsidRPr="00DD24DC" w:rsidRDefault="00DD24DC" w:rsidP="00A9149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D24DC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DD24D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DD24DC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DD24DC" w:rsidRPr="00DD24DC" w14:paraId="670BF444" w14:textId="77777777" w:rsidTr="00A91494">
        <w:trPr>
          <w:cantSplit/>
          <w:tblHeader/>
        </w:trPr>
        <w:tc>
          <w:tcPr>
            <w:tcW w:w="5220" w:type="dxa"/>
            <w:vAlign w:val="bottom"/>
            <w:hideMark/>
          </w:tcPr>
          <w:p w14:paraId="5CB132D8" w14:textId="77777777" w:rsidR="00DD24DC" w:rsidRPr="00DD24DC" w:rsidRDefault="00DD24DC" w:rsidP="00A914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14F875F1" w14:textId="77777777" w:rsidR="00DD24DC" w:rsidRPr="00DD24DC" w:rsidRDefault="00DD24DC" w:rsidP="00A914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1AD1607E" w14:textId="77777777" w:rsidR="00DD24DC" w:rsidRPr="00DD24DC" w:rsidRDefault="00DD24DC" w:rsidP="00A914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D6F6F41" w14:textId="77777777" w:rsidR="00DD24DC" w:rsidRPr="00DD24DC" w:rsidRDefault="00DD24DC" w:rsidP="00A914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24DC" w:rsidRPr="00DD24DC" w14:paraId="2873324F" w14:textId="77777777" w:rsidTr="00A91494">
        <w:trPr>
          <w:cantSplit/>
        </w:trPr>
        <w:tc>
          <w:tcPr>
            <w:tcW w:w="5220" w:type="dxa"/>
          </w:tcPr>
          <w:p w14:paraId="50A6C505" w14:textId="77777777" w:rsidR="00DD24DC" w:rsidRPr="00DD24DC" w:rsidRDefault="00DD24DC" w:rsidP="00A914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9" w:type="dxa"/>
          </w:tcPr>
          <w:p w14:paraId="28E1355F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2C94E35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FCA3925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FF1DE0" w14:textId="77777777" w:rsidR="00DD24DC" w:rsidRPr="00DD24DC" w:rsidRDefault="00DD24DC" w:rsidP="00A914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2A079F" w14:textId="77777777" w:rsidR="00DD24DC" w:rsidRPr="00DD24DC" w:rsidRDefault="00DD24DC" w:rsidP="00A914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D24DC" w:rsidRPr="00DD24DC" w14:paraId="7DFD0463" w14:textId="77777777" w:rsidTr="00A91494">
        <w:trPr>
          <w:cantSplit/>
        </w:trPr>
        <w:tc>
          <w:tcPr>
            <w:tcW w:w="5220" w:type="dxa"/>
          </w:tcPr>
          <w:p w14:paraId="665DC87A" w14:textId="77777777" w:rsidR="00DD24DC" w:rsidRPr="00DD24DC" w:rsidRDefault="00DD24DC" w:rsidP="00A914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69" w:type="dxa"/>
          </w:tcPr>
          <w:p w14:paraId="36E0F0F9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6E895593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5A4CF6E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60,369</w:t>
            </w:r>
          </w:p>
        </w:tc>
        <w:tc>
          <w:tcPr>
            <w:tcW w:w="180" w:type="dxa"/>
          </w:tcPr>
          <w:p w14:paraId="3EB67F82" w14:textId="77777777" w:rsidR="00DD24DC" w:rsidRPr="00DD24DC" w:rsidRDefault="00DD24DC" w:rsidP="00A914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A46822D" w14:textId="77777777" w:rsidR="00DD24DC" w:rsidRPr="00DD24DC" w:rsidRDefault="00DD24DC" w:rsidP="00A914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60,503</w:t>
            </w:r>
          </w:p>
        </w:tc>
      </w:tr>
      <w:tr w:rsidR="00DD24DC" w:rsidRPr="00DD24DC" w14:paraId="39ACA841" w14:textId="77777777" w:rsidTr="00A91494">
        <w:trPr>
          <w:cantSplit/>
          <w:trHeight w:hRule="exact" w:val="144"/>
        </w:trPr>
        <w:tc>
          <w:tcPr>
            <w:tcW w:w="5220" w:type="dxa"/>
          </w:tcPr>
          <w:p w14:paraId="6E9E3689" w14:textId="77777777" w:rsidR="00DD24DC" w:rsidRPr="00DD24DC" w:rsidRDefault="00DD24DC" w:rsidP="00A914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69F0740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DE6083A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CD67B13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3C7839" w14:textId="77777777" w:rsidR="00DD24DC" w:rsidRPr="00DD24DC" w:rsidRDefault="00DD24DC" w:rsidP="00A914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DCE0E6" w14:textId="77777777" w:rsidR="00DD24DC" w:rsidRPr="00DD24DC" w:rsidRDefault="00DD24DC" w:rsidP="00A914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24DC" w:rsidRPr="00DD24DC" w14:paraId="79E07D12" w14:textId="77777777" w:rsidTr="00A91494">
        <w:trPr>
          <w:cantSplit/>
        </w:trPr>
        <w:tc>
          <w:tcPr>
            <w:tcW w:w="5220" w:type="dxa"/>
          </w:tcPr>
          <w:p w14:paraId="2FBF9124" w14:textId="77777777" w:rsidR="00DD24DC" w:rsidRPr="00DD24DC" w:rsidRDefault="00DD24DC" w:rsidP="00A914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1169" w:type="dxa"/>
          </w:tcPr>
          <w:p w14:paraId="632FEF83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10461D6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02A2223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B6C78EC" w14:textId="77777777" w:rsidR="00DD24DC" w:rsidRPr="00DD24DC" w:rsidRDefault="00DD24DC" w:rsidP="00A914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67D845" w14:textId="77777777" w:rsidR="00DD24DC" w:rsidRPr="00DD24DC" w:rsidRDefault="00DD24DC" w:rsidP="00A914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D24DC" w:rsidRPr="00DD24DC" w14:paraId="0B11BB68" w14:textId="77777777" w:rsidTr="00A91494">
        <w:trPr>
          <w:cantSplit/>
        </w:trPr>
        <w:tc>
          <w:tcPr>
            <w:tcW w:w="5220" w:type="dxa"/>
            <w:hideMark/>
          </w:tcPr>
          <w:p w14:paraId="342B099C" w14:textId="77777777" w:rsidR="00DD24DC" w:rsidRPr="00DD24DC" w:rsidRDefault="00DD24DC" w:rsidP="00A914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9" w:type="dxa"/>
          </w:tcPr>
          <w:p w14:paraId="721C7910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95D6162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E6DCF22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753,47</w:t>
            </w:r>
            <w:r w:rsidR="006B31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5B01FB8" w14:textId="77777777" w:rsidR="00DD24DC" w:rsidRPr="00DD24DC" w:rsidRDefault="00DD24DC" w:rsidP="00A914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BDC3EB" w14:textId="77777777" w:rsidR="00DD24DC" w:rsidRPr="00DD24DC" w:rsidRDefault="00DD24DC" w:rsidP="00A914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571,210</w:t>
            </w:r>
          </w:p>
        </w:tc>
      </w:tr>
      <w:tr w:rsidR="00DD24DC" w:rsidRPr="00DD24DC" w14:paraId="26AD1E0D" w14:textId="77777777" w:rsidTr="00A91494">
        <w:trPr>
          <w:cantSplit/>
        </w:trPr>
        <w:tc>
          <w:tcPr>
            <w:tcW w:w="5220" w:type="dxa"/>
            <w:hideMark/>
          </w:tcPr>
          <w:p w14:paraId="424F3EA1" w14:textId="77777777" w:rsidR="00DD24DC" w:rsidRPr="00DD24DC" w:rsidRDefault="00DD24DC" w:rsidP="00A914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9" w:type="dxa"/>
          </w:tcPr>
          <w:p w14:paraId="75226E27" w14:textId="77777777" w:rsidR="00DD24DC" w:rsidRPr="00DD24DC" w:rsidRDefault="00DD24DC" w:rsidP="00A914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4E8D796" w14:textId="77777777" w:rsidR="00DD24DC" w:rsidRPr="00DD24DC" w:rsidRDefault="00DD24DC" w:rsidP="00A914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3746D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0B658C2" w14:textId="77777777" w:rsidR="00DD24DC" w:rsidRPr="00DD24DC" w:rsidRDefault="00DD24DC" w:rsidP="00A914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E77D82E" w14:textId="77777777" w:rsidR="00DD24DC" w:rsidRPr="00DD24DC" w:rsidRDefault="00DD24DC" w:rsidP="00A914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D24DC" w:rsidRPr="00DD24DC" w14:paraId="7475481D" w14:textId="77777777" w:rsidTr="00A91494">
        <w:trPr>
          <w:cantSplit/>
        </w:trPr>
        <w:tc>
          <w:tcPr>
            <w:tcW w:w="5220" w:type="dxa"/>
            <w:hideMark/>
          </w:tcPr>
          <w:p w14:paraId="5A669B2F" w14:textId="77777777" w:rsidR="00DD24DC" w:rsidRPr="00DD24DC" w:rsidRDefault="00DD24DC" w:rsidP="00A9149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D2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169" w:type="dxa"/>
          </w:tcPr>
          <w:p w14:paraId="2D5C3856" w14:textId="77777777" w:rsidR="00DD24DC" w:rsidRPr="00DD24DC" w:rsidRDefault="00DD24DC" w:rsidP="00A914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5EA020D" w14:textId="77777777" w:rsidR="00DD24DC" w:rsidRPr="00DD24DC" w:rsidRDefault="00DD24DC" w:rsidP="00A914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5D7926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85,6</w:t>
            </w:r>
            <w:r w:rsidR="006B31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45FD8B22" w14:textId="77777777" w:rsidR="00DD24DC" w:rsidRPr="00DD24DC" w:rsidRDefault="00DD24DC" w:rsidP="00A914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ACF7982" w14:textId="77777777" w:rsidR="00DD24DC" w:rsidRPr="00DD24DC" w:rsidRDefault="00DD24DC" w:rsidP="00A914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127,990</w:t>
            </w:r>
          </w:p>
        </w:tc>
      </w:tr>
      <w:tr w:rsidR="00DD24DC" w:rsidRPr="00DD24DC" w14:paraId="3B52EFCD" w14:textId="77777777" w:rsidTr="00A91494">
        <w:trPr>
          <w:cantSplit/>
        </w:trPr>
        <w:tc>
          <w:tcPr>
            <w:tcW w:w="5220" w:type="dxa"/>
          </w:tcPr>
          <w:p w14:paraId="525C8336" w14:textId="77777777" w:rsidR="00DD24DC" w:rsidRPr="00DD24DC" w:rsidRDefault="00DD24DC" w:rsidP="00A9149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2228010" w14:textId="77777777" w:rsidR="00DD24DC" w:rsidRPr="00DD24DC" w:rsidRDefault="00DD24DC" w:rsidP="00A914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097D0A9" w14:textId="77777777" w:rsidR="00DD24DC" w:rsidRPr="00DD24DC" w:rsidRDefault="00DD24DC" w:rsidP="00A914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2CBDFC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839,084</w:t>
            </w:r>
          </w:p>
        </w:tc>
        <w:tc>
          <w:tcPr>
            <w:tcW w:w="180" w:type="dxa"/>
          </w:tcPr>
          <w:p w14:paraId="1E81372E" w14:textId="77777777" w:rsidR="00DD24DC" w:rsidRPr="00DD24DC" w:rsidRDefault="00DD24DC" w:rsidP="00A914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E8FE3" w14:textId="77777777" w:rsidR="00DD24DC" w:rsidRPr="00DD24DC" w:rsidRDefault="00DD24DC" w:rsidP="00A914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699,200</w:t>
            </w:r>
          </w:p>
        </w:tc>
      </w:tr>
      <w:tr w:rsidR="00DD24DC" w:rsidRPr="00DD24DC" w14:paraId="413E5682" w14:textId="77777777" w:rsidTr="00A91494">
        <w:trPr>
          <w:cantSplit/>
        </w:trPr>
        <w:tc>
          <w:tcPr>
            <w:tcW w:w="5220" w:type="dxa"/>
            <w:hideMark/>
          </w:tcPr>
          <w:p w14:paraId="77C65A5E" w14:textId="77777777" w:rsidR="00DD24DC" w:rsidRPr="00DD24DC" w:rsidRDefault="00DD24DC" w:rsidP="00A914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</w:tcPr>
          <w:p w14:paraId="0F85D29F" w14:textId="77777777" w:rsidR="00DD24DC" w:rsidRPr="00DD24DC" w:rsidRDefault="00DD24DC" w:rsidP="00A914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BEDC4A7" w14:textId="77777777" w:rsidR="00DD24DC" w:rsidRPr="00DD24DC" w:rsidRDefault="00DD24DC" w:rsidP="00A914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DF890" w14:textId="77777777" w:rsidR="00DD24DC" w:rsidRPr="00DD24DC" w:rsidRDefault="00DD24DC" w:rsidP="00A914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899,453</w:t>
            </w:r>
          </w:p>
        </w:tc>
        <w:tc>
          <w:tcPr>
            <w:tcW w:w="180" w:type="dxa"/>
          </w:tcPr>
          <w:p w14:paraId="46556123" w14:textId="77777777" w:rsidR="00DD24DC" w:rsidRPr="00DD24DC" w:rsidRDefault="00DD24DC" w:rsidP="00A914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C57BA" w14:textId="77777777" w:rsidR="00DD24DC" w:rsidRPr="00DD24DC" w:rsidRDefault="00DD24DC" w:rsidP="00A914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759,703</w:t>
            </w:r>
          </w:p>
        </w:tc>
      </w:tr>
    </w:tbl>
    <w:p w14:paraId="0F898E33" w14:textId="77777777" w:rsidR="00DD24DC" w:rsidRDefault="00DD24DC" w:rsidP="009464A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20ED41" w14:textId="77777777" w:rsidR="000A173A" w:rsidRPr="00D87EBF" w:rsidRDefault="00AA31EE" w:rsidP="009248D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D87EB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B5031" w:rsidRPr="00D87EBF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D87EBF">
        <w:rPr>
          <w:rFonts w:asciiTheme="majorBidi" w:hAnsiTheme="majorBidi" w:cstheme="majorBidi"/>
          <w:b/>
          <w:bCs/>
          <w:sz w:val="30"/>
          <w:szCs w:val="30"/>
        </w:rPr>
        <w:tab/>
      </w:r>
      <w:r w:rsidR="00327006" w:rsidRPr="00D87EB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0A08FC" w:rsidRPr="00D87EBF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211A3C" w:rsidRPr="00D87EB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</w:t>
      </w:r>
      <w:r w:rsidR="000A08FC" w:rsidRPr="00D87EBF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14:paraId="293AAF55" w14:textId="77777777" w:rsidR="00492682" w:rsidRPr="00D87EBF" w:rsidRDefault="00492682" w:rsidP="00D42AE2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170"/>
      </w:tblGrid>
      <w:tr w:rsidR="00CC7FA5" w:rsidRPr="00D87EBF" w14:paraId="472374AB" w14:textId="77777777" w:rsidTr="00A03222">
        <w:tc>
          <w:tcPr>
            <w:tcW w:w="6570" w:type="dxa"/>
            <w:vAlign w:val="bottom"/>
          </w:tcPr>
          <w:p w14:paraId="4B6505C1" w14:textId="77777777" w:rsidR="00CC7FA5" w:rsidRPr="00D87EBF" w:rsidRDefault="00CC7FA5" w:rsidP="00CC7F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9A8797" w14:textId="77777777" w:rsidR="00CC7FA5" w:rsidRPr="00D87EBF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D87E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C509AD3" w14:textId="77777777" w:rsidR="00CC7FA5" w:rsidRPr="00D87EBF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06AF1" w14:textId="77777777" w:rsidR="00CC7FA5" w:rsidRPr="00D87EBF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D87E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A33503" w14:paraId="5B264F7A" w14:textId="77777777" w:rsidTr="00A03222">
        <w:tc>
          <w:tcPr>
            <w:tcW w:w="6570" w:type="dxa"/>
            <w:vAlign w:val="bottom"/>
          </w:tcPr>
          <w:p w14:paraId="363FAB26" w14:textId="77777777" w:rsidR="00CC7FA5" w:rsidRPr="004C7DC4" w:rsidRDefault="00CC7FA5" w:rsidP="00CC7F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95A147" w14:textId="77777777" w:rsidR="00CC7FA5" w:rsidRPr="00151864" w:rsidRDefault="00FC255E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E58FDC7" w14:textId="77777777"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0CA518" w14:textId="77777777" w:rsidR="00CC7FA5" w:rsidRPr="00151864" w:rsidRDefault="00FC255E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C7FA5" w:rsidRPr="00A33503" w14:paraId="6AADEF0D" w14:textId="77777777" w:rsidTr="00A03222">
        <w:tc>
          <w:tcPr>
            <w:tcW w:w="6570" w:type="dxa"/>
            <w:vAlign w:val="bottom"/>
          </w:tcPr>
          <w:p w14:paraId="67C3D947" w14:textId="77777777" w:rsidR="00CC7FA5" w:rsidRPr="004C7DC4" w:rsidRDefault="00CC7FA5" w:rsidP="00CC7FA5">
            <w:pPr>
              <w:spacing w:line="240" w:lineRule="auto"/>
              <w:ind w:left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F737074" w14:textId="77777777" w:rsidR="00CC7FA5" w:rsidRPr="004C7DC4" w:rsidRDefault="00CC7FA5" w:rsidP="00CC7FA5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7D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A5" w:rsidRPr="00A33503" w14:paraId="11A6778B" w14:textId="77777777" w:rsidTr="00A03222">
        <w:tc>
          <w:tcPr>
            <w:tcW w:w="6570" w:type="dxa"/>
          </w:tcPr>
          <w:p w14:paraId="2DB8A88E" w14:textId="77777777" w:rsidR="00CC7FA5" w:rsidRPr="004C7DC4" w:rsidRDefault="00CC7FA5" w:rsidP="00CC7FA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20271978" w14:textId="77777777" w:rsidR="00CC7FA5" w:rsidRPr="004C7DC4" w:rsidRDefault="00CC7FA5" w:rsidP="00CC7FA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08C7D2" w14:textId="77777777" w:rsidR="00CC7FA5" w:rsidRPr="004C7DC4" w:rsidRDefault="00CC7FA5" w:rsidP="00CC7FA5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E671BF" w14:textId="77777777" w:rsidR="00CC7FA5" w:rsidRPr="004C7DC4" w:rsidRDefault="00CC7FA5" w:rsidP="00CC7FA5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7FA5" w:rsidRPr="000C72A6" w14:paraId="0639970B" w14:textId="77777777" w:rsidTr="00A03222">
        <w:tc>
          <w:tcPr>
            <w:tcW w:w="6570" w:type="dxa"/>
          </w:tcPr>
          <w:p w14:paraId="3A44CA17" w14:textId="77777777" w:rsidR="00CC7FA5" w:rsidRPr="004C7DC4" w:rsidRDefault="00CC7FA5" w:rsidP="00CC7FA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7C09AFD7" w14:textId="77777777" w:rsidR="00CC7FA5" w:rsidRPr="004C7DC4" w:rsidRDefault="00CC7FA5" w:rsidP="00CC7FA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ABC2FE" w14:textId="77777777" w:rsidR="00CC7FA5" w:rsidRPr="004C7DC4" w:rsidRDefault="00CC7FA5" w:rsidP="00CC7FA5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6455BA" w14:textId="77777777" w:rsidR="00CC7FA5" w:rsidRPr="000C72A6" w:rsidRDefault="00CC7FA5" w:rsidP="00CC7FA5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3DF" w:rsidRPr="005853DF" w14:paraId="5079416C" w14:textId="77777777" w:rsidTr="00086F06">
        <w:tc>
          <w:tcPr>
            <w:tcW w:w="6570" w:type="dxa"/>
          </w:tcPr>
          <w:p w14:paraId="6A6425A2" w14:textId="77777777" w:rsidR="005853DF" w:rsidRPr="004C7DC4" w:rsidRDefault="005853DF" w:rsidP="005853D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F04B13D" w14:textId="77777777" w:rsidR="005853DF" w:rsidRPr="005853DF" w:rsidRDefault="005853DF" w:rsidP="005853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53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25,269</w:t>
            </w:r>
          </w:p>
        </w:tc>
        <w:tc>
          <w:tcPr>
            <w:tcW w:w="270" w:type="dxa"/>
          </w:tcPr>
          <w:p w14:paraId="12102E88" w14:textId="77777777" w:rsidR="005853DF" w:rsidRPr="005853DF" w:rsidRDefault="005853DF" w:rsidP="005853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D5C1D2" w14:textId="77777777" w:rsidR="005853DF" w:rsidRPr="005853DF" w:rsidRDefault="005853DF" w:rsidP="005853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53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41,628</w:t>
            </w:r>
          </w:p>
        </w:tc>
      </w:tr>
      <w:tr w:rsidR="00CC7FA5" w:rsidRPr="00A33503" w14:paraId="712C655E" w14:textId="77777777" w:rsidTr="00A03222">
        <w:trPr>
          <w:trHeight w:hRule="exact" w:val="144"/>
        </w:trPr>
        <w:tc>
          <w:tcPr>
            <w:tcW w:w="6570" w:type="dxa"/>
          </w:tcPr>
          <w:p w14:paraId="56CFA58C" w14:textId="77777777" w:rsidR="00CC7FA5" w:rsidRPr="004C7DC4" w:rsidRDefault="00CC7FA5" w:rsidP="00CC7FA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70ED97A" w14:textId="77777777" w:rsidR="00CC7FA5" w:rsidRPr="00045F90" w:rsidRDefault="00CC7FA5" w:rsidP="00CC7FA5">
            <w:pPr>
              <w:spacing w:line="240" w:lineRule="auto"/>
              <w:ind w:lef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BA138F" w14:textId="77777777" w:rsidR="00CC7FA5" w:rsidRPr="00045F90" w:rsidRDefault="00CC7FA5" w:rsidP="00CC7FA5">
            <w:pPr>
              <w:spacing w:line="240" w:lineRule="auto"/>
              <w:ind w:left="-5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8D20B3" w14:textId="77777777" w:rsidR="00CC7FA5" w:rsidRPr="00045F90" w:rsidRDefault="00CC7FA5" w:rsidP="00A03222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FA5" w:rsidRPr="00A33503" w14:paraId="53E95BB1" w14:textId="77777777" w:rsidTr="00A03222">
        <w:tc>
          <w:tcPr>
            <w:tcW w:w="6570" w:type="dxa"/>
          </w:tcPr>
          <w:p w14:paraId="4F39A82E" w14:textId="77777777" w:rsidR="00CC7FA5" w:rsidRPr="004C7DC4" w:rsidRDefault="00CC7FA5" w:rsidP="00CC7FA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7D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71F5CF3D" w14:textId="77777777" w:rsidR="00CC7FA5" w:rsidRPr="00A33503" w:rsidRDefault="00CC7FA5" w:rsidP="00CC7FA5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1C51E4" w14:textId="77777777" w:rsidR="00CC7FA5" w:rsidRPr="00A33503" w:rsidRDefault="00CC7FA5" w:rsidP="00CC7FA5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7E860D" w14:textId="77777777" w:rsidR="00CC7FA5" w:rsidRPr="00A33503" w:rsidRDefault="00CC7FA5" w:rsidP="00A03222">
            <w:pPr>
              <w:tabs>
                <w:tab w:val="decimal" w:pos="966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3DF" w:rsidRPr="003310FA" w14:paraId="5BD07EDD" w14:textId="77777777" w:rsidTr="00086F06">
        <w:tc>
          <w:tcPr>
            <w:tcW w:w="6570" w:type="dxa"/>
          </w:tcPr>
          <w:p w14:paraId="3A6F6D44" w14:textId="77777777" w:rsidR="005853DF" w:rsidRPr="004C7DC4" w:rsidRDefault="005853DF" w:rsidP="005853D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C7DC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5FBFACFB" w14:textId="77777777" w:rsidR="005853DF" w:rsidRPr="005853DF" w:rsidRDefault="005853DF" w:rsidP="005853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5853DF">
              <w:rPr>
                <w:rFonts w:ascii="Angsana New" w:hAnsi="Angsana New" w:cs="Angsana New"/>
                <w:sz w:val="30"/>
                <w:szCs w:val="30"/>
              </w:rPr>
              <w:t>1,909,924</w:t>
            </w:r>
          </w:p>
        </w:tc>
        <w:tc>
          <w:tcPr>
            <w:tcW w:w="270" w:type="dxa"/>
          </w:tcPr>
          <w:p w14:paraId="575C0CDF" w14:textId="77777777" w:rsidR="005853DF" w:rsidRPr="005853DF" w:rsidRDefault="005853DF" w:rsidP="005853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66B23D" w14:textId="77777777" w:rsidR="005853DF" w:rsidRPr="005853DF" w:rsidRDefault="005853DF" w:rsidP="005853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5853DF">
              <w:rPr>
                <w:rFonts w:ascii="Angsana New" w:hAnsi="Angsana New" w:cs="Angsana New"/>
                <w:sz w:val="30"/>
                <w:szCs w:val="30"/>
              </w:rPr>
              <w:t>1,941,844</w:t>
            </w:r>
          </w:p>
        </w:tc>
      </w:tr>
      <w:tr w:rsidR="005853DF" w:rsidRPr="00A33503" w14:paraId="7E35F063" w14:textId="77777777" w:rsidTr="00086F06">
        <w:tc>
          <w:tcPr>
            <w:tcW w:w="6570" w:type="dxa"/>
          </w:tcPr>
          <w:p w14:paraId="689FC0AC" w14:textId="77777777" w:rsidR="005853DF" w:rsidRPr="00A33503" w:rsidRDefault="005853DF" w:rsidP="005853D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AF6A5D" w14:textId="77777777" w:rsidR="005853DF" w:rsidRPr="005853DF" w:rsidRDefault="005853DF" w:rsidP="005853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5853DF">
              <w:rPr>
                <w:rFonts w:ascii="Angsana New" w:hAnsi="Angsana New" w:cs="Angsana New"/>
                <w:sz w:val="30"/>
                <w:szCs w:val="30"/>
              </w:rPr>
              <w:t>24,082</w:t>
            </w:r>
          </w:p>
        </w:tc>
        <w:tc>
          <w:tcPr>
            <w:tcW w:w="270" w:type="dxa"/>
          </w:tcPr>
          <w:p w14:paraId="0B90507F" w14:textId="77777777" w:rsidR="005853DF" w:rsidRPr="005853DF" w:rsidRDefault="005853DF" w:rsidP="005853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CE264" w14:textId="77777777" w:rsidR="005853DF" w:rsidRPr="005853DF" w:rsidRDefault="005853DF" w:rsidP="005853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5853DF">
              <w:rPr>
                <w:rFonts w:ascii="Angsana New" w:hAnsi="Angsana New" w:cs="Angsana New"/>
                <w:sz w:val="30"/>
                <w:szCs w:val="30"/>
              </w:rPr>
              <w:t>24,082</w:t>
            </w:r>
          </w:p>
        </w:tc>
      </w:tr>
      <w:tr w:rsidR="005853DF" w:rsidRPr="00A33503" w14:paraId="44AA63A0" w14:textId="77777777" w:rsidTr="00086F06">
        <w:tc>
          <w:tcPr>
            <w:tcW w:w="6570" w:type="dxa"/>
          </w:tcPr>
          <w:p w14:paraId="765412E7" w14:textId="77777777" w:rsidR="005853DF" w:rsidRPr="004C7DC4" w:rsidRDefault="005853DF" w:rsidP="005853D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661B63" w14:textId="77777777" w:rsidR="005853DF" w:rsidRPr="005853DF" w:rsidRDefault="005853DF" w:rsidP="005853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53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1,934,006</w:t>
            </w:r>
          </w:p>
        </w:tc>
        <w:tc>
          <w:tcPr>
            <w:tcW w:w="270" w:type="dxa"/>
          </w:tcPr>
          <w:p w14:paraId="723554FE" w14:textId="77777777" w:rsidR="005853DF" w:rsidRPr="005853DF" w:rsidRDefault="005853DF" w:rsidP="005853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0A7EAD" w14:textId="77777777" w:rsidR="005853DF" w:rsidRPr="005853DF" w:rsidRDefault="005853DF" w:rsidP="005853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53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1,965,926</w:t>
            </w:r>
          </w:p>
        </w:tc>
      </w:tr>
    </w:tbl>
    <w:p w14:paraId="57BCD47B" w14:textId="77777777" w:rsidR="004963E2" w:rsidRPr="004D51BB" w:rsidRDefault="004963E2" w:rsidP="00D42AE2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  <w:r w:rsidRPr="004D51BB">
        <w:rPr>
          <w:rFonts w:ascii="Angsana New" w:hAnsi="Angsana New"/>
          <w:i/>
          <w:iCs/>
          <w:sz w:val="30"/>
          <w:szCs w:val="30"/>
          <w:cs/>
        </w:rPr>
        <w:lastRenderedPageBreak/>
        <w:t>หนังสือค้ำประกันจากธนาคาร</w:t>
      </w:r>
    </w:p>
    <w:p w14:paraId="02305DFC" w14:textId="77777777" w:rsidR="004963E2" w:rsidRPr="00101838" w:rsidRDefault="004963E2" w:rsidP="00D42AE2">
      <w:pPr>
        <w:spacing w:line="240" w:lineRule="auto"/>
        <w:ind w:left="540" w:right="29"/>
        <w:jc w:val="both"/>
        <w:rPr>
          <w:rFonts w:ascii="Angsana New" w:hAnsi="Angsana New"/>
          <w:sz w:val="30"/>
          <w:szCs w:val="30"/>
          <w:highlight w:val="yellow"/>
          <w:lang w:eastAsia="ja-JP"/>
        </w:rPr>
      </w:pPr>
    </w:p>
    <w:p w14:paraId="14924439" w14:textId="77777777" w:rsidR="004963E2" w:rsidRDefault="004963E2" w:rsidP="00D42AE2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00B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7FA5">
        <w:rPr>
          <w:rFonts w:ascii="Angsana New" w:hAnsi="Angsana New"/>
          <w:sz w:val="30"/>
          <w:szCs w:val="30"/>
        </w:rPr>
        <w:t xml:space="preserve">31 </w:t>
      </w:r>
      <w:r w:rsidR="00CC7FA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C7FA5">
        <w:rPr>
          <w:rFonts w:ascii="Angsana New" w:hAnsi="Angsana New"/>
          <w:sz w:val="30"/>
          <w:szCs w:val="30"/>
        </w:rPr>
        <w:t>256</w:t>
      </w:r>
      <w:r w:rsidR="00FC255E">
        <w:rPr>
          <w:rFonts w:ascii="Angsana New" w:hAnsi="Angsana New"/>
          <w:sz w:val="30"/>
          <w:szCs w:val="30"/>
        </w:rPr>
        <w:t>4</w:t>
      </w:r>
      <w:r w:rsidR="00E57E35" w:rsidRPr="008000B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000BB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</w:t>
      </w:r>
      <w:r w:rsidR="008D2C22">
        <w:rPr>
          <w:rFonts w:ascii="Angsana New" w:hAnsi="Angsana New"/>
          <w:sz w:val="30"/>
          <w:szCs w:val="30"/>
          <w:cs/>
          <w:lang w:val="th-TH"/>
        </w:rPr>
        <w:br/>
      </w:r>
      <w:r w:rsidRPr="008000BB">
        <w:rPr>
          <w:rFonts w:ascii="Angsana New" w:hAnsi="Angsana New"/>
          <w:sz w:val="30"/>
          <w:szCs w:val="30"/>
          <w:cs/>
          <w:lang w:val="th-TH"/>
        </w:rPr>
        <w:t>ค้ำประกันบริษัท</w:t>
      </w:r>
      <w:r w:rsidRPr="008000BB">
        <w:rPr>
          <w:rFonts w:ascii="Angsana New" w:hAnsi="Angsana New" w:hint="cs"/>
          <w:sz w:val="30"/>
          <w:szCs w:val="30"/>
          <w:cs/>
          <w:lang w:val="th-TH"/>
        </w:rPr>
        <w:t>ต่อ</w:t>
      </w:r>
      <w:r w:rsidRPr="008000BB">
        <w:rPr>
          <w:rFonts w:ascii="Angsana New" w:hAnsi="Angsana New"/>
          <w:sz w:val="30"/>
          <w:szCs w:val="30"/>
          <w:cs/>
          <w:lang w:val="th-TH"/>
        </w:rPr>
        <w:t>การไฟฟ้านครหลวงและการไฟฟ้าส่วนภูมิภาค รวมเป็นจำนวนเงิน</w:t>
      </w:r>
      <w:r w:rsidRPr="00915D0C">
        <w:rPr>
          <w:rFonts w:ascii="Angsana New" w:hAnsi="Angsana New"/>
          <w:sz w:val="30"/>
          <w:szCs w:val="30"/>
          <w:cs/>
          <w:lang w:val="th-TH"/>
        </w:rPr>
        <w:t>ทั้งสิ้น</w:t>
      </w:r>
      <w:r w:rsidRPr="00915D0C">
        <w:rPr>
          <w:rFonts w:ascii="Angsana New" w:hAnsi="Angsana New"/>
          <w:sz w:val="30"/>
          <w:szCs w:val="30"/>
        </w:rPr>
        <w:t xml:space="preserve"> </w:t>
      </w:r>
      <w:r w:rsidR="005853DF">
        <w:rPr>
          <w:rFonts w:ascii="Angsana New" w:hAnsi="Angsana New"/>
          <w:sz w:val="30"/>
          <w:szCs w:val="30"/>
        </w:rPr>
        <w:t>24</w:t>
      </w:r>
      <w:r w:rsidR="00EF76BE">
        <w:rPr>
          <w:rFonts w:ascii="Angsana New" w:hAnsi="Angsana New"/>
          <w:sz w:val="30"/>
          <w:szCs w:val="30"/>
        </w:rPr>
        <w:t xml:space="preserve"> </w:t>
      </w:r>
      <w:r w:rsidRPr="00915D0C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E5708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57086">
        <w:rPr>
          <w:rFonts w:ascii="Angsana New" w:hAnsi="Angsana New"/>
          <w:sz w:val="30"/>
          <w:szCs w:val="30"/>
          <w:cs/>
          <w:lang w:val="th-TH"/>
        </w:rPr>
        <w:br/>
      </w:r>
      <w:r w:rsidRPr="00915D0C">
        <w:rPr>
          <w:rFonts w:ascii="Angsana New" w:hAnsi="Angsana New"/>
          <w:i/>
          <w:iCs/>
          <w:sz w:val="30"/>
          <w:szCs w:val="30"/>
          <w:lang w:val="th-TH"/>
        </w:rPr>
        <w:t xml:space="preserve">(31 </w:t>
      </w:r>
      <w:r w:rsidRPr="00915D0C">
        <w:rPr>
          <w:rFonts w:ascii="Angsana New" w:hAnsi="Angsana New" w:hint="cs"/>
          <w:i/>
          <w:iCs/>
          <w:sz w:val="30"/>
          <w:szCs w:val="30"/>
          <w:cs/>
          <w:lang w:val="th-TH"/>
        </w:rPr>
        <w:t>ธันวาคม</w:t>
      </w:r>
      <w:r w:rsidRPr="00915D0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915D0C">
        <w:rPr>
          <w:rFonts w:ascii="Angsana New" w:hAnsi="Angsana New"/>
          <w:i/>
          <w:iCs/>
          <w:sz w:val="30"/>
          <w:szCs w:val="30"/>
          <w:lang w:val="th-TH"/>
        </w:rPr>
        <w:t>25</w:t>
      </w:r>
      <w:r w:rsidR="00E57E35" w:rsidRPr="00915D0C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FC255E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855881">
        <w:rPr>
          <w:rFonts w:ascii="Angsana New" w:hAnsi="Angsana New"/>
          <w:i/>
          <w:iCs/>
          <w:sz w:val="30"/>
          <w:szCs w:val="30"/>
          <w:lang w:val="en-US"/>
        </w:rPr>
        <w:t>: 24</w:t>
      </w:r>
      <w:r w:rsidR="00855881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Pr="00915D0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A4FF09C" w14:textId="77777777" w:rsidR="00DD24DC" w:rsidRDefault="00DD24DC" w:rsidP="00D42AE2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CE8076" w14:textId="77777777" w:rsidR="009815B7" w:rsidRPr="00915D0C" w:rsidRDefault="009815B7" w:rsidP="00D42A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5D0C">
        <w:rPr>
          <w:rFonts w:ascii="Angsana New" w:hAnsi="Angsana New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48232F5E" w14:textId="77777777" w:rsidR="003977A0" w:rsidRPr="00915D0C" w:rsidRDefault="003977A0" w:rsidP="00D42AE2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8DD16C6" w14:textId="77777777" w:rsidR="00DC0F8E" w:rsidRDefault="00DC0F8E" w:rsidP="00D42AE2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915D0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7FA5">
        <w:rPr>
          <w:rFonts w:ascii="Angsana New" w:hAnsi="Angsana New"/>
          <w:sz w:val="30"/>
          <w:szCs w:val="30"/>
        </w:rPr>
        <w:t xml:space="preserve">31 </w:t>
      </w:r>
      <w:r w:rsidR="00CC7FA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C7FA5">
        <w:rPr>
          <w:rFonts w:ascii="Angsana New" w:hAnsi="Angsana New"/>
          <w:sz w:val="30"/>
          <w:szCs w:val="30"/>
          <w:lang w:val="en-US"/>
        </w:rPr>
        <w:t>256</w:t>
      </w:r>
      <w:r w:rsidR="00FC255E">
        <w:rPr>
          <w:rFonts w:ascii="Angsana New" w:hAnsi="Angsana New"/>
          <w:sz w:val="30"/>
          <w:szCs w:val="30"/>
          <w:lang w:val="en-US"/>
        </w:rPr>
        <w:t>4</w:t>
      </w:r>
      <w:r w:rsidR="00C735F9" w:rsidRPr="00915D0C">
        <w:rPr>
          <w:rFonts w:ascii="Angsana New" w:hAnsi="Angsana New"/>
          <w:sz w:val="30"/>
          <w:szCs w:val="30"/>
        </w:rPr>
        <w:t xml:space="preserve"> </w:t>
      </w:r>
      <w:r w:rsidRPr="00915D0C">
        <w:rPr>
          <w:rFonts w:ascii="Angsana New" w:hAnsi="Angsana New"/>
          <w:sz w:val="30"/>
          <w:szCs w:val="30"/>
          <w:cs/>
        </w:rPr>
        <w:t>บริษัทมีคำสั่งซื้อที่ผู้ขายสินค้าตกลง</w:t>
      </w:r>
      <w:r w:rsidR="00E447E4" w:rsidRPr="00915D0C">
        <w:rPr>
          <w:rFonts w:ascii="Angsana New" w:hAnsi="Angsana New" w:hint="cs"/>
          <w:sz w:val="30"/>
          <w:szCs w:val="30"/>
          <w:cs/>
        </w:rPr>
        <w:t>แล้ว</w:t>
      </w:r>
      <w:r w:rsidR="00645F64" w:rsidRPr="00915D0C">
        <w:rPr>
          <w:rFonts w:ascii="Angsana New" w:hAnsi="Angsana New"/>
          <w:sz w:val="30"/>
          <w:szCs w:val="30"/>
          <w:cs/>
        </w:rPr>
        <w:t>เพื่อซื้ออลูมิเนียมใน</w:t>
      </w:r>
      <w:r w:rsidR="00786BFE" w:rsidRPr="00915D0C">
        <w:rPr>
          <w:rFonts w:ascii="Angsana New" w:hAnsi="Angsana New"/>
          <w:sz w:val="30"/>
          <w:szCs w:val="30"/>
          <w:cs/>
        </w:rPr>
        <w:t>ปริมาณ</w:t>
      </w:r>
      <w:r w:rsidR="00B859C6" w:rsidRPr="00915D0C">
        <w:rPr>
          <w:rFonts w:ascii="Angsana New" w:hAnsi="Angsana New"/>
          <w:sz w:val="30"/>
          <w:szCs w:val="30"/>
          <w:cs/>
        </w:rPr>
        <w:t xml:space="preserve"> </w:t>
      </w:r>
      <w:r w:rsidR="0008453C">
        <w:rPr>
          <w:rFonts w:ascii="Angsana New" w:hAnsi="Angsana New"/>
          <w:sz w:val="30"/>
          <w:szCs w:val="30"/>
        </w:rPr>
        <w:t>27,400</w:t>
      </w:r>
      <w:r w:rsidR="00785C9D" w:rsidRPr="00915D0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1752D" w:rsidRPr="00915D0C">
        <w:rPr>
          <w:rFonts w:ascii="Angsana New" w:hAnsi="Angsana New"/>
          <w:sz w:val="30"/>
          <w:szCs w:val="30"/>
          <w:cs/>
        </w:rPr>
        <w:t>เมตริกตัน</w:t>
      </w:r>
      <w:r w:rsidR="00E33D9C" w:rsidRPr="00915D0C">
        <w:rPr>
          <w:rFonts w:ascii="Angsana New" w:hAnsi="Angsana New"/>
          <w:sz w:val="30"/>
          <w:szCs w:val="30"/>
        </w:rPr>
        <w:t xml:space="preserve"> </w:t>
      </w:r>
      <w:r w:rsidR="00E33D9C" w:rsidRPr="00915D0C">
        <w:rPr>
          <w:rFonts w:ascii="Angsana New" w:hAnsi="Angsana New"/>
          <w:sz w:val="30"/>
          <w:szCs w:val="30"/>
        </w:rPr>
        <w:br/>
      </w:r>
      <w:r w:rsidR="00713294" w:rsidRPr="00915D0C">
        <w:rPr>
          <w:rFonts w:ascii="Angsana New" w:hAnsi="Angsana New"/>
          <w:i/>
          <w:iCs/>
          <w:sz w:val="30"/>
          <w:szCs w:val="30"/>
        </w:rPr>
        <w:t>(31</w:t>
      </w:r>
      <w:r w:rsidR="0071329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13294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71329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805A9" w:rsidRPr="00915D0C">
        <w:rPr>
          <w:rFonts w:ascii="Angsana New" w:hAnsi="Angsana New"/>
          <w:i/>
          <w:iCs/>
          <w:sz w:val="30"/>
          <w:szCs w:val="30"/>
        </w:rPr>
        <w:t>256</w:t>
      </w:r>
      <w:r w:rsidR="00FC255E">
        <w:rPr>
          <w:rFonts w:ascii="Angsana New" w:hAnsi="Angsana New"/>
          <w:i/>
          <w:iCs/>
          <w:sz w:val="30"/>
          <w:szCs w:val="30"/>
        </w:rPr>
        <w:t>3</w:t>
      </w:r>
      <w:r w:rsidR="009B3E54" w:rsidRPr="00915D0C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1805A9" w:rsidRPr="00915D0C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AD28C4">
        <w:rPr>
          <w:rFonts w:ascii="Angsana New" w:hAnsi="Angsana New"/>
          <w:i/>
          <w:iCs/>
          <w:sz w:val="30"/>
          <w:szCs w:val="30"/>
          <w:lang w:val="en-US"/>
        </w:rPr>
        <w:t>32,500</w:t>
      </w:r>
      <w:r w:rsidR="0008453C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915D0C">
        <w:rPr>
          <w:rFonts w:ascii="Angsana New" w:hAnsi="Angsana New"/>
          <w:i/>
          <w:iCs/>
          <w:sz w:val="30"/>
          <w:szCs w:val="30"/>
          <w:cs/>
        </w:rPr>
        <w:t>เมตริกตัน</w:t>
      </w:r>
      <w:r w:rsidRPr="00915D0C">
        <w:rPr>
          <w:rFonts w:ascii="Angsana New" w:hAnsi="Angsana New"/>
          <w:i/>
          <w:iCs/>
          <w:sz w:val="30"/>
          <w:szCs w:val="30"/>
        </w:rPr>
        <w:t>)</w:t>
      </w:r>
      <w:r w:rsidR="003F636D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C838BA" w:rsidRPr="00915D0C">
        <w:rPr>
          <w:rFonts w:ascii="Angsana New" w:hAnsi="Angsana New"/>
          <w:sz w:val="30"/>
          <w:szCs w:val="30"/>
          <w:cs/>
        </w:rPr>
        <w:t>โดยมี</w:t>
      </w:r>
      <w:r w:rsidR="002B500F" w:rsidRPr="00915D0C">
        <w:rPr>
          <w:rFonts w:ascii="Angsana New" w:hAnsi="Angsana New"/>
          <w:sz w:val="30"/>
          <w:szCs w:val="30"/>
          <w:cs/>
        </w:rPr>
        <w:t>ราคา</w:t>
      </w:r>
      <w:r w:rsidR="00C838BA" w:rsidRPr="00915D0C">
        <w:rPr>
          <w:rFonts w:ascii="Angsana New" w:hAnsi="Angsana New"/>
          <w:sz w:val="30"/>
          <w:szCs w:val="30"/>
          <w:cs/>
        </w:rPr>
        <w:t>ตามที่กำหนด</w:t>
      </w:r>
      <w:r w:rsidR="002B500F" w:rsidRPr="00915D0C">
        <w:rPr>
          <w:rFonts w:ascii="Angsana New" w:hAnsi="Angsana New"/>
          <w:sz w:val="30"/>
          <w:szCs w:val="30"/>
          <w:cs/>
        </w:rPr>
        <w:t>ไว้ใน</w:t>
      </w:r>
      <w:r w:rsidR="00C838BA" w:rsidRPr="00915D0C">
        <w:rPr>
          <w:rFonts w:ascii="Angsana New" w:hAnsi="Angsana New"/>
          <w:sz w:val="30"/>
          <w:szCs w:val="30"/>
          <w:cs/>
        </w:rPr>
        <w:t>คำ</w:t>
      </w:r>
      <w:r w:rsidR="002B500F" w:rsidRPr="00915D0C">
        <w:rPr>
          <w:rFonts w:ascii="Angsana New" w:hAnsi="Angsana New"/>
          <w:sz w:val="30"/>
          <w:szCs w:val="30"/>
          <w:cs/>
        </w:rPr>
        <w:t>สั่งซื้อ</w:t>
      </w:r>
      <w:r w:rsidRPr="00915D0C">
        <w:rPr>
          <w:rFonts w:ascii="Angsana New" w:hAnsi="Angsana New"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(31</w:t>
      </w:r>
      <w:r w:rsidR="009B3E5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1216" w:rsidRPr="00915D0C">
        <w:rPr>
          <w:rFonts w:ascii="Angsana New" w:hAnsi="Angsana New"/>
          <w:i/>
          <w:iCs/>
          <w:sz w:val="30"/>
          <w:szCs w:val="30"/>
        </w:rPr>
        <w:t>256</w:t>
      </w:r>
      <w:r w:rsidR="00FC255E">
        <w:rPr>
          <w:rFonts w:ascii="Angsana New" w:hAnsi="Angsana New"/>
          <w:i/>
          <w:iCs/>
          <w:sz w:val="30"/>
          <w:szCs w:val="30"/>
        </w:rPr>
        <w:t>3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:</w:t>
      </w:r>
      <w:r w:rsidR="002561C7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38BA" w:rsidRPr="00915D0C">
        <w:rPr>
          <w:rFonts w:ascii="Angsana New" w:hAnsi="Angsana New"/>
          <w:i/>
          <w:iCs/>
          <w:sz w:val="30"/>
          <w:szCs w:val="30"/>
          <w:cs/>
        </w:rPr>
        <w:t>ราคาตามที่กำหนดไว้ในคำสั่งซื้อ)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38BA" w:rsidRPr="00915D0C">
        <w:rPr>
          <w:rFonts w:ascii="Angsana New" w:hAnsi="Angsana New"/>
          <w:sz w:val="30"/>
          <w:szCs w:val="30"/>
          <w:cs/>
        </w:rPr>
        <w:t>โดยกำหนดระยะเวลา</w:t>
      </w:r>
      <w:r w:rsidRPr="00915D0C">
        <w:rPr>
          <w:rFonts w:ascii="Angsana New" w:hAnsi="Angsana New"/>
          <w:sz w:val="30"/>
          <w:szCs w:val="30"/>
          <w:cs/>
        </w:rPr>
        <w:t>ส่ง</w:t>
      </w:r>
      <w:r w:rsidR="00C838BA" w:rsidRPr="00915D0C">
        <w:rPr>
          <w:rFonts w:ascii="Angsana New" w:hAnsi="Angsana New"/>
          <w:sz w:val="30"/>
          <w:szCs w:val="30"/>
          <w:cs/>
        </w:rPr>
        <w:t>มอบ</w:t>
      </w:r>
      <w:r w:rsidR="003D14AF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EF76BE">
        <w:rPr>
          <w:rFonts w:ascii="Angsana New" w:hAnsi="Angsana New"/>
          <w:sz w:val="30"/>
          <w:szCs w:val="30"/>
        </w:rPr>
        <w:t>256</w:t>
      </w:r>
      <w:r w:rsidR="0008453C">
        <w:rPr>
          <w:rFonts w:ascii="Angsana New" w:hAnsi="Angsana New"/>
          <w:sz w:val="30"/>
          <w:szCs w:val="30"/>
        </w:rPr>
        <w:t>4</w:t>
      </w:r>
      <w:r w:rsidR="00B2175C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(31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1216" w:rsidRPr="00915D0C">
        <w:rPr>
          <w:rFonts w:ascii="Angsana New" w:hAnsi="Angsana New"/>
          <w:i/>
          <w:iCs/>
          <w:sz w:val="30"/>
          <w:szCs w:val="30"/>
        </w:rPr>
        <w:t>256</w:t>
      </w:r>
      <w:r w:rsidR="00FC255E">
        <w:rPr>
          <w:rFonts w:ascii="Angsana New" w:hAnsi="Angsana New"/>
          <w:i/>
          <w:iCs/>
          <w:sz w:val="30"/>
          <w:szCs w:val="30"/>
        </w:rPr>
        <w:t>3</w:t>
      </w:r>
      <w:r w:rsidR="00FB5031">
        <w:rPr>
          <w:rFonts w:ascii="Angsana New" w:hAnsi="Angsana New"/>
          <w:i/>
          <w:iCs/>
          <w:sz w:val="30"/>
          <w:szCs w:val="30"/>
        </w:rPr>
        <w:t xml:space="preserve"> : </w:t>
      </w:r>
      <w:r w:rsidR="008D2C22">
        <w:rPr>
          <w:rFonts w:ascii="Angsana New" w:hAnsi="Angsana New" w:hint="cs"/>
          <w:i/>
          <w:iCs/>
          <w:sz w:val="30"/>
          <w:szCs w:val="30"/>
          <w:cs/>
        </w:rPr>
        <w:t xml:space="preserve">ภายในปี </w:t>
      </w:r>
      <w:r w:rsidR="00FB5031">
        <w:rPr>
          <w:rFonts w:ascii="Angsana New" w:hAnsi="Angsana New"/>
          <w:i/>
          <w:iCs/>
          <w:sz w:val="30"/>
          <w:szCs w:val="30"/>
        </w:rPr>
        <w:t>2563</w:t>
      </w:r>
      <w:r w:rsidR="00CA3764" w:rsidRPr="008000BB">
        <w:rPr>
          <w:rFonts w:ascii="Angsana New" w:hAnsi="Angsana New"/>
          <w:i/>
          <w:iCs/>
          <w:sz w:val="30"/>
          <w:szCs w:val="30"/>
        </w:rPr>
        <w:t>)</w:t>
      </w:r>
    </w:p>
    <w:p w14:paraId="24BF5371" w14:textId="77777777" w:rsidR="006C28AA" w:rsidRDefault="006C28AA" w:rsidP="00D42AE2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F0E1A7" w14:textId="77777777" w:rsidR="00CC2EC0" w:rsidRPr="00082E33" w:rsidRDefault="00CC2EC0" w:rsidP="00082E33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82E33">
        <w:rPr>
          <w:rFonts w:ascii="Angsana New" w:hAnsi="Angsana New"/>
          <w:b/>
          <w:bCs/>
          <w:sz w:val="30"/>
          <w:szCs w:val="30"/>
        </w:rPr>
        <w:t>11</w:t>
      </w:r>
      <w:r w:rsidRPr="00082E33">
        <w:rPr>
          <w:rFonts w:ascii="Angsana New" w:hAnsi="Angsana New"/>
          <w:b/>
          <w:bCs/>
          <w:sz w:val="30"/>
          <w:szCs w:val="30"/>
          <w:cs/>
        </w:rPr>
        <w:tab/>
      </w:r>
      <w:r w:rsidR="00792748" w:rsidRPr="00082E33">
        <w:rPr>
          <w:rFonts w:ascii="Angsana New" w:hAnsi="Angsana New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660DA812" w14:textId="77777777" w:rsidR="007A5C30" w:rsidRDefault="007A5C30" w:rsidP="007A5C30">
      <w:pPr>
        <w:spacing w:line="240" w:lineRule="auto"/>
        <w:ind w:left="555"/>
        <w:jc w:val="thaiDistribute"/>
        <w:rPr>
          <w:rFonts w:ascii="Angsana New" w:hAnsi="Angsana New"/>
          <w:sz w:val="30"/>
          <w:szCs w:val="30"/>
        </w:rPr>
      </w:pPr>
    </w:p>
    <w:p w14:paraId="34F5A3AA" w14:textId="77777777" w:rsidR="007A5C30" w:rsidRPr="009715E6" w:rsidRDefault="00480345" w:rsidP="007A5C30">
      <w:pPr>
        <w:spacing w:line="240" w:lineRule="auto"/>
        <w:ind w:left="55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7A5C30">
        <w:rPr>
          <w:rFonts w:ascii="Angsana New" w:hAnsi="Angsana New"/>
          <w:sz w:val="30"/>
          <w:szCs w:val="30"/>
        </w:rPr>
        <w:tab/>
      </w:r>
      <w:r w:rsidR="007A5C30" w:rsidRPr="009715E6">
        <w:rPr>
          <w:rFonts w:ascii="Angsana New" w:hAnsi="Angsana New" w:hint="cs"/>
          <w:spacing w:val="-2"/>
          <w:sz w:val="30"/>
          <w:szCs w:val="30"/>
          <w:cs/>
          <w:lang w:val="en-US"/>
        </w:rPr>
        <w:t>ในการประชุม</w:t>
      </w:r>
      <w:r w:rsidR="00DD24DC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สามัญผู้ถือหุ้น</w:t>
      </w:r>
      <w:r w:rsidR="00DE2D0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ของบริษัท เมื่อวันที่ </w:t>
      </w:r>
      <w:r w:rsidR="00DE2D09">
        <w:rPr>
          <w:rFonts w:ascii="Angsana New" w:hAnsi="Angsana New"/>
          <w:spacing w:val="-2"/>
          <w:sz w:val="30"/>
          <w:szCs w:val="30"/>
          <w:lang w:val="en-US"/>
        </w:rPr>
        <w:t xml:space="preserve">20 </w:t>
      </w:r>
      <w:r w:rsidR="00DE2D0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="00DE2D09">
        <w:rPr>
          <w:rFonts w:ascii="Angsana New" w:hAnsi="Angsana New"/>
          <w:spacing w:val="-2"/>
          <w:sz w:val="30"/>
          <w:szCs w:val="30"/>
          <w:lang w:val="en-US"/>
        </w:rPr>
        <w:t xml:space="preserve">2564 </w:t>
      </w:r>
      <w:r w:rsidR="00DD24DC">
        <w:rPr>
          <w:rFonts w:ascii="Angsana New" w:hAnsi="Angsana New" w:hint="cs"/>
          <w:spacing w:val="-2"/>
          <w:sz w:val="30"/>
          <w:szCs w:val="30"/>
          <w:cs/>
          <w:lang w:val="en-US"/>
        </w:rPr>
        <w:t>ผู้ถือหุ้น</w:t>
      </w:r>
      <w:r w:rsidR="0008453C">
        <w:rPr>
          <w:rFonts w:ascii="Angsana New" w:hAnsi="Angsana New" w:hint="cs"/>
          <w:spacing w:val="-2"/>
          <w:sz w:val="30"/>
          <w:szCs w:val="30"/>
          <w:cs/>
          <w:lang w:val="en-US"/>
        </w:rPr>
        <w:t>ของบริษัท</w:t>
      </w:r>
      <w:r w:rsidR="00DE2D09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มีมติอนุมัติการจัดสรรเงินกำไรเป</w:t>
      </w:r>
      <w:r w:rsidR="0001438B">
        <w:rPr>
          <w:rFonts w:ascii="Angsana New" w:hAnsi="Angsana New" w:hint="cs"/>
          <w:spacing w:val="-2"/>
          <w:sz w:val="30"/>
          <w:szCs w:val="30"/>
          <w:cs/>
          <w:lang w:val="en-US"/>
        </w:rPr>
        <w:t>็</w:t>
      </w:r>
      <w:r w:rsidR="00DE2D0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นเงินปันผลในอัตราหุ้นละ </w:t>
      </w:r>
      <w:r w:rsidR="0008453C">
        <w:rPr>
          <w:rFonts w:ascii="Angsana New" w:hAnsi="Angsana New"/>
          <w:spacing w:val="-2"/>
          <w:sz w:val="30"/>
          <w:szCs w:val="30"/>
          <w:lang w:val="en-US"/>
        </w:rPr>
        <w:t>10</w:t>
      </w:r>
      <w:r w:rsidR="00DE2D0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บาท จำนวนเงินทั้งสิ้น </w:t>
      </w:r>
      <w:r w:rsidR="0008453C">
        <w:rPr>
          <w:rFonts w:ascii="Angsana New" w:hAnsi="Angsana New"/>
          <w:spacing w:val="-2"/>
          <w:sz w:val="30"/>
          <w:szCs w:val="30"/>
          <w:lang w:val="en-US"/>
        </w:rPr>
        <w:t>432</w:t>
      </w:r>
      <w:r w:rsidR="00DE2D0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ล้านบาท ซึ่งจะจ่ายให้แก่ผู้ถือหุ้นใน</w:t>
      </w:r>
      <w:r w:rsidR="005676E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วันที่ </w:t>
      </w:r>
      <w:r w:rsidR="005676E1">
        <w:rPr>
          <w:rFonts w:ascii="Angsana New" w:hAnsi="Angsana New"/>
          <w:spacing w:val="-2"/>
          <w:sz w:val="30"/>
          <w:szCs w:val="30"/>
          <w:lang w:val="en-US"/>
        </w:rPr>
        <w:t xml:space="preserve">14 </w:t>
      </w:r>
      <w:r w:rsidR="00DE2D0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DE2D09">
        <w:rPr>
          <w:rFonts w:ascii="Angsana New" w:hAnsi="Angsana New"/>
          <w:spacing w:val="-2"/>
          <w:sz w:val="30"/>
          <w:szCs w:val="30"/>
          <w:lang w:val="en-US"/>
        </w:rPr>
        <w:t>2564</w:t>
      </w:r>
    </w:p>
    <w:p w14:paraId="4E948487" w14:textId="77777777" w:rsidR="00792748" w:rsidRDefault="00792748" w:rsidP="00D42AE2">
      <w:pPr>
        <w:tabs>
          <w:tab w:val="left" w:pos="540"/>
        </w:tabs>
        <w:spacing w:line="240" w:lineRule="auto"/>
        <w:ind w:right="45"/>
        <w:rPr>
          <w:rFonts w:ascii="Angsana New" w:hAnsi="Angsana New"/>
          <w:b/>
          <w:bCs/>
          <w:sz w:val="30"/>
          <w:szCs w:val="30"/>
          <w:highlight w:val="yellow"/>
          <w:lang w:val="en-US"/>
        </w:rPr>
      </w:pPr>
    </w:p>
    <w:sectPr w:rsidR="00792748" w:rsidSect="00FC255E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2FAE6" w14:textId="77777777" w:rsidR="00F01E44" w:rsidRDefault="00F01E44">
      <w:r>
        <w:separator/>
      </w:r>
    </w:p>
  </w:endnote>
  <w:endnote w:type="continuationSeparator" w:id="0">
    <w:p w14:paraId="13EB63CF" w14:textId="77777777" w:rsidR="00F01E44" w:rsidRDefault="00F0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7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C5D1B" w14:textId="77777777" w:rsidR="00086F06" w:rsidRPr="005B2E06" w:rsidRDefault="00086F06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A6CA3C8" w14:textId="77777777" w:rsidR="00086F06" w:rsidRPr="00186B8D" w:rsidRDefault="00086F06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21221" w14:textId="77777777" w:rsidR="00F01E44" w:rsidRDefault="00F01E44">
      <w:r>
        <w:separator/>
      </w:r>
    </w:p>
  </w:footnote>
  <w:footnote w:type="continuationSeparator" w:id="0">
    <w:p w14:paraId="5792BF21" w14:textId="77777777" w:rsidR="00F01E44" w:rsidRDefault="00F0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F7BA4" w14:textId="77777777" w:rsidR="00FE6AA9" w:rsidRDefault="00FE6AA9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5C7734D8" w14:textId="77777777" w:rsidR="00FE6AA9" w:rsidRDefault="00FE6AA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4331C61" w14:textId="77777777" w:rsidR="00FE6AA9" w:rsidRDefault="00FE6AA9" w:rsidP="00DE4B1D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2564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7D4B43F" w14:textId="77777777" w:rsidR="00FE6AA9" w:rsidRDefault="00FE6AA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7"/>
  </w:num>
  <w:num w:numId="3">
    <w:abstractNumId w:val="14"/>
  </w:num>
  <w:num w:numId="4">
    <w:abstractNumId w:val="37"/>
  </w:num>
  <w:num w:numId="5">
    <w:abstractNumId w:val="4"/>
  </w:num>
  <w:num w:numId="6">
    <w:abstractNumId w:val="10"/>
  </w:num>
  <w:num w:numId="7">
    <w:abstractNumId w:val="2"/>
  </w:num>
  <w:num w:numId="8">
    <w:abstractNumId w:val="32"/>
  </w:num>
  <w:num w:numId="9">
    <w:abstractNumId w:val="29"/>
  </w:num>
  <w:num w:numId="10">
    <w:abstractNumId w:val="6"/>
  </w:num>
  <w:num w:numId="11">
    <w:abstractNumId w:val="0"/>
  </w:num>
  <w:num w:numId="12">
    <w:abstractNumId w:val="17"/>
  </w:num>
  <w:num w:numId="13">
    <w:abstractNumId w:val="31"/>
  </w:num>
  <w:num w:numId="14">
    <w:abstractNumId w:val="26"/>
  </w:num>
  <w:num w:numId="15">
    <w:abstractNumId w:val="27"/>
  </w:num>
  <w:num w:numId="16">
    <w:abstractNumId w:val="33"/>
  </w:num>
  <w:num w:numId="17">
    <w:abstractNumId w:val="27"/>
  </w:num>
  <w:num w:numId="18">
    <w:abstractNumId w:val="9"/>
  </w:num>
  <w:num w:numId="19">
    <w:abstractNumId w:val="3"/>
  </w:num>
  <w:num w:numId="20">
    <w:abstractNumId w:val="34"/>
  </w:num>
  <w:num w:numId="21">
    <w:abstractNumId w:val="19"/>
  </w:num>
  <w:num w:numId="22">
    <w:abstractNumId w:val="8"/>
  </w:num>
  <w:num w:numId="23">
    <w:abstractNumId w:val="35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0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6"/>
  </w:num>
  <w:num w:numId="37">
    <w:abstractNumId w:val="22"/>
  </w:num>
  <w:num w:numId="38">
    <w:abstractNumId w:val="28"/>
  </w:num>
  <w:num w:numId="39">
    <w:abstractNumId w:val="20"/>
  </w:num>
  <w:num w:numId="40">
    <w:abstractNumId w:val="38"/>
  </w:num>
  <w:num w:numId="4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3304"/>
    <w:rsid w:val="0010402D"/>
    <w:rsid w:val="001048E0"/>
    <w:rsid w:val="00105686"/>
    <w:rsid w:val="00106B12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71AD"/>
    <w:rsid w:val="00197CC0"/>
    <w:rsid w:val="001A0417"/>
    <w:rsid w:val="001A2184"/>
    <w:rsid w:val="001A28EB"/>
    <w:rsid w:val="001A2F95"/>
    <w:rsid w:val="001A46EA"/>
    <w:rsid w:val="001A5029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301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977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79B6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3C0"/>
    <w:rsid w:val="002A4424"/>
    <w:rsid w:val="002A5F39"/>
    <w:rsid w:val="002A7359"/>
    <w:rsid w:val="002A7808"/>
    <w:rsid w:val="002A7825"/>
    <w:rsid w:val="002A7AA8"/>
    <w:rsid w:val="002B2462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EA0"/>
    <w:rsid w:val="003033FE"/>
    <w:rsid w:val="00304585"/>
    <w:rsid w:val="00305010"/>
    <w:rsid w:val="00305847"/>
    <w:rsid w:val="00306002"/>
    <w:rsid w:val="003079BC"/>
    <w:rsid w:val="00307F21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4004D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B68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E8D"/>
    <w:rsid w:val="00500F74"/>
    <w:rsid w:val="00501EAB"/>
    <w:rsid w:val="0050334C"/>
    <w:rsid w:val="00504E0F"/>
    <w:rsid w:val="005050AB"/>
    <w:rsid w:val="00505987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15A7"/>
    <w:rsid w:val="005420A4"/>
    <w:rsid w:val="0054300E"/>
    <w:rsid w:val="0054343B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15A5"/>
    <w:rsid w:val="00612168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C1D"/>
    <w:rsid w:val="006A03FC"/>
    <w:rsid w:val="006A081A"/>
    <w:rsid w:val="006A187B"/>
    <w:rsid w:val="006A5E57"/>
    <w:rsid w:val="006A6585"/>
    <w:rsid w:val="006B05F7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4A0B"/>
    <w:rsid w:val="006D5279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4325"/>
    <w:rsid w:val="007E4338"/>
    <w:rsid w:val="007E4416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5CC7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26D"/>
    <w:rsid w:val="00867548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B03"/>
    <w:rsid w:val="008E41A5"/>
    <w:rsid w:val="008E64E2"/>
    <w:rsid w:val="008E66D3"/>
    <w:rsid w:val="008E705F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F71"/>
    <w:rsid w:val="009202E7"/>
    <w:rsid w:val="00920D65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768A"/>
    <w:rsid w:val="00A27FE6"/>
    <w:rsid w:val="00A32291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32CB"/>
    <w:rsid w:val="00AF4573"/>
    <w:rsid w:val="00AF5624"/>
    <w:rsid w:val="00AF633F"/>
    <w:rsid w:val="00AF71A2"/>
    <w:rsid w:val="00B02E1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D4F"/>
    <w:rsid w:val="00B24D65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530"/>
    <w:rsid w:val="00BA15C5"/>
    <w:rsid w:val="00BA2379"/>
    <w:rsid w:val="00BA267E"/>
    <w:rsid w:val="00BA4C85"/>
    <w:rsid w:val="00BA4D6F"/>
    <w:rsid w:val="00BA50BB"/>
    <w:rsid w:val="00BA6552"/>
    <w:rsid w:val="00BA7007"/>
    <w:rsid w:val="00BA71AC"/>
    <w:rsid w:val="00BB351D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AF6"/>
    <w:rsid w:val="00BE2B84"/>
    <w:rsid w:val="00BE3135"/>
    <w:rsid w:val="00BE5DE3"/>
    <w:rsid w:val="00BE5EA7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43A5"/>
    <w:rsid w:val="00C54DB8"/>
    <w:rsid w:val="00C553AA"/>
    <w:rsid w:val="00C56887"/>
    <w:rsid w:val="00C56D84"/>
    <w:rsid w:val="00C60BCC"/>
    <w:rsid w:val="00C60D4C"/>
    <w:rsid w:val="00C60E18"/>
    <w:rsid w:val="00C63426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CFF"/>
    <w:rsid w:val="00CE3148"/>
    <w:rsid w:val="00CE4ABA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5C89"/>
    <w:rsid w:val="00DD5F3F"/>
    <w:rsid w:val="00DD606B"/>
    <w:rsid w:val="00DD63A9"/>
    <w:rsid w:val="00DD7DDA"/>
    <w:rsid w:val="00DD7FA3"/>
    <w:rsid w:val="00DE0044"/>
    <w:rsid w:val="00DE0319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6027"/>
    <w:rsid w:val="00EA65E1"/>
    <w:rsid w:val="00EA7A71"/>
    <w:rsid w:val="00EA7D85"/>
    <w:rsid w:val="00EB2445"/>
    <w:rsid w:val="00EB2CBA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1E44"/>
    <w:rsid w:val="00F0354F"/>
    <w:rsid w:val="00F045DE"/>
    <w:rsid w:val="00F05035"/>
    <w:rsid w:val="00F056D6"/>
    <w:rsid w:val="00F05AFA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6AA9"/>
    <w:rsid w:val="00FE7753"/>
    <w:rsid w:val="00FF1112"/>
    <w:rsid w:val="00FF42D5"/>
    <w:rsid w:val="00FF4950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401B9C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CA4B2-58DA-445B-813F-6A218C0A8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12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Ganittha, Thirasophitlert</cp:lastModifiedBy>
  <cp:revision>2</cp:revision>
  <cp:lastPrinted>2020-04-28T05:12:00Z</cp:lastPrinted>
  <dcterms:created xsi:type="dcterms:W3CDTF">2021-05-07T07:13:00Z</dcterms:created>
  <dcterms:modified xsi:type="dcterms:W3CDTF">2021-05-07T07:13:00Z</dcterms:modified>
</cp:coreProperties>
</file>