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FF527" w14:textId="77777777" w:rsidR="005C7C20" w:rsidRPr="005764E7" w:rsidRDefault="005C7C20" w:rsidP="00312C28">
      <w:pPr>
        <w:pStyle w:val="Heading1"/>
        <w:rPr>
          <w:rFonts w:ascii="Angsana New" w:hAnsi="Angsana New"/>
          <w:sz w:val="28"/>
          <w:szCs w:val="28"/>
          <w:u w:val="none"/>
          <w:lang w:val="en-GB"/>
        </w:rPr>
      </w:pPr>
      <w:r w:rsidRPr="005764E7">
        <w:rPr>
          <w:rFonts w:ascii="Angsana New" w:hAnsi="Angsana New"/>
          <w:sz w:val="28"/>
          <w:szCs w:val="28"/>
          <w:u w:val="none"/>
          <w:cs/>
          <w:lang w:val="en-GB"/>
        </w:rPr>
        <w:t>ข้อมูลทั่วไป</w:t>
      </w:r>
      <w:r w:rsidR="007F796D" w:rsidRPr="005764E7">
        <w:rPr>
          <w:rFonts w:ascii="Angsana New" w:hAnsi="Angsana New"/>
          <w:sz w:val="28"/>
          <w:szCs w:val="28"/>
          <w:u w:val="none"/>
          <w:cs/>
          <w:lang w:val="en-GB"/>
        </w:rPr>
        <w:t xml:space="preserve">  </w:t>
      </w:r>
    </w:p>
    <w:p w14:paraId="6D6CCFC7" w14:textId="060CAD23" w:rsidR="005C7C20" w:rsidRPr="005764E7" w:rsidRDefault="002966A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  <w:lang w:val="en-GB"/>
        </w:rPr>
        <w:t>บริษัท นิวซิตี้ (กรุงเทพฯ</w:t>
      </w:r>
      <w:r w:rsidRPr="005764E7">
        <w:rPr>
          <w:rFonts w:ascii="Angsana New" w:hAnsi="Angsana New"/>
          <w:spacing w:val="6"/>
          <w:sz w:val="28"/>
          <w:szCs w:val="28"/>
          <w:cs/>
        </w:rPr>
        <w:t>) จำกัด (มหาชน)</w:t>
      </w:r>
      <w:r w:rsidR="007305F8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5764E7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</w:t>
      </w:r>
      <w:r w:rsidR="00802E30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DC30A2" w:rsidRPr="00DC30A2">
        <w:rPr>
          <w:rFonts w:ascii="Angsana New" w:hAnsi="Angsana New"/>
          <w:spacing w:val="6"/>
          <w:sz w:val="28"/>
          <w:szCs w:val="28"/>
          <w:cs/>
        </w:rPr>
        <w:t xml:space="preserve">เมื่อวันที่ </w:t>
      </w:r>
      <w:r w:rsidR="00DC30A2">
        <w:rPr>
          <w:rFonts w:ascii="Angsana New" w:hAnsi="Angsana New"/>
          <w:spacing w:val="6"/>
          <w:sz w:val="28"/>
          <w:szCs w:val="28"/>
        </w:rPr>
        <w:t>31</w:t>
      </w:r>
      <w:r w:rsidR="00DC30A2" w:rsidRPr="00DC30A2">
        <w:rPr>
          <w:rFonts w:ascii="Angsana New" w:hAnsi="Angsana New"/>
          <w:spacing w:val="6"/>
          <w:sz w:val="28"/>
          <w:szCs w:val="28"/>
          <w:cs/>
        </w:rPr>
        <w:t xml:space="preserve"> พฤ</w:t>
      </w:r>
      <w:r w:rsidR="00DC30A2">
        <w:rPr>
          <w:rFonts w:ascii="Angsana New" w:hAnsi="Angsana New" w:hint="cs"/>
          <w:spacing w:val="6"/>
          <w:sz w:val="28"/>
          <w:szCs w:val="28"/>
          <w:cs/>
        </w:rPr>
        <w:t>ษภาคม</w:t>
      </w:r>
      <w:r w:rsidR="00DC30A2" w:rsidRPr="00DC30A2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DC30A2">
        <w:rPr>
          <w:rFonts w:ascii="Angsana New" w:hAnsi="Angsana New"/>
          <w:spacing w:val="6"/>
          <w:sz w:val="28"/>
          <w:szCs w:val="28"/>
        </w:rPr>
        <w:t>2537</w:t>
      </w:r>
      <w:r w:rsidR="00802E30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0F6A55" w:rsidRPr="005764E7">
        <w:rPr>
          <w:rFonts w:ascii="Angsana New" w:hAnsi="Angsana New"/>
          <w:spacing w:val="6"/>
          <w:sz w:val="28"/>
          <w:szCs w:val="28"/>
          <w:cs/>
        </w:rPr>
        <w:t>และที่อยู่จดทะเบียน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5764E7">
        <w:rPr>
          <w:rFonts w:ascii="Angsana New" w:hAnsi="Angsana New"/>
          <w:spacing w:val="4"/>
          <w:sz w:val="28"/>
          <w:szCs w:val="28"/>
        </w:rPr>
        <w:t>666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5764E7">
        <w:rPr>
          <w:rFonts w:ascii="Angsana New" w:hAnsi="Angsana New"/>
          <w:spacing w:val="4"/>
          <w:sz w:val="28"/>
          <w:szCs w:val="28"/>
        </w:rPr>
        <w:t>3</w:t>
      </w:r>
      <w:r w:rsidR="000F6A55" w:rsidRPr="005764E7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14:paraId="026BF3BE" w14:textId="77777777" w:rsidR="000F6A55" w:rsidRPr="005764E7" w:rsidRDefault="000F6A55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5764E7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5764E7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5764E7">
        <w:rPr>
          <w:rFonts w:ascii="Angsana New" w:hAnsi="Angsana New"/>
          <w:spacing w:val="4"/>
          <w:sz w:val="28"/>
          <w:szCs w:val="28"/>
        </w:rPr>
        <w:t>30</w:t>
      </w:r>
      <w:r w:rsidR="003C4A17" w:rsidRPr="005764E7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5764E7">
        <w:rPr>
          <w:rFonts w:ascii="Angsana New" w:hAnsi="Angsana New"/>
          <w:spacing w:val="4"/>
          <w:sz w:val="28"/>
          <w:szCs w:val="28"/>
        </w:rPr>
        <w:t>2520</w:t>
      </w:r>
      <w:r w:rsidRPr="005764E7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0272699D" w14:textId="23048C10" w:rsidR="00832175" w:rsidRPr="005764E7" w:rsidRDefault="00071E32" w:rsidP="009C5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4"/>
          <w:sz w:val="28"/>
          <w:szCs w:val="28"/>
        </w:rPr>
      </w:pPr>
      <w:r w:rsidRPr="005764E7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5764E7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14:paraId="7A4A583E" w14:textId="7E72371F" w:rsidR="00832175" w:rsidRPr="005764E7" w:rsidRDefault="00907C82" w:rsidP="00ED709E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line="240" w:lineRule="auto"/>
        <w:ind w:hanging="1495"/>
        <w:rPr>
          <w:rFonts w:ascii="Angsana New" w:hAnsi="Angsana New"/>
          <w:sz w:val="28"/>
          <w:szCs w:val="28"/>
          <w:lang w:val="en-GB"/>
        </w:rPr>
      </w:pPr>
      <w:r w:rsidRPr="005764E7">
        <w:rPr>
          <w:rFonts w:ascii="Angsana New" w:hAnsi="Angsana New" w:hint="cs"/>
          <w:sz w:val="28"/>
          <w:szCs w:val="28"/>
          <w:cs/>
          <w:lang w:val="en-GB"/>
        </w:rPr>
        <w:t>หลัก</w:t>
      </w:r>
      <w:r w:rsidR="0046354E" w:rsidRPr="005764E7">
        <w:rPr>
          <w:rFonts w:ascii="Angsana New" w:hAnsi="Angsana New"/>
          <w:sz w:val="28"/>
          <w:szCs w:val="28"/>
          <w:cs/>
          <w:lang w:val="en-GB"/>
        </w:rPr>
        <w:t>เกณฑ์ในการจัดทำ</w:t>
      </w:r>
      <w:r w:rsidR="00802E30">
        <w:rPr>
          <w:rFonts w:ascii="Angsana New" w:hAnsi="Angsana New" w:hint="cs"/>
          <w:sz w:val="28"/>
          <w:szCs w:val="28"/>
          <w:cs/>
          <w:lang w:val="en-GB"/>
        </w:rPr>
        <w:t>ข้อมูลทาง</w:t>
      </w:r>
      <w:r w:rsidR="0046354E" w:rsidRPr="005764E7">
        <w:rPr>
          <w:rFonts w:ascii="Angsana New" w:hAnsi="Angsana New"/>
          <w:sz w:val="28"/>
          <w:szCs w:val="28"/>
          <w:cs/>
          <w:lang w:val="en-GB"/>
        </w:rPr>
        <w:t>การเงิน</w:t>
      </w:r>
      <w:r w:rsidR="009E3BF0" w:rsidRPr="005764E7">
        <w:rPr>
          <w:rFonts w:ascii="Angsana New" w:hAnsi="Angsana New" w:hint="cs"/>
          <w:sz w:val="28"/>
          <w:szCs w:val="28"/>
          <w:cs/>
          <w:lang w:val="en-GB"/>
        </w:rPr>
        <w:t>ระหว่างกาล</w:t>
      </w:r>
      <w:r w:rsidRPr="005764E7">
        <w:rPr>
          <w:rFonts w:ascii="Angsana New" w:hAnsi="Angsana New" w:hint="cs"/>
          <w:sz w:val="28"/>
          <w:szCs w:val="28"/>
          <w:cs/>
          <w:lang w:val="en-GB"/>
        </w:rPr>
        <w:t>และการนำเสนองบการเงิน</w:t>
      </w:r>
    </w:p>
    <w:p w14:paraId="112839CF" w14:textId="7CA53E6E" w:rsidR="00BD3750" w:rsidRPr="005764E7" w:rsidRDefault="00BD3750" w:rsidP="00ED709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709" w:hanging="420"/>
        <w:contextualSpacing/>
        <w:jc w:val="thaiDistribute"/>
        <w:rPr>
          <w:b/>
          <w:bCs/>
          <w:sz w:val="28"/>
          <w:szCs w:val="28"/>
          <w:lang w:val="en-GB"/>
        </w:rPr>
      </w:pPr>
      <w:r w:rsidRPr="005764E7">
        <w:rPr>
          <w:rFonts w:hint="cs"/>
          <w:b/>
          <w:bCs/>
          <w:sz w:val="28"/>
          <w:szCs w:val="28"/>
          <w:cs/>
          <w:lang w:val="en-GB"/>
        </w:rPr>
        <w:t>เกณฑ์</w:t>
      </w:r>
      <w:r w:rsidR="001F5375" w:rsidRPr="005764E7">
        <w:rPr>
          <w:b/>
          <w:bCs/>
          <w:sz w:val="28"/>
          <w:szCs w:val="28"/>
          <w:cs/>
          <w:lang w:val="en-GB"/>
        </w:rPr>
        <w:t>ในการจัดทำ</w:t>
      </w:r>
      <w:r w:rsidR="00802E30">
        <w:rPr>
          <w:rFonts w:hint="cs"/>
          <w:b/>
          <w:bCs/>
          <w:sz w:val="28"/>
          <w:szCs w:val="28"/>
          <w:cs/>
          <w:lang w:val="en-GB"/>
        </w:rPr>
        <w:t>ข้อมูลทาง</w:t>
      </w:r>
      <w:r w:rsidR="001F5375" w:rsidRPr="005764E7">
        <w:rPr>
          <w:b/>
          <w:bCs/>
          <w:sz w:val="28"/>
          <w:szCs w:val="28"/>
          <w:cs/>
          <w:lang w:val="en-GB"/>
        </w:rPr>
        <w:t>การเงินระหว่างกาล</w:t>
      </w:r>
    </w:p>
    <w:p w14:paraId="4F3E6CC6" w14:textId="15EC1C5E" w:rsidR="001F5375" w:rsidRPr="005764E7" w:rsidRDefault="00802E30" w:rsidP="00ED7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24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ข้อมูลทาง</w:t>
      </w:r>
      <w:r w:rsidR="001F5375" w:rsidRPr="005764E7">
        <w:rPr>
          <w:rFonts w:ascii="Angsana New" w:hAnsi="Angsana New"/>
          <w:sz w:val="28"/>
          <w:szCs w:val="28"/>
          <w:cs/>
        </w:rPr>
        <w:t>การเงินระหว่างกาลนี้จัดทำขึ้นตามมาตรฐานการบัญชีฉบั</w:t>
      </w:r>
      <w:r w:rsidR="00415E01" w:rsidRPr="005764E7">
        <w:rPr>
          <w:rFonts w:ascii="Angsana New" w:hAnsi="Angsana New"/>
          <w:sz w:val="28"/>
          <w:szCs w:val="28"/>
          <w:cs/>
        </w:rPr>
        <w:t xml:space="preserve">บที่ </w:t>
      </w:r>
      <w:r w:rsidR="00415E01" w:rsidRPr="005764E7">
        <w:rPr>
          <w:rFonts w:ascii="Angsana New" w:hAnsi="Angsana New"/>
          <w:sz w:val="28"/>
          <w:szCs w:val="28"/>
        </w:rPr>
        <w:t>34</w:t>
      </w:r>
      <w:r w:rsidR="001F5375" w:rsidRPr="005764E7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</w:t>
      </w:r>
      <w:r>
        <w:rPr>
          <w:rFonts w:ascii="Angsana New" w:hAnsi="Angsana New"/>
          <w:sz w:val="28"/>
          <w:szCs w:val="28"/>
          <w:cs/>
        </w:rPr>
        <w:t>นระหว่างกาล โดยบริษัทเลือกเสนอข้อม</w:t>
      </w:r>
      <w:r>
        <w:rPr>
          <w:rFonts w:ascii="Angsana New" w:hAnsi="Angsana New" w:hint="cs"/>
          <w:sz w:val="28"/>
          <w:szCs w:val="28"/>
          <w:cs/>
        </w:rPr>
        <w:t>ูลทางการเงิน</w:t>
      </w:r>
      <w:r w:rsidR="001F5375" w:rsidRPr="005764E7">
        <w:rPr>
          <w:rFonts w:ascii="Angsana New" w:hAnsi="Angsana New"/>
          <w:sz w:val="28"/>
          <w:szCs w:val="28"/>
          <w:cs/>
        </w:rPr>
        <w:t xml:space="preserve">ระหว่างกาลแบบย่อ อย่างไรก็ตามได้มีการขยายการแสดงรายการในงบการเงินเพิ่มเติมเช่นเดียวกับงบการเงินประจำปี </w:t>
      </w:r>
    </w:p>
    <w:p w14:paraId="28DFD913" w14:textId="191102E6" w:rsidR="001F5375" w:rsidRPr="005764E7" w:rsidRDefault="00802E30" w:rsidP="00ED7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ข้อมูลทาง</w:t>
      </w:r>
      <w:r w:rsidR="001F5375" w:rsidRPr="005764E7">
        <w:rPr>
          <w:rFonts w:ascii="Angsana New" w:hAnsi="Angsana New"/>
          <w:sz w:val="28"/>
          <w:szCs w:val="28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AF669D" w:rsidRPr="005764E7">
        <w:rPr>
          <w:rFonts w:ascii="Angsana New" w:hAnsi="Angsana New"/>
          <w:sz w:val="28"/>
          <w:szCs w:val="28"/>
        </w:rPr>
        <w:t>31</w:t>
      </w:r>
      <w:r w:rsidR="001F5375" w:rsidRPr="005764E7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84B8C">
        <w:rPr>
          <w:rFonts w:ascii="Angsana New" w:hAnsi="Angsana New"/>
          <w:sz w:val="28"/>
          <w:szCs w:val="28"/>
        </w:rPr>
        <w:t>2563</w:t>
      </w:r>
    </w:p>
    <w:p w14:paraId="3EEAB7F4" w14:textId="42526E79" w:rsidR="009C5412" w:rsidRPr="005764E7" w:rsidRDefault="00802E30" w:rsidP="00ED7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spacing w:before="120" w:after="120" w:line="240" w:lineRule="auto"/>
        <w:ind w:left="709"/>
        <w:jc w:val="thaiDistribute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ข้อมูลทาง</w:t>
      </w:r>
      <w:r w:rsidR="001F5375" w:rsidRPr="005764E7">
        <w:rPr>
          <w:rFonts w:ascii="Angsana New" w:hAnsi="Angsana New"/>
          <w:sz w:val="28"/>
          <w:szCs w:val="28"/>
          <w:cs/>
        </w:rPr>
        <w:t>การเงินระหว่างกาลฉบับนี้จัดทำขึ้นเป็นภาษาไทย การแปลงบการเงินฉบับนี้เป็นภา</w:t>
      </w:r>
      <w:r>
        <w:rPr>
          <w:rFonts w:ascii="Angsana New" w:hAnsi="Angsana New"/>
          <w:sz w:val="28"/>
          <w:szCs w:val="28"/>
          <w:cs/>
        </w:rPr>
        <w:t>ษาอื่นต้องให้สอดคล้องกับ</w:t>
      </w: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1F5375" w:rsidRPr="005764E7">
        <w:rPr>
          <w:rFonts w:ascii="Angsana New" w:hAnsi="Angsana New"/>
          <w:sz w:val="28"/>
          <w:szCs w:val="28"/>
          <w:cs/>
        </w:rPr>
        <w:t>ฉบับภาษาไทย</w:t>
      </w:r>
    </w:p>
    <w:p w14:paraId="0217C58D" w14:textId="6D3ACD35" w:rsidR="00F33E57" w:rsidRPr="005764E7" w:rsidRDefault="00F33E57" w:rsidP="00ED709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65025B82" w14:textId="49178EB4" w:rsidR="00F33E57" w:rsidRPr="005764E7" w:rsidRDefault="00F33E57" w:rsidP="00ED709E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t>ในการจัดทำ</w:t>
      </w:r>
      <w:r w:rsidR="00314399">
        <w:rPr>
          <w:rFonts w:ascii="Angsana New" w:hAnsi="Angsana New" w:hint="cs"/>
          <w:sz w:val="28"/>
          <w:szCs w:val="28"/>
          <w:cs/>
        </w:rPr>
        <w:t>ข้อมูลทาง</w:t>
      </w:r>
      <w:r w:rsidRPr="005764E7">
        <w:rPr>
          <w:rFonts w:ascii="Angsana New" w:hAnsi="Angsana New"/>
          <w:sz w:val="28"/>
          <w:szCs w:val="28"/>
          <w:cs/>
        </w:rPr>
        <w:t>การเงินระหว่างกาล ฝ่ายบริหารใช้ดุลยพินิจ การประมาณการ และข้อสมมติฐานเกี่ยวกับการรับรู้ และ</w:t>
      </w:r>
      <w:r w:rsidRPr="00FD62F4">
        <w:rPr>
          <w:rFonts w:ascii="Angsana New" w:hAnsi="Angsana New"/>
          <w:spacing w:val="-6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5764E7">
        <w:rPr>
          <w:rFonts w:ascii="Angsana New" w:hAnsi="Angsana New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41DF8A44" w14:textId="3628A84C" w:rsidR="00947683" w:rsidRPr="005764E7" w:rsidRDefault="00F33E57" w:rsidP="00ED709E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FD62F4">
        <w:rPr>
          <w:rFonts w:ascii="Angsana New" w:hAnsi="Angsana New"/>
          <w:spacing w:val="-4"/>
          <w:sz w:val="28"/>
          <w:szCs w:val="28"/>
          <w:cs/>
        </w:rPr>
        <w:t>การใช้ดุลยพินิจ การประมาณการ และข้อสมมติฐาน รวมถึงแหล่งข</w:t>
      </w:r>
      <w:r w:rsidR="00314399">
        <w:rPr>
          <w:rFonts w:ascii="Angsana New" w:hAnsi="Angsana New"/>
          <w:spacing w:val="-4"/>
          <w:sz w:val="28"/>
          <w:szCs w:val="28"/>
          <w:cs/>
        </w:rPr>
        <w:t>้อมูลสำคัญที่นำมาใช้ในการจัดทำข้อม</w:t>
      </w:r>
      <w:r w:rsidR="00314399">
        <w:rPr>
          <w:rFonts w:ascii="Angsana New" w:hAnsi="Angsana New" w:hint="cs"/>
          <w:spacing w:val="-4"/>
          <w:sz w:val="28"/>
          <w:szCs w:val="28"/>
          <w:cs/>
        </w:rPr>
        <w:t>ูลทาง</w:t>
      </w:r>
      <w:r w:rsidRPr="00FD62F4">
        <w:rPr>
          <w:rFonts w:ascii="Angsana New" w:hAnsi="Angsana New"/>
          <w:spacing w:val="-4"/>
          <w:sz w:val="28"/>
          <w:szCs w:val="28"/>
          <w:cs/>
        </w:rPr>
        <w:t>การเงินระหว่างกาล</w:t>
      </w:r>
      <w:r w:rsidRPr="00FD62F4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 xml:space="preserve">เหมือนกับที่ใช้ในการจัดทำงบการเงินประจำปีสิ้นสุดวันที่ </w:t>
      </w:r>
      <w:r w:rsidRPr="005764E7">
        <w:rPr>
          <w:rFonts w:ascii="Angsana New" w:hAnsi="Angsana New"/>
          <w:sz w:val="28"/>
          <w:szCs w:val="28"/>
        </w:rPr>
        <w:t xml:space="preserve">31 </w:t>
      </w:r>
      <w:r w:rsidRPr="005764E7">
        <w:rPr>
          <w:rFonts w:ascii="Angsana New" w:hAnsi="Angsana New"/>
          <w:sz w:val="28"/>
          <w:szCs w:val="28"/>
          <w:cs/>
        </w:rPr>
        <w:t xml:space="preserve">ธันวาคม </w:t>
      </w:r>
      <w:r w:rsidR="00084B8C">
        <w:rPr>
          <w:rFonts w:ascii="Angsana New" w:hAnsi="Angsana New"/>
          <w:sz w:val="28"/>
          <w:szCs w:val="28"/>
        </w:rPr>
        <w:t>2563</w:t>
      </w:r>
    </w:p>
    <w:p w14:paraId="3E347B22" w14:textId="77777777" w:rsidR="00BB31E9" w:rsidRPr="005764E7" w:rsidRDefault="00BB31E9" w:rsidP="00ED709E">
      <w:pPr>
        <w:pStyle w:val="ListParagraph"/>
        <w:numPr>
          <w:ilvl w:val="1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851" w:hanging="505"/>
        <w:contextualSpacing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9318019"/>
      <w:r w:rsidRPr="005764E7">
        <w:rPr>
          <w:rFonts w:ascii="Angsana New" w:hAnsi="Angsana New"/>
          <w:b/>
          <w:b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2BBD1BC0" w14:textId="03FCB8B7" w:rsidR="00BB31E9" w:rsidRDefault="00314399" w:rsidP="00ED709E">
      <w:pPr>
        <w:tabs>
          <w:tab w:val="clear" w:pos="227"/>
          <w:tab w:val="clear" w:pos="454"/>
          <w:tab w:val="clear" w:pos="680"/>
          <w:tab w:val="clear" w:pos="907"/>
          <w:tab w:val="left" w:pos="70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ข้อมูลทาง</w:t>
      </w:r>
      <w:r w:rsidR="00BB31E9" w:rsidRPr="005764E7">
        <w:rPr>
          <w:rFonts w:ascii="Angsana New" w:hAnsi="Angsana New"/>
          <w:sz w:val="28"/>
          <w:szCs w:val="28"/>
          <w:cs/>
        </w:rPr>
        <w:t>การเงินระหว่างกาลนี้จัดทำและแสดงหน่วยเงินตราเป็นบาท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 เพื่อให้แสดงเป็นหลักพันบาทและหลักล้านบาท ยกเว้นที่ระบุไว้เป็นอย่างอื่น</w:t>
      </w:r>
      <w:bookmarkStart w:id="1" w:name="_Hlk39318080"/>
    </w:p>
    <w:p w14:paraId="47854694" w14:textId="77777777" w:rsidR="00084B8C" w:rsidRDefault="00084B8C" w:rsidP="009E3BF0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</w:p>
    <w:p w14:paraId="0CB1E8EC" w14:textId="77777777" w:rsidR="00084B8C" w:rsidRDefault="00084B8C" w:rsidP="009E3BF0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</w:p>
    <w:p w14:paraId="7CD4DB9C" w14:textId="77777777" w:rsidR="00C01075" w:rsidRPr="005764E7" w:rsidRDefault="00C01075" w:rsidP="009E3BF0">
      <w:pPr>
        <w:tabs>
          <w:tab w:val="clear" w:pos="227"/>
          <w:tab w:val="clear" w:pos="454"/>
          <w:tab w:val="clear" w:pos="680"/>
          <w:tab w:val="left" w:pos="851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</w:p>
    <w:bookmarkEnd w:id="0"/>
    <w:bookmarkEnd w:id="1"/>
    <w:p w14:paraId="766907D1" w14:textId="77777777" w:rsidR="002069D0" w:rsidRPr="005764E7" w:rsidRDefault="002069D0" w:rsidP="00ED709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 w:hanging="284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นโยบายการบัญชีที่สำคัญ</w:t>
      </w:r>
    </w:p>
    <w:p w14:paraId="2147AF14" w14:textId="532C92D1" w:rsidR="00F431AF" w:rsidRPr="00F431AF" w:rsidRDefault="00ED709E" w:rsidP="00ED709E">
      <w:pPr>
        <w:tabs>
          <w:tab w:val="clear" w:pos="454"/>
          <w:tab w:val="left" w:pos="284"/>
        </w:tabs>
        <w:spacing w:before="120" w:after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ข้อมูลทาง</w:t>
      </w:r>
      <w:r w:rsidR="002069D0" w:rsidRPr="00F431AF">
        <w:rPr>
          <w:rFonts w:asciiTheme="majorBidi" w:hAnsiTheme="majorBidi" w:cstheme="majorBidi"/>
          <w:sz w:val="28"/>
          <w:szCs w:val="28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069D0" w:rsidRPr="00F431AF">
        <w:rPr>
          <w:rFonts w:asciiTheme="majorBidi" w:hAnsiTheme="majorBidi" w:cstheme="majorBidi"/>
          <w:sz w:val="28"/>
          <w:szCs w:val="28"/>
        </w:rPr>
        <w:t>31</w:t>
      </w:r>
      <w:r w:rsidR="002069D0" w:rsidRPr="00F431A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84B8C" w:rsidRPr="00F431AF">
        <w:rPr>
          <w:rFonts w:asciiTheme="majorBidi" w:hAnsiTheme="majorBidi" w:cstheme="majorBidi"/>
          <w:sz w:val="28"/>
          <w:szCs w:val="28"/>
        </w:rPr>
        <w:t>2563</w:t>
      </w:r>
      <w:r w:rsidR="002069D0" w:rsidRPr="00F431A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CB95800" w14:textId="77777777" w:rsidR="00EE3BF7" w:rsidRPr="005764E7" w:rsidRDefault="00EE3BF7" w:rsidP="00ED709E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rPr>
          <w:rFonts w:asciiTheme="majorBidi" w:hAnsiTheme="majorBidi" w:cstheme="majorBidi"/>
          <w:b/>
          <w:bCs/>
          <w:vanish/>
          <w:spacing w:val="-2"/>
          <w:sz w:val="28"/>
          <w:szCs w:val="28"/>
          <w:cs/>
          <w:lang w:val="en-GB"/>
        </w:rPr>
      </w:pPr>
    </w:p>
    <w:p w14:paraId="71652572" w14:textId="77777777" w:rsidR="00A81BB8" w:rsidRPr="006D2266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284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505A76A8" w14:textId="77777777" w:rsidR="00A81BB8" w:rsidRPr="00383D9E" w:rsidRDefault="00A81BB8" w:rsidP="00ED709E">
      <w:pPr>
        <w:spacing w:before="120"/>
        <w:ind w:left="426" w:hanging="142"/>
        <w:jc w:val="thaiDistribute"/>
        <w:rPr>
          <w:rFonts w:ascii="Angsana New" w:hAnsi="Angsana New"/>
          <w:b/>
          <w:bCs/>
          <w:sz w:val="28"/>
          <w:szCs w:val="28"/>
        </w:rPr>
      </w:pPr>
      <w:r w:rsidRPr="00383D9E">
        <w:rPr>
          <w:rFonts w:ascii="Angsana New" w:hAnsi="Angsana New"/>
          <w:b/>
          <w:bCs/>
          <w:sz w:val="28"/>
          <w:szCs w:val="28"/>
          <w:cs/>
        </w:rPr>
        <w:t>ก.   มาตรฐานการรายงานทางการเงินใหม่ที่เริ่มมีผลบังคับใช้ในงวดปัจจุบัน</w:t>
      </w:r>
    </w:p>
    <w:p w14:paraId="396DAC6F" w14:textId="21267E5F" w:rsidR="00174051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  <w:r w:rsidRPr="00383D9E">
        <w:rPr>
          <w:rFonts w:ascii="Angsana New" w:hAnsi="Angsana New"/>
          <w:sz w:val="28"/>
          <w:szCs w:val="28"/>
          <w:cs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91663A">
        <w:rPr>
          <w:rFonts w:ascii="Angsana New" w:hAnsi="Angsana New"/>
          <w:sz w:val="28"/>
          <w:szCs w:val="28"/>
        </w:rPr>
        <w:t>1</w:t>
      </w:r>
      <w:r w:rsidRPr="00383D9E">
        <w:rPr>
          <w:rFonts w:ascii="Angsana New" w:hAnsi="Angsana New"/>
          <w:sz w:val="28"/>
          <w:szCs w:val="28"/>
          <w:cs/>
        </w:rPr>
        <w:t xml:space="preserve"> มกราคม</w:t>
      </w:r>
      <w:r w:rsidR="00BD771F">
        <w:rPr>
          <w:rFonts w:ascii="Angsana New" w:hAnsi="Angsana New"/>
          <w:sz w:val="28"/>
          <w:szCs w:val="28"/>
        </w:rPr>
        <w:t xml:space="preserve"> </w:t>
      </w:r>
      <w:r w:rsidR="0091663A">
        <w:rPr>
          <w:rFonts w:ascii="Angsana New" w:hAnsi="Angsana New"/>
          <w:sz w:val="28"/>
          <w:szCs w:val="28"/>
        </w:rPr>
        <w:t>2564</w:t>
      </w:r>
      <w:r w:rsidRPr="00383D9E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0AE20C9" w14:textId="5D664A8E" w:rsidR="00A81BB8" w:rsidRPr="00A81BB8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67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A81BB8">
        <w:rPr>
          <w:rFonts w:ascii="Angsana New" w:hAnsi="Angsana New" w:hint="cs"/>
          <w:sz w:val="28"/>
          <w:szCs w:val="28"/>
          <w:cs/>
        </w:rPr>
        <w:t>การนำมาตรฐานการรายงานทางง</w:t>
      </w:r>
      <w:r w:rsidR="00802D0F">
        <w:rPr>
          <w:rFonts w:ascii="Angsana New" w:hAnsi="Angsana New" w:hint="cs"/>
          <w:sz w:val="28"/>
          <w:szCs w:val="28"/>
          <w:cs/>
        </w:rPr>
        <w:t>บ</w:t>
      </w:r>
      <w:r w:rsidRPr="00A81BB8">
        <w:rPr>
          <w:rFonts w:ascii="Angsana New" w:hAnsi="Angsana New" w:hint="cs"/>
          <w:sz w:val="28"/>
          <w:szCs w:val="28"/>
          <w:cs/>
        </w:rPr>
        <w:t>การเงินดังกล่าวมาถือปฏิบัตินี้ ไม่มีผลกระทบอย่างเป็นสาระสำคัญต่องบการเงินของบริษัท</w:t>
      </w:r>
    </w:p>
    <w:p w14:paraId="032C6D67" w14:textId="60B88B5F" w:rsidR="00A81BB8" w:rsidRPr="00A81BB8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overflowPunct w:val="0"/>
        <w:autoSpaceDE w:val="0"/>
        <w:autoSpaceDN w:val="0"/>
        <w:adjustRightInd w:val="0"/>
        <w:spacing w:before="120" w:line="240" w:lineRule="auto"/>
        <w:ind w:left="567" w:hanging="283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ข.  </w:t>
      </w:r>
      <w:r w:rsidRPr="00A81BB8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</w:t>
      </w:r>
      <w:r w:rsidRPr="00A81BB8">
        <w:rPr>
          <w:rFonts w:ascii="Angsana New" w:hAnsi="Angsana New" w:hint="cs"/>
          <w:b/>
          <w:bCs/>
          <w:sz w:val="28"/>
          <w:szCs w:val="28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81BB8">
        <w:rPr>
          <w:rFonts w:ascii="Angsana New" w:hAnsi="Angsana New"/>
          <w:b/>
          <w:bCs/>
          <w:sz w:val="28"/>
          <w:szCs w:val="28"/>
        </w:rPr>
        <w:t xml:space="preserve">1 </w:t>
      </w:r>
      <w:r w:rsidRPr="00A81BB8">
        <w:rPr>
          <w:rFonts w:ascii="Angsana New" w:hAnsi="Angsana New" w:hint="cs"/>
          <w:b/>
          <w:bCs/>
          <w:sz w:val="28"/>
          <w:szCs w:val="28"/>
          <w:cs/>
        </w:rPr>
        <w:t xml:space="preserve">มกราคม </w:t>
      </w:r>
      <w:r w:rsidRPr="00A81BB8">
        <w:rPr>
          <w:rFonts w:ascii="Angsana New" w:hAnsi="Angsana New"/>
          <w:b/>
          <w:bCs/>
          <w:sz w:val="28"/>
          <w:szCs w:val="28"/>
        </w:rPr>
        <w:t>2565</w:t>
      </w:r>
    </w:p>
    <w:p w14:paraId="5A6DCC9A" w14:textId="77777777" w:rsidR="00A81BB8" w:rsidRPr="00A81BB8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567"/>
        <w:jc w:val="thaiDistribute"/>
        <w:textAlignment w:val="baseline"/>
        <w:rPr>
          <w:rFonts w:ascii="Angsana New" w:hAnsi="Angsana New"/>
          <w:snapToGrid w:val="0"/>
          <w:sz w:val="28"/>
          <w:szCs w:val="28"/>
          <w:lang w:eastAsia="th-TH"/>
        </w:rPr>
      </w:pPr>
      <w:r w:rsidRPr="00A81BB8">
        <w:rPr>
          <w:rFonts w:ascii="Angsana New" w:hAnsi="Angsana New" w:hint="cs"/>
          <w:snapToGrid w:val="0"/>
          <w:sz w:val="28"/>
          <w:szCs w:val="28"/>
          <w:cs/>
          <w:lang w:eastAsia="th-TH"/>
        </w:rPr>
        <w:t xml:space="preserve">สภาวิชาชีพบัญชีได้ประกาศใช้มาตรฐานการรายงานทางการเงินฉบับที่ </w:t>
      </w:r>
      <w:r w:rsidRPr="00A81BB8">
        <w:rPr>
          <w:rFonts w:ascii="Angsana New" w:hAnsi="Angsana New"/>
          <w:snapToGrid w:val="0"/>
          <w:sz w:val="28"/>
          <w:szCs w:val="28"/>
          <w:lang w:eastAsia="th-TH"/>
        </w:rPr>
        <w:t xml:space="preserve">16 </w:t>
      </w:r>
      <w:r w:rsidRPr="00A81BB8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</w:t>
      </w:r>
    </w:p>
    <w:p w14:paraId="1AD4F0C4" w14:textId="414F1507" w:rsidR="00A81BB8" w:rsidRPr="009D1555" w:rsidRDefault="00A81BB8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67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  <w:highlight w:val="yellow"/>
        </w:rPr>
      </w:pPr>
      <w:r w:rsidRPr="00A81BB8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</w:t>
      </w:r>
    </w:p>
    <w:p w14:paraId="7F914713" w14:textId="1E22E5E3" w:rsidR="00C74F3E" w:rsidRPr="009768F0" w:rsidRDefault="00C74F3E" w:rsidP="007645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B63979">
        <w:rPr>
          <w:rFonts w:ascii="Angsana New" w:eastAsia="Arial Unicode MS" w:hAnsi="Angsana New"/>
          <w:sz w:val="28"/>
          <w:szCs w:val="28"/>
        </w:rPr>
        <w:t> </w:t>
      </w:r>
    </w:p>
    <w:p w14:paraId="7532FFBC" w14:textId="77777777" w:rsidR="009768F0" w:rsidRDefault="009768F0" w:rsidP="00976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firstLine="283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</w:p>
    <w:p w14:paraId="4089CDED" w14:textId="77777777" w:rsidR="009768F0" w:rsidRDefault="009768F0" w:rsidP="00976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firstLine="283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</w:p>
    <w:p w14:paraId="01ADD60B" w14:textId="77777777" w:rsidR="009768F0" w:rsidRDefault="009768F0" w:rsidP="00976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firstLine="283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</w:p>
    <w:p w14:paraId="04F9086A" w14:textId="77777777" w:rsidR="009768F0" w:rsidRDefault="009768F0" w:rsidP="00976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firstLine="283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</w:p>
    <w:p w14:paraId="60C488A0" w14:textId="77777777" w:rsidR="009768F0" w:rsidRDefault="009768F0" w:rsidP="00976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firstLine="283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</w:p>
    <w:p w14:paraId="6EBA42D8" w14:textId="77777777" w:rsidR="009768F0" w:rsidRDefault="009768F0" w:rsidP="00976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51" w:firstLine="283"/>
        <w:rPr>
          <w:rFonts w:asciiTheme="majorBidi" w:hAnsiTheme="majorBidi" w:cstheme="majorBidi"/>
          <w:b/>
          <w:bCs/>
          <w:spacing w:val="-2"/>
          <w:sz w:val="28"/>
          <w:szCs w:val="28"/>
          <w:lang w:val="en-GB"/>
        </w:rPr>
      </w:pPr>
    </w:p>
    <w:p w14:paraId="7C4330EE" w14:textId="77777777" w:rsidR="001F38B1" w:rsidRDefault="001F38B1" w:rsidP="00D16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75151373" w14:textId="77777777" w:rsidR="008E40C8" w:rsidRDefault="008E40C8" w:rsidP="00D16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59" w:lineRule="auto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37ADA154" w14:textId="09637A4D" w:rsidR="00AF1930" w:rsidRPr="005764E7" w:rsidRDefault="00F2053F" w:rsidP="00ED709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709"/>
        </w:tabs>
        <w:spacing w:before="120"/>
        <w:ind w:left="1497" w:hanging="1497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รายการบัญชีกับบุคคลหรือกิจการที่เกี่ยวข้องกัน</w:t>
      </w:r>
    </w:p>
    <w:p w14:paraId="1B12F5C0" w14:textId="485C41E4" w:rsidR="00F2053F" w:rsidRPr="005764E7" w:rsidRDefault="00AF1930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หมายถึง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5764E7">
        <w:rPr>
          <w:rFonts w:ascii="Angsana New" w:hAnsi="Angsana New"/>
          <w:color w:val="FFFFFF"/>
          <w:sz w:val="28"/>
          <w:szCs w:val="28"/>
        </w:rPr>
        <w:t>_</w:t>
      </w:r>
      <w:r w:rsidRPr="005764E7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>
        <w:rPr>
          <w:rFonts w:ascii="Angsana New" w:hAnsi="Angsana New" w:hint="cs"/>
          <w:sz w:val="28"/>
          <w:szCs w:val="28"/>
          <w:cs/>
        </w:rPr>
        <w:t>หรือกิจการที่ถูกควบคุม</w:t>
      </w:r>
      <w:r w:rsidR="00632ACA">
        <w:rPr>
          <w:rFonts w:ascii="Angsana New" w:hAnsi="Angsana New" w:hint="cs"/>
          <w:sz w:val="28"/>
          <w:szCs w:val="28"/>
          <w:cs/>
        </w:rPr>
        <w:t>หรือ</w:t>
      </w:r>
      <w:r w:rsidR="0049303E">
        <w:rPr>
          <w:rFonts w:ascii="Angsana New" w:hAnsi="Angsana New" w:hint="cs"/>
          <w:sz w:val="28"/>
          <w:szCs w:val="28"/>
          <w:cs/>
        </w:rPr>
        <w:t>ถูกควบคุมร่วมโดยบุคคลที่เกี่ยวข้องกัน</w:t>
      </w: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245"/>
        <w:gridCol w:w="283"/>
        <w:gridCol w:w="3969"/>
      </w:tblGrid>
      <w:tr w:rsidR="00AB6CAA" w:rsidRPr="005764E7" w14:paraId="49B3ECBE" w14:textId="77777777" w:rsidTr="00ED709E">
        <w:trPr>
          <w:trHeight w:hRule="exact" w:val="432"/>
        </w:trPr>
        <w:tc>
          <w:tcPr>
            <w:tcW w:w="5245" w:type="dxa"/>
            <w:tcBorders>
              <w:bottom w:val="single" w:sz="4" w:space="0" w:color="auto"/>
            </w:tcBorders>
            <w:vAlign w:val="bottom"/>
          </w:tcPr>
          <w:p w14:paraId="7744A055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3" w:type="dxa"/>
            <w:vAlign w:val="bottom"/>
          </w:tcPr>
          <w:p w14:paraId="1EC7C794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14:paraId="7140456A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AB6CAA" w:rsidRPr="005764E7" w14:paraId="3336E360" w14:textId="77777777" w:rsidTr="00ED709E">
        <w:trPr>
          <w:trHeight w:hRule="exact" w:val="432"/>
        </w:trPr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14:paraId="168E0AF8" w14:textId="77777777" w:rsidR="00AB6CAA" w:rsidRPr="005764E7" w:rsidRDefault="00AB6CAA" w:rsidP="00AB6C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14" w:hanging="42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  <w:vAlign w:val="bottom"/>
          </w:tcPr>
          <w:p w14:paraId="62478CA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DECDF14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14:paraId="1E7E7889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5BBD9CEF" w14:textId="63D9300D" w:rsidR="00AB6CAA" w:rsidRPr="005764E7" w:rsidRDefault="00AB6CAA" w:rsidP="00832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83" w:type="dxa"/>
            <w:vAlign w:val="bottom"/>
          </w:tcPr>
          <w:p w14:paraId="143A6C78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206003CC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AB6CAA" w:rsidRPr="005764E7" w14:paraId="72DDCB88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74E2E7EC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3" w:type="dxa"/>
            <w:vAlign w:val="bottom"/>
          </w:tcPr>
          <w:p w14:paraId="3FE845D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CCD1650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B6CAA" w:rsidRPr="005764E7" w14:paraId="1235510F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41D623C1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3" w:type="dxa"/>
            <w:vAlign w:val="bottom"/>
          </w:tcPr>
          <w:p w14:paraId="4F268CF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4FB92A4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A381D20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227357C3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3" w:type="dxa"/>
            <w:vAlign w:val="bottom"/>
          </w:tcPr>
          <w:p w14:paraId="3DFA86D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F14C0DF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3DD48E3B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05C246F8" w14:textId="77777777" w:rsidR="00AB6CAA" w:rsidRPr="00FD29BD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3" w:type="dxa"/>
            <w:vAlign w:val="bottom"/>
          </w:tcPr>
          <w:p w14:paraId="0929529E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153258F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ABA9805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E613884" w14:textId="0F1B367B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*</w:t>
            </w:r>
          </w:p>
        </w:tc>
        <w:tc>
          <w:tcPr>
            <w:tcW w:w="283" w:type="dxa"/>
            <w:vAlign w:val="bottom"/>
          </w:tcPr>
          <w:p w14:paraId="12C1D395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30DEB460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72D98E4B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366ED28" w14:textId="2205D225" w:rsidR="00AB6CAA" w:rsidRPr="005764E7" w:rsidRDefault="00832E45" w:rsidP="00797FA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sz w:val="28"/>
                <w:szCs w:val="28"/>
                <w:cs/>
              </w:rPr>
              <w:t xml:space="preserve">-  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บริษัท </w:t>
            </w:r>
            <w:r w:rsidR="00AB6CAA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อเมริกัน ฟู้ด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จำกัด (บริษัทย่อย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AB6CAA"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ของ</w:t>
            </w:r>
            <w:r w:rsidR="00AB6CAA" w:rsidRPr="005764E7">
              <w:rPr>
                <w:rFonts w:ascii="Angsana New" w:hAnsi="Angsana New"/>
                <w:b/>
                <w:sz w:val="28"/>
                <w:szCs w:val="28"/>
              </w:rPr>
              <w:t>*</w:t>
            </w:r>
            <w:r w:rsidR="00AB6CAA" w:rsidRPr="005764E7"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vAlign w:val="bottom"/>
          </w:tcPr>
          <w:p w14:paraId="6EA4DC3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5A1FFA7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6CAA" w:rsidRPr="005764E7" w14:paraId="5068EC61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11C86F4B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3" w:type="dxa"/>
            <w:vAlign w:val="bottom"/>
          </w:tcPr>
          <w:p w14:paraId="516244EC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41FADFCF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41DAF7C9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64411975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3" w:type="dxa"/>
            <w:vAlign w:val="bottom"/>
          </w:tcPr>
          <w:p w14:paraId="307A7DA3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632B1C6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AB6CAA" w:rsidRPr="005764E7" w14:paraId="6C473CF6" w14:textId="77777777" w:rsidTr="00ED709E">
        <w:trPr>
          <w:trHeight w:hRule="exact" w:val="432"/>
        </w:trPr>
        <w:tc>
          <w:tcPr>
            <w:tcW w:w="5245" w:type="dxa"/>
            <w:vAlign w:val="bottom"/>
          </w:tcPr>
          <w:p w14:paraId="0860A15B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ค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ส์ จำกัด</w:t>
            </w:r>
          </w:p>
        </w:tc>
        <w:tc>
          <w:tcPr>
            <w:tcW w:w="283" w:type="dxa"/>
            <w:vAlign w:val="bottom"/>
          </w:tcPr>
          <w:p w14:paraId="7E1AD089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65BF059D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มีผู้ถือหุ้น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รายใหญ่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AB6CAA" w:rsidRPr="005764E7" w14:paraId="090E7CF8" w14:textId="77777777" w:rsidTr="00ED709E">
        <w:tc>
          <w:tcPr>
            <w:tcW w:w="5245" w:type="dxa"/>
          </w:tcPr>
          <w:p w14:paraId="03FA9CE9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3" w:type="dxa"/>
            <w:vAlign w:val="bottom"/>
          </w:tcPr>
          <w:p w14:paraId="40624DB8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14:paraId="164C52BB" w14:textId="77777777" w:rsidR="00AB6CAA" w:rsidRPr="005764E7" w:rsidRDefault="00AB6CAA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C2AAE93" w14:textId="77777777" w:rsidR="00D37605" w:rsidRPr="00AB6CAA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A0C4E43" w14:textId="77777777" w:rsidR="00AB6CAA" w:rsidRDefault="00AB6CAA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752359A5" w14:textId="77777777" w:rsidR="00AB6CAA" w:rsidRDefault="00AB6CAA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68331210" w14:textId="77777777" w:rsidR="00AB6CAA" w:rsidRPr="005764E7" w:rsidRDefault="00AB6CAA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C77E4AA" w14:textId="77777777" w:rsidR="00D37605" w:rsidRDefault="00D37605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545B9787" w14:textId="77777777" w:rsidR="00AB07B9" w:rsidRDefault="00AB07B9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7FF6739" w14:textId="77777777" w:rsidR="00AB07B9" w:rsidRPr="005764E7" w:rsidRDefault="00AB07B9" w:rsidP="00021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14:paraId="4C671BFC" w14:textId="77777777" w:rsidR="006E1D17" w:rsidRPr="005764E7" w:rsidRDefault="00EA4DE6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961"/>
        <w:gridCol w:w="284"/>
        <w:gridCol w:w="4252"/>
      </w:tblGrid>
      <w:tr w:rsidR="00EA4DE6" w:rsidRPr="005764E7" w14:paraId="53964EB2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96B57" w14:textId="77777777" w:rsidR="00EA4DE6" w:rsidRPr="005764E7" w:rsidRDefault="00EA4DE6" w:rsidP="00F96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A57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2F323" w14:textId="77777777" w:rsidR="00EA4DE6" w:rsidRPr="005764E7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5764E7" w14:paraId="13ED299B" w14:textId="77777777" w:rsidTr="00ED709E">
        <w:trPr>
          <w:trHeight w:hRule="exact" w:val="432"/>
        </w:trPr>
        <w:tc>
          <w:tcPr>
            <w:tcW w:w="4961" w:type="dxa"/>
            <w:tcBorders>
              <w:left w:val="nil"/>
              <w:bottom w:val="nil"/>
              <w:right w:val="nil"/>
            </w:tcBorders>
            <w:vAlign w:val="bottom"/>
          </w:tcPr>
          <w:p w14:paraId="4855D95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208057F8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left w:val="nil"/>
              <w:bottom w:val="nil"/>
              <w:right w:val="nil"/>
            </w:tcBorders>
            <w:vAlign w:val="bottom"/>
          </w:tcPr>
          <w:p w14:paraId="76BB8BC0" w14:textId="77777777" w:rsidR="00EA4DE6" w:rsidRPr="005764E7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78D549F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E5AB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5764E7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9A1A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AE24" w14:textId="76553FB5" w:rsidR="00EA4DE6" w:rsidRPr="005764E7" w:rsidRDefault="00EA4DE6" w:rsidP="002438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</w:t>
            </w:r>
            <w:r w:rsidR="007E0F91" w:rsidRPr="005764E7">
              <w:rPr>
                <w:rFonts w:ascii="Angsana New" w:hAnsi="Angsana New" w:hint="cs"/>
                <w:sz w:val="28"/>
                <w:szCs w:val="28"/>
                <w:cs/>
              </w:rPr>
              <w:t>าที่ตกลงร่วมกั</w:t>
            </w:r>
            <w:r w:rsidR="00243842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EA4DE6" w:rsidRPr="005764E7" w14:paraId="06F0B785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44C9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9183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E14CC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7EF3B15A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21E3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0A1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B27D4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66111FDC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C985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EF07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08EBF" w14:textId="77777777" w:rsidR="00EA4DE6" w:rsidRPr="005764E7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5764E7" w14:paraId="0869272C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191C" w14:textId="77777777" w:rsidR="009A6D19" w:rsidRPr="005764E7" w:rsidRDefault="009A6D19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0703" w14:textId="77777777" w:rsidR="009A6D19" w:rsidRPr="005764E7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9CEA3" w14:textId="77777777" w:rsidR="009A6D19" w:rsidRPr="005764E7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40673BF1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0824C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38A1C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083E" w14:textId="77777777" w:rsidR="00EA4DE6" w:rsidRPr="005764E7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5764E7" w14:paraId="141DA958" w14:textId="77777777" w:rsidTr="00ED709E">
        <w:trPr>
          <w:trHeight w:hRule="exact" w:val="432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36B7C" w14:textId="77777777" w:rsidR="00EA4DE6" w:rsidRPr="005764E7" w:rsidRDefault="00EA4DE6" w:rsidP="006F3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5336" w14:textId="77777777" w:rsidR="00EA4DE6" w:rsidRPr="005764E7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E5F5" w14:textId="77777777" w:rsidR="00EA4DE6" w:rsidRPr="005764E7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14:paraId="50F6576E" w14:textId="43B90F69" w:rsidR="00694EC9" w:rsidRPr="005764E7" w:rsidRDefault="004302A6" w:rsidP="00ED709E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163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ยอดคงเหลือที่ม</w:t>
      </w:r>
      <w:r w:rsidR="000A5491" w:rsidRPr="005764E7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5764E7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5764E7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5764E7">
        <w:rPr>
          <w:rFonts w:ascii="Angsana New" w:hAnsi="Angsana New"/>
          <w:sz w:val="28"/>
          <w:szCs w:val="28"/>
          <w:cs/>
        </w:rPr>
        <w:t xml:space="preserve">ที่เกี่ยวข้องกัน ณ วันที่ </w:t>
      </w:r>
      <w:r w:rsidR="00613099" w:rsidRPr="005764E7">
        <w:rPr>
          <w:rFonts w:ascii="Angsana New" w:hAnsi="Angsana New"/>
          <w:sz w:val="28"/>
          <w:szCs w:val="28"/>
        </w:rPr>
        <w:t>31</w:t>
      </w:r>
      <w:r w:rsidR="00B23BB2" w:rsidRPr="005764E7">
        <w:rPr>
          <w:rFonts w:ascii="Angsana New" w:hAnsi="Angsana New"/>
          <w:sz w:val="28"/>
          <w:szCs w:val="28"/>
          <w:cs/>
        </w:rPr>
        <w:t xml:space="preserve"> </w:t>
      </w:r>
      <w:r w:rsidR="0049699A" w:rsidRPr="005764E7">
        <w:rPr>
          <w:rFonts w:ascii="Angsana New" w:hAnsi="Angsana New" w:hint="cs"/>
          <w:sz w:val="28"/>
          <w:szCs w:val="28"/>
          <w:cs/>
        </w:rPr>
        <w:t>ม</w:t>
      </w:r>
      <w:r w:rsidR="00EB376A" w:rsidRPr="005764E7">
        <w:rPr>
          <w:rFonts w:ascii="Angsana New" w:hAnsi="Angsana New" w:hint="cs"/>
          <w:sz w:val="28"/>
          <w:szCs w:val="28"/>
          <w:cs/>
        </w:rPr>
        <w:t>ี</w:t>
      </w:r>
      <w:r w:rsidR="0049699A" w:rsidRPr="005764E7">
        <w:rPr>
          <w:rFonts w:ascii="Angsana New" w:hAnsi="Angsana New" w:hint="cs"/>
          <w:sz w:val="28"/>
          <w:szCs w:val="28"/>
          <w:cs/>
        </w:rPr>
        <w:t>นาคม</w:t>
      </w:r>
      <w:r w:rsidR="00D174F3" w:rsidRPr="005764E7">
        <w:rPr>
          <w:rFonts w:ascii="Angsana New" w:hAnsi="Angsana New"/>
          <w:sz w:val="28"/>
          <w:szCs w:val="28"/>
          <w:cs/>
        </w:rPr>
        <w:t xml:space="preserve"> </w:t>
      </w:r>
      <w:r w:rsidR="00D264A9" w:rsidRPr="005764E7">
        <w:rPr>
          <w:rFonts w:ascii="Angsana New" w:hAnsi="Angsana New"/>
          <w:sz w:val="28"/>
          <w:szCs w:val="28"/>
        </w:rPr>
        <w:t>256</w:t>
      </w:r>
      <w:r w:rsidR="00DD7817">
        <w:rPr>
          <w:rFonts w:ascii="Angsana New" w:hAnsi="Angsana New"/>
          <w:sz w:val="28"/>
          <w:szCs w:val="28"/>
        </w:rPr>
        <w:t xml:space="preserve">4 </w:t>
      </w:r>
      <w:r w:rsidR="00B5724F" w:rsidRPr="005764E7">
        <w:rPr>
          <w:rFonts w:ascii="Angsana New" w:hAnsi="Angsana New" w:hint="cs"/>
          <w:sz w:val="28"/>
          <w:szCs w:val="28"/>
          <w:cs/>
        </w:rPr>
        <w:t>และ</w:t>
      </w:r>
      <w:r w:rsidR="00144971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="00B5724F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49699A" w:rsidRPr="005764E7">
        <w:rPr>
          <w:rFonts w:ascii="Angsana New" w:hAnsi="Angsana New"/>
          <w:sz w:val="28"/>
          <w:szCs w:val="28"/>
        </w:rPr>
        <w:t xml:space="preserve">31 </w:t>
      </w:r>
      <w:r w:rsidR="0049699A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D7817">
        <w:rPr>
          <w:rFonts w:ascii="Angsana New" w:hAnsi="Angsana New"/>
          <w:sz w:val="28"/>
          <w:szCs w:val="28"/>
        </w:rPr>
        <w:t>2563</w:t>
      </w:r>
      <w:r w:rsidR="009D0E80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006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284"/>
        <w:gridCol w:w="2040"/>
        <w:gridCol w:w="284"/>
        <w:gridCol w:w="1928"/>
      </w:tblGrid>
      <w:tr w:rsidR="005C39A8" w:rsidRPr="005764E7" w14:paraId="75739390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5764E7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14:paraId="3DE56DD8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40FEFF01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797FA6" w:rsidRPr="005764E7" w14:paraId="2BE4D347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1189AB4C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FA6" w:rsidRPr="005764E7" w14:paraId="4C8C2B4D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07AF3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C087272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D48E0" w14:textId="5B674E1E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33EBED92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97FA6" w:rsidRPr="005764E7" w14:paraId="07447B3A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0B1B506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E8B38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CCED0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C9F3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0E0E3A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0D8A7F40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8145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71F620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C015D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4186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8B5E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128D5079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7585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E93CCA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E0A8A" w14:textId="3B8EE753" w:rsidR="00797FA6" w:rsidRPr="00E52DC1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4553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AB37ED" w14:textId="5F73C063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797FA6" w:rsidRPr="005764E7" w14:paraId="746AE63A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4EF7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73D3AB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C1160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69F0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402C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48393147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4420AB0E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E52DC1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7B4C52EF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2C27D4CB" w:rsidR="00797FA6" w:rsidRPr="005764E7" w:rsidRDefault="00797FA6" w:rsidP="00AB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609A4B7B" w:rsidR="00797FA6" w:rsidRPr="00E52DC1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76A8902B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797FA6" w:rsidRPr="005764E7" w14:paraId="0846B6C4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77777777" w:rsidR="00797FA6" w:rsidRPr="00E52DC1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B42D0F1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51AF117B" w:rsidR="00797FA6" w:rsidRPr="00E52DC1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62241C88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</w:t>
            </w:r>
          </w:p>
        </w:tc>
      </w:tr>
      <w:tr w:rsidR="00797FA6" w:rsidRPr="005764E7" w14:paraId="295A4500" w14:textId="77777777" w:rsidTr="00ED7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2BBC4104" w:rsidR="00797FA6" w:rsidRPr="00E52DC1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689446B4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</w:tr>
    </w:tbl>
    <w:p w14:paraId="0715E18D" w14:textId="77777777" w:rsidR="005D2E39" w:rsidRPr="005764E7" w:rsidRDefault="005D2E39">
      <w:pPr>
        <w:rPr>
          <w:sz w:val="28"/>
          <w:szCs w:val="28"/>
        </w:rPr>
      </w:pPr>
    </w:p>
    <w:p w14:paraId="6D7A9BD0" w14:textId="77777777" w:rsidR="00CC3048" w:rsidRPr="005764E7" w:rsidRDefault="00CC3048">
      <w:pPr>
        <w:rPr>
          <w:sz w:val="28"/>
          <w:szCs w:val="28"/>
        </w:rPr>
      </w:pPr>
    </w:p>
    <w:p w14:paraId="13B8603E" w14:textId="77777777" w:rsidR="00CC3048" w:rsidRPr="005764E7" w:rsidRDefault="00CC3048">
      <w:pPr>
        <w:rPr>
          <w:sz w:val="28"/>
          <w:szCs w:val="28"/>
        </w:rPr>
      </w:pPr>
    </w:p>
    <w:tbl>
      <w:tblPr>
        <w:tblW w:w="10057" w:type="dxa"/>
        <w:tblInd w:w="-284" w:type="dxa"/>
        <w:tblLook w:val="0000" w:firstRow="0" w:lastRow="0" w:firstColumn="0" w:lastColumn="0" w:noHBand="0" w:noVBand="0"/>
      </w:tblPr>
      <w:tblGrid>
        <w:gridCol w:w="5529"/>
        <w:gridCol w:w="284"/>
        <w:gridCol w:w="2032"/>
        <w:gridCol w:w="236"/>
        <w:gridCol w:w="1976"/>
      </w:tblGrid>
      <w:tr w:rsidR="002D4FD1" w:rsidRPr="005764E7" w14:paraId="3B6F7083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0A322ECE" w14:textId="77777777"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23A40E5" w14:textId="77777777" w:rsidR="002D4FD1" w:rsidRPr="00B94E18" w:rsidRDefault="002D4FD1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4" w:type="dxa"/>
            <w:gridSpan w:val="3"/>
            <w:shd w:val="clear" w:color="auto" w:fill="auto"/>
            <w:vAlign w:val="bottom"/>
          </w:tcPr>
          <w:p w14:paraId="4FD86389" w14:textId="77777777" w:rsidR="002D4FD1" w:rsidRPr="00B94E18" w:rsidRDefault="002D4FD1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797FA6" w:rsidRPr="005764E7" w14:paraId="1FB8F83A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7FB5A8F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77208E4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0408B" w14:textId="54E1390A" w:rsidR="00797FA6" w:rsidRPr="00797FA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97FA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</w:t>
            </w:r>
            <w:r w:rsidRPr="00797FA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เงิน</w:t>
            </w:r>
            <w:r w:rsidRPr="00797FA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797FA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/</w:t>
            </w:r>
          </w:p>
        </w:tc>
      </w:tr>
      <w:tr w:rsidR="00797FA6" w:rsidRPr="005764E7" w14:paraId="455014F8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2262533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11F0F6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9E41D4" w14:textId="5F560FF8" w:rsidR="00797FA6" w:rsidRPr="00797FA6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97FA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7FA6" w:rsidRPr="005764E7" w14:paraId="299EA07F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3D3C2117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6CE3E7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FC754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CEC8C5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ECBB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5764E7" w14:paraId="1ADA6864" w14:textId="77777777" w:rsidTr="00ED709E">
        <w:trPr>
          <w:trHeight w:hRule="exact" w:val="432"/>
          <w:tblHeader/>
        </w:trPr>
        <w:tc>
          <w:tcPr>
            <w:tcW w:w="5529" w:type="dxa"/>
            <w:vAlign w:val="bottom"/>
          </w:tcPr>
          <w:p w14:paraId="457FE47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66C187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B33F" w14:textId="28C050BF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78D32597" w14:textId="77777777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60A6A" w14:textId="748C334C" w:rsidR="00797FA6" w:rsidRPr="00B94E18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31</w:t>
            </w:r>
            <w:r w:rsidRPr="00B94E18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B94E1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97FA6" w:rsidRPr="005764E7" w14:paraId="7174F76A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10871320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94E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3F94BD3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47C5F10C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94E18">
              <w:rPr>
                <w:rFonts w:ascii="Angsana New" w:hAnsi="Angsana New" w:hint="cs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3D1255C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B94E18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0FB358E1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2E205223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797FA6" w:rsidRPr="005764E7" w14:paraId="57846AEA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B94E18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6E655ECA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6140A97E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797FA6" w:rsidRPr="005764E7" w14:paraId="39A483FF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B94E1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41F26E48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5C9C15B9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4,796</w:t>
            </w:r>
          </w:p>
        </w:tc>
      </w:tr>
      <w:tr w:rsidR="00797FA6" w:rsidRPr="005764E7" w14:paraId="73C19238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0C7DA696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1C97376E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21,144</w:t>
            </w:r>
          </w:p>
        </w:tc>
      </w:tr>
      <w:tr w:rsidR="00797FA6" w:rsidRPr="005764E7" w14:paraId="631C16DC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B94E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</w:rPr>
              <w:t>:</w:t>
            </w:r>
            <w:r w:rsidRPr="00B94E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68D8F348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81338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26</w:t>
            </w: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81338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297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6A0F5076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131,530</w:t>
            </w:r>
          </w:p>
        </w:tc>
      </w:tr>
      <w:tr w:rsidR="00797FA6" w:rsidRPr="005764E7" w14:paraId="57839A66" w14:textId="77777777" w:rsidTr="00ED709E">
        <w:trPr>
          <w:trHeight w:hRule="exact" w:val="432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4001931F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1338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47</w:t>
            </w:r>
            <w:r w:rsidRPr="00B94E1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1338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4226222F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sz w:val="28"/>
                <w:szCs w:val="28"/>
                <w:lang w:val="en-US"/>
              </w:rPr>
              <w:t>152,674</w:t>
            </w:r>
          </w:p>
        </w:tc>
      </w:tr>
      <w:tr w:rsidR="00797FA6" w:rsidRPr="005764E7" w14:paraId="21C20092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6EC714A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670C740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0F98C81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407B5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0BC86471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2511602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2A9C996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94E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</w:t>
            </w:r>
            <w:r w:rsidRPr="00B94E1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94E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-</w:t>
            </w:r>
            <w:r w:rsidRPr="00B94E18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B94E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46C77F6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6F9F5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4B415973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DE3BC0C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26A1932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254DE44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3C2408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763F1A60" w14:textId="77777777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618B7DE2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54B21D35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5017560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vAlign w:val="bottom"/>
          </w:tcPr>
          <w:p w14:paraId="2A4CAB08" w14:textId="20D56945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  <w:vAlign w:val="bottom"/>
          </w:tcPr>
          <w:p w14:paraId="5A4A0CE0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65DCC557" w14:textId="3C2EC369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797FA6" w:rsidRPr="005764E7" w14:paraId="6C7E9AD6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3F693AC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4301429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vAlign w:val="bottom"/>
          </w:tcPr>
          <w:p w14:paraId="22650B61" w14:textId="36344EF0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36" w:type="dxa"/>
            <w:vAlign w:val="bottom"/>
          </w:tcPr>
          <w:p w14:paraId="19723E44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vAlign w:val="bottom"/>
          </w:tcPr>
          <w:p w14:paraId="4ECB68C1" w14:textId="7752465A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797FA6" w:rsidRPr="005764E7" w14:paraId="067ECE4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50070511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85A4ACC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0FC522FC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36" w:type="dxa"/>
            <w:vAlign w:val="bottom"/>
          </w:tcPr>
          <w:p w14:paraId="07E0E627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09498DA2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797FA6" w:rsidRPr="005764E7" w14:paraId="5A401E06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49BB3CE6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B94E18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</w:p>
        </w:tc>
        <w:tc>
          <w:tcPr>
            <w:tcW w:w="284" w:type="dxa"/>
          </w:tcPr>
          <w:p w14:paraId="2F1C209E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651C17CD" w14:textId="18DBD033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36" w:type="dxa"/>
            <w:vAlign w:val="bottom"/>
          </w:tcPr>
          <w:p w14:paraId="01C9FB7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3CC12F4B" w14:textId="40154855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</w:tr>
      <w:tr w:rsidR="00797FA6" w:rsidRPr="005764E7" w14:paraId="6E4C67CD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68CCAB7C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94E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</w:rPr>
              <w:t>:</w:t>
            </w:r>
            <w:r w:rsidRPr="00B94E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94E1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284" w:type="dxa"/>
          </w:tcPr>
          <w:p w14:paraId="0EDBB60D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3C9D2" w14:textId="43CF0646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6C24080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145B8" w14:textId="004776FE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 w:rsidRPr="00B94E1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97FA6" w:rsidRPr="005764E7" w14:paraId="00EAFFFA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4371A03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4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78308BC9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sz w:val="28"/>
                <w:szCs w:val="28"/>
                <w:lang w:val="en-US"/>
              </w:rPr>
              <w:t>5,5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  <w:tc>
          <w:tcPr>
            <w:tcW w:w="236" w:type="dxa"/>
            <w:vAlign w:val="bottom"/>
          </w:tcPr>
          <w:p w14:paraId="35CF7F9B" w14:textId="77777777" w:rsidR="00797FA6" w:rsidRPr="00B94E18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087003D1" w:rsidR="00797FA6" w:rsidRPr="00B94E18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E18">
              <w:rPr>
                <w:rFonts w:ascii="Angsana New" w:hAnsi="Angsana New"/>
                <w:sz w:val="28"/>
                <w:szCs w:val="28"/>
                <w:lang w:val="en-US"/>
              </w:rPr>
              <w:t>5,5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</w:p>
        </w:tc>
      </w:tr>
      <w:tr w:rsidR="00797FA6" w:rsidRPr="005764E7" w14:paraId="40EAAC5F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526AC61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vAlign w:val="bottom"/>
          </w:tcPr>
          <w:p w14:paraId="328D2F82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D6456D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3D640398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4EE391FD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5E37D4D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vAlign w:val="bottom"/>
          </w:tcPr>
          <w:p w14:paraId="606AAC43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5F5E61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20B4B07E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5764E7" w14:paraId="3256A5C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B6463F1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25261853" w14:textId="77777777" w:rsidR="00797FA6" w:rsidRPr="00EF694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7FDCAD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vAlign w:val="bottom"/>
          </w:tcPr>
          <w:p w14:paraId="6141BF59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5764E7" w14:paraId="2FD14DD9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4121B095" w14:textId="58D0F7D3" w:rsidR="00797FA6" w:rsidRPr="005764E7" w:rsidRDefault="00797FA6" w:rsidP="00AB0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84" w:type="dxa"/>
          </w:tcPr>
          <w:p w14:paraId="44802B4E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1C426B3C" w:rsidR="00797FA6" w:rsidRPr="00EF694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48,962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9CD22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62CB1FF1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57,051</w:t>
            </w:r>
          </w:p>
        </w:tc>
      </w:tr>
      <w:tr w:rsidR="00797FA6" w:rsidRPr="005764E7" w14:paraId="6695E0A5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BA458F3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54931509" w:rsidR="00797FA6" w:rsidRPr="00EF694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sz w:val="28"/>
                <w:szCs w:val="28"/>
                <w:lang w:val="en-US"/>
              </w:rPr>
              <w:t>48,962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B6A567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6A74CE69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57,051</w:t>
            </w:r>
          </w:p>
        </w:tc>
      </w:tr>
      <w:tr w:rsidR="00797FA6" w:rsidRPr="005764E7" w14:paraId="65AFE19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6452E2EC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bookmarkStart w:id="2" w:name="_Hlk56427906"/>
            <w:r w:rsidRPr="005764E7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84" w:type="dxa"/>
          </w:tcPr>
          <w:p w14:paraId="5AD86F65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vAlign w:val="center"/>
          </w:tcPr>
          <w:p w14:paraId="3C36529A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B0BC0C7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6" w:type="dxa"/>
          </w:tcPr>
          <w:p w14:paraId="5CEF5C2C" w14:textId="77777777" w:rsidR="00797FA6" w:rsidRPr="005764E7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7FA6" w:rsidRPr="005764E7" w14:paraId="6AE7A992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276D72DC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2CDC2D14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15BA12DD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725D69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247656AB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97FA6" w:rsidRPr="005764E7" w14:paraId="3A6B705A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546142DE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</w:tcPr>
          <w:p w14:paraId="324F302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79C38" w14:textId="701705BA" w:rsidR="00797FA6" w:rsidRPr="00E52DC1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30C579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45E1E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797FA6" w:rsidRPr="005764E7" w14:paraId="5BECDB0C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46C2032A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1C002D43" w14:textId="77777777" w:rsidR="00797FA6" w:rsidRPr="005764E7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D5365C" w14:textId="3E439127" w:rsidR="00797FA6" w:rsidRPr="00E52DC1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934B28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6E7F1" w14:textId="77777777" w:rsidR="00797FA6" w:rsidRPr="005764E7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  <w:tr w:rsidR="00281C72" w:rsidRPr="005764E7" w14:paraId="3EA625E0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1F24CE4A" w14:textId="77777777" w:rsidR="00281C72" w:rsidRPr="005764E7" w:rsidRDefault="00281C72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20AA8E6" w14:textId="77777777" w:rsidR="00281C72" w:rsidRPr="005764E7" w:rsidRDefault="00281C72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FE6C5A" w14:textId="77777777" w:rsidR="00281C72" w:rsidRPr="00E52DC1" w:rsidRDefault="00281C72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8F88A5" w14:textId="77777777" w:rsidR="00281C72" w:rsidRPr="005764E7" w:rsidRDefault="00281C72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79F484" w14:textId="77777777" w:rsidR="00281C72" w:rsidRPr="005764E7" w:rsidRDefault="00281C72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81C72" w:rsidRPr="00F91BB1" w14:paraId="0ED4BEBB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707C584" w14:textId="745F3ABB" w:rsidR="00281C72" w:rsidRPr="005764E7" w:rsidRDefault="00F675DB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</w:rPr>
              <w:t xml:space="preserve">ประมาณการหนี้สินผลประโยชน์พนักงาน 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bCs/>
                <w:sz w:val="28"/>
                <w:szCs w:val="28"/>
                <w:cs/>
              </w:rPr>
              <w:t>ส่วนผู้บริหาร</w:t>
            </w:r>
          </w:p>
        </w:tc>
        <w:tc>
          <w:tcPr>
            <w:tcW w:w="284" w:type="dxa"/>
          </w:tcPr>
          <w:p w14:paraId="50310E4D" w14:textId="77777777" w:rsidR="00281C72" w:rsidRPr="005764E7" w:rsidRDefault="00281C72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FE8667" w14:textId="0A6312F3" w:rsidR="00281C72" w:rsidRPr="00DF6445" w:rsidRDefault="00DF6445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6445">
              <w:rPr>
                <w:rFonts w:ascii="Angsana New" w:hAnsi="Angsana New"/>
                <w:sz w:val="28"/>
                <w:szCs w:val="28"/>
                <w:lang w:val="en-US"/>
              </w:rPr>
              <w:t>3,379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6DC82" w14:textId="77777777" w:rsidR="00281C72" w:rsidRPr="00DF6445" w:rsidRDefault="00281C72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F63ED1" w14:textId="0292EF92" w:rsidR="00281C72" w:rsidRPr="00DF6445" w:rsidRDefault="00DF6445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F6445">
              <w:rPr>
                <w:rFonts w:ascii="Angsana New" w:hAnsi="Angsana New"/>
                <w:sz w:val="28"/>
                <w:szCs w:val="28"/>
                <w:lang w:val="en-US"/>
              </w:rPr>
              <w:t>3,336</w:t>
            </w:r>
          </w:p>
        </w:tc>
      </w:tr>
    </w:tbl>
    <w:bookmarkEnd w:id="2"/>
    <w:p w14:paraId="1B89F04B" w14:textId="4C6A9992" w:rsidR="0048682A" w:rsidRPr="005764E7" w:rsidRDefault="000E38F9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284" w:right="-163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5764E7">
        <w:rPr>
          <w:rFonts w:ascii="Angsana New" w:hAnsi="Angsana New"/>
          <w:sz w:val="28"/>
          <w:szCs w:val="28"/>
          <w:cs/>
        </w:rPr>
        <w:t>สำหรับ</w:t>
      </w:r>
      <w:r w:rsidR="00544323" w:rsidRPr="005764E7">
        <w:rPr>
          <w:rFonts w:ascii="Angsana New" w:hAnsi="Angsana New" w:hint="cs"/>
          <w:sz w:val="28"/>
          <w:szCs w:val="28"/>
          <w:cs/>
        </w:rPr>
        <w:t>งวด</w:t>
      </w:r>
      <w:r w:rsidR="00144971" w:rsidRPr="005764E7">
        <w:rPr>
          <w:rFonts w:ascii="Angsana New" w:hAnsi="Angsana New" w:hint="cs"/>
          <w:sz w:val="28"/>
          <w:szCs w:val="28"/>
          <w:cs/>
        </w:rPr>
        <w:t>สามเดือน</w:t>
      </w:r>
      <w:r w:rsidR="00D51A19" w:rsidRPr="005764E7">
        <w:rPr>
          <w:rFonts w:ascii="Angsana New" w:hAnsi="Angsana New"/>
          <w:sz w:val="28"/>
          <w:szCs w:val="28"/>
          <w:cs/>
        </w:rPr>
        <w:t>สิ้นสุดวันที่</w:t>
      </w:r>
      <w:r w:rsidR="008302BC" w:rsidRPr="005764E7">
        <w:rPr>
          <w:rFonts w:ascii="Angsana New" w:hAnsi="Angsana New"/>
          <w:sz w:val="28"/>
          <w:szCs w:val="28"/>
          <w:cs/>
        </w:rPr>
        <w:t xml:space="preserve"> </w:t>
      </w:r>
      <w:r w:rsidR="000C50AC" w:rsidRPr="005764E7">
        <w:rPr>
          <w:rFonts w:ascii="Angsana New" w:hAnsi="Angsana New"/>
          <w:sz w:val="28"/>
          <w:szCs w:val="28"/>
        </w:rPr>
        <w:t>31</w:t>
      </w:r>
      <w:r w:rsidR="008302BC" w:rsidRPr="005764E7">
        <w:rPr>
          <w:rFonts w:ascii="Angsana New" w:hAnsi="Angsana New"/>
          <w:sz w:val="28"/>
          <w:szCs w:val="28"/>
        </w:rPr>
        <w:t xml:space="preserve"> </w:t>
      </w:r>
      <w:r w:rsidR="001D5732" w:rsidRPr="005764E7">
        <w:rPr>
          <w:rFonts w:ascii="Angsana New" w:hAnsi="Angsana New" w:hint="cs"/>
          <w:sz w:val="28"/>
          <w:szCs w:val="28"/>
          <w:cs/>
        </w:rPr>
        <w:t>มีน</w:t>
      </w:r>
      <w:r w:rsidR="000C50AC" w:rsidRPr="005764E7">
        <w:rPr>
          <w:rFonts w:ascii="Angsana New" w:hAnsi="Angsana New" w:hint="cs"/>
          <w:sz w:val="28"/>
          <w:szCs w:val="28"/>
          <w:cs/>
        </w:rPr>
        <w:t>าคม</w:t>
      </w:r>
      <w:r w:rsidR="008302BC" w:rsidRPr="005764E7">
        <w:rPr>
          <w:rFonts w:ascii="Angsana New" w:hAnsi="Angsana New"/>
          <w:sz w:val="28"/>
          <w:szCs w:val="28"/>
          <w:cs/>
        </w:rPr>
        <w:t xml:space="preserve"> </w:t>
      </w:r>
      <w:r w:rsidR="00722DCD" w:rsidRPr="005764E7">
        <w:rPr>
          <w:rFonts w:ascii="Angsana New" w:hAnsi="Angsana New"/>
          <w:sz w:val="28"/>
          <w:szCs w:val="28"/>
        </w:rPr>
        <w:t>256</w:t>
      </w:r>
      <w:r w:rsidR="00A105CD">
        <w:rPr>
          <w:rFonts w:ascii="Angsana New" w:hAnsi="Angsana New"/>
          <w:sz w:val="28"/>
          <w:szCs w:val="28"/>
        </w:rPr>
        <w:t>4</w:t>
      </w:r>
      <w:r w:rsidR="00144971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D51A19" w:rsidRPr="005764E7">
        <w:rPr>
          <w:rFonts w:ascii="Angsana New" w:hAnsi="Angsana New"/>
          <w:sz w:val="28"/>
          <w:szCs w:val="28"/>
          <w:cs/>
        </w:rPr>
        <w:t xml:space="preserve">และ </w:t>
      </w:r>
      <w:r w:rsidR="00613099" w:rsidRPr="005764E7">
        <w:rPr>
          <w:rFonts w:ascii="Angsana New" w:hAnsi="Angsana New"/>
          <w:sz w:val="28"/>
          <w:szCs w:val="28"/>
        </w:rPr>
        <w:t>256</w:t>
      </w:r>
      <w:r w:rsidR="00A105CD">
        <w:rPr>
          <w:rFonts w:ascii="Angsana New" w:hAnsi="Angsana New"/>
          <w:sz w:val="28"/>
          <w:szCs w:val="28"/>
        </w:rPr>
        <w:t>3</w:t>
      </w:r>
      <w:r w:rsidR="00E0083B" w:rsidRPr="005764E7">
        <w:rPr>
          <w:rFonts w:ascii="Angsana New" w:hAnsi="Angsana New"/>
          <w:sz w:val="28"/>
          <w:szCs w:val="28"/>
          <w:cs/>
        </w:rPr>
        <w:t xml:space="preserve"> </w:t>
      </w:r>
      <w:r w:rsidR="009C3690"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0031" w:type="dxa"/>
        <w:tblInd w:w="-284" w:type="dxa"/>
        <w:tblLook w:val="0000" w:firstRow="0" w:lastRow="0" w:firstColumn="0" w:lastColumn="0" w:noHBand="0" w:noVBand="0"/>
      </w:tblPr>
      <w:tblGrid>
        <w:gridCol w:w="5529"/>
        <w:gridCol w:w="284"/>
        <w:gridCol w:w="2033"/>
        <w:gridCol w:w="236"/>
        <w:gridCol w:w="1949"/>
      </w:tblGrid>
      <w:tr w:rsidR="00651275" w:rsidRPr="005764E7" w14:paraId="03A8A5C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72EBBAE4" w14:textId="77777777" w:rsidR="00651275" w:rsidRPr="005764E7" w:rsidRDefault="00651275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86DB22A" w14:textId="77777777" w:rsidR="00651275" w:rsidRPr="005764E7" w:rsidRDefault="00651275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8E07C" w14:textId="77777777" w:rsidR="00651275" w:rsidRPr="005764E7" w:rsidRDefault="00651275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2D131C" w:rsidRPr="005764E7" w14:paraId="1F9D4048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1B015B82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E2051EF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2DBA6DC" w14:textId="2071D59B" w:rsidR="002D131C" w:rsidRPr="002D131C" w:rsidRDefault="002D131C" w:rsidP="002D131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31C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Pr="002D131C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2D131C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2D131C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2D131C" w:rsidRPr="005764E7" w14:paraId="0C03E4EC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7DC4175E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6C17B2A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A4AA0B4" w14:textId="3D87E08C" w:rsidR="002D131C" w:rsidRPr="002D131C" w:rsidRDefault="002D131C" w:rsidP="002D131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D13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31C" w:rsidRPr="005764E7" w14:paraId="3EAAE12F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04934A5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3754A3A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D53F6" w14:textId="1BD861B3" w:rsidR="002D131C" w:rsidRPr="00B1052E" w:rsidRDefault="002D131C" w:rsidP="002D131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357AD1C0" w14:textId="77777777" w:rsidR="002D131C" w:rsidRPr="005764E7" w:rsidRDefault="002D131C" w:rsidP="002D131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D866D" w14:textId="5728DEA0" w:rsidR="002D131C" w:rsidRPr="005764E7" w:rsidRDefault="002D131C" w:rsidP="002D131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D131C" w:rsidRPr="005764E7" w14:paraId="1FA3CAF7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12835C3F" w14:textId="77777777" w:rsidR="002D131C" w:rsidRPr="001B78A2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1B78A2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1B78A2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1B78A2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284" w:type="dxa"/>
          </w:tcPr>
          <w:p w14:paraId="54769A2D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vAlign w:val="center"/>
          </w:tcPr>
          <w:p w14:paraId="6505A083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23EBBE93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</w:tcPr>
          <w:p w14:paraId="25FABFFB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131C" w:rsidRPr="005764E7" w14:paraId="4DCB53C9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69AE23D8" w14:textId="77777777" w:rsidR="002D131C" w:rsidRPr="001B78A2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1B78A2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58A2058F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5ABC34F6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489E6F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59F2AC5D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D131C" w:rsidRPr="005764E7" w14:paraId="195B8288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C5A2FD2" w14:textId="77777777" w:rsidR="002D131C" w:rsidRPr="001B78A2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1B78A2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1B78A2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284" w:type="dxa"/>
          </w:tcPr>
          <w:p w14:paraId="7AE9510B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1751" w14:textId="327D76B8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A6763C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2C6A6" w14:textId="45788BDB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222</w:t>
            </w:r>
          </w:p>
        </w:tc>
      </w:tr>
      <w:tr w:rsidR="002D131C" w:rsidRPr="005764E7" w14:paraId="1AECB653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66AB6608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8763DCF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E2689" w14:textId="43B538D4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924AB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509839" w14:textId="02B52D15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</w:tr>
      <w:tr w:rsidR="002D131C" w:rsidRPr="005764E7" w14:paraId="54BE470D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61B4C0C" w14:textId="77777777" w:rsidR="002D131C" w:rsidRPr="001B78A2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0411D2F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vAlign w:val="center"/>
          </w:tcPr>
          <w:p w14:paraId="3D097016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2E1DD7EE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</w:tcPr>
          <w:p w14:paraId="49F19A6E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131C" w:rsidRPr="005764E7" w14:paraId="677019B8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22B89671" w14:textId="77777777" w:rsidR="002D131C" w:rsidRPr="001B78A2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1B78A2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1B78A2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>
              <w:rPr>
                <w:rFonts w:ascii="Angsana New" w:hAnsi="Angsana New" w:hint="cs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284" w:type="dxa"/>
          </w:tcPr>
          <w:p w14:paraId="1E7022ED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vAlign w:val="center"/>
          </w:tcPr>
          <w:p w14:paraId="4EF8A893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3467FE5F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</w:tcPr>
          <w:p w14:paraId="14965CBA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131C" w:rsidRPr="005764E7" w14:paraId="7F13E767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529792FE" w14:textId="77777777" w:rsidR="002D131C" w:rsidRPr="00B22DD9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B22DD9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1BEEEA60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37A21F05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8CDADB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73B4EDCE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D131C" w:rsidRPr="005764E7" w14:paraId="3688D936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39A14617" w14:textId="29BC4370" w:rsidR="002D131C" w:rsidRPr="00B22DD9" w:rsidRDefault="002D131C" w:rsidP="0059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B22DD9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84" w:type="dxa"/>
          </w:tcPr>
          <w:p w14:paraId="7B0ABAF1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2A08A" w14:textId="3F1FABAD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45,984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C5CB0B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B109C" w14:textId="09A0010B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72,035</w:t>
            </w:r>
          </w:p>
        </w:tc>
      </w:tr>
      <w:tr w:rsidR="002D131C" w:rsidRPr="005764E7" w14:paraId="56789968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3B01AA5C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49F158AC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3A2BD" w14:textId="37340FA9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45,984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E707DA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24EBD8" w14:textId="7D176694" w:rsidR="002D131C" w:rsidRPr="00C42CC5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72,035</w:t>
            </w:r>
          </w:p>
        </w:tc>
      </w:tr>
    </w:tbl>
    <w:p w14:paraId="3D69CC13" w14:textId="1EC6DA0F" w:rsidR="002D131C" w:rsidRDefault="002D131C"/>
    <w:p w14:paraId="4DA82D2B" w14:textId="47D99B8B" w:rsidR="002D131C" w:rsidRDefault="002D131C"/>
    <w:p w14:paraId="023103EF" w14:textId="2D709289" w:rsidR="002D131C" w:rsidRDefault="002D131C"/>
    <w:p w14:paraId="52B259C7" w14:textId="1F2B0721" w:rsidR="002D131C" w:rsidRDefault="002D131C"/>
    <w:p w14:paraId="19C5E17D" w14:textId="77777777" w:rsidR="002D131C" w:rsidRDefault="002D131C"/>
    <w:tbl>
      <w:tblPr>
        <w:tblW w:w="10031" w:type="dxa"/>
        <w:tblInd w:w="-284" w:type="dxa"/>
        <w:tblLook w:val="0000" w:firstRow="0" w:lastRow="0" w:firstColumn="0" w:lastColumn="0" w:noHBand="0" w:noVBand="0"/>
      </w:tblPr>
      <w:tblGrid>
        <w:gridCol w:w="5529"/>
        <w:gridCol w:w="284"/>
        <w:gridCol w:w="2033"/>
        <w:gridCol w:w="236"/>
        <w:gridCol w:w="1949"/>
      </w:tblGrid>
      <w:tr w:rsidR="002D131C" w:rsidRPr="005764E7" w14:paraId="22266A7E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6BA1FFBF" w14:textId="77777777" w:rsidR="002D131C" w:rsidRPr="00847B1F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40DD41D7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5C86A" w14:textId="7C4EBABC" w:rsidR="002D131C" w:rsidRPr="002D131C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31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131C" w:rsidRPr="005764E7" w14:paraId="20A92FF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5FD5C15C" w14:textId="77777777" w:rsidR="002D131C" w:rsidRPr="00847B1F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667DA30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4C5BB24" w14:textId="0B4F26BF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31C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Pr="002D131C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2D131C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2D131C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2D131C" w:rsidRPr="005764E7" w14:paraId="5622E660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540DDC2C" w14:textId="77777777" w:rsidR="002D131C" w:rsidRPr="00847B1F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2C4719B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218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CEB9E40" w14:textId="00A26B8F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D13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31C" w:rsidRPr="005764E7" w14:paraId="22BEE797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1B6FF850" w14:textId="77777777" w:rsidR="002D131C" w:rsidRPr="00847B1F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195D86D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C8C63" w14:textId="2A615AB3" w:rsidR="002D131C" w:rsidRPr="002D131C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D131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2564</w:t>
            </w:r>
          </w:p>
        </w:tc>
        <w:tc>
          <w:tcPr>
            <w:tcW w:w="236" w:type="dxa"/>
            <w:vAlign w:val="bottom"/>
          </w:tcPr>
          <w:p w14:paraId="7CC2940B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66148" w14:textId="73E151AD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E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D131C" w:rsidRPr="005764E7" w14:paraId="1C2C83D9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6D724DB2" w14:textId="00DF7100" w:rsidR="002D131C" w:rsidRPr="00847B1F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</w:t>
            </w: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ายได้อื่น (ค่านายหน้า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ค่าเช่า และอื่น ๆ)</w:t>
            </w:r>
          </w:p>
        </w:tc>
        <w:tc>
          <w:tcPr>
            <w:tcW w:w="284" w:type="dxa"/>
          </w:tcPr>
          <w:p w14:paraId="551B92C2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1DDA084D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7D340F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6E43053A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D131C" w:rsidRPr="005764E7" w14:paraId="19F56EA0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72CAE662" w14:textId="5E86EDBB" w:rsidR="002D131C" w:rsidRPr="00847B1F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6CF53389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15C70B61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0C3E6A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40C3287F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D131C" w:rsidRPr="005764E7" w14:paraId="34201B2E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77A1A579" w14:textId="39DB363B" w:rsidR="002D131C" w:rsidRPr="00847B1F" w:rsidRDefault="002D131C" w:rsidP="00590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</w:p>
        </w:tc>
        <w:tc>
          <w:tcPr>
            <w:tcW w:w="284" w:type="dxa"/>
          </w:tcPr>
          <w:p w14:paraId="0F55F963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704D0A20" w14:textId="6349A3FA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8A728C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185947B1" w14:textId="76AF655A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</w:t>
            </w:r>
          </w:p>
        </w:tc>
      </w:tr>
      <w:tr w:rsidR="002D131C" w:rsidRPr="005764E7" w14:paraId="177A5DAE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4EBF914C" w14:textId="257DCF1A" w:rsidR="002D131C" w:rsidRPr="00847B1F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2635E56E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7CAF781C" w14:textId="0CD52341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9FD17D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7834AA68" w14:textId="41D0255B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D131C" w:rsidRPr="005764E7" w14:paraId="36BDAE80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4C68A677" w14:textId="2AFFDBC9" w:rsidR="002D131C" w:rsidRPr="00847B1F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</w:tcPr>
          <w:p w14:paraId="65C6FD4B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00CD3" w14:textId="68745684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28C7AE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12D8F" w14:textId="556D1CCB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</w:t>
            </w:r>
          </w:p>
        </w:tc>
      </w:tr>
      <w:tr w:rsidR="002D131C" w:rsidRPr="005764E7" w14:paraId="13C3383E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25DC3F64" w14:textId="6468B468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0D789F78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A84A6" w14:textId="5FD25421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0FCE23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3FBE5" w14:textId="6D2DB99B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</w:p>
        </w:tc>
      </w:tr>
      <w:tr w:rsidR="0059061D" w:rsidRPr="005764E7" w14:paraId="6E8C6A56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402F0DAD" w14:textId="77777777" w:rsidR="0059061D" w:rsidRPr="0091587B" w:rsidRDefault="0059061D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82C8E4C" w14:textId="77777777" w:rsidR="0059061D" w:rsidRPr="005764E7" w:rsidRDefault="0059061D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BDB65" w14:textId="77777777" w:rsidR="0059061D" w:rsidRPr="005764E7" w:rsidRDefault="0059061D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FC66BE" w14:textId="77777777" w:rsidR="0059061D" w:rsidRPr="005764E7" w:rsidRDefault="0059061D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23FE5194" w14:textId="77777777" w:rsidR="0059061D" w:rsidRPr="005764E7" w:rsidRDefault="0059061D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131C" w:rsidRPr="005764E7" w14:paraId="0E45A435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48102117" w14:textId="213BAC0F" w:rsidR="002D131C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284" w:type="dxa"/>
          </w:tcPr>
          <w:p w14:paraId="2DD23F01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75C7E66C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DFAE01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70231E13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131C" w:rsidRPr="005764E7" w14:paraId="59D0E51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7A845DE1" w14:textId="6048AA25" w:rsidR="002D131C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</w:t>
            </w: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</w:rPr>
              <w:t xml:space="preserve"> </w:t>
            </w:r>
            <w:r w:rsidRPr="0091587B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และอื่น ๆ)</w:t>
            </w:r>
          </w:p>
        </w:tc>
        <w:tc>
          <w:tcPr>
            <w:tcW w:w="284" w:type="dxa"/>
          </w:tcPr>
          <w:p w14:paraId="43127361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35E126C8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9998A1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34812764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131C" w:rsidRPr="005764E7" w14:paraId="50E940FE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4BBA8AA2" w14:textId="50CCFB16" w:rsidR="002D131C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587B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4E653BF2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1CB99D9D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E05CB1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15509ED0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131C" w:rsidRPr="005764E7" w14:paraId="0E43CAA8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303CF5AF" w14:textId="62C94BBF" w:rsidR="002D131C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587B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4" w:type="dxa"/>
          </w:tcPr>
          <w:p w14:paraId="2DA9F4A5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6C1B2F03" w14:textId="1A7C9C7C" w:rsidR="002D131C" w:rsidRPr="00E52DC1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E77475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6F6B9BC5" w14:textId="40566AD5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461</w:t>
            </w:r>
          </w:p>
        </w:tc>
      </w:tr>
      <w:tr w:rsidR="002D131C" w:rsidRPr="005764E7" w14:paraId="0D1BBBE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615966B" w14:textId="5F6BB8C0" w:rsidR="002D131C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587B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</w:tcPr>
          <w:p w14:paraId="05383255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57EFA7D7" w14:textId="398C0C0D" w:rsidR="002D131C" w:rsidRPr="00E52DC1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06CF74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405161A5" w14:textId="4E4D35D6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</w:tr>
      <w:tr w:rsidR="002D131C" w:rsidRPr="005764E7" w14:paraId="64CE7F3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100B06A1" w14:textId="619DE9A5" w:rsidR="002D131C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1587B">
              <w:rPr>
                <w:rFonts w:ascii="Angsana New" w:hAnsi="Angsana New" w:hint="cs"/>
                <w:b/>
                <w:color w:val="0D0D0D" w:themeColor="text1" w:themeTint="F2"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284" w:type="dxa"/>
          </w:tcPr>
          <w:p w14:paraId="120A0257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891C2" w14:textId="2AFE11E3" w:rsidR="002D131C" w:rsidRPr="00E52DC1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C8443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CE70" w14:textId="03171F06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1,013</w:t>
            </w:r>
          </w:p>
        </w:tc>
      </w:tr>
      <w:tr w:rsidR="002D131C" w:rsidRPr="005764E7" w14:paraId="2E887890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2A9E7E93" w14:textId="4485E901" w:rsidR="002D131C" w:rsidRPr="0091587B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1D6A9DF4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A573C" w14:textId="61FD43ED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1,452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1581D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0E16AB" w14:textId="290DD936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1,714</w:t>
            </w:r>
          </w:p>
        </w:tc>
      </w:tr>
      <w:tr w:rsidR="002D131C" w:rsidRPr="005764E7" w14:paraId="41276691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4EC1225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F80D281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18A07D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D1BE8B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8799E2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131C" w:rsidRPr="005764E7" w14:paraId="5CC5ECB0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1493C5EC" w14:textId="3213995D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284" w:type="dxa"/>
          </w:tcPr>
          <w:p w14:paraId="041CA36A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59B5C138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C26586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38BD99E6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D131C" w:rsidRPr="005764E7" w14:paraId="70205C7E" w14:textId="77777777" w:rsidTr="00ED709E">
        <w:trPr>
          <w:trHeight w:hRule="exact" w:val="432"/>
        </w:trPr>
        <w:tc>
          <w:tcPr>
            <w:tcW w:w="5529" w:type="dxa"/>
            <w:vAlign w:val="bottom"/>
          </w:tcPr>
          <w:p w14:paraId="019615CD" w14:textId="69BFE128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</w:tcPr>
          <w:p w14:paraId="75CEFD5C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20DAB2DA" w14:textId="2E8AA455" w:rsidR="002D131C" w:rsidRPr="00E52DC1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2,625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0C20F4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bottom"/>
          </w:tcPr>
          <w:p w14:paraId="4958D641" w14:textId="7DEC1280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2,751</w:t>
            </w:r>
          </w:p>
        </w:tc>
      </w:tr>
      <w:tr w:rsidR="002D131C" w:rsidRPr="005764E7" w14:paraId="5A842DCD" w14:textId="77777777" w:rsidTr="0066674B">
        <w:trPr>
          <w:trHeight w:hRule="exact" w:val="432"/>
        </w:trPr>
        <w:tc>
          <w:tcPr>
            <w:tcW w:w="5529" w:type="dxa"/>
            <w:vAlign w:val="bottom"/>
          </w:tcPr>
          <w:p w14:paraId="30ACAF8E" w14:textId="5F0DC649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84" w:type="dxa"/>
          </w:tcPr>
          <w:p w14:paraId="6BD7B03A" w14:textId="77777777" w:rsidR="002D131C" w:rsidRPr="005764E7" w:rsidRDefault="002D131C" w:rsidP="002D1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09283" w14:textId="7E22EEFE" w:rsidR="002D131C" w:rsidRPr="00E52DC1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5185BA" w14:textId="77777777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41E1E" w14:textId="648EAE10" w:rsidR="002D131C" w:rsidRPr="005764E7" w:rsidRDefault="002D131C" w:rsidP="002D131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</w:t>
            </w:r>
          </w:p>
        </w:tc>
      </w:tr>
      <w:tr w:rsidR="002D131C" w:rsidRPr="005764E7" w14:paraId="3DDB05FD" w14:textId="77777777" w:rsidTr="0066674B">
        <w:trPr>
          <w:trHeight w:hRule="exact" w:val="431"/>
        </w:trPr>
        <w:tc>
          <w:tcPr>
            <w:tcW w:w="5529" w:type="dxa"/>
            <w:vAlign w:val="center"/>
          </w:tcPr>
          <w:p w14:paraId="6D67690E" w14:textId="2E7CC8C5" w:rsidR="002D131C" w:rsidRPr="005764E7" w:rsidRDefault="002D131C" w:rsidP="0066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vAlign w:val="center"/>
          </w:tcPr>
          <w:p w14:paraId="333635E6" w14:textId="77777777" w:rsidR="002D131C" w:rsidRPr="005764E7" w:rsidRDefault="002D131C" w:rsidP="00666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E7D1D" w14:textId="125B8BD5" w:rsidR="002D131C" w:rsidRPr="005764E7" w:rsidRDefault="002D131C" w:rsidP="006667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2,668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D2A318" w14:textId="77777777" w:rsidR="002D131C" w:rsidRPr="005764E7" w:rsidRDefault="002D131C" w:rsidP="006667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C7963B" w14:textId="50B87580" w:rsidR="002D131C" w:rsidRPr="005764E7" w:rsidRDefault="002D131C" w:rsidP="0066674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sz w:val="28"/>
                <w:szCs w:val="28"/>
                <w:lang w:val="en-US"/>
              </w:rPr>
              <w:t>2,836</w:t>
            </w:r>
          </w:p>
        </w:tc>
      </w:tr>
    </w:tbl>
    <w:p w14:paraId="20CC10F0" w14:textId="77777777" w:rsidR="009A4C98" w:rsidRDefault="009A4C98" w:rsidP="009A4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FB28B72" w14:textId="77777777" w:rsidR="009A4C98" w:rsidRDefault="009A4C98" w:rsidP="009A4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F9C8077" w14:textId="77777777" w:rsidR="009A4C98" w:rsidRDefault="009A4C98" w:rsidP="009A4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1F905DD" w14:textId="77777777" w:rsidR="009A4C98" w:rsidRDefault="009A4C98" w:rsidP="009A4C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92B5C06" w14:textId="4EDE51F3" w:rsidR="00A4096F" w:rsidRDefault="0012600E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ลูกหนี้การค้า</w:t>
      </w:r>
      <w:r w:rsidR="004753AE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และลูกหนี้หมุนเวียนอื่น</w:t>
      </w:r>
      <w:r w:rsidR="00EC7F7C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9F1290">
        <w:rPr>
          <w:rFonts w:ascii="Angsana New" w:hAnsi="Angsana New"/>
          <w:b/>
          <w:bCs/>
          <w:sz w:val="28"/>
          <w:szCs w:val="28"/>
        </w:rPr>
        <w:t>-</w:t>
      </w:r>
      <w:r w:rsidR="00033513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p w14:paraId="06998D04" w14:textId="77777777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2D131C">
        <w:rPr>
          <w:rFonts w:ascii="Angsana New" w:hAnsi="Angsana New"/>
          <w:sz w:val="28"/>
          <w:szCs w:val="28"/>
          <w:cs/>
          <w:lang w:val="en-GB"/>
        </w:rPr>
        <w:t>ประกอบด้วย</w:t>
      </w:r>
    </w:p>
    <w:tbl>
      <w:tblPr>
        <w:tblW w:w="10065" w:type="dxa"/>
        <w:tblInd w:w="-284" w:type="dxa"/>
        <w:tblLook w:val="0000" w:firstRow="0" w:lastRow="0" w:firstColumn="0" w:lastColumn="0" w:noHBand="0" w:noVBand="0"/>
      </w:tblPr>
      <w:tblGrid>
        <w:gridCol w:w="4679"/>
        <w:gridCol w:w="992"/>
        <w:gridCol w:w="283"/>
        <w:gridCol w:w="1843"/>
        <w:gridCol w:w="284"/>
        <w:gridCol w:w="1984"/>
      </w:tblGrid>
      <w:tr w:rsidR="009A4C98" w:rsidRPr="005764E7" w14:paraId="4A58989F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19B5CF2A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6ED9394C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E781DE9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9A4C98" w:rsidRPr="005764E7" w:rsidRDefault="009A4C98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A4C98" w:rsidRPr="005764E7" w14:paraId="054D046C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43E3EF58" w14:textId="77777777" w:rsidR="009A4C98" w:rsidRPr="005764E7" w:rsidRDefault="009A4C98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A61D145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5A616CA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</w:p>
        </w:tc>
      </w:tr>
      <w:tr w:rsidR="009A4C98" w:rsidRPr="005764E7" w14:paraId="44FA0DBE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76AF4DDE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3E4B250D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63D930AC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vAlign w:val="bottom"/>
          </w:tcPr>
          <w:p w14:paraId="1E2D253B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C98" w:rsidRPr="005764E7" w14:paraId="3541824B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47EE0C89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1263CDCC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9DABF69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7EDF0BD" w14:textId="77777777" w:rsidR="009A4C98" w:rsidRPr="005764E7" w:rsidRDefault="009A4C98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9A4C98" w:rsidRPr="005764E7" w14:paraId="5849CC99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center"/>
          </w:tcPr>
          <w:p w14:paraId="2D304DCA" w14:textId="77777777" w:rsidR="009A4C98" w:rsidRPr="005764E7" w:rsidRDefault="009A4C98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125105B" w14:textId="3CBD9CE1" w:rsidR="009A4C98" w:rsidRPr="005764E7" w:rsidRDefault="00476132" w:rsidP="00476132">
            <w:pPr>
              <w:tabs>
                <w:tab w:val="clear" w:pos="680"/>
                <w:tab w:val="left" w:pos="742"/>
              </w:tabs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A4C98" w:rsidRPr="005764E7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3" w:type="dxa"/>
          </w:tcPr>
          <w:p w14:paraId="75F141F5" w14:textId="77777777" w:rsidR="009A4C98" w:rsidRPr="005764E7" w:rsidRDefault="009A4C98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37C381C" w14:textId="1BDB289D" w:rsidR="009A4C98" w:rsidRPr="005764E7" w:rsidRDefault="009A4C98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C423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42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0F81576D" w14:textId="77777777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74749E4E" w:rsidR="009A4C98" w:rsidRPr="005764E7" w:rsidRDefault="009A4C98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4C423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A4C98" w:rsidRPr="005764E7" w14:paraId="7FE5826C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223AE5AC" w14:textId="77777777" w:rsidR="009A4C98" w:rsidRPr="005764E7" w:rsidRDefault="009A4C98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889B407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14:paraId="65CC4163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9A4C98" w:rsidRPr="005764E7" w:rsidRDefault="009A4C98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9A4C98" w:rsidRPr="005764E7" w:rsidRDefault="009A4C98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4239" w:rsidRPr="005764E7" w14:paraId="563E6B04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22C96CF6" w14:textId="77777777" w:rsidR="004C4239" w:rsidRPr="005764E7" w:rsidRDefault="004C4239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32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65D96F" w14:textId="41196C4C" w:rsidR="004C4239" w:rsidRPr="005764E7" w:rsidRDefault="007F37E0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</w:tcPr>
          <w:p w14:paraId="72533669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D5B5818" w14:textId="4E6D2B32" w:rsidR="004C4239" w:rsidRPr="005764E7" w:rsidRDefault="00E52DC1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284" w:type="dxa"/>
            <w:vAlign w:val="bottom"/>
          </w:tcPr>
          <w:p w14:paraId="344F9DF6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6D6BA8FA" w14:textId="43A552A6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4239" w:rsidRPr="005764E7" w14:paraId="65EA1894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339C5D62" w14:textId="77777777" w:rsidR="004C4239" w:rsidRPr="005764E7" w:rsidRDefault="004C4239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992" w:type="dxa"/>
          </w:tcPr>
          <w:p w14:paraId="10B745C8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1FCC09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CD13" w14:textId="4E7C5C7F" w:rsidR="004C4239" w:rsidRPr="005764E7" w:rsidRDefault="00E52DC1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97,819</w:t>
            </w:r>
          </w:p>
        </w:tc>
        <w:tc>
          <w:tcPr>
            <w:tcW w:w="284" w:type="dxa"/>
            <w:vAlign w:val="bottom"/>
          </w:tcPr>
          <w:p w14:paraId="73EC2D89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69BE697" w14:textId="678CAA33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114,795</w:t>
            </w:r>
          </w:p>
        </w:tc>
      </w:tr>
      <w:tr w:rsidR="004C4239" w:rsidRPr="005764E7" w14:paraId="72CD05B4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60BDCAEB" w14:textId="77777777" w:rsidR="004C4239" w:rsidRPr="005764E7" w:rsidRDefault="004C4239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</w:tcPr>
          <w:p w14:paraId="6C1E7B73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872E210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603F" w14:textId="2DCA5A48" w:rsidR="004C4239" w:rsidRPr="005764E7" w:rsidRDefault="00E52DC1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97,881</w:t>
            </w:r>
          </w:p>
        </w:tc>
        <w:tc>
          <w:tcPr>
            <w:tcW w:w="284" w:type="dxa"/>
            <w:vAlign w:val="bottom"/>
          </w:tcPr>
          <w:p w14:paraId="251421F6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067A260" w14:textId="7DF6F0FC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114,795</w:t>
            </w:r>
          </w:p>
        </w:tc>
      </w:tr>
      <w:tr w:rsidR="004C4239" w:rsidRPr="005764E7" w14:paraId="72C570DA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3E60B982" w14:textId="77777777" w:rsidR="004C4239" w:rsidRPr="005764E7" w:rsidRDefault="004C4239" w:rsidP="0047613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992" w:type="dxa"/>
          </w:tcPr>
          <w:p w14:paraId="1FB99874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1A6705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70877135" w:rsidR="004C4239" w:rsidRPr="005764E7" w:rsidRDefault="00E52DC1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52DC1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E52DC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507</w:t>
            </w:r>
            <w:r w:rsidRPr="00E52DC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79E95CDC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89C646D" w14:textId="4868C37C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(3,353)</w:t>
            </w:r>
          </w:p>
        </w:tc>
      </w:tr>
      <w:tr w:rsidR="004C4239" w:rsidRPr="005764E7" w14:paraId="3950867A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1B87516F" w14:textId="77777777" w:rsidR="004C4239" w:rsidRPr="005764E7" w:rsidRDefault="004C4239" w:rsidP="00476132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992" w:type="dxa"/>
          </w:tcPr>
          <w:p w14:paraId="314BDB14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6205A3E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4FE14171" w:rsidR="004C4239" w:rsidRPr="005764E7" w:rsidRDefault="00E52DC1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94,374</w:t>
            </w:r>
          </w:p>
        </w:tc>
        <w:tc>
          <w:tcPr>
            <w:tcW w:w="284" w:type="dxa"/>
            <w:vAlign w:val="bottom"/>
          </w:tcPr>
          <w:p w14:paraId="5464B34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669E" w14:textId="4E87CE40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111,442</w:t>
            </w:r>
          </w:p>
        </w:tc>
      </w:tr>
      <w:tr w:rsidR="004C4239" w:rsidRPr="005764E7" w14:paraId="741F75D4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6143D04F" w14:textId="77777777" w:rsidR="004C4239" w:rsidRPr="005764E7" w:rsidRDefault="004C4239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92" w:type="dxa"/>
          </w:tcPr>
          <w:p w14:paraId="019B4650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CE515D9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D6418FD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4C4239" w:rsidRPr="005764E7" w14:paraId="5CE65181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75F830A3" w14:textId="77777777" w:rsidR="004C4239" w:rsidRPr="005764E7" w:rsidRDefault="004C4239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992" w:type="dxa"/>
          </w:tcPr>
          <w:p w14:paraId="4D6EC956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2EC647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3796A0F" w14:textId="31CFBCC6" w:rsidR="004C4239" w:rsidRPr="005764E7" w:rsidRDefault="00E52DC1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1,436</w:t>
            </w:r>
          </w:p>
        </w:tc>
        <w:tc>
          <w:tcPr>
            <w:tcW w:w="284" w:type="dxa"/>
            <w:vAlign w:val="bottom"/>
          </w:tcPr>
          <w:p w14:paraId="73E69A3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70B7F95D" w14:textId="641E95C0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657</w:t>
            </w:r>
          </w:p>
        </w:tc>
      </w:tr>
      <w:tr w:rsidR="004C4239" w:rsidRPr="005764E7" w14:paraId="54A9A975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0AD1B149" w14:textId="77777777" w:rsidR="004C4239" w:rsidRPr="005764E7" w:rsidRDefault="004C4239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14:paraId="298AF4D1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2DED1B6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202083" w14:textId="7CB1FF00" w:rsidR="004C4239" w:rsidRPr="005764E7" w:rsidRDefault="00E52DC1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</w:t>
            </w:r>
            <w:r w:rsidR="000966E7">
              <w:rPr>
                <w:rFonts w:ascii="Angsana New" w:hAnsi="Angsana New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284" w:type="dxa"/>
            <w:vAlign w:val="bottom"/>
          </w:tcPr>
          <w:p w14:paraId="708C22EB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B248FB3" w14:textId="052D4C82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12,726</w:t>
            </w:r>
          </w:p>
        </w:tc>
      </w:tr>
      <w:tr w:rsidR="004C4239" w:rsidRPr="005764E7" w14:paraId="290642C7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0BD6C8C5" w14:textId="77777777" w:rsidR="004C4239" w:rsidRPr="005764E7" w:rsidRDefault="004C4239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2" w:type="dxa"/>
          </w:tcPr>
          <w:p w14:paraId="49E0EA2F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484E4E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94DD42D" w14:textId="07564566" w:rsidR="004C4239" w:rsidRPr="005764E7" w:rsidRDefault="00E52DC1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284" w:type="dxa"/>
            <w:vAlign w:val="bottom"/>
          </w:tcPr>
          <w:p w14:paraId="09D1718E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2FE18B2" w14:textId="74AF1229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</w:p>
        </w:tc>
      </w:tr>
      <w:tr w:rsidR="004C4239" w:rsidRPr="005764E7" w14:paraId="51FC4C58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703C8529" w14:textId="77777777" w:rsidR="004C4239" w:rsidRPr="005764E7" w:rsidRDefault="004C4239" w:rsidP="00476132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2" w:type="dxa"/>
          </w:tcPr>
          <w:p w14:paraId="5CCD70ED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7217D4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8F0CA" w14:textId="239E0273" w:rsidR="004C4239" w:rsidRPr="005764E7" w:rsidRDefault="00E52DC1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</w:t>
            </w:r>
            <w:r w:rsidR="000966E7"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84" w:type="dxa"/>
            <w:vAlign w:val="bottom"/>
          </w:tcPr>
          <w:p w14:paraId="260A47E1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3745C0D" w14:textId="1236FB5F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</w:tr>
      <w:tr w:rsidR="004C4239" w:rsidRPr="005764E7" w14:paraId="24545513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57099BEB" w14:textId="77777777" w:rsidR="004C4239" w:rsidRPr="005764E7" w:rsidRDefault="004C4239" w:rsidP="00476132">
            <w:pPr>
              <w:tabs>
                <w:tab w:val="clear" w:pos="227"/>
                <w:tab w:val="left" w:pos="601"/>
              </w:tabs>
              <w:spacing w:line="240" w:lineRule="auto"/>
              <w:ind w:left="426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992" w:type="dxa"/>
          </w:tcPr>
          <w:p w14:paraId="26AF58F2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FF3F5D6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AD5E1" w14:textId="0F40A1A2" w:rsidR="004C4239" w:rsidRPr="005764E7" w:rsidRDefault="00E52DC1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15,322</w:t>
            </w:r>
          </w:p>
        </w:tc>
        <w:tc>
          <w:tcPr>
            <w:tcW w:w="284" w:type="dxa"/>
            <w:vAlign w:val="bottom"/>
          </w:tcPr>
          <w:p w14:paraId="2F5BE8FD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5F9FD" w14:textId="1B5773F3" w:rsidR="004C4239" w:rsidRPr="005764E7" w:rsidRDefault="004C4239" w:rsidP="00476132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14,162</w:t>
            </w:r>
          </w:p>
        </w:tc>
      </w:tr>
      <w:tr w:rsidR="004C4239" w:rsidRPr="005764E7" w14:paraId="342BC435" w14:textId="77777777" w:rsidTr="00ED709E">
        <w:trPr>
          <w:trHeight w:hRule="exact" w:val="432"/>
        </w:trPr>
        <w:tc>
          <w:tcPr>
            <w:tcW w:w="4679" w:type="dxa"/>
            <w:shd w:val="clear" w:color="auto" w:fill="auto"/>
            <w:vAlign w:val="bottom"/>
          </w:tcPr>
          <w:p w14:paraId="52507E9C" w14:textId="77777777" w:rsidR="004C4239" w:rsidRPr="005764E7" w:rsidRDefault="004C4239" w:rsidP="00476132">
            <w:pPr>
              <w:tabs>
                <w:tab w:val="clear" w:pos="227"/>
                <w:tab w:val="left" w:pos="318"/>
              </w:tabs>
              <w:spacing w:line="240" w:lineRule="auto"/>
              <w:ind w:left="426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992" w:type="dxa"/>
          </w:tcPr>
          <w:p w14:paraId="7516162A" w14:textId="77777777" w:rsidR="004C4239" w:rsidRPr="005764E7" w:rsidRDefault="004C4239" w:rsidP="0047613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B5D2DE2" w14:textId="77777777" w:rsidR="004C4239" w:rsidRPr="005764E7" w:rsidRDefault="004C4239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63534" w14:textId="26B146C6" w:rsidR="004C4239" w:rsidRPr="005764E7" w:rsidRDefault="00E52DC1" w:rsidP="00476132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109,696</w:t>
            </w:r>
          </w:p>
        </w:tc>
        <w:tc>
          <w:tcPr>
            <w:tcW w:w="284" w:type="dxa"/>
            <w:vAlign w:val="bottom"/>
          </w:tcPr>
          <w:p w14:paraId="192400B5" w14:textId="77777777" w:rsidR="004C4239" w:rsidRPr="005764E7" w:rsidRDefault="004C4239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BDA20" w14:textId="1C4401C0" w:rsidR="004C4239" w:rsidRPr="005764E7" w:rsidRDefault="004C4239" w:rsidP="00476132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125,604</w:t>
            </w:r>
          </w:p>
        </w:tc>
      </w:tr>
    </w:tbl>
    <w:p w14:paraId="7F760979" w14:textId="77777777" w:rsidR="00A4096F" w:rsidRPr="005764E7" w:rsidRDefault="00A4096F" w:rsidP="004C4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br w:type="page"/>
      </w:r>
    </w:p>
    <w:p w14:paraId="6E56691B" w14:textId="77777777" w:rsidR="00D127B9" w:rsidRPr="005764E7" w:rsidRDefault="00D127B9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  <w:cs/>
        </w:rPr>
      </w:pPr>
      <w:r w:rsidRPr="005764E7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6C7998" w:rsidRPr="005764E7">
        <w:rPr>
          <w:rFonts w:ascii="Angsana New" w:hAnsi="Angsana New"/>
          <w:sz w:val="28"/>
          <w:szCs w:val="28"/>
          <w:cs/>
        </w:rPr>
        <w:t>และลูกหนี้ที่เกี่ยวข้องกัน</w:t>
      </w:r>
      <w:r w:rsidRPr="005764E7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55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502"/>
        <w:gridCol w:w="1134"/>
        <w:gridCol w:w="236"/>
        <w:gridCol w:w="1701"/>
        <w:gridCol w:w="284"/>
        <w:gridCol w:w="1696"/>
      </w:tblGrid>
      <w:tr w:rsidR="00417130" w:rsidRPr="005764E7" w14:paraId="62498519" w14:textId="77777777" w:rsidTr="00ED709E">
        <w:trPr>
          <w:trHeight w:hRule="exact" w:val="432"/>
        </w:trPr>
        <w:tc>
          <w:tcPr>
            <w:tcW w:w="4502" w:type="dxa"/>
          </w:tcPr>
          <w:p w14:paraId="040B1E48" w14:textId="77777777" w:rsidR="00417130" w:rsidRPr="005764E7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14:paraId="3995722B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549B66F" w14:textId="77777777" w:rsidR="00417130" w:rsidRPr="005764E7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417130" w:rsidRPr="005764E7" w:rsidRDefault="00417130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33883" w:rsidRPr="005764E7" w14:paraId="68C74215" w14:textId="77777777" w:rsidTr="00ED709E">
        <w:trPr>
          <w:trHeight w:hRule="exact" w:val="432"/>
        </w:trPr>
        <w:tc>
          <w:tcPr>
            <w:tcW w:w="4502" w:type="dxa"/>
            <w:shd w:val="clear" w:color="auto" w:fill="auto"/>
            <w:vAlign w:val="center"/>
          </w:tcPr>
          <w:p w14:paraId="3984098B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96EDDD5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D41010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77777777" w:rsidR="00433883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313595"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433883" w:rsidRPr="005764E7" w14:paraId="3CE87D46" w14:textId="77777777" w:rsidTr="00ED709E">
        <w:trPr>
          <w:trHeight w:hRule="exact" w:val="432"/>
        </w:trPr>
        <w:tc>
          <w:tcPr>
            <w:tcW w:w="4502" w:type="dxa"/>
            <w:shd w:val="clear" w:color="auto" w:fill="auto"/>
            <w:vAlign w:val="center"/>
          </w:tcPr>
          <w:p w14:paraId="3F3F1F02" w14:textId="77777777" w:rsidR="00433883" w:rsidRPr="005764E7" w:rsidRDefault="00433883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956178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C93F51" w14:textId="77777777" w:rsidR="00433883" w:rsidRPr="005764E7" w:rsidRDefault="00433883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1" w:type="dxa"/>
            <w:gridSpan w:val="3"/>
            <w:vAlign w:val="bottom"/>
          </w:tcPr>
          <w:p w14:paraId="778ED0AD" w14:textId="77777777" w:rsidR="00433883" w:rsidRPr="005764E7" w:rsidRDefault="00433883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3883" w:rsidRPr="005764E7" w14:paraId="0A71F98E" w14:textId="77777777" w:rsidTr="00ED709E">
        <w:trPr>
          <w:trHeight w:hRule="exact" w:val="432"/>
        </w:trPr>
        <w:tc>
          <w:tcPr>
            <w:tcW w:w="4502" w:type="dxa"/>
            <w:shd w:val="clear" w:color="auto" w:fill="auto"/>
            <w:vAlign w:val="center"/>
          </w:tcPr>
          <w:p w14:paraId="3E1ACD28" w14:textId="77777777" w:rsidR="00433883" w:rsidRPr="005764E7" w:rsidRDefault="00433883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53D527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C92993F" w14:textId="77777777" w:rsidR="00433883" w:rsidRPr="005764E7" w:rsidRDefault="00433883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F0DC7D2" w14:textId="77777777" w:rsidR="00433883" w:rsidRPr="005764E7" w:rsidRDefault="00433883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vAlign w:val="bottom"/>
          </w:tcPr>
          <w:p w14:paraId="59ED94CA" w14:textId="77777777" w:rsidR="00433883" w:rsidRPr="005764E7" w:rsidRDefault="00433883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433883" w:rsidRPr="005764E7" w14:paraId="7825B32A" w14:textId="77777777" w:rsidTr="00ED709E">
        <w:trPr>
          <w:trHeight w:hRule="exact" w:val="432"/>
        </w:trPr>
        <w:tc>
          <w:tcPr>
            <w:tcW w:w="4502" w:type="dxa"/>
          </w:tcPr>
          <w:p w14:paraId="517F6CD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07F4D0C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6" w:type="dxa"/>
          </w:tcPr>
          <w:p w14:paraId="4EBB9023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C957332" w14:textId="6D86041D" w:rsidR="00433883" w:rsidRPr="005764E7" w:rsidRDefault="00433883" w:rsidP="0022121E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2121E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22121E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4C423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vAlign w:val="bottom"/>
          </w:tcPr>
          <w:p w14:paraId="5C710EE4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vAlign w:val="bottom"/>
          </w:tcPr>
          <w:p w14:paraId="785536D6" w14:textId="509B0653" w:rsidR="00433883" w:rsidRPr="005764E7" w:rsidRDefault="00433883" w:rsidP="0022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4C423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33883" w:rsidRPr="005764E7" w14:paraId="6B85192A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432C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8E500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5E7B2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6886F" w14:textId="77777777" w:rsidR="00433883" w:rsidRPr="005764E7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7ACCBF7" w14:textId="77777777" w:rsidR="00433883" w:rsidRPr="005764E7" w:rsidRDefault="00433883" w:rsidP="00433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97AB5" w14:textId="77777777" w:rsidR="00433883" w:rsidRPr="005764E7" w:rsidRDefault="00433883" w:rsidP="0043388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C4239" w:rsidRPr="005764E7" w14:paraId="6D04C9E6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4EED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97BEE1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827D0D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44839" w14:textId="42A93BBA" w:rsidR="004C4239" w:rsidRPr="005764E7" w:rsidRDefault="00E52DC1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366C8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AE9B6" w14:textId="781E23F0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4C4239" w:rsidRPr="005764E7" w14:paraId="615B80AC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1EEC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003121" w14:textId="7FBD98B1" w:rsidR="004C4239" w:rsidRPr="005764E7" w:rsidRDefault="007F37E0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69A053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3841C2" w14:textId="4DD537F5" w:rsidR="004C4239" w:rsidRPr="005764E7" w:rsidRDefault="00E52DC1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3F6C65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2E2C05" w14:textId="69EE0814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84986" w:rsidRPr="005764E7" w14:paraId="3C82E989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443E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8E4465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E2AF1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648588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163B3BB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F2FA8E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A84986" w:rsidRPr="005764E7" w14:paraId="31379E80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FF58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618CE3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66C9F6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5ED8FB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9B6DD43" w14:textId="77777777" w:rsidR="00A84986" w:rsidRPr="005764E7" w:rsidRDefault="00A84986" w:rsidP="00C74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vAlign w:val="center"/>
          </w:tcPr>
          <w:p w14:paraId="57534980" w14:textId="77777777" w:rsidR="00A84986" w:rsidRPr="005764E7" w:rsidRDefault="00A84986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</w:tr>
      <w:tr w:rsidR="004C4239" w:rsidRPr="005764E7" w14:paraId="47A24DEF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B17A25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2A3CBEAE" w:rsidR="004C4239" w:rsidRPr="005764E7" w:rsidRDefault="00E52DC1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83,879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9691C" w14:textId="0EF5BFFB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93,425</w:t>
            </w:r>
          </w:p>
        </w:tc>
      </w:tr>
      <w:tr w:rsidR="004C4239" w:rsidRPr="005764E7" w14:paraId="6C959C1F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9FEB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C7C8E6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72E0D1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2793C8" w14:textId="77777777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E5D420A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B4011" w14:textId="77777777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C4239" w:rsidRPr="005764E7" w14:paraId="732963B2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924099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6A3B0A" w14:textId="6A157821" w:rsidR="004C4239" w:rsidRPr="005764E7" w:rsidRDefault="00E52DC1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8,990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618FC" w14:textId="24B8AFBF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16,558</w:t>
            </w:r>
          </w:p>
        </w:tc>
      </w:tr>
      <w:tr w:rsidR="004C4239" w:rsidRPr="005764E7" w14:paraId="634602BF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B8AFCC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94F2E4" w14:textId="330827BD" w:rsidR="004C4239" w:rsidRPr="005764E7" w:rsidRDefault="00E52DC1" w:rsidP="00E52DC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803C9" w14:textId="5D3A624E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</w:tr>
      <w:tr w:rsidR="004C4239" w:rsidRPr="005764E7" w14:paraId="77DD28E8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8E09BE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58BBB" w14:textId="7A8EBCEA" w:rsidR="004C4239" w:rsidRPr="00E52DC1" w:rsidRDefault="00E52DC1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9F9B3" w14:textId="05B5A0FA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537</w:t>
            </w:r>
          </w:p>
        </w:tc>
      </w:tr>
      <w:tr w:rsidR="004C4239" w:rsidRPr="005764E7" w14:paraId="5C76A08A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F1EBE7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F3B7F" w14:textId="095F1230" w:rsidR="004C4239" w:rsidRPr="005764E7" w:rsidRDefault="00E52DC1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3,507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5563" w14:textId="6092FF6D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3,353</w:t>
            </w:r>
          </w:p>
        </w:tc>
      </w:tr>
      <w:tr w:rsidR="004C4239" w:rsidRPr="005764E7" w14:paraId="73148473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4931A7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41485" w14:textId="06134771" w:rsidR="004C4239" w:rsidRPr="005764E7" w:rsidRDefault="00E52DC1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97,819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68B7524F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114,795</w:t>
            </w:r>
          </w:p>
        </w:tc>
      </w:tr>
      <w:tr w:rsidR="004C4239" w:rsidRPr="005764E7" w14:paraId="3E3CE59B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650304C6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127247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459B2" w14:textId="37C974CE" w:rsidR="004C4239" w:rsidRPr="005764E7" w:rsidRDefault="00E52DC1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52D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507</w:t>
            </w:r>
            <w:r w:rsidRPr="00E52DC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1D39" w14:textId="5D172D43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(3,353)</w:t>
            </w:r>
          </w:p>
        </w:tc>
      </w:tr>
      <w:tr w:rsidR="004C4239" w:rsidRPr="005764E7" w14:paraId="6658E472" w14:textId="77777777" w:rsidTr="00ED709E">
        <w:trPr>
          <w:trHeight w:hRule="exact" w:val="432"/>
        </w:trPr>
        <w:tc>
          <w:tcPr>
            <w:tcW w:w="4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D579362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8C6508" w14:textId="03AD9AC3" w:rsidR="004C4239" w:rsidRPr="005764E7" w:rsidRDefault="00E52DC1" w:rsidP="00E52DC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94,312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10CBB46" w14:textId="77777777" w:rsidR="004C4239" w:rsidRPr="005764E7" w:rsidRDefault="004C4239" w:rsidP="004C42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793E54" w14:textId="1DEA27EC" w:rsidR="004C4239" w:rsidRPr="005764E7" w:rsidRDefault="004C4239" w:rsidP="004C42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111,442</w:t>
            </w:r>
          </w:p>
        </w:tc>
      </w:tr>
    </w:tbl>
    <w:p w14:paraId="7B40D1A3" w14:textId="634E27F3" w:rsidR="00277882" w:rsidRPr="005764E7" w:rsidRDefault="006C7998" w:rsidP="00ED709E">
      <w:pPr>
        <w:pStyle w:val="a4"/>
        <w:widowControl/>
        <w:spacing w:before="240" w:after="120"/>
        <w:ind w:left="426" w:right="0" w:hanging="142"/>
        <w:jc w:val="thaiDistribute"/>
        <w:rPr>
          <w:rFonts w:ascii="Angsana New" w:hAnsi="Angsana New" w:cs="Angsana New"/>
          <w:cs/>
        </w:rPr>
      </w:pPr>
      <w:r w:rsidRPr="005764E7">
        <w:rPr>
          <w:rFonts w:ascii="Angsana New" w:hAnsi="Angsana New" w:cs="Angsana New"/>
          <w:cs/>
        </w:rPr>
        <w:t>รายการเปลี่ยนแปลงของบัญชี</w:t>
      </w:r>
      <w:r w:rsidR="00526EA2">
        <w:rPr>
          <w:rFonts w:ascii="Angsana New" w:hAnsi="Angsana New" w:cs="Angsana New"/>
          <w:cs/>
        </w:rPr>
        <w:t>ค่าเผื่อ</w:t>
      </w:r>
      <w:r w:rsidR="00526EA2">
        <w:rPr>
          <w:rFonts w:ascii="Angsana New" w:hAnsi="Angsana New" w:cs="Angsana New" w:hint="cs"/>
          <w:cs/>
        </w:rPr>
        <w:t>ผลขาดทุนด้านเครดิต</w:t>
      </w:r>
      <w:r w:rsidRPr="005764E7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5764E7">
        <w:rPr>
          <w:rFonts w:ascii="Angsana New" w:hAnsi="Angsana New" w:cs="Angsana New"/>
          <w:cs/>
        </w:rPr>
        <w:t xml:space="preserve">ณ </w:t>
      </w:r>
      <w:r w:rsidRPr="005764E7">
        <w:rPr>
          <w:rFonts w:ascii="Angsana New" w:hAnsi="Angsana New" w:cs="Angsana New"/>
          <w:cs/>
        </w:rPr>
        <w:t xml:space="preserve">วันที่ </w:t>
      </w:r>
      <w:r w:rsidR="00074A1A" w:rsidRPr="005764E7">
        <w:rPr>
          <w:rFonts w:ascii="Angsana New" w:hAnsi="Angsana New" w:cs="Angsana New"/>
        </w:rPr>
        <w:t xml:space="preserve">31 </w:t>
      </w:r>
      <w:r w:rsidR="00F641E2" w:rsidRPr="005764E7">
        <w:rPr>
          <w:rFonts w:ascii="Angsana New" w:hAnsi="Angsana New" w:cs="Angsana New" w:hint="cs"/>
          <w:cs/>
        </w:rPr>
        <w:t>มีนา</w:t>
      </w:r>
      <w:r w:rsidR="00074A1A" w:rsidRPr="005764E7">
        <w:rPr>
          <w:rFonts w:ascii="Angsana New" w:hAnsi="Angsana New" w:cs="Angsana New" w:hint="cs"/>
          <w:cs/>
        </w:rPr>
        <w:t>คม</w:t>
      </w:r>
      <w:r w:rsidR="00074A1A" w:rsidRPr="005764E7">
        <w:rPr>
          <w:rFonts w:ascii="Angsana New" w:hAnsi="Angsana New" w:cs="Angsana New"/>
          <w:cs/>
        </w:rPr>
        <w:t xml:space="preserve"> </w:t>
      </w:r>
      <w:r w:rsidR="00C74A72" w:rsidRPr="005764E7">
        <w:rPr>
          <w:rFonts w:ascii="Angsana New" w:hAnsi="Angsana New" w:cs="Angsana New"/>
        </w:rPr>
        <w:t>256</w:t>
      </w:r>
      <w:r w:rsidR="004C4239">
        <w:rPr>
          <w:rFonts w:ascii="Angsana New" w:hAnsi="Angsana New" w:cs="Angsana New"/>
        </w:rPr>
        <w:t>4</w:t>
      </w:r>
      <w:r w:rsidRPr="005764E7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512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466"/>
        <w:gridCol w:w="1346"/>
        <w:gridCol w:w="3700"/>
      </w:tblGrid>
      <w:tr w:rsidR="003D697B" w:rsidRPr="005764E7" w14:paraId="13E67ED0" w14:textId="77777777" w:rsidTr="00ED709E">
        <w:trPr>
          <w:cantSplit/>
          <w:trHeight w:hRule="exact" w:val="432"/>
        </w:trPr>
        <w:tc>
          <w:tcPr>
            <w:tcW w:w="4466" w:type="dxa"/>
          </w:tcPr>
          <w:p w14:paraId="00B74D75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13234312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14:paraId="449143E5" w14:textId="77777777" w:rsidR="003D697B" w:rsidRPr="005764E7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3D697B" w:rsidRPr="005764E7" w14:paraId="3B26DD62" w14:textId="77777777" w:rsidTr="00ED709E">
        <w:trPr>
          <w:cantSplit/>
          <w:trHeight w:hRule="exact" w:val="432"/>
        </w:trPr>
        <w:tc>
          <w:tcPr>
            <w:tcW w:w="4466" w:type="dxa"/>
          </w:tcPr>
          <w:p w14:paraId="5E2ADF18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2DBD7ABB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00" w:type="dxa"/>
          </w:tcPr>
          <w:p w14:paraId="590BF79B" w14:textId="19621034" w:rsidR="003D697B" w:rsidRPr="005764E7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97B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3D697B" w:rsidRPr="005764E7" w14:paraId="593C4007" w14:textId="77777777" w:rsidTr="00ED709E">
        <w:trPr>
          <w:cantSplit/>
          <w:trHeight w:hRule="exact" w:val="432"/>
        </w:trPr>
        <w:tc>
          <w:tcPr>
            <w:tcW w:w="4466" w:type="dxa"/>
          </w:tcPr>
          <w:p w14:paraId="0B705F27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</w:tcPr>
          <w:p w14:paraId="70FF15D6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14:paraId="5C699314" w14:textId="43F30896" w:rsidR="003D697B" w:rsidRPr="005764E7" w:rsidRDefault="003D697B" w:rsidP="0001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6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697B" w:rsidRPr="005764E7" w14:paraId="5182F96F" w14:textId="77777777" w:rsidTr="00ED709E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0C9BA424" w14:textId="698366DA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6" w:type="dxa"/>
          </w:tcPr>
          <w:p w14:paraId="49F4C3DB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700" w:type="dxa"/>
            <w:tcBorders>
              <w:top w:val="single" w:sz="4" w:space="0" w:color="auto"/>
            </w:tcBorders>
          </w:tcPr>
          <w:p w14:paraId="05D1825E" w14:textId="2E40DBE8" w:rsidR="003D697B" w:rsidRPr="005764E7" w:rsidRDefault="003D697B" w:rsidP="00F641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lang w:val="en-US"/>
              </w:rPr>
            </w:pPr>
            <w:r w:rsidRPr="004C4239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3,353</w:t>
            </w:r>
          </w:p>
        </w:tc>
      </w:tr>
      <w:tr w:rsidR="003D697B" w:rsidRPr="005764E7" w14:paraId="2ABC44DB" w14:textId="77777777" w:rsidTr="00ED709E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28A7F463" w14:textId="19802B1F" w:rsidR="003D697B" w:rsidRPr="005764E7" w:rsidRDefault="003D697B" w:rsidP="003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:</w:t>
            </w:r>
            <w:r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>งวด</w:t>
            </w:r>
          </w:p>
        </w:tc>
        <w:tc>
          <w:tcPr>
            <w:tcW w:w="1346" w:type="dxa"/>
          </w:tcPr>
          <w:p w14:paraId="4E57445E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14:paraId="214D3A24" w14:textId="22F16102" w:rsidR="003D697B" w:rsidRPr="005764E7" w:rsidRDefault="003D697B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154</w:t>
            </w:r>
          </w:p>
        </w:tc>
      </w:tr>
      <w:tr w:rsidR="003D697B" w:rsidRPr="005764E7" w14:paraId="5B895EC6" w14:textId="77777777" w:rsidTr="00ED709E">
        <w:trPr>
          <w:cantSplit/>
          <w:trHeight w:hRule="exact" w:val="432"/>
        </w:trPr>
        <w:tc>
          <w:tcPr>
            <w:tcW w:w="4466" w:type="dxa"/>
            <w:vAlign w:val="bottom"/>
          </w:tcPr>
          <w:p w14:paraId="13AA4DDE" w14:textId="31E84545" w:rsidR="003D697B" w:rsidRPr="005764E7" w:rsidRDefault="003D697B" w:rsidP="008C3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sz w:val="28"/>
                <w:szCs w:val="28"/>
                <w:cs/>
              </w:rPr>
              <w:t>ยอดคงเหลือ ณ วันที่</w:t>
            </w:r>
            <w:r w:rsidRPr="005764E7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มีนาคม </w:t>
            </w:r>
            <w:r w:rsidRPr="005764E7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1346" w:type="dxa"/>
          </w:tcPr>
          <w:p w14:paraId="0779FBFE" w14:textId="77777777" w:rsidR="003D697B" w:rsidRPr="005764E7" w:rsidRDefault="003D697B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700" w:type="dxa"/>
            <w:tcBorders>
              <w:top w:val="single" w:sz="4" w:space="0" w:color="auto"/>
              <w:bottom w:val="single" w:sz="4" w:space="0" w:color="auto"/>
            </w:tcBorders>
          </w:tcPr>
          <w:p w14:paraId="38597925" w14:textId="0BA0481B" w:rsidR="003D697B" w:rsidRPr="005764E7" w:rsidRDefault="003D697B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sz w:val="28"/>
                <w:szCs w:val="28"/>
                <w:cs/>
                <w:lang w:val="en-US"/>
              </w:rPr>
            </w:pPr>
            <w:r w:rsidRPr="00E52DC1"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3,</w:t>
            </w:r>
            <w:r>
              <w:rPr>
                <w:rFonts w:ascii="Angsana New" w:hAnsi="Angsana New"/>
                <w:b w:val="0"/>
                <w:sz w:val="28"/>
                <w:szCs w:val="28"/>
                <w:lang w:val="en-US"/>
              </w:rPr>
              <w:t>507</w:t>
            </w:r>
          </w:p>
        </w:tc>
      </w:tr>
    </w:tbl>
    <w:p w14:paraId="4005C612" w14:textId="77777777" w:rsidR="006C7B9F" w:rsidRDefault="006C7B9F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14:paraId="3837CEAE" w14:textId="77777777" w:rsidR="00DA3BEA" w:rsidRDefault="00DA3BEA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14:paraId="7EAF1270" w14:textId="66A093BE" w:rsidR="00190C33" w:rsidRDefault="00190C33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สินค้าคงเหลือ</w:t>
      </w:r>
      <w:r w:rsidR="005A171F">
        <w:rPr>
          <w:rFonts w:ascii="Angsana New" w:hAnsi="Angsana New"/>
          <w:b/>
          <w:bCs/>
          <w:sz w:val="28"/>
          <w:szCs w:val="28"/>
          <w:lang w:val="en-GB"/>
        </w:rPr>
        <w:t xml:space="preserve"> - </w:t>
      </w:r>
      <w:r w:rsidR="005A171F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สุทธิ</w:t>
      </w:r>
    </w:p>
    <w:p w14:paraId="58B248B3" w14:textId="208F2F90" w:rsidR="00603BE1" w:rsidRPr="00603BE1" w:rsidRDefault="00603BE1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  <w:lang w:val="en-GB"/>
        </w:rPr>
      </w:pPr>
      <w:r w:rsidRPr="00603BE1">
        <w:rPr>
          <w:rFonts w:ascii="Angsana New" w:hAnsi="Angsana New"/>
          <w:sz w:val="28"/>
          <w:szCs w:val="28"/>
          <w:lang w:val="en-GB"/>
        </w:rPr>
        <w:tab/>
      </w:r>
      <w:r w:rsidRPr="00603BE1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786"/>
        <w:gridCol w:w="1134"/>
        <w:gridCol w:w="236"/>
        <w:gridCol w:w="1701"/>
        <w:gridCol w:w="284"/>
        <w:gridCol w:w="1640"/>
      </w:tblGrid>
      <w:tr w:rsidR="00190C33" w:rsidRPr="005764E7" w14:paraId="2A4D6C7A" w14:textId="77777777" w:rsidTr="00ED709E">
        <w:trPr>
          <w:trHeight w:hRule="exact" w:val="432"/>
        </w:trPr>
        <w:tc>
          <w:tcPr>
            <w:tcW w:w="4786" w:type="dxa"/>
          </w:tcPr>
          <w:p w14:paraId="24CB3AF0" w14:textId="77777777" w:rsidR="00190C33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  <w:p w14:paraId="23A0E0A2" w14:textId="77777777" w:rsidR="00190C33" w:rsidRPr="005764E7" w:rsidRDefault="00190C33" w:rsidP="00C12547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14:paraId="6DD6595A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32EBBDE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25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5764E7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5764E7" w14:paraId="0C2E5BD2" w14:textId="77777777" w:rsidTr="00ED709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7747535E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6562F31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35D2FF6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5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190C33" w:rsidRPr="005764E7" w14:paraId="01DEFC16" w14:textId="77777777" w:rsidTr="00ED709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69853AD6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72F22BF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54CEA8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5" w:type="dxa"/>
            <w:gridSpan w:val="3"/>
            <w:vAlign w:val="bottom"/>
          </w:tcPr>
          <w:p w14:paraId="1E88D1A2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C33" w:rsidRPr="005764E7" w14:paraId="137A3519" w14:textId="77777777" w:rsidTr="00ED709E">
        <w:trPr>
          <w:trHeight w:hRule="exact" w:val="432"/>
        </w:trPr>
        <w:tc>
          <w:tcPr>
            <w:tcW w:w="4786" w:type="dxa"/>
            <w:shd w:val="clear" w:color="auto" w:fill="auto"/>
            <w:vAlign w:val="center"/>
          </w:tcPr>
          <w:p w14:paraId="62798F5D" w14:textId="77777777" w:rsidR="00190C33" w:rsidRPr="005764E7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C7DC58A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0103F69" w14:textId="77777777" w:rsidR="00190C33" w:rsidRPr="005764E7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5764E7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5764E7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5764E7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5764E7" w14:paraId="490AC65C" w14:textId="77777777" w:rsidTr="00ED709E">
        <w:trPr>
          <w:trHeight w:hRule="exact" w:val="432"/>
        </w:trPr>
        <w:tc>
          <w:tcPr>
            <w:tcW w:w="4786" w:type="dxa"/>
          </w:tcPr>
          <w:p w14:paraId="5253B62E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080E218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B6E9554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C636C7D" w14:textId="6138F6D8" w:rsidR="00190C33" w:rsidRPr="005764E7" w:rsidRDefault="00190C33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5017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05501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4CE35A44" w14:textId="2E0E153B" w:rsidR="00190C33" w:rsidRPr="005764E7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05501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190C33" w:rsidRPr="005764E7" w14:paraId="1CD256F1" w14:textId="77777777" w:rsidTr="00ED709E">
        <w:trPr>
          <w:trHeight w:hRule="exact" w:val="432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77777777" w:rsidR="00190C33" w:rsidRPr="006F0E0C" w:rsidRDefault="00190C33" w:rsidP="00D82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firstLine="152"/>
              <w:rPr>
                <w:rFonts w:ascii="Angsana New" w:hAnsi="Angsana New"/>
                <w:sz w:val="28"/>
                <w:szCs w:val="28"/>
                <w:cs/>
              </w:rPr>
            </w:pPr>
            <w:r w:rsidRPr="006F0E0C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225E97" w14:textId="33469A30" w:rsidR="00190C33" w:rsidRPr="00A71899" w:rsidRDefault="00190C33" w:rsidP="00C125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718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  <w:r w:rsidR="0005501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2</w:t>
            </w:r>
            <w:r w:rsidRPr="00A718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05501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984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C93B24D" w14:textId="77777777" w:rsidR="00190C33" w:rsidRPr="005764E7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2C1FF2" w14:textId="7071B1BC" w:rsidR="00190C33" w:rsidRPr="006F0E0C" w:rsidRDefault="00055017" w:rsidP="00C1254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550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351,988</w:t>
            </w:r>
          </w:p>
        </w:tc>
      </w:tr>
    </w:tbl>
    <w:p w14:paraId="0B998717" w14:textId="31786EAA" w:rsidR="00603BE1" w:rsidRDefault="00603BE1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สินทรัพย์ทางการเงินหมุนเวียนอื่น</w:t>
      </w:r>
    </w:p>
    <w:p w14:paraId="0EF393C4" w14:textId="766A94D2" w:rsidR="00603BE1" w:rsidRDefault="00603BE1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603BE1">
        <w:rPr>
          <w:rFonts w:ascii="Angsana New" w:eastAsia="Calibri" w:hAnsi="Angsana New" w:hint="cs"/>
          <w:sz w:val="28"/>
          <w:szCs w:val="28"/>
          <w:cs/>
        </w:rPr>
        <w:t xml:space="preserve">ณ วันที่ </w:t>
      </w:r>
      <w:r w:rsidRPr="00603BE1">
        <w:rPr>
          <w:rFonts w:ascii="Angsana New" w:eastAsia="Calibri" w:hAnsi="Angsana New" w:hint="cs"/>
          <w:sz w:val="28"/>
          <w:szCs w:val="28"/>
        </w:rPr>
        <w:t>31</w:t>
      </w:r>
      <w:r w:rsidRPr="00603BE1"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hint="cs"/>
          <w:sz w:val="28"/>
          <w:szCs w:val="28"/>
          <w:cs/>
        </w:rPr>
        <w:t xml:space="preserve">มีนาคม </w:t>
      </w:r>
      <w:r>
        <w:rPr>
          <w:rFonts w:ascii="Angsana New" w:eastAsia="Calibri" w:hAnsi="Angsana New"/>
          <w:sz w:val="28"/>
          <w:szCs w:val="28"/>
        </w:rPr>
        <w:t>2564</w:t>
      </w:r>
      <w:r w:rsidRPr="00603BE1">
        <w:rPr>
          <w:rFonts w:ascii="Angsana New" w:eastAsia="Calibri" w:hAnsi="Angsana New" w:hint="cs"/>
          <w:sz w:val="28"/>
          <w:szCs w:val="28"/>
          <w:cs/>
        </w:rPr>
        <w:t xml:space="preserve"> และ</w:t>
      </w:r>
      <w:r>
        <w:rPr>
          <w:rFonts w:ascii="Angsana New" w:eastAsia="Calibri" w:hAnsi="Angsana New" w:hint="cs"/>
          <w:sz w:val="28"/>
          <w:szCs w:val="28"/>
          <w:cs/>
        </w:rPr>
        <w:t xml:space="preserve">วันที่ </w:t>
      </w:r>
      <w:r>
        <w:rPr>
          <w:rFonts w:ascii="Angsana New" w:eastAsia="Calibri" w:hAnsi="Angsana New"/>
          <w:sz w:val="28"/>
          <w:szCs w:val="28"/>
        </w:rPr>
        <w:t xml:space="preserve">31 </w:t>
      </w:r>
      <w:r>
        <w:rPr>
          <w:rFonts w:ascii="Angsana New" w:eastAsia="Calibri" w:hAnsi="Angsana New" w:hint="cs"/>
          <w:sz w:val="28"/>
          <w:szCs w:val="28"/>
          <w:cs/>
        </w:rPr>
        <w:t>ธันวาคม</w:t>
      </w:r>
      <w:r w:rsidRPr="00603BE1"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hint="cs"/>
          <w:sz w:val="28"/>
          <w:szCs w:val="28"/>
        </w:rPr>
        <w:t>256</w:t>
      </w:r>
      <w:r>
        <w:rPr>
          <w:rFonts w:ascii="Angsana New" w:eastAsia="Calibri" w:hAnsi="Angsana New"/>
          <w:sz w:val="28"/>
          <w:szCs w:val="28"/>
        </w:rPr>
        <w:t>3</w:t>
      </w:r>
      <w:r w:rsidRPr="00603BE1">
        <w:rPr>
          <w:rFonts w:ascii="Angsana New" w:eastAsia="Calibri" w:hAnsi="Angsana New" w:hint="cs"/>
          <w:sz w:val="28"/>
          <w:szCs w:val="28"/>
          <w:cs/>
        </w:rPr>
        <w:t xml:space="preserve"> </w:t>
      </w:r>
      <w:r>
        <w:rPr>
          <w:rFonts w:ascii="Angsana New" w:eastAsia="Calibri" w:hAnsi="Angsana New" w:hint="cs"/>
          <w:sz w:val="28"/>
          <w:szCs w:val="28"/>
          <w:cs/>
        </w:rPr>
        <w:t>สินทรัพย์ทางการเงิน</w:t>
      </w:r>
      <w:r w:rsidRPr="00603BE1">
        <w:rPr>
          <w:rFonts w:ascii="Angsana New" w:eastAsia="Calibri" w:hAnsi="Angsana New" w:hint="cs"/>
          <w:sz w:val="28"/>
          <w:szCs w:val="28"/>
          <w:cs/>
        </w:rPr>
        <w:t>หมุนเวียน</w:t>
      </w:r>
      <w:r>
        <w:rPr>
          <w:rFonts w:ascii="Angsana New" w:eastAsia="Calibri" w:hAnsi="Angsana New" w:hint="cs"/>
          <w:sz w:val="28"/>
          <w:szCs w:val="28"/>
          <w:cs/>
        </w:rPr>
        <w:t>อื่น</w:t>
      </w:r>
      <w:r w:rsidRPr="00603BE1">
        <w:rPr>
          <w:rFonts w:ascii="Angsana New" w:eastAsia="Calibri" w:hAnsi="Angsana New" w:hint="cs"/>
          <w:sz w:val="28"/>
          <w:szCs w:val="28"/>
          <w:cs/>
        </w:rPr>
        <w:t>ของบริษัท ได้แก่ เงิน</w:t>
      </w:r>
      <w:r w:rsidR="005A171F">
        <w:rPr>
          <w:rFonts w:ascii="Angsana New" w:eastAsia="Calibri" w:hAnsi="Angsana New" w:hint="cs"/>
          <w:sz w:val="28"/>
          <w:szCs w:val="28"/>
          <w:cs/>
        </w:rPr>
        <w:t>ลงทุนชั่วคราวในเงินฝากธนาคารประเภทฝากประจำ</w:t>
      </w:r>
    </w:p>
    <w:p w14:paraId="388C68D8" w14:textId="55E649EE" w:rsidR="002D7D4D" w:rsidRDefault="004079A8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สินทรัพย์ทางการเงินไม่หมุนเวียนอื่น</w:t>
      </w:r>
    </w:p>
    <w:p w14:paraId="265D1EE8" w14:textId="2B4B1B3C" w:rsidR="002D131C" w:rsidRPr="002D131C" w:rsidRDefault="002D131C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2D131C">
        <w:rPr>
          <w:rFonts w:ascii="Angsana New" w:hAnsi="Angsana New"/>
          <w:sz w:val="28"/>
          <w:szCs w:val="28"/>
          <w:cs/>
          <w:lang w:val="en-GB"/>
        </w:rPr>
        <w:t>ประกอบด้วย</w:t>
      </w:r>
    </w:p>
    <w:tbl>
      <w:tblPr>
        <w:tblW w:w="9923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928"/>
        <w:gridCol w:w="1134"/>
        <w:gridCol w:w="236"/>
        <w:gridCol w:w="1701"/>
        <w:gridCol w:w="284"/>
        <w:gridCol w:w="1640"/>
      </w:tblGrid>
      <w:tr w:rsidR="005A7C04" w:rsidRPr="005764E7" w14:paraId="37814A81" w14:textId="77777777" w:rsidTr="00ED709E">
        <w:trPr>
          <w:trHeight w:hRule="exact" w:val="432"/>
        </w:trPr>
        <w:tc>
          <w:tcPr>
            <w:tcW w:w="4928" w:type="dxa"/>
          </w:tcPr>
          <w:p w14:paraId="3233E568" w14:textId="7B608E35" w:rsidR="005A7C04" w:rsidRPr="005764E7" w:rsidRDefault="005A7C04" w:rsidP="002D131C">
            <w:pPr>
              <w:pStyle w:val="1"/>
              <w:widowControl/>
              <w:ind w:left="456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34" w:type="dxa"/>
          </w:tcPr>
          <w:p w14:paraId="0BF4904A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05021A0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25" w:type="dxa"/>
            <w:gridSpan w:val="3"/>
            <w:tcBorders>
              <w:bottom w:val="single" w:sz="4" w:space="0" w:color="auto"/>
            </w:tcBorders>
            <w:vAlign w:val="bottom"/>
          </w:tcPr>
          <w:p w14:paraId="5D26E08C" w14:textId="77777777" w:rsidR="005A7C04" w:rsidRPr="005764E7" w:rsidRDefault="005A7C04" w:rsidP="00AA52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A7C04" w:rsidRPr="005764E7" w14:paraId="33982071" w14:textId="77777777" w:rsidTr="00ED709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76140310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8C67299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0274619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5" w:type="dxa"/>
            <w:gridSpan w:val="3"/>
            <w:tcBorders>
              <w:top w:val="single" w:sz="4" w:space="0" w:color="auto"/>
            </w:tcBorders>
            <w:vAlign w:val="bottom"/>
          </w:tcPr>
          <w:p w14:paraId="2DB92A4A" w14:textId="77777777" w:rsidR="005A7C04" w:rsidRPr="005764E7" w:rsidRDefault="005A7C04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ที่แสดงเงินลงทุนตามวิธีส่วนได้เสีย/     </w:t>
            </w:r>
          </w:p>
        </w:tc>
      </w:tr>
      <w:tr w:rsidR="005A7C04" w:rsidRPr="005764E7" w14:paraId="460F6AFE" w14:textId="77777777" w:rsidTr="00ED709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6E21546F" w14:textId="77777777" w:rsidR="005A7C04" w:rsidRPr="005764E7" w:rsidRDefault="005A7C04" w:rsidP="00AA52F6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FB107CF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854FD1" w14:textId="77777777" w:rsidR="005A7C04" w:rsidRPr="005764E7" w:rsidRDefault="005A7C04" w:rsidP="00AA52F6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5" w:type="dxa"/>
            <w:gridSpan w:val="3"/>
            <w:vAlign w:val="bottom"/>
          </w:tcPr>
          <w:p w14:paraId="3653C092" w14:textId="77777777" w:rsidR="005A7C04" w:rsidRPr="005764E7" w:rsidRDefault="005A7C04" w:rsidP="00AA52F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C04" w:rsidRPr="005764E7" w14:paraId="30AB3CE8" w14:textId="77777777" w:rsidTr="00ED709E">
        <w:trPr>
          <w:trHeight w:hRule="exact" w:val="432"/>
        </w:trPr>
        <w:tc>
          <w:tcPr>
            <w:tcW w:w="4928" w:type="dxa"/>
            <w:shd w:val="clear" w:color="auto" w:fill="auto"/>
            <w:vAlign w:val="center"/>
          </w:tcPr>
          <w:p w14:paraId="588876D3" w14:textId="77777777" w:rsidR="005A7C04" w:rsidRPr="005764E7" w:rsidRDefault="005A7C04" w:rsidP="005A7C04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64373B8" w14:textId="77777777"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4BAFF02" w14:textId="77777777" w:rsidR="005A7C04" w:rsidRPr="005764E7" w:rsidRDefault="005A7C04" w:rsidP="005A7C04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4D5CD29" w14:textId="77777777" w:rsidR="005A7C04" w:rsidRPr="005764E7" w:rsidRDefault="005A7C04" w:rsidP="005A7C0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92C8B24" w14:textId="77777777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4CE2B79F" w14:textId="49A07C3E" w:rsidR="005A7C04" w:rsidRPr="005764E7" w:rsidRDefault="005A7C04" w:rsidP="005A7C04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A7C04" w:rsidRPr="005764E7" w14:paraId="1966667B" w14:textId="77777777" w:rsidTr="00ED709E">
        <w:trPr>
          <w:trHeight w:hRule="exact" w:val="432"/>
        </w:trPr>
        <w:tc>
          <w:tcPr>
            <w:tcW w:w="4928" w:type="dxa"/>
          </w:tcPr>
          <w:p w14:paraId="344C6A92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A13828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DF43D8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DEA6780" w14:textId="4C0000C0" w:rsidR="005A7C04" w:rsidRPr="005764E7" w:rsidRDefault="005A7C04" w:rsidP="005A7C0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bottom"/>
          </w:tcPr>
          <w:p w14:paraId="74915717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vAlign w:val="bottom"/>
          </w:tcPr>
          <w:p w14:paraId="06C6F309" w14:textId="0BCE7D28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A7C04" w:rsidRPr="005764E7" w14:paraId="354245BE" w14:textId="77777777" w:rsidTr="00ED709E">
        <w:trPr>
          <w:trHeight w:hRule="exact" w:val="43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37BB" w14:textId="7B9BA52E" w:rsidR="005A7C04" w:rsidRPr="005764E7" w:rsidRDefault="005A7C04" w:rsidP="00ED7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  <w:r w:rsidR="008E53AB">
              <w:rPr>
                <w:rFonts w:ascii="Angsana New" w:hAnsi="Angsana New" w:hint="cs"/>
                <w:sz w:val="28"/>
                <w:szCs w:val="28"/>
                <w:cs/>
              </w:rPr>
              <w:t>ในตลาดหลักทรัพย์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A44B981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8D6905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02D8E1" w14:textId="3C75CEF4" w:rsidR="005A7C04" w:rsidRPr="005764E7" w:rsidRDefault="005F6D36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167,777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25471784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DEC62" w14:textId="32620541" w:rsidR="005A7C04" w:rsidRPr="005764E7" w:rsidRDefault="005A7C04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170,490</w:t>
            </w:r>
          </w:p>
        </w:tc>
      </w:tr>
      <w:tr w:rsidR="005A7C04" w:rsidRPr="005764E7" w14:paraId="43BFA0E6" w14:textId="77777777" w:rsidTr="00ED709E">
        <w:trPr>
          <w:trHeight w:hRule="exact" w:val="432"/>
        </w:trPr>
        <w:tc>
          <w:tcPr>
            <w:tcW w:w="60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5134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 หลักทรัพย์ที่ไม่อยู่ในความต้องการตลาด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8A2729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D1F9E" w14:textId="1038F256" w:rsidR="005A7C04" w:rsidRPr="005764E7" w:rsidRDefault="005F6D36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35,080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D46D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C463E" w14:textId="6D425898" w:rsidR="005A7C04" w:rsidRPr="005764E7" w:rsidRDefault="004830B5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34,923</w:t>
            </w:r>
          </w:p>
        </w:tc>
      </w:tr>
      <w:tr w:rsidR="005A7C04" w:rsidRPr="005764E7" w14:paraId="7C32ED1D" w14:textId="77777777" w:rsidTr="00ED709E">
        <w:trPr>
          <w:trHeight w:hRule="exact" w:val="43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725F" w14:textId="7F153614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left="4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8E53AB" w:rsidRPr="008E53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0C5FAF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BF86C1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16D36" w14:textId="374943BD" w:rsidR="005A7C04" w:rsidRPr="005764E7" w:rsidRDefault="005F6D36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202,857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AE774F4" w14:textId="77777777" w:rsidR="005A7C04" w:rsidRPr="005764E7" w:rsidRDefault="005A7C04" w:rsidP="005A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7E814A" w14:textId="6FE90F69" w:rsidR="005A7C04" w:rsidRPr="005764E7" w:rsidRDefault="005A7C04" w:rsidP="005A7C0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205,413</w:t>
            </w:r>
          </w:p>
        </w:tc>
      </w:tr>
    </w:tbl>
    <w:p w14:paraId="2FF274F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3F7C152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2A3BF006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6E062F74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8D3AA07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7CC15283" w14:textId="77777777" w:rsidR="00055017" w:rsidRDefault="00055017" w:rsidP="00AB0B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130"/>
        </w:tabs>
        <w:spacing w:before="120" w:after="120" w:line="240" w:lineRule="auto"/>
        <w:ind w:left="446"/>
        <w:rPr>
          <w:rFonts w:ascii="Angsana New" w:hAnsi="Angsana New"/>
          <w:sz w:val="28"/>
          <w:szCs w:val="28"/>
        </w:rPr>
      </w:pPr>
    </w:p>
    <w:p w14:paraId="2CA64ED7" w14:textId="7F52867F" w:rsidR="007F37E0" w:rsidRPr="00ED709E" w:rsidRDefault="007F37E0" w:rsidP="005A171F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rPr>
          <w:rFonts w:ascii="Angsana New" w:hAnsi="Angsana New"/>
          <w:b/>
          <w:bCs/>
          <w:sz w:val="28"/>
          <w:szCs w:val="28"/>
          <w:cs/>
        </w:rPr>
      </w:pPr>
      <w:r w:rsidRPr="00ED709E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ตราสารทุน</w:t>
      </w:r>
      <w:r w:rsidRPr="00ED709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ED709E">
        <w:rPr>
          <w:rFonts w:ascii="Angsana New" w:hAnsi="Angsana New"/>
          <w:b/>
          <w:bCs/>
          <w:sz w:val="28"/>
          <w:szCs w:val="28"/>
        </w:rPr>
        <w:t xml:space="preserve">- </w:t>
      </w:r>
      <w:r w:rsidRPr="00ED709E">
        <w:rPr>
          <w:rFonts w:ascii="Angsana New" w:hAnsi="Angsana New" w:hint="cs"/>
          <w:b/>
          <w:bCs/>
          <w:sz w:val="28"/>
          <w:szCs w:val="28"/>
          <w:cs/>
        </w:rPr>
        <w:t>หลักทรัพย์จดทะเบียน</w:t>
      </w:r>
      <w:r w:rsidR="0060799F" w:rsidRPr="00ED709E">
        <w:rPr>
          <w:rFonts w:ascii="Angsana New" w:hAnsi="Angsana New" w:hint="cs"/>
          <w:b/>
          <w:bCs/>
          <w:sz w:val="28"/>
          <w:szCs w:val="28"/>
          <w:cs/>
        </w:rPr>
        <w:t>ในตลาดหลักทรัพย์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701"/>
        <w:gridCol w:w="283"/>
        <w:gridCol w:w="1559"/>
        <w:gridCol w:w="256"/>
        <w:gridCol w:w="1587"/>
      </w:tblGrid>
      <w:tr w:rsidR="007F37E0" w:rsidRPr="005764E7" w14:paraId="4A4391A3" w14:textId="77777777" w:rsidTr="005A171F">
        <w:trPr>
          <w:trHeight w:hRule="exact" w:val="432"/>
        </w:trPr>
        <w:tc>
          <w:tcPr>
            <w:tcW w:w="3969" w:type="dxa"/>
          </w:tcPr>
          <w:p w14:paraId="032B4F72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5764E7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bottom"/>
          </w:tcPr>
          <w:p w14:paraId="2F938AE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F37E0" w:rsidRPr="005764E7" w14:paraId="092E6E13" w14:textId="77777777" w:rsidTr="005A171F">
        <w:trPr>
          <w:trHeight w:hRule="exact" w:val="371"/>
        </w:trPr>
        <w:tc>
          <w:tcPr>
            <w:tcW w:w="3969" w:type="dxa"/>
          </w:tcPr>
          <w:p w14:paraId="1D36F807" w14:textId="77777777" w:rsidR="007F37E0" w:rsidRPr="005764E7" w:rsidRDefault="007F37E0" w:rsidP="00AA52F6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  <w:vAlign w:val="center"/>
          </w:tcPr>
          <w:p w14:paraId="60D5E7E7" w14:textId="77777777" w:rsidR="007F37E0" w:rsidRPr="005764E7" w:rsidRDefault="007F37E0" w:rsidP="00EF38C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4860"/>
                <w:tab w:val="left" w:pos="5103"/>
              </w:tabs>
              <w:ind w:left="-145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37E0" w:rsidRPr="005764E7" w14:paraId="247724B6" w14:textId="77777777" w:rsidTr="005A171F">
        <w:trPr>
          <w:trHeight w:hRule="exact" w:val="432"/>
        </w:trPr>
        <w:tc>
          <w:tcPr>
            <w:tcW w:w="3969" w:type="dxa"/>
          </w:tcPr>
          <w:p w14:paraId="55418A9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E6FC6A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126080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0E05CD" w14:textId="77777777" w:rsidR="007F37E0" w:rsidRPr="005764E7" w:rsidRDefault="007F37E0" w:rsidP="00AA52F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bottom"/>
          </w:tcPr>
          <w:p w14:paraId="0401517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419FA484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2FDB3998" w14:textId="77777777" w:rsidTr="005A171F">
        <w:trPr>
          <w:trHeight w:hRule="exact" w:val="432"/>
        </w:trPr>
        <w:tc>
          <w:tcPr>
            <w:tcW w:w="3969" w:type="dxa"/>
            <w:vAlign w:val="center"/>
          </w:tcPr>
          <w:p w14:paraId="09C81BE8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E35930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8E17256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BEC164D" w14:textId="77777777" w:rsidR="007F37E0" w:rsidRPr="005764E7" w:rsidRDefault="007F37E0" w:rsidP="0060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56" w:type="dxa"/>
            <w:vAlign w:val="bottom"/>
          </w:tcPr>
          <w:p w14:paraId="4B203F45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14:paraId="2F2815DB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F37E0" w:rsidRPr="005764E7" w14:paraId="64226012" w14:textId="77777777" w:rsidTr="005A171F">
        <w:trPr>
          <w:trHeight w:hRule="exact" w:val="432"/>
        </w:trPr>
        <w:tc>
          <w:tcPr>
            <w:tcW w:w="3969" w:type="dxa"/>
          </w:tcPr>
          <w:p w14:paraId="083D373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F7B0468" w14:textId="33F6402C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1D64C6B3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278E5B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E8CFDEC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bottom"/>
          </w:tcPr>
          <w:p w14:paraId="51F5F770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7E0" w:rsidRPr="005764E7" w14:paraId="7479E3C1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5CC9152" w14:textId="6A152DEB" w:rsidR="007F37E0" w:rsidRPr="005764E7" w:rsidRDefault="007F37E0" w:rsidP="005A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FB727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22E2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09576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3291E1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133F8D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6CBAAF23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32353A9" w14:textId="77777777" w:rsidR="007F37E0" w:rsidRPr="005764E7" w:rsidRDefault="007F37E0" w:rsidP="005A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4D2746" w14:textId="72BB9020" w:rsidR="007F37E0" w:rsidRPr="005764E7" w:rsidRDefault="005F6D36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8A112" w14:textId="77777777" w:rsidR="007F37E0" w:rsidRPr="005764E7" w:rsidRDefault="007F37E0" w:rsidP="00AA52F6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77E4A9" w14:textId="47AF9F0F" w:rsidR="007F37E0" w:rsidRPr="005764E7" w:rsidRDefault="005F6D36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C1F48" w14:textId="77777777" w:rsidR="007F37E0" w:rsidRPr="005764E7" w:rsidRDefault="007F37E0" w:rsidP="00AA52F6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98D89B" w14:textId="5BB3144B" w:rsidR="007F37E0" w:rsidRPr="005764E7" w:rsidRDefault="005F6D36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7F37E0" w:rsidRPr="005764E7" w14:paraId="2BA59CD4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0DDC33B" w14:textId="77777777" w:rsidR="007F37E0" w:rsidRPr="005764E7" w:rsidRDefault="007F37E0" w:rsidP="005A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78F77" w14:textId="5E8B1522" w:rsidR="007F37E0" w:rsidRPr="005764E7" w:rsidRDefault="005F6D36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126,297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7AAAF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0BEF57" w14:textId="49A44913" w:rsidR="007F37E0" w:rsidRPr="005764E7" w:rsidRDefault="005F6D36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3,955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9A870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F7D46" w14:textId="2BA2CF87" w:rsidR="007F37E0" w:rsidRPr="005764E7" w:rsidRDefault="005F6D36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130,252</w:t>
            </w:r>
          </w:p>
        </w:tc>
      </w:tr>
      <w:tr w:rsidR="007F37E0" w:rsidRPr="005764E7" w14:paraId="1467BD71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B7E45EA" w14:textId="77777777" w:rsidR="007F37E0" w:rsidRPr="005764E7" w:rsidRDefault="007F37E0" w:rsidP="005A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4CCDC5" w14:textId="5FA3F4E3" w:rsidR="007F37E0" w:rsidRPr="005764E7" w:rsidRDefault="005F6D36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147,441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EB50A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F41C7E" w14:textId="4AAB40B6" w:rsidR="007F37E0" w:rsidRPr="005764E7" w:rsidRDefault="005F6D36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20,336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60222" w14:textId="77777777" w:rsidR="007F37E0" w:rsidRPr="005764E7" w:rsidRDefault="007F37E0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BCD5EE" w14:textId="230C7005" w:rsidR="007F37E0" w:rsidRPr="005764E7" w:rsidRDefault="005F6D36" w:rsidP="00AA52F6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167,777</w:t>
            </w:r>
          </w:p>
        </w:tc>
      </w:tr>
      <w:tr w:rsidR="007F37E0" w:rsidRPr="005764E7" w14:paraId="1F128C48" w14:textId="77777777" w:rsidTr="005A171F">
        <w:trPr>
          <w:trHeight w:hRule="exact" w:val="43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ADB5172" w14:textId="77777777" w:rsidR="007F37E0" w:rsidRPr="005764E7" w:rsidRDefault="007F37E0" w:rsidP="00EF3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AD0617F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739324F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84BCD33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6F0C08D2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BBB64B0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057CB559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59C5F8E" w14:textId="2E30369A" w:rsidR="007F37E0" w:rsidRPr="005764E7" w:rsidRDefault="007F37E0" w:rsidP="005A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A834E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C346E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5544BC9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7DEC201A" w14:textId="77777777" w:rsidR="007F37E0" w:rsidRPr="005764E7" w:rsidRDefault="007F37E0" w:rsidP="00AA5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right w:val="nil"/>
            </w:tcBorders>
            <w:vAlign w:val="center"/>
          </w:tcPr>
          <w:p w14:paraId="66988D97" w14:textId="77777777" w:rsidR="007F37E0" w:rsidRPr="005764E7" w:rsidRDefault="007F37E0" w:rsidP="00AA52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F37E0" w:rsidRPr="005764E7" w14:paraId="16F7B552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C45C27E" w14:textId="77777777" w:rsidR="007F37E0" w:rsidRPr="005764E7" w:rsidRDefault="007F37E0" w:rsidP="005A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3273A" w14:textId="6AA40946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4B28A" w14:textId="77777777" w:rsidR="007F37E0" w:rsidRPr="005764E7" w:rsidRDefault="007F37E0" w:rsidP="007F37E0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22323" w14:textId="7B3B7790" w:rsidR="007F37E0" w:rsidRPr="005764E7" w:rsidRDefault="007F37E0" w:rsidP="007F37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16,381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8AC8BD" w14:textId="77777777" w:rsidR="007F37E0" w:rsidRPr="005764E7" w:rsidRDefault="007F37E0" w:rsidP="007F37E0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43B807" w14:textId="0B396102" w:rsidR="007F37E0" w:rsidRPr="005764E7" w:rsidRDefault="007F37E0" w:rsidP="007F37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37,525</w:t>
            </w:r>
          </w:p>
        </w:tc>
      </w:tr>
      <w:tr w:rsidR="007F37E0" w:rsidRPr="005764E7" w14:paraId="189A4DC1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7F3B6EC" w14:textId="77777777" w:rsidR="007F37E0" w:rsidRPr="005764E7" w:rsidRDefault="007F37E0" w:rsidP="005A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D550D" w14:textId="6BC7BF69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131,530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49AFB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6A5F0F" w14:textId="4D42796E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1,435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D8E0E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F6D21" w14:textId="5624E78B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132,965</w:t>
            </w:r>
          </w:p>
        </w:tc>
      </w:tr>
      <w:tr w:rsidR="007F37E0" w:rsidRPr="005764E7" w14:paraId="1CEF2226" w14:textId="77777777" w:rsidTr="005A171F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2A59284" w14:textId="77777777" w:rsidR="007F37E0" w:rsidRPr="005764E7" w:rsidRDefault="007F37E0" w:rsidP="005A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4F2D500" w14:textId="340F82FD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152,674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2555E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F1ADFF" w14:textId="54B6B750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17,816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CE7FB" w14:textId="777777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4C5895" w14:textId="148CBC77" w:rsidR="007F37E0" w:rsidRPr="005764E7" w:rsidRDefault="007F37E0" w:rsidP="007F37E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170,490</w:t>
            </w:r>
          </w:p>
        </w:tc>
      </w:tr>
    </w:tbl>
    <w:p w14:paraId="1FFF7D97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14:paraId="37B0B2E5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776A9D8F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  <w:lang w:val="en-GB"/>
        </w:rPr>
      </w:pPr>
    </w:p>
    <w:p w14:paraId="2AAA1168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64FCAB80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21D2D7A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47CA5F36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3605CCF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58BE94DA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0BAB73E2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6D3DACC6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6EDBE508" w14:textId="77777777" w:rsidR="001142F5" w:rsidRDefault="001142F5" w:rsidP="00AB0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448"/>
        <w:rPr>
          <w:rFonts w:ascii="Angsana New" w:hAnsi="Angsana New"/>
          <w:sz w:val="28"/>
          <w:szCs w:val="28"/>
        </w:rPr>
      </w:pPr>
    </w:p>
    <w:p w14:paraId="5124CB0B" w14:textId="7ABEDFB8" w:rsidR="00502FB0" w:rsidRPr="00ED709E" w:rsidRDefault="00502FB0" w:rsidP="00AF6220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425"/>
        <w:rPr>
          <w:rFonts w:ascii="Angsana New" w:hAnsi="Angsana New"/>
          <w:b/>
          <w:bCs/>
          <w:sz w:val="28"/>
          <w:szCs w:val="28"/>
          <w:cs/>
        </w:rPr>
      </w:pPr>
      <w:r w:rsidRPr="00ED709E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 xml:space="preserve">ตราสารทุน </w:t>
      </w:r>
      <w:r w:rsidRPr="00ED709E">
        <w:rPr>
          <w:rFonts w:ascii="Angsana New" w:hAnsi="Angsana New"/>
          <w:b/>
          <w:bCs/>
          <w:sz w:val="28"/>
          <w:szCs w:val="28"/>
        </w:rPr>
        <w:t>-</w:t>
      </w:r>
      <w:r w:rsidRPr="00ED709E">
        <w:rPr>
          <w:rFonts w:ascii="Angsana New" w:hAnsi="Angsana New" w:hint="cs"/>
          <w:b/>
          <w:bCs/>
          <w:sz w:val="28"/>
          <w:szCs w:val="28"/>
          <w:cs/>
        </w:rPr>
        <w:t xml:space="preserve"> หลักทรัพย์ที่ไม่อยู่ในความต้องการตลาด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35"/>
        <w:gridCol w:w="1706"/>
        <w:gridCol w:w="283"/>
        <w:gridCol w:w="1560"/>
        <w:gridCol w:w="283"/>
        <w:gridCol w:w="1555"/>
      </w:tblGrid>
      <w:tr w:rsidR="00EC42E5" w:rsidRPr="005764E7" w14:paraId="402A711E" w14:textId="77777777" w:rsidTr="00AF6220">
        <w:trPr>
          <w:trHeight w:hRule="exact" w:val="432"/>
        </w:trPr>
        <w:tc>
          <w:tcPr>
            <w:tcW w:w="3935" w:type="dxa"/>
            <w:vAlign w:val="center"/>
          </w:tcPr>
          <w:p w14:paraId="2C78CD10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5764E7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bottom"/>
          </w:tcPr>
          <w:p w14:paraId="315FB834" w14:textId="77777777" w:rsidR="00EC42E5" w:rsidRPr="005764E7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EC42E5" w:rsidRPr="005764E7" w14:paraId="5B6033D3" w14:textId="77777777" w:rsidTr="00AF6220">
        <w:trPr>
          <w:trHeight w:hRule="exact" w:val="468"/>
        </w:trPr>
        <w:tc>
          <w:tcPr>
            <w:tcW w:w="3935" w:type="dxa"/>
            <w:vAlign w:val="center"/>
          </w:tcPr>
          <w:p w14:paraId="374257A7" w14:textId="77777777" w:rsidR="00EC42E5" w:rsidRPr="005764E7" w:rsidRDefault="00EC42E5" w:rsidP="00567D68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  <w:vAlign w:val="center"/>
          </w:tcPr>
          <w:p w14:paraId="07296DA6" w14:textId="77777777" w:rsidR="00EC42E5" w:rsidRPr="005764E7" w:rsidRDefault="00EC42E5" w:rsidP="00567D68">
            <w:pPr>
              <w:pStyle w:val="3"/>
              <w:tabs>
                <w:tab w:val="clear" w:pos="360"/>
                <w:tab w:val="clear" w:pos="720"/>
              </w:tabs>
              <w:ind w:left="-254" w:firstLine="14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42E5" w:rsidRPr="005764E7" w14:paraId="02671096" w14:textId="77777777" w:rsidTr="00AF6220">
        <w:trPr>
          <w:trHeight w:hRule="exact" w:val="432"/>
        </w:trPr>
        <w:tc>
          <w:tcPr>
            <w:tcW w:w="3935" w:type="dxa"/>
            <w:vAlign w:val="center"/>
          </w:tcPr>
          <w:p w14:paraId="14B0FA2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  <w:vAlign w:val="bottom"/>
          </w:tcPr>
          <w:p w14:paraId="647A3FA0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0E7CE9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7EC6AAB" w14:textId="77777777" w:rsidR="00EC42E5" w:rsidRPr="005764E7" w:rsidRDefault="00EC42E5" w:rsidP="00567D6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3C4DB5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220764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42E5" w:rsidRPr="005764E7" w14:paraId="715F3F45" w14:textId="77777777" w:rsidTr="00AF6220">
        <w:trPr>
          <w:trHeight w:hRule="exact" w:val="432"/>
        </w:trPr>
        <w:tc>
          <w:tcPr>
            <w:tcW w:w="3935" w:type="dxa"/>
            <w:vAlign w:val="center"/>
          </w:tcPr>
          <w:p w14:paraId="46F40F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1BF8070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14:paraId="15324673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4C57861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14:paraId="66A7E978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2B47E5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42E5" w:rsidRPr="005764E7" w14:paraId="7C564AFF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B235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A263" w14:textId="1A6A0285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502FB0">
              <w:rPr>
                <w:rFonts w:ascii="Angsana New" w:hAnsi="Angsana New"/>
                <w:sz w:val="28"/>
                <w:szCs w:val="28"/>
              </w:rPr>
              <w:t>4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D8B7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B2A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1EF35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C11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71364767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808F5" w14:textId="34CA0AB0" w:rsidR="00EC42E5" w:rsidRPr="005764E7" w:rsidRDefault="00EC42E5" w:rsidP="00AF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02FB0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ECC5D46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22F7B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5586AEB4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AE90D34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vAlign w:val="center"/>
          </w:tcPr>
          <w:p w14:paraId="49AC4740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175CC05A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E1C80" w14:textId="77777777" w:rsidR="00EC42E5" w:rsidRPr="005764E7" w:rsidRDefault="00EC42E5" w:rsidP="00AF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46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82B80" w14:textId="5420BE1E" w:rsidR="00EC42E5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98E89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E1115" w14:textId="279CAFB5" w:rsidR="00EC42E5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</w:t>
            </w:r>
            <w:r w:rsidR="00AF622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24172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5A520" w14:textId="6DB39151" w:rsidR="00EC42E5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AF622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AF622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087</w:t>
            </w:r>
          </w:p>
        </w:tc>
      </w:tr>
      <w:tr w:rsidR="006647AB" w:rsidRPr="005764E7" w14:paraId="32864FE7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73119" w14:textId="1134E5E9" w:rsidR="006647AB" w:rsidRPr="005764E7" w:rsidRDefault="008E53AB" w:rsidP="00AF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46"/>
              <w:rPr>
                <w:rFonts w:ascii="Angsana New" w:hAnsi="Angsana New"/>
                <w:sz w:val="28"/>
                <w:szCs w:val="28"/>
                <w:cs/>
              </w:rPr>
            </w:pPr>
            <w:r w:rsidRPr="008E53A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C36E51" w14:textId="01F3EE25" w:rsidR="006647AB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BD1EB" w14:textId="77777777" w:rsidR="006647AB" w:rsidRPr="005764E7" w:rsidRDefault="006647AB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6122EC" w14:textId="031BBEBC" w:rsidR="006647AB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5AFFF" w14:textId="77777777" w:rsidR="006647AB" w:rsidRPr="005764E7" w:rsidRDefault="006647AB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BD9191" w14:textId="407D3F7A" w:rsidR="006647AB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23,288</w:t>
            </w:r>
          </w:p>
        </w:tc>
      </w:tr>
      <w:tr w:rsidR="00EC42E5" w:rsidRPr="005764E7" w14:paraId="7EDB567D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BFCC2" w14:textId="3C25CDC5" w:rsidR="00EC42E5" w:rsidRPr="005764E7" w:rsidRDefault="008E53AB" w:rsidP="00AF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46"/>
              <w:rPr>
                <w:rFonts w:ascii="Angsana New" w:hAnsi="Angsana New"/>
                <w:sz w:val="28"/>
                <w:szCs w:val="28"/>
                <w:cs/>
              </w:rPr>
            </w:pPr>
            <w:r w:rsidRPr="008E53A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F37E8" w:rsidRPr="00576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2C83ED" w14:textId="055CE87E" w:rsidR="00EC42E5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A1E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0A1E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698</w:t>
            </w:r>
            <w:r w:rsidRPr="000A1E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E19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3EE87" w14:textId="365C80B1" w:rsidR="00EC42E5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A1E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 w:rsidRPr="000A1E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597</w:t>
            </w:r>
            <w:r w:rsidRPr="000A1E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26C9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D8606" w14:textId="42340122" w:rsidR="00EC42E5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A1E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0A1E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295</w:t>
            </w:r>
            <w:r w:rsidRPr="000A1E3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EC42E5" w:rsidRPr="005764E7" w14:paraId="44B3A44B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1F019" w14:textId="77777777" w:rsidR="00EC42E5" w:rsidRPr="005764E7" w:rsidRDefault="00EC42E5" w:rsidP="00AF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hanging="14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B4C9AB" w14:textId="44B0E4CB" w:rsidR="00EC42E5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961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F0AD13" w14:textId="5496F8FE" w:rsidR="00EC42E5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</w:t>
            </w:r>
            <w:r w:rsidR="00AF6220">
              <w:rPr>
                <w:rFonts w:ascii="Angsana New" w:hAnsi="Angsana New"/>
                <w:sz w:val="28"/>
                <w:szCs w:val="28"/>
                <w:lang w:val="en-US"/>
              </w:rPr>
              <w:t>515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CAA3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BB537" w14:textId="3FFFFFC6" w:rsidR="00EC42E5" w:rsidRPr="005764E7" w:rsidRDefault="000A1E3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F622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F6220">
              <w:rPr>
                <w:rFonts w:ascii="Angsana New" w:hAnsi="Angsana New"/>
                <w:sz w:val="28"/>
                <w:szCs w:val="28"/>
                <w:lang w:val="en-US"/>
              </w:rPr>
              <w:t>080</w:t>
            </w:r>
          </w:p>
        </w:tc>
      </w:tr>
      <w:tr w:rsidR="00EC42E5" w:rsidRPr="005764E7" w14:paraId="56E81E4B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BC9F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AF567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561D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A80F0F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69FFE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4C28B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C42E5" w:rsidRPr="005764E7" w14:paraId="347FECA8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F0E3F" w14:textId="479CCD2B" w:rsidR="00EC42E5" w:rsidRPr="005764E7" w:rsidRDefault="00EC42E5" w:rsidP="00AF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502FB0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2490D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3A1B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9A71B77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AD56F3C" w14:textId="77777777" w:rsidR="00EC42E5" w:rsidRPr="005764E7" w:rsidRDefault="00EC42E5" w:rsidP="00567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center"/>
          </w:tcPr>
          <w:p w14:paraId="591923D1" w14:textId="77777777" w:rsidR="00EC42E5" w:rsidRPr="005764E7" w:rsidRDefault="00EC42E5" w:rsidP="00567D6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02FB0" w:rsidRPr="005764E7" w14:paraId="19832D14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A6B9CE" w14:textId="77777777" w:rsidR="00502FB0" w:rsidRPr="005764E7" w:rsidRDefault="00502FB0" w:rsidP="00AF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2E655" w14:textId="199ADBF1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BB2432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596B" w14:textId="11593896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16,730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B541C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681ED" w14:textId="737CBEBD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23,930</w:t>
            </w:r>
          </w:p>
        </w:tc>
      </w:tr>
      <w:tr w:rsidR="00502FB0" w:rsidRPr="005764E7" w14:paraId="79B98F7F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E736" w14:textId="7926F8C5" w:rsidR="00502FB0" w:rsidRPr="005764E7" w:rsidRDefault="008E53AB" w:rsidP="00AF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E53A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0B497" w14:textId="13AE55CB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D0AFA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AF80E" w14:textId="221E0D69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B05C2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8A0B1" w14:textId="75F5459D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23,288</w:t>
            </w:r>
          </w:p>
        </w:tc>
      </w:tr>
      <w:tr w:rsidR="00502FB0" w:rsidRPr="005764E7" w14:paraId="1A901C52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512C9" w14:textId="4234A695" w:rsidR="00502FB0" w:rsidRPr="005764E7" w:rsidRDefault="008E53AB" w:rsidP="00AF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sz w:val="28"/>
                <w:szCs w:val="28"/>
                <w:cs/>
              </w:rPr>
            </w:pPr>
            <w:r w:rsidRPr="008E53A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502FB0" w:rsidRPr="005764E7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7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E7D8A" w14:textId="1061E87A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(1,698)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2ECC6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F2595F" w14:textId="4F9E6F33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(10,597)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5B6B81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37ED1C" w14:textId="475F82EB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(12,295)</w:t>
            </w:r>
          </w:p>
        </w:tc>
      </w:tr>
      <w:tr w:rsidR="00502FB0" w:rsidRPr="005764E7" w14:paraId="7C94C8A5" w14:textId="77777777" w:rsidTr="00AF6220">
        <w:trPr>
          <w:trHeight w:hRule="exact" w:val="432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B44C4" w14:textId="77777777" w:rsidR="00502FB0" w:rsidRPr="005764E7" w:rsidRDefault="00502FB0" w:rsidP="00AF6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A9D7E9" w14:textId="274A9C56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5,565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CF524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E52458" w14:textId="1624543B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29,358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01BA2" w14:textId="77777777" w:rsidR="00502FB0" w:rsidRPr="005764E7" w:rsidRDefault="00502FB0" w:rsidP="00502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21039F" w14:textId="043F9B60" w:rsidR="00502FB0" w:rsidRPr="005764E7" w:rsidRDefault="00502FB0" w:rsidP="00502FB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34,923</w:t>
            </w:r>
          </w:p>
        </w:tc>
      </w:tr>
    </w:tbl>
    <w:p w14:paraId="54233472" w14:textId="77777777" w:rsidR="00EC42E5" w:rsidRPr="005764E7" w:rsidRDefault="00EC42E5" w:rsidP="00EC4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sz w:val="28"/>
          <w:szCs w:val="28"/>
          <w:cs/>
        </w:rPr>
        <w:sectPr w:rsidR="00EC42E5" w:rsidRPr="005764E7" w:rsidSect="00240D0A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8"/>
          <w:cols w:space="720"/>
          <w:docGrid w:linePitch="245"/>
        </w:sectPr>
      </w:pPr>
    </w:p>
    <w:p w14:paraId="6FA9827E" w14:textId="77777777" w:rsidR="00CD4062" w:rsidRDefault="006E3C5E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240" w:after="120" w:line="120" w:lineRule="auto"/>
        <w:ind w:left="709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</w:t>
      </w:r>
      <w:r w:rsidR="000E19AF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งินลงทุนในบริษัทร่วม</w:t>
      </w:r>
      <w:r w:rsidR="009A3FC6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315EE7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9A3FC6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  <w:r w:rsidR="00124EAF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</w:p>
    <w:p w14:paraId="2F626F70" w14:textId="0813DCEC" w:rsidR="00B74494" w:rsidRPr="00B74494" w:rsidRDefault="00B74494" w:rsidP="00ED7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cs/>
          <w:lang w:val="en-GB"/>
        </w:rPr>
      </w:pPr>
      <w:r w:rsidRPr="00B74494">
        <w:rPr>
          <w:rFonts w:ascii="Angsana New" w:hAnsi="Angsana New"/>
          <w:sz w:val="28"/>
          <w:szCs w:val="28"/>
          <w:cs/>
          <w:lang w:val="en-GB"/>
        </w:rPr>
        <w:tab/>
      </w:r>
      <w:r w:rsidRPr="00B74494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1417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551"/>
        <w:gridCol w:w="426"/>
        <w:gridCol w:w="992"/>
        <w:gridCol w:w="283"/>
        <w:gridCol w:w="1276"/>
        <w:gridCol w:w="284"/>
        <w:gridCol w:w="1275"/>
        <w:gridCol w:w="284"/>
        <w:gridCol w:w="992"/>
        <w:gridCol w:w="284"/>
        <w:gridCol w:w="1275"/>
        <w:gridCol w:w="284"/>
        <w:gridCol w:w="1134"/>
        <w:gridCol w:w="283"/>
        <w:gridCol w:w="1134"/>
        <w:gridCol w:w="284"/>
        <w:gridCol w:w="1134"/>
      </w:tblGrid>
      <w:tr w:rsidR="00E45951" w:rsidRPr="005764E7" w14:paraId="05408A25" w14:textId="77777777" w:rsidTr="0091663A">
        <w:trPr>
          <w:trHeight w:hRule="exact" w:val="432"/>
        </w:trPr>
        <w:tc>
          <w:tcPr>
            <w:tcW w:w="2551" w:type="dxa"/>
          </w:tcPr>
          <w:p w14:paraId="55000F3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E45951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5764E7" w14:paraId="16F88179" w14:textId="77777777" w:rsidTr="0091663A">
        <w:trPr>
          <w:trHeight w:hRule="exact" w:val="432"/>
        </w:trPr>
        <w:tc>
          <w:tcPr>
            <w:tcW w:w="2977" w:type="dxa"/>
            <w:gridSpan w:val="2"/>
          </w:tcPr>
          <w:p w14:paraId="1841873B" w14:textId="79BF35EA" w:rsidR="0091663A" w:rsidRPr="00E45951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E45951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84" w:type="dxa"/>
          </w:tcPr>
          <w:p w14:paraId="5E14DB5D" w14:textId="77777777" w:rsidR="0091663A" w:rsidRPr="00E45951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4253F4D2" w:rsidR="0091663A" w:rsidRPr="00E45951" w:rsidRDefault="0091663A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E45951" w:rsidRPr="005764E7" w14:paraId="7B08CD3D" w14:textId="77777777" w:rsidTr="0091663A">
        <w:trPr>
          <w:trHeight w:hRule="exact" w:val="432"/>
        </w:trPr>
        <w:tc>
          <w:tcPr>
            <w:tcW w:w="2551" w:type="dxa"/>
          </w:tcPr>
          <w:p w14:paraId="18005FF2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0A4AD30" w14:textId="77777777" w:rsidR="007B231F" w:rsidRPr="00E45951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5764E7" w14:paraId="018BA276" w14:textId="77777777" w:rsidTr="0091663A">
        <w:trPr>
          <w:trHeight w:hRule="exact" w:val="432"/>
        </w:trPr>
        <w:tc>
          <w:tcPr>
            <w:tcW w:w="2551" w:type="dxa"/>
          </w:tcPr>
          <w:p w14:paraId="1BB69725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E45951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E45951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61AA982" w14:textId="77777777" w:rsidR="007B231F" w:rsidRPr="00E45951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417A2" w14:textId="77777777" w:rsidR="007B231F" w:rsidRPr="00E45951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E45951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E45951" w:rsidRPr="005764E7" w14:paraId="6304D1AE" w14:textId="77777777" w:rsidTr="0091663A">
        <w:trPr>
          <w:trHeight w:hRule="exact" w:val="432"/>
        </w:trPr>
        <w:tc>
          <w:tcPr>
            <w:tcW w:w="2551" w:type="dxa"/>
          </w:tcPr>
          <w:p w14:paraId="64E431A0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E7CB11" w14:textId="06A09AFA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E2DF60B" w14:textId="4665D4A4" w:rsidR="00BD33C1" w:rsidRPr="00E45951" w:rsidRDefault="00BD33C1" w:rsidP="00BD33C1">
            <w:pPr>
              <w:pStyle w:val="a4"/>
              <w:widowControl/>
              <w:ind w:left="-96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45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  <w:vAlign w:val="bottom"/>
          </w:tcPr>
          <w:p w14:paraId="444501E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BD33C1" w:rsidRPr="00E45951" w:rsidRDefault="00BD33C1" w:rsidP="00BD33C1">
            <w:pPr>
              <w:pStyle w:val="a4"/>
              <w:widowControl/>
              <w:ind w:left="-96" w:right="-7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0A997250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951">
              <w:rPr>
                <w:rFonts w:asciiTheme="majorBidi" w:hAnsiTheme="majorBidi" w:cstheme="majorBidi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99E321F" w14:textId="602E24A2" w:rsidR="00BD33C1" w:rsidRPr="00E45951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  <w:vAlign w:val="bottom"/>
          </w:tcPr>
          <w:p w14:paraId="54F59C70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D7F51F9" w14:textId="6B640BFC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vAlign w:val="bottom"/>
          </w:tcPr>
          <w:p w14:paraId="48789CC4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622E6D7" w14:textId="3E845FC9" w:rsidR="00BD33C1" w:rsidRPr="00E45951" w:rsidRDefault="00BD33C1" w:rsidP="00BD33C1">
            <w:pPr>
              <w:pStyle w:val="a4"/>
              <w:widowControl/>
              <w:ind w:left="-96" w:right="-7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  <w:vAlign w:val="bottom"/>
          </w:tcPr>
          <w:p w14:paraId="13FEA591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B226EE3" w14:textId="2794B39D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5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E45951" w:rsidRPr="005764E7" w14:paraId="293DF417" w14:textId="77777777" w:rsidTr="0091663A">
        <w:trPr>
          <w:trHeight w:hRule="exact" w:val="432"/>
        </w:trPr>
        <w:tc>
          <w:tcPr>
            <w:tcW w:w="2551" w:type="dxa"/>
          </w:tcPr>
          <w:p w14:paraId="4AECEA89" w14:textId="77777777" w:rsidR="00BD33C1" w:rsidRPr="00E45951" w:rsidRDefault="00BD33C1" w:rsidP="00BD33C1">
            <w:pPr>
              <w:pStyle w:val="a4"/>
              <w:widowControl/>
              <w:tabs>
                <w:tab w:val="left" w:pos="34"/>
              </w:tabs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7DEE59F0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BFD5A07" w14:textId="55FA2EE0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0173928B" w14:textId="77777777" w:rsidR="00BD33C1" w:rsidRPr="00E45951" w:rsidRDefault="00BD33C1" w:rsidP="00BD33C1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9C9835C" w14:textId="0043BF4F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52C14859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C016129" w14:textId="2F079348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5951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45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84" w:type="dxa"/>
          </w:tcPr>
          <w:p w14:paraId="3BF95223" w14:textId="77777777" w:rsidR="00BD33C1" w:rsidRPr="00E45951" w:rsidRDefault="00BD33C1" w:rsidP="00BD33C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D0E64C" w14:textId="1B4520A0" w:rsidR="00BD33C1" w:rsidRPr="00E45951" w:rsidRDefault="00BD33C1" w:rsidP="00BD33C1">
            <w:pPr>
              <w:pStyle w:val="a4"/>
              <w:widowControl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45951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771FECCA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ECBF2E7" w14:textId="6C998BCE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11324297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03156F3" w14:textId="6535B42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45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83" w:type="dxa"/>
            <w:vAlign w:val="bottom"/>
          </w:tcPr>
          <w:p w14:paraId="0FE175AE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6C600A" w14:textId="0D3DE67E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2564</w:t>
            </w:r>
          </w:p>
        </w:tc>
        <w:tc>
          <w:tcPr>
            <w:tcW w:w="284" w:type="dxa"/>
            <w:vAlign w:val="bottom"/>
          </w:tcPr>
          <w:p w14:paraId="73AD3293" w14:textId="77777777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67A3487" w14:textId="28E11AE5" w:rsidR="00BD33C1" w:rsidRPr="00E45951" w:rsidRDefault="00BD33C1" w:rsidP="00BD33C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E459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E45951" w:rsidRPr="005764E7" w14:paraId="15EF418C" w14:textId="77777777" w:rsidTr="0091663A">
        <w:trPr>
          <w:trHeight w:hRule="exact" w:val="432"/>
        </w:trPr>
        <w:tc>
          <w:tcPr>
            <w:tcW w:w="2551" w:type="dxa"/>
          </w:tcPr>
          <w:p w14:paraId="48C9D00D" w14:textId="77777777" w:rsidR="00B70FF9" w:rsidRPr="00E45951" w:rsidRDefault="00B70FF9" w:rsidP="00222EC1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E45951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3AA024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7ED9FEE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1D37B7" w14:textId="77777777" w:rsidR="00B70FF9" w:rsidRPr="00E45951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663A" w:rsidRPr="005764E7" w14:paraId="64D6F6F8" w14:textId="77777777" w:rsidTr="0091663A">
        <w:trPr>
          <w:trHeight w:hRule="exact" w:val="432"/>
        </w:trPr>
        <w:tc>
          <w:tcPr>
            <w:tcW w:w="2977" w:type="dxa"/>
            <w:gridSpan w:val="2"/>
            <w:vAlign w:val="bottom"/>
          </w:tcPr>
          <w:p w14:paraId="7511C70C" w14:textId="61905502" w:rsidR="0091663A" w:rsidRPr="00E45951" w:rsidRDefault="0091663A" w:rsidP="0091663A">
            <w:pPr>
              <w:pStyle w:val="a4"/>
              <w:widowControl/>
              <w:ind w:left="316" w:right="0" w:hanging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1663A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</w:t>
            </w:r>
            <w:proofErr w:type="spellStart"/>
            <w:r w:rsidRPr="0091663A">
              <w:rPr>
                <w:rFonts w:ascii="Angsana New" w:hAnsi="Angsana New" w:cs="Angsana New"/>
                <w:sz w:val="24"/>
                <w:szCs w:val="24"/>
                <w:cs/>
              </w:rPr>
              <w:t>้ง</w:t>
            </w:r>
            <w:proofErr w:type="spellEnd"/>
            <w:r w:rsidRPr="009166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91663A" w:rsidRPr="00E45951" w:rsidRDefault="0091663A" w:rsidP="00F661E7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1C82169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45A9619E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8F895C" w14:textId="0E12BE2C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00165450" w:rsidR="0091663A" w:rsidRPr="00E45951" w:rsidRDefault="0091663A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B4DE8D" w14:textId="73AD289F" w:rsidR="0091663A" w:rsidRPr="00E45951" w:rsidRDefault="0091663A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CA9380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896BE4" w14:textId="54FC585E" w:rsidR="0091663A" w:rsidRPr="00E45951" w:rsidRDefault="0091663A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49,032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CF43A" w14:textId="77777777" w:rsidR="0091663A" w:rsidRPr="00E45951" w:rsidRDefault="0091663A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22C37" w14:textId="6FD6F852" w:rsidR="0091663A" w:rsidRPr="00E45951" w:rsidRDefault="0091663A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49,554</w:t>
            </w:r>
          </w:p>
        </w:tc>
      </w:tr>
      <w:tr w:rsidR="00F661E7" w:rsidRPr="005764E7" w14:paraId="2F275DCE" w14:textId="77777777" w:rsidTr="006C146D">
        <w:trPr>
          <w:trHeight w:hRule="exact" w:val="432"/>
        </w:trPr>
        <w:tc>
          <w:tcPr>
            <w:tcW w:w="3969" w:type="dxa"/>
            <w:gridSpan w:val="3"/>
            <w:vAlign w:val="bottom"/>
          </w:tcPr>
          <w:p w14:paraId="4FFA1B87" w14:textId="5479C9F1" w:rsidR="00F661E7" w:rsidRPr="00E45951" w:rsidRDefault="00F661E7" w:rsidP="0091663A">
            <w:pPr>
              <w:pStyle w:val="a4"/>
              <w:widowControl/>
              <w:ind w:left="316" w:right="0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E45951"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 w:rsidRPr="00E45951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9C942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5475BEA1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(5,193)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46A8CC0C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5951">
              <w:rPr>
                <w:rFonts w:ascii="Angsana New" w:hAnsi="Angsana New"/>
                <w:sz w:val="24"/>
                <w:szCs w:val="24"/>
              </w:rPr>
              <w:t>(5,356)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82173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607B7118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76742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0563D65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661E7" w:rsidRPr="005764E7" w14:paraId="724200BF" w14:textId="77777777" w:rsidTr="0091663A">
        <w:trPr>
          <w:trHeight w:hRule="exact" w:val="432"/>
        </w:trPr>
        <w:tc>
          <w:tcPr>
            <w:tcW w:w="2551" w:type="dxa"/>
          </w:tcPr>
          <w:p w14:paraId="14468413" w14:textId="77777777" w:rsidR="00F661E7" w:rsidRPr="00E45951" w:rsidRDefault="00F661E7" w:rsidP="00F661E7">
            <w:pPr>
              <w:pStyle w:val="a4"/>
              <w:widowControl/>
              <w:ind w:left="67" w:right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4595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F661E7" w:rsidRPr="00E45951" w:rsidRDefault="00F661E7" w:rsidP="00F661E7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FA066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278D0095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5951">
              <w:rPr>
                <w:rFonts w:ascii="Angsana New" w:hAnsi="Angsana New"/>
                <w:b/>
                <w:bCs/>
                <w:sz w:val="24"/>
                <w:szCs w:val="24"/>
              </w:rPr>
              <w:t>64,739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6A8500CF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5951">
              <w:rPr>
                <w:rFonts w:ascii="Angsana New" w:hAnsi="Angsana New"/>
                <w:b/>
                <w:bCs/>
                <w:sz w:val="24"/>
                <w:szCs w:val="24"/>
              </w:rPr>
              <w:t>64,576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38D4E6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321CB70D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5951">
              <w:rPr>
                <w:rFonts w:ascii="Angsana New" w:hAnsi="Angsana New"/>
                <w:b/>
                <w:bCs/>
                <w:sz w:val="24"/>
                <w:szCs w:val="24"/>
              </w:rPr>
              <w:t>49,032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EB3298" w14:textId="77777777" w:rsidR="00F661E7" w:rsidRPr="00E45951" w:rsidRDefault="00F661E7" w:rsidP="00F661E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17512AB1" w:rsidR="00F661E7" w:rsidRPr="00E45951" w:rsidRDefault="00F661E7" w:rsidP="00F66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5951">
              <w:rPr>
                <w:rFonts w:ascii="Angsana New" w:hAnsi="Angsana New"/>
                <w:b/>
                <w:bCs/>
                <w:sz w:val="24"/>
                <w:szCs w:val="24"/>
              </w:rPr>
              <w:t>49,554</w:t>
            </w:r>
          </w:p>
        </w:tc>
      </w:tr>
    </w:tbl>
    <w:p w14:paraId="692387C2" w14:textId="77777777" w:rsidR="00B76E70" w:rsidRPr="005764E7" w:rsidRDefault="00B76E70" w:rsidP="000A1E35">
      <w:pPr>
        <w:rPr>
          <w:sz w:val="28"/>
          <w:szCs w:val="28"/>
        </w:rPr>
      </w:pPr>
    </w:p>
    <w:p w14:paraId="131C1EBB" w14:textId="749B77BE" w:rsidR="00B76E70" w:rsidRPr="005764E7" w:rsidRDefault="00B76E70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 w:right="414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sz w:val="28"/>
          <w:szCs w:val="28"/>
          <w:cs/>
        </w:rPr>
        <w:t>เงินลงทุนในบริษัทร่วมตามงบการเงินเฉพาะกิจการแสดงตามราคาทุนหักค่าเผื่อการด้อยค่าของเงินลงทุน</w:t>
      </w:r>
      <w:r w:rsidR="007244B9">
        <w:rPr>
          <w:rFonts w:ascii="Angsana New" w:hAnsi="Angsana New" w:hint="cs"/>
          <w:sz w:val="28"/>
          <w:szCs w:val="28"/>
          <w:cs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5764E7">
        <w:rPr>
          <w:rFonts w:ascii="Angsana New" w:hAnsi="Angsana New" w:hint="cs"/>
          <w:sz w:val="28"/>
          <w:szCs w:val="28"/>
          <w:cs/>
        </w:rPr>
        <w:t>โดยใช้ราคาล่าสุดของบริษัทร่วม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 xml:space="preserve">ที่มีการซื้อขายในตลาดหลักทรัพย์ ณ วันที่ </w:t>
      </w:r>
      <w:r w:rsidR="00967CF5">
        <w:rPr>
          <w:rFonts w:ascii="Angsana New" w:hAnsi="Angsana New"/>
          <w:sz w:val="28"/>
          <w:szCs w:val="28"/>
        </w:rPr>
        <w:t>31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3D6030" w:rsidRPr="005764E7">
        <w:rPr>
          <w:rFonts w:ascii="Angsana New" w:hAnsi="Angsana New" w:hint="cs"/>
          <w:sz w:val="28"/>
          <w:szCs w:val="28"/>
          <w:cs/>
        </w:rPr>
        <w:t>มีนา</w:t>
      </w:r>
      <w:r w:rsidRPr="005764E7">
        <w:rPr>
          <w:rFonts w:ascii="Angsana New" w:hAnsi="Angsana New" w:hint="cs"/>
          <w:sz w:val="28"/>
          <w:szCs w:val="28"/>
          <w:cs/>
        </w:rPr>
        <w:t xml:space="preserve">คม </w:t>
      </w:r>
      <w:r w:rsidR="00967CF5">
        <w:rPr>
          <w:rFonts w:ascii="Angsana New" w:hAnsi="Angsana New"/>
          <w:sz w:val="28"/>
          <w:szCs w:val="28"/>
        </w:rPr>
        <w:t>2564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>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967CF5">
        <w:rPr>
          <w:rFonts w:ascii="Angsana New" w:hAnsi="Angsana New"/>
          <w:sz w:val="28"/>
          <w:szCs w:val="28"/>
        </w:rPr>
        <w:t>31</w:t>
      </w:r>
      <w:r w:rsidR="003D6030" w:rsidRPr="005764E7">
        <w:rPr>
          <w:rFonts w:ascii="Angsana New" w:hAnsi="Angsana New"/>
          <w:sz w:val="28"/>
          <w:szCs w:val="28"/>
        </w:rPr>
        <w:t xml:space="preserve"> </w:t>
      </w:r>
      <w:r w:rsidR="003D6030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67CF5">
        <w:rPr>
          <w:rFonts w:ascii="Angsana New" w:hAnsi="Angsana New"/>
          <w:sz w:val="28"/>
          <w:szCs w:val="28"/>
        </w:rPr>
        <w:t>2563</w:t>
      </w:r>
      <w:r w:rsidR="003D6030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0A1E35">
        <w:rPr>
          <w:rFonts w:ascii="Angsana New" w:hAnsi="Angsana New"/>
          <w:sz w:val="28"/>
          <w:szCs w:val="28"/>
        </w:rPr>
        <w:t>5.1</w:t>
      </w:r>
      <w:r w:rsidR="00F4113F">
        <w:rPr>
          <w:rFonts w:ascii="Angsana New" w:hAnsi="Angsana New"/>
          <w:sz w:val="28"/>
          <w:szCs w:val="28"/>
        </w:rPr>
        <w:t>9</w:t>
      </w:r>
      <w:r w:rsidRPr="00222EC1">
        <w:rPr>
          <w:rFonts w:ascii="Angsana New" w:hAnsi="Angsana New"/>
          <w:sz w:val="28"/>
          <w:szCs w:val="28"/>
        </w:rPr>
        <w:t xml:space="preserve"> </w:t>
      </w:r>
      <w:r w:rsidRPr="00222EC1">
        <w:rPr>
          <w:rFonts w:ascii="Angsana New" w:hAnsi="Angsana New" w:hint="cs"/>
          <w:sz w:val="28"/>
          <w:szCs w:val="28"/>
          <w:cs/>
        </w:rPr>
        <w:t>ล้าน</w:t>
      </w:r>
      <w:r w:rsidRPr="005764E7">
        <w:rPr>
          <w:rFonts w:ascii="Angsana New" w:hAnsi="Angsana New" w:hint="cs"/>
          <w:sz w:val="28"/>
          <w:szCs w:val="28"/>
          <w:cs/>
        </w:rPr>
        <w:t xml:space="preserve">บาท และ </w:t>
      </w:r>
      <w:r w:rsidR="00967CF5">
        <w:rPr>
          <w:rFonts w:ascii="Angsana New" w:hAnsi="Angsana New"/>
          <w:sz w:val="28"/>
          <w:szCs w:val="28"/>
        </w:rPr>
        <w:t>5.36</w:t>
      </w:r>
      <w:r w:rsidR="00C74A72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="00AB165F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3D6034" w:rsidRPr="005764E7">
        <w:rPr>
          <w:rFonts w:ascii="Angsana New" w:hAnsi="Angsana New" w:hint="cs"/>
          <w:sz w:val="28"/>
          <w:szCs w:val="28"/>
          <w:cs/>
        </w:rPr>
        <w:t>ในระหว่างงวด</w:t>
      </w:r>
      <w:r w:rsidRPr="005764E7">
        <w:rPr>
          <w:rFonts w:ascii="Angsana New" w:hAnsi="Angsana New" w:hint="cs"/>
          <w:sz w:val="28"/>
          <w:szCs w:val="28"/>
          <w:cs/>
        </w:rPr>
        <w:t>บริษัทบันทึกการ</w:t>
      </w:r>
      <w:r w:rsidR="006E7A6D">
        <w:rPr>
          <w:rFonts w:ascii="Angsana New" w:hAnsi="Angsana New" w:hint="cs"/>
          <w:sz w:val="28"/>
          <w:szCs w:val="28"/>
          <w:cs/>
        </w:rPr>
        <w:t>กลับรายการ</w:t>
      </w:r>
      <w:r w:rsidRPr="005764E7">
        <w:rPr>
          <w:rFonts w:ascii="Angsana New" w:hAnsi="Angsana New" w:hint="cs"/>
          <w:sz w:val="28"/>
          <w:szCs w:val="28"/>
          <w:cs/>
        </w:rPr>
        <w:t>ด้อยค่</w:t>
      </w:r>
      <w:r w:rsidR="007412A1" w:rsidRPr="005764E7">
        <w:rPr>
          <w:rFonts w:ascii="Angsana New" w:hAnsi="Angsana New" w:hint="cs"/>
          <w:sz w:val="28"/>
          <w:szCs w:val="28"/>
          <w:cs/>
        </w:rPr>
        <w:t>าของเงินลงทุนในบริษัทร่วม จำนวน</w:t>
      </w:r>
      <w:r w:rsidR="000603D6" w:rsidRPr="005764E7">
        <w:rPr>
          <w:rFonts w:ascii="Angsana New" w:hAnsi="Angsana New"/>
          <w:sz w:val="28"/>
          <w:szCs w:val="28"/>
        </w:rPr>
        <w:t xml:space="preserve"> </w:t>
      </w:r>
      <w:r w:rsidR="000A1E35">
        <w:rPr>
          <w:rFonts w:ascii="Angsana New" w:hAnsi="Angsana New"/>
          <w:sz w:val="28"/>
          <w:szCs w:val="28"/>
        </w:rPr>
        <w:t>0.1</w:t>
      </w:r>
      <w:r w:rsidR="00FF53C4">
        <w:rPr>
          <w:rFonts w:ascii="Angsana New" w:hAnsi="Angsana New"/>
          <w:sz w:val="28"/>
          <w:szCs w:val="28"/>
        </w:rPr>
        <w:t>6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 w:hint="cs"/>
          <w:sz w:val="28"/>
          <w:szCs w:val="28"/>
          <w:cs/>
        </w:rPr>
        <w:t>ล้านบาท เนื่องจากราคาซื้อขายครั้งล่าสุดสูงขึ้นจากปีก่อน</w:t>
      </w:r>
    </w:p>
    <w:p w14:paraId="38D3AC13" w14:textId="77777777" w:rsidR="00240D0A" w:rsidRPr="005764E7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  <w:cs/>
        </w:rPr>
        <w:sectPr w:rsidR="00240D0A" w:rsidRPr="005764E7" w:rsidSect="004D65C2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5764E7" w:rsidRDefault="008F06D1" w:rsidP="00E15EA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7F3CCC3F" w:rsidR="00967CF5" w:rsidRPr="00967CF5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cs/>
        </w:rPr>
      </w:pPr>
      <w:r w:rsidRPr="00967CF5">
        <w:rPr>
          <w:rFonts w:ascii="Angsana New" w:hAnsi="Angsana New" w:cs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บริษัทบันทึกเงินลงทุนในบริษัทร่วมตามวิธีส่วนได้เสียในงบการเงินที่แสดงเงินลงทุนตามวิธี</w:t>
      </w:r>
      <w:r>
        <w:rPr>
          <w:rFonts w:ascii="Angsana New" w:hAnsi="Angsana New" w:cs="Angsana New"/>
          <w:sz w:val="28"/>
          <w:szCs w:val="28"/>
          <w:cs/>
        </w:rPr>
        <w:t>ส่วนได้เสีย</w:t>
      </w:r>
      <w:r w:rsidR="00DD7AB1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เงินลงทุน ณ วันที่ </w:t>
      </w:r>
      <w:r>
        <w:rPr>
          <w:rFonts w:ascii="Angsana New" w:hAnsi="Angsana New" w:cs="Angsana New"/>
          <w:sz w:val="28"/>
          <w:szCs w:val="28"/>
          <w:lang w:val="en-US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  <w:lang w:val="en-US"/>
        </w:rPr>
        <w:t>2564</w:t>
      </w:r>
      <w:r w:rsidRPr="00967CF5">
        <w:rPr>
          <w:rFonts w:ascii="Angsana New" w:hAnsi="Angsana New" w:cs="Angsana New"/>
          <w:sz w:val="28"/>
          <w:szCs w:val="28"/>
          <w:cs/>
        </w:rPr>
        <w:t xml:space="preserve"> และส่วนแบ่งกำไรจากบริษัทร่วม</w:t>
      </w:r>
      <w:r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D4519E">
        <w:rPr>
          <w:rFonts w:ascii="Angsana New" w:hAnsi="Angsana New" w:cs="Angsana New"/>
          <w:sz w:val="28"/>
          <w:szCs w:val="28"/>
          <w:lang w:val="en-US"/>
        </w:rPr>
        <w:t>2564</w:t>
      </w:r>
      <w:r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967CF5">
        <w:rPr>
          <w:rFonts w:ascii="Angsana New" w:hAnsi="Angsana New" w:cs="Angsana New"/>
          <w:sz w:val="28"/>
          <w:szCs w:val="28"/>
          <w:cs/>
        </w:rPr>
        <w:t>ถือตามงบการ</w:t>
      </w:r>
      <w:r>
        <w:rPr>
          <w:rFonts w:ascii="Angsana New" w:hAnsi="Angsana New" w:cs="Angsana New"/>
          <w:sz w:val="28"/>
          <w:szCs w:val="28"/>
          <w:cs/>
        </w:rPr>
        <w:t xml:space="preserve">เงินรวมสำหรับงวดสิ้นสุดวันที่ </w:t>
      </w:r>
      <w:r>
        <w:rPr>
          <w:rFonts w:ascii="Angsana New" w:hAnsi="Angsana New" w:cs="Angsana New"/>
          <w:sz w:val="28"/>
          <w:szCs w:val="28"/>
          <w:lang w:val="en-US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  <w:lang w:val="en-US"/>
        </w:rPr>
        <w:t>2564</w:t>
      </w:r>
      <w:r w:rsidRPr="00967CF5">
        <w:rPr>
          <w:rFonts w:ascii="Angsana New" w:hAnsi="Angsana New" w:cs="Angsana New"/>
          <w:sz w:val="28"/>
          <w:szCs w:val="28"/>
          <w:cs/>
        </w:rPr>
        <w:t xml:space="preserve"> ของบริษัท นิวพลัสนิตติ้ง จำกัด (มหาชน) และบริษัทย่อย ซึ่งตรวจสอบโดยผู้สอบบัญชีอื่น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67CF5">
        <w:rPr>
          <w:rFonts w:ascii="Angsana New" w:hAnsi="Angsana New" w:cs="Angsana New"/>
          <w:sz w:val="28"/>
          <w:szCs w:val="28"/>
          <w:cs/>
        </w:rPr>
        <w:t>มูลค่าของเงินลงทุน</w:t>
      </w:r>
      <w:r w:rsidR="006C146D">
        <w:rPr>
          <w:rFonts w:ascii="Angsana New" w:hAnsi="Angsana New" w:cs="Angsana New" w:hint="cs"/>
          <w:sz w:val="28"/>
          <w:szCs w:val="28"/>
          <w:cs/>
        </w:rPr>
        <w:t>ตามวิธีส่วนได้เสีย</w:t>
      </w:r>
      <w:r w:rsidRPr="00967CF5">
        <w:rPr>
          <w:rFonts w:ascii="Angsana New" w:hAnsi="Angsana New" w:cs="Angsana New"/>
          <w:sz w:val="28"/>
          <w:szCs w:val="28"/>
          <w:cs/>
        </w:rPr>
        <w:t>นี้  ณ วันที่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 มีนาคม </w:t>
      </w:r>
      <w:r>
        <w:rPr>
          <w:rFonts w:ascii="Angsana New" w:hAnsi="Angsana New" w:cs="Angsana New"/>
          <w:sz w:val="28"/>
          <w:szCs w:val="28"/>
          <w:lang w:val="en-US"/>
        </w:rPr>
        <w:t xml:space="preserve">2564 </w:t>
      </w:r>
      <w:r>
        <w:rPr>
          <w:rFonts w:ascii="Angsana New" w:hAnsi="Angsana New" w:cs="Angsana New"/>
          <w:sz w:val="28"/>
          <w:szCs w:val="28"/>
          <w:cs/>
        </w:rPr>
        <w:t xml:space="preserve"> และวันที่ </w:t>
      </w:r>
      <w:r>
        <w:rPr>
          <w:rFonts w:ascii="Angsana New" w:hAnsi="Angsana New" w:cs="Angsana New"/>
          <w:sz w:val="28"/>
          <w:szCs w:val="28"/>
          <w:lang w:val="en-US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  <w:lang w:val="en-US"/>
        </w:rPr>
        <w:t>2563</w:t>
      </w:r>
      <w:r w:rsidR="005602E2">
        <w:rPr>
          <w:rFonts w:ascii="Angsana New" w:hAnsi="Angsana New" w:cs="Angsana New"/>
          <w:sz w:val="28"/>
          <w:szCs w:val="28"/>
          <w:cs/>
        </w:rPr>
        <w:t xml:space="preserve"> มีจำนวน </w:t>
      </w:r>
      <w:r w:rsidR="00AB2BAA">
        <w:rPr>
          <w:rFonts w:ascii="Angsana New" w:hAnsi="Angsana New" w:cs="Angsana New"/>
          <w:sz w:val="28"/>
          <w:szCs w:val="28"/>
          <w:lang w:val="en-US"/>
        </w:rPr>
        <w:t>49.0</w:t>
      </w:r>
      <w:r w:rsidR="00F4113F">
        <w:rPr>
          <w:rFonts w:ascii="Angsana New" w:hAnsi="Angsana New" w:cs="Angsana New"/>
          <w:sz w:val="28"/>
          <w:szCs w:val="28"/>
          <w:lang w:val="en-US"/>
        </w:rPr>
        <w:t>3</w:t>
      </w:r>
      <w:r w:rsidR="005602E2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5602E2">
        <w:rPr>
          <w:rFonts w:ascii="Angsana New" w:hAnsi="Angsana New" w:cs="Angsana New"/>
          <w:sz w:val="28"/>
          <w:szCs w:val="28"/>
          <w:lang w:val="en-US"/>
        </w:rPr>
        <w:t>49.55</w:t>
      </w:r>
      <w:r w:rsidRPr="00967CF5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ส่วนแบ่งจากบริษัทร่วมนี้สำหรับงวดสามเดือนสิ้นสุดวันที่</w:t>
      </w:r>
      <w:r w:rsidR="005602E2">
        <w:rPr>
          <w:rFonts w:ascii="Angsana New" w:hAnsi="Angsana New" w:cs="Angsana New"/>
          <w:sz w:val="28"/>
          <w:szCs w:val="28"/>
          <w:cs/>
        </w:rPr>
        <w:t xml:space="preserve"> </w:t>
      </w:r>
      <w:r w:rsidR="005602E2">
        <w:rPr>
          <w:rFonts w:ascii="Angsana New" w:hAnsi="Angsana New" w:cs="Angsana New"/>
          <w:sz w:val="28"/>
          <w:szCs w:val="28"/>
          <w:lang w:val="en-US"/>
        </w:rPr>
        <w:t>31</w:t>
      </w:r>
      <w:r w:rsidR="005602E2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5602E2">
        <w:rPr>
          <w:rFonts w:ascii="Angsana New" w:hAnsi="Angsana New" w:cs="Angsana New"/>
          <w:sz w:val="28"/>
          <w:szCs w:val="28"/>
          <w:lang w:val="en-US"/>
        </w:rPr>
        <w:t>2564</w:t>
      </w:r>
      <w:r w:rsidR="005602E2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602E2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="005602E2">
        <w:rPr>
          <w:rFonts w:ascii="Angsana New" w:hAnsi="Angsana New" w:cs="Angsana New"/>
          <w:sz w:val="28"/>
          <w:szCs w:val="28"/>
          <w:cs/>
        </w:rPr>
        <w:t xml:space="preserve">มีจำนวน </w:t>
      </w:r>
      <w:r w:rsidR="006C146D">
        <w:rPr>
          <w:rFonts w:ascii="Angsana New" w:hAnsi="Angsana New" w:cs="Angsana New" w:hint="cs"/>
          <w:sz w:val="28"/>
          <w:szCs w:val="28"/>
          <w:cs/>
        </w:rPr>
        <w:t xml:space="preserve">ผลขาดทุน </w:t>
      </w:r>
      <w:r w:rsidR="00AB2BAA">
        <w:rPr>
          <w:rFonts w:ascii="Angsana New" w:hAnsi="Angsana New" w:cs="Angsana New"/>
          <w:sz w:val="28"/>
          <w:szCs w:val="28"/>
          <w:lang w:val="en-US"/>
        </w:rPr>
        <w:t>0.</w:t>
      </w:r>
      <w:r w:rsidR="006C146D">
        <w:rPr>
          <w:rFonts w:ascii="Angsana New" w:hAnsi="Angsana New" w:cs="Angsana New"/>
          <w:sz w:val="28"/>
          <w:szCs w:val="28"/>
          <w:lang w:val="en-US"/>
        </w:rPr>
        <w:t>34</w:t>
      </w:r>
      <w:r w:rsidR="005602E2">
        <w:rPr>
          <w:rFonts w:ascii="Angsana New" w:hAnsi="Angsana New" w:cs="Angsana New"/>
          <w:sz w:val="28"/>
          <w:szCs w:val="28"/>
          <w:cs/>
        </w:rPr>
        <w:t xml:space="preserve"> ล้านบาท และ</w:t>
      </w:r>
      <w:r w:rsidR="006C146D">
        <w:rPr>
          <w:rFonts w:ascii="Angsana New" w:hAnsi="Angsana New" w:cs="Angsana New" w:hint="cs"/>
          <w:sz w:val="28"/>
          <w:szCs w:val="28"/>
          <w:cs/>
        </w:rPr>
        <w:t>ขาดทุน</w:t>
      </w:r>
      <w:r w:rsidR="005602E2">
        <w:rPr>
          <w:rFonts w:ascii="Angsana New" w:hAnsi="Angsana New" w:cs="Angsana New"/>
          <w:sz w:val="28"/>
          <w:szCs w:val="28"/>
          <w:cs/>
        </w:rPr>
        <w:t xml:space="preserve"> </w:t>
      </w:r>
      <w:r w:rsidR="005602E2">
        <w:rPr>
          <w:rFonts w:ascii="Angsana New" w:hAnsi="Angsana New" w:cs="Angsana New"/>
          <w:sz w:val="28"/>
          <w:szCs w:val="28"/>
          <w:lang w:val="en-US"/>
        </w:rPr>
        <w:t>1.44</w:t>
      </w:r>
      <w:r w:rsidRPr="00967CF5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 </w:t>
      </w:r>
    </w:p>
    <w:p w14:paraId="51DCC232" w14:textId="0615EDE2" w:rsidR="008D3AA6" w:rsidRPr="005764E7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67CF5">
        <w:rPr>
          <w:rFonts w:ascii="Angsana New" w:hAnsi="Angsana New" w:cs="Angsana New"/>
          <w:sz w:val="28"/>
          <w:szCs w:val="28"/>
          <w:cs/>
        </w:rPr>
        <w:t>ข้อมูลทางการเงินที่สำคัญของบริษัทร่วม มีดังนี้</w:t>
      </w:r>
    </w:p>
    <w:tbl>
      <w:tblPr>
        <w:tblW w:w="949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83"/>
        <w:gridCol w:w="1985"/>
        <w:gridCol w:w="284"/>
        <w:gridCol w:w="2017"/>
      </w:tblGrid>
      <w:tr w:rsidR="00FD002A" w:rsidRPr="005764E7" w14:paraId="22A0F398" w14:textId="77777777" w:rsidTr="00B74494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5764E7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5764E7" w14:paraId="5A16BE38" w14:textId="77777777" w:rsidTr="00B74494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5764E7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B74494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7449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5764E7" w14:paraId="112CDFA4" w14:textId="77777777" w:rsidTr="00B74494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5764E7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60E3" w14:textId="090EA542" w:rsidR="00B74494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5764E7" w14:paraId="68997AA9" w14:textId="77777777" w:rsidTr="00B74494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5764E7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CBB3B" w14:textId="1DFB059C" w:rsidR="00C74A72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มีนาคม </w:t>
            </w:r>
            <w:r w:rsidR="005602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13F47C49" w:rsidR="00C74A72" w:rsidRPr="005764E7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</w:tr>
      <w:tr w:rsidR="00C74A72" w:rsidRPr="005764E7" w14:paraId="359F9757" w14:textId="77777777" w:rsidTr="00F7083C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99D5" w14:textId="5EC1F95F" w:rsidR="00C74A72" w:rsidRPr="005764E7" w:rsidRDefault="00B74494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31648F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EB962C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CFC1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AFAAD" w14:textId="77777777" w:rsidR="00C74A72" w:rsidRPr="005764E7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E32893" w:rsidRPr="005764E7" w14:paraId="00754E87" w14:textId="77777777" w:rsidTr="00AB2BAA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ABF0" w14:textId="77777777" w:rsidR="00E32893" w:rsidRPr="005764E7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39ED07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7AF65F9C" w:rsidR="00E32893" w:rsidRPr="005764E7" w:rsidRDefault="00AB2BAA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215,</w:t>
            </w:r>
            <w:r w:rsidR="00F411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FA1BF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6ACDBB4" w14:textId="71546B99" w:rsidR="00E32893" w:rsidRPr="00B74494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196,673</w:t>
            </w:r>
          </w:p>
        </w:tc>
      </w:tr>
      <w:tr w:rsidR="00E32893" w:rsidRPr="005764E7" w14:paraId="6F2246DE" w14:textId="77777777" w:rsidTr="00AB2BAA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2451F" w14:textId="77777777" w:rsidR="00E32893" w:rsidRPr="005764E7" w:rsidRDefault="00E32893" w:rsidP="00E32893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72F5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0BBB2595" w:rsidR="00E32893" w:rsidRPr="005764E7" w:rsidRDefault="00AB2BAA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291,3</w:t>
            </w:r>
            <w:r w:rsidR="00F411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37F8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F1269" w14:textId="15C71BEA" w:rsidR="00E32893" w:rsidRPr="00B74494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BA6DB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293,459</w:t>
            </w:r>
          </w:p>
        </w:tc>
      </w:tr>
      <w:tr w:rsidR="00E32893" w:rsidRPr="005764E7" w14:paraId="4C8FD533" w14:textId="77777777" w:rsidTr="00AB2BAA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5B540" w14:textId="77777777" w:rsidR="00E32893" w:rsidRPr="005764E7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0722CE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7BA22F1D" w:rsidR="00E32893" w:rsidRPr="005764E7" w:rsidRDefault="00AB2BAA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F411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411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27A3D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9844AF" w14:textId="1FDA3AAA" w:rsidR="00E32893" w:rsidRPr="00B74494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19,385</w:t>
            </w:r>
          </w:p>
        </w:tc>
      </w:tr>
      <w:tr w:rsidR="00E32893" w:rsidRPr="005764E7" w14:paraId="00DFBE05" w14:textId="77777777" w:rsidTr="00AB2BAA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762" w14:textId="77777777" w:rsidR="00E32893" w:rsidRPr="005764E7" w:rsidRDefault="00E32893" w:rsidP="00E32893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A37CFC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485E884C" w:rsidR="00E32893" w:rsidRPr="005764E7" w:rsidRDefault="00AB2BAA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F411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F411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C8E22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580EC" w14:textId="45BCC8BF" w:rsidR="00E32893" w:rsidRPr="00B74494" w:rsidRDefault="00BA6DBE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34,139</w:t>
            </w:r>
          </w:p>
        </w:tc>
      </w:tr>
      <w:tr w:rsidR="00480693" w:rsidRPr="005764E7" w14:paraId="1D7159D1" w14:textId="77777777" w:rsidTr="00F7083C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480693" w:rsidRPr="005764E7" w:rsidRDefault="00480693" w:rsidP="00C74A72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E3E8A" w:rsidRPr="005764E7" w14:paraId="6D49522F" w14:textId="77777777" w:rsidTr="00BA6DBE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2E3E8A" w:rsidRPr="005764E7" w:rsidRDefault="002E3E8A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5661C6" w14:textId="77777777" w:rsidR="002E3E8A" w:rsidRPr="005764E7" w:rsidRDefault="002E3E8A" w:rsidP="002E3E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69A45" w14:textId="28A5897D" w:rsidR="002E3E8A" w:rsidRPr="005764E7" w:rsidRDefault="002E3E8A" w:rsidP="002E3E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2E3E8A" w:rsidRPr="005764E7" w14:paraId="2F24D027" w14:textId="77777777" w:rsidTr="00BA6DBE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2E3E8A" w:rsidRPr="005764E7" w:rsidRDefault="002E3E8A" w:rsidP="002E3E8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AFFBFF" w14:textId="77777777" w:rsidR="002E3E8A" w:rsidRPr="005764E7" w:rsidRDefault="002E3E8A" w:rsidP="002E3E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9C31" w14:textId="71984BEF" w:rsidR="002E3E8A" w:rsidRPr="005764E7" w:rsidRDefault="002E3E8A" w:rsidP="002E3E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7449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</w:tr>
      <w:tr w:rsidR="002E3E8A" w:rsidRPr="005764E7" w14:paraId="0F8BBC22" w14:textId="77777777" w:rsidTr="002E3E8A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77777777" w:rsidR="002E3E8A" w:rsidRPr="002E3E8A" w:rsidRDefault="002E3E8A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71685B" w14:textId="77777777" w:rsidR="002E3E8A" w:rsidRPr="005764E7" w:rsidRDefault="002E3E8A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D5994" w14:textId="7EBD2A2E" w:rsidR="002E3E8A" w:rsidRPr="005764E7" w:rsidRDefault="002E3E8A" w:rsidP="002E3E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25988" w14:textId="77777777" w:rsidR="002E3E8A" w:rsidRPr="005764E7" w:rsidRDefault="002E3E8A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19D49" w14:textId="3A083201" w:rsidR="002E3E8A" w:rsidRPr="005764E7" w:rsidRDefault="002E3E8A" w:rsidP="002E3E8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2563</w:t>
            </w:r>
          </w:p>
        </w:tc>
      </w:tr>
      <w:tr w:rsidR="002E3E8A" w:rsidRPr="005764E7" w14:paraId="667D9290" w14:textId="77777777" w:rsidTr="002E3E8A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255D" w14:textId="3EB5A6FA" w:rsidR="002E3E8A" w:rsidRPr="005764E7" w:rsidRDefault="002E3E8A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3E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62299E" w14:textId="77777777" w:rsidR="002E3E8A" w:rsidRPr="005764E7" w:rsidRDefault="002E3E8A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35B27" w14:textId="77777777" w:rsidR="002E3E8A" w:rsidRPr="005764E7" w:rsidRDefault="002E3E8A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CCF53" w14:textId="77777777" w:rsidR="002E3E8A" w:rsidRPr="005764E7" w:rsidRDefault="002E3E8A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0C1A42B3" w14:textId="77777777" w:rsidR="002E3E8A" w:rsidRPr="005764E7" w:rsidRDefault="002E3E8A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80693" w:rsidRPr="005764E7" w14:paraId="0693C425" w14:textId="77777777" w:rsidTr="00F7083C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F72D5" w14:textId="5FF19ADF" w:rsidR="00480693" w:rsidRPr="002E3E8A" w:rsidRDefault="00C339A4" w:rsidP="003D6030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3E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  <w:r w:rsidR="00480693" w:rsidRPr="002E3E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480693" w:rsidRPr="002E3E8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80693" w:rsidRPr="002E3E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  <w:r w:rsidR="00480693" w:rsidRPr="002E3E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A351FEF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6E366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9626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</w:tcPr>
          <w:p w14:paraId="7072FE54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80693" w:rsidRPr="005764E7" w14:paraId="5B99C6DD" w14:textId="77777777" w:rsidTr="00AB2BAA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87B02" w14:textId="77777777" w:rsidR="00480693" w:rsidRPr="005764E7" w:rsidRDefault="00480693" w:rsidP="00C74A72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F3E514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7F2BA" w14:textId="7DA8B72F" w:rsidR="00480693" w:rsidRPr="005764E7" w:rsidRDefault="00AB2BAA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50,644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A7D5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8E5D2F" w14:textId="426D4190" w:rsidR="00480693" w:rsidRPr="005764E7" w:rsidRDefault="00E328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81,161</w:t>
            </w:r>
          </w:p>
        </w:tc>
      </w:tr>
      <w:tr w:rsidR="00480693" w:rsidRPr="005764E7" w14:paraId="55F9816C" w14:textId="77777777" w:rsidTr="00F7083C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F09D" w14:textId="77777777" w:rsidR="00480693" w:rsidRPr="005764E7" w:rsidRDefault="00480693" w:rsidP="00C74A72">
            <w:pPr>
              <w:ind w:left="363" w:hanging="3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119930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C4B1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96AF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26DB65A" w14:textId="77777777" w:rsidR="00480693" w:rsidRPr="005764E7" w:rsidRDefault="00480693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E32893" w:rsidRPr="005764E7" w14:paraId="28FCD431" w14:textId="77777777" w:rsidTr="00AB2BAA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E732" w14:textId="73C054DE" w:rsidR="00E32893" w:rsidRPr="005764E7" w:rsidRDefault="00E32893" w:rsidP="00E32893">
            <w:pPr>
              <w:tabs>
                <w:tab w:val="clear" w:pos="227"/>
                <w:tab w:val="clear" w:pos="454"/>
              </w:tabs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7244B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4056A3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86D28" w14:textId="3F4ABEB7" w:rsidR="00E32893" w:rsidRPr="005764E7" w:rsidRDefault="00AB2BAA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</w:t>
            </w:r>
            <w:r w:rsidR="00F411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04503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67BF" w14:textId="60E9D026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5,372</w:t>
            </w:r>
          </w:p>
        </w:tc>
      </w:tr>
      <w:tr w:rsidR="00E32893" w:rsidRPr="005764E7" w14:paraId="694AA4A3" w14:textId="77777777" w:rsidTr="00AB2BAA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326C" w14:textId="6546E677" w:rsidR="00E32893" w:rsidRPr="005764E7" w:rsidRDefault="00E32893" w:rsidP="00E32893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4C0BCF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DF557" w14:textId="5942F706" w:rsidR="00E32893" w:rsidRPr="005764E7" w:rsidRDefault="00AB2BAA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B2BA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AB2BA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</w:t>
            </w:r>
            <w:r w:rsidRPr="00AB2BA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EF3C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BA876" w14:textId="18EA4C22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(4,337)</w:t>
            </w:r>
          </w:p>
        </w:tc>
      </w:tr>
      <w:tr w:rsidR="00E32893" w:rsidRPr="005764E7" w14:paraId="5A933335" w14:textId="77777777" w:rsidTr="00AB2BAA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2AE317A7" w:rsidR="00E32893" w:rsidRPr="005764E7" w:rsidRDefault="00941CC2" w:rsidP="00E32893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E32893" w:rsidRPr="005764E7">
              <w:rPr>
                <w:rFonts w:ascii="Angsana New" w:hAnsi="Angsana New"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6AD2E8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29CD25" w14:textId="702EF843" w:rsidR="00E32893" w:rsidRPr="005764E7" w:rsidRDefault="00AB2BAA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</w:t>
            </w:r>
            <w:r w:rsidR="00F4113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FED7D" w14:textId="77777777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36C794" w14:textId="5297C488" w:rsidR="00E32893" w:rsidRPr="005764E7" w:rsidRDefault="00E32893" w:rsidP="00E3289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1,035</w:t>
            </w:r>
          </w:p>
        </w:tc>
      </w:tr>
      <w:tr w:rsidR="0057374A" w:rsidRPr="005764E7" w14:paraId="32E488AA" w14:textId="77777777" w:rsidTr="00F7083C">
        <w:trPr>
          <w:trHeight w:val="369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06C2B" w14:textId="77777777" w:rsidR="00FD002A" w:rsidRPr="005764E7" w:rsidRDefault="00FD002A" w:rsidP="006A120C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E28762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0ABAC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69CA2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63C0B3" w14:textId="77777777" w:rsidR="00FD002A" w:rsidRPr="005764E7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F3B629D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443072A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A769FD7" w14:textId="77777777" w:rsidR="008D3AA6" w:rsidRPr="005764E7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77777777" w:rsidR="00246AAC" w:rsidRPr="005764E7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B5FA287" w14:textId="77777777" w:rsidR="00772391" w:rsidRPr="001A74ED" w:rsidRDefault="00772391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1A74ED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 xml:space="preserve">อสังหาริมทรัพย์เพื่อการลงทุน </w:t>
      </w:r>
      <w:r w:rsidR="00E820DA" w:rsidRPr="001A74ED">
        <w:rPr>
          <w:rFonts w:ascii="Angsana New" w:hAnsi="Angsana New"/>
          <w:b/>
          <w:bCs/>
          <w:sz w:val="28"/>
          <w:szCs w:val="28"/>
          <w:lang w:val="en-GB"/>
        </w:rPr>
        <w:t xml:space="preserve">- </w:t>
      </w:r>
      <w:r w:rsidR="00E820DA" w:rsidRPr="001A74ED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สุทธิ</w:t>
      </w:r>
    </w:p>
    <w:tbl>
      <w:tblPr>
        <w:tblW w:w="4808" w:type="pct"/>
        <w:tblInd w:w="250" w:type="dxa"/>
        <w:tblLook w:val="0000" w:firstRow="0" w:lastRow="0" w:firstColumn="0" w:lastColumn="0" w:noHBand="0" w:noVBand="0"/>
      </w:tblPr>
      <w:tblGrid>
        <w:gridCol w:w="6378"/>
        <w:gridCol w:w="2871"/>
      </w:tblGrid>
      <w:tr w:rsidR="00D906B3" w:rsidRPr="005764E7" w14:paraId="3AA7C32F" w14:textId="77777777" w:rsidTr="00472944">
        <w:trPr>
          <w:trHeight w:hRule="exact" w:val="369"/>
        </w:trPr>
        <w:tc>
          <w:tcPr>
            <w:tcW w:w="3448" w:type="pct"/>
          </w:tcPr>
          <w:p w14:paraId="5EEADB19" w14:textId="77777777" w:rsidR="00D906B3" w:rsidRPr="005764E7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pct"/>
            <w:tcBorders>
              <w:bottom w:val="single" w:sz="4" w:space="0" w:color="auto"/>
            </w:tcBorders>
          </w:tcPr>
          <w:p w14:paraId="72E447EA" w14:textId="77777777" w:rsidR="00D906B3" w:rsidRPr="005764E7" w:rsidRDefault="00D906B3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D906B3" w:rsidRPr="005764E7" w14:paraId="1C2C23BF" w14:textId="77777777" w:rsidTr="00472944">
        <w:trPr>
          <w:trHeight w:hRule="exact" w:val="754"/>
        </w:trPr>
        <w:tc>
          <w:tcPr>
            <w:tcW w:w="3448" w:type="pct"/>
          </w:tcPr>
          <w:p w14:paraId="50F7C08F" w14:textId="77777777" w:rsidR="00D906B3" w:rsidRPr="005764E7" w:rsidRDefault="00D906B3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309A9" w14:textId="77777777" w:rsidR="00D906B3" w:rsidRPr="005764E7" w:rsidRDefault="00D906B3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48B67ED2" w14:textId="77777777" w:rsidR="00D906B3" w:rsidRPr="005764E7" w:rsidRDefault="00D906B3" w:rsidP="00772391">
            <w:pPr>
              <w:pStyle w:val="Heading4"/>
              <w:framePr w:wrap="around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906B3" w:rsidRPr="005764E7" w14:paraId="444B0BAC" w14:textId="77777777" w:rsidTr="00472944">
        <w:trPr>
          <w:trHeight w:val="431"/>
        </w:trPr>
        <w:tc>
          <w:tcPr>
            <w:tcW w:w="3448" w:type="pct"/>
            <w:vAlign w:val="bottom"/>
          </w:tcPr>
          <w:p w14:paraId="6464079D" w14:textId="61F1B5E2" w:rsidR="00D906B3" w:rsidRPr="005764E7" w:rsidRDefault="00581744" w:rsidP="001A7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ราคาตามบัญชีสุทธิ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D906B3"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74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F8D6" w14:textId="0993A71A" w:rsidR="00D906B3" w:rsidRPr="005764E7" w:rsidRDefault="00161883" w:rsidP="00F708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  <w:tr w:rsidR="00D906B3" w:rsidRPr="005764E7" w14:paraId="08B7F54E" w14:textId="77777777" w:rsidTr="00472944">
        <w:trPr>
          <w:trHeight w:val="431"/>
        </w:trPr>
        <w:tc>
          <w:tcPr>
            <w:tcW w:w="3448" w:type="pct"/>
            <w:vAlign w:val="bottom"/>
          </w:tcPr>
          <w:p w14:paraId="0E0BAEE9" w14:textId="77EA5F23" w:rsidR="00D906B3" w:rsidRPr="005764E7" w:rsidRDefault="00B52DF1" w:rsidP="001A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>ระหว่าง</w:t>
            </w:r>
            <w:r w:rsidR="00C20A7D" w:rsidRPr="005764E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D906B3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2" w:type="pct"/>
            <w:shd w:val="clear" w:color="auto" w:fill="auto"/>
            <w:vAlign w:val="bottom"/>
          </w:tcPr>
          <w:p w14:paraId="7141E9EC" w14:textId="49981FC2" w:rsidR="00D906B3" w:rsidRPr="005764E7" w:rsidRDefault="00CB5C0B" w:rsidP="00DE0133">
            <w:pPr>
              <w:tabs>
                <w:tab w:val="left" w:pos="28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1683F87B" w14:textId="77777777" w:rsidTr="00472944">
        <w:trPr>
          <w:trHeight w:val="431"/>
        </w:trPr>
        <w:tc>
          <w:tcPr>
            <w:tcW w:w="3448" w:type="pct"/>
            <w:vAlign w:val="bottom"/>
          </w:tcPr>
          <w:p w14:paraId="6AB077AE" w14:textId="4A212F9F" w:rsidR="00D906B3" w:rsidRPr="005764E7" w:rsidRDefault="00D906B3" w:rsidP="001A7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2DF1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  <w:r w:rsidR="00DD7AB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2" w:type="pct"/>
            <w:shd w:val="clear" w:color="auto" w:fill="auto"/>
            <w:vAlign w:val="bottom"/>
          </w:tcPr>
          <w:p w14:paraId="0EEC3398" w14:textId="6C559516" w:rsidR="00D906B3" w:rsidRPr="005764E7" w:rsidRDefault="00CB5C0B" w:rsidP="00DE0133">
            <w:pPr>
              <w:tabs>
                <w:tab w:val="left" w:pos="284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906B3" w:rsidRPr="005764E7" w14:paraId="36997FA2" w14:textId="77777777" w:rsidTr="00472944">
        <w:trPr>
          <w:trHeight w:val="431"/>
        </w:trPr>
        <w:tc>
          <w:tcPr>
            <w:tcW w:w="3448" w:type="pct"/>
            <w:vAlign w:val="bottom"/>
          </w:tcPr>
          <w:p w14:paraId="2EC0D4A2" w14:textId="120E5327" w:rsidR="00D906B3" w:rsidRPr="003E3B5D" w:rsidRDefault="001D5463" w:rsidP="001A7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</w:t>
            </w:r>
            <w:r w:rsidRPr="003E3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บัญชีสุทธิ</w:t>
            </w:r>
            <w:r w:rsidR="00D906B3" w:rsidRPr="003E3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</w:t>
            </w:r>
            <w:r w:rsidR="00C16786" w:rsidRPr="003E3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D906B3" w:rsidRPr="003E3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D906B3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A74ED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A194D" w14:textId="78A87405" w:rsidR="00D906B3" w:rsidRPr="003E3B5D" w:rsidRDefault="00CB5C0B" w:rsidP="00DE0133">
            <w:pPr>
              <w:tabs>
                <w:tab w:val="left" w:pos="284"/>
                <w:tab w:val="left" w:pos="851"/>
                <w:tab w:val="left" w:pos="179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2,617</w:t>
            </w:r>
          </w:p>
        </w:tc>
      </w:tr>
    </w:tbl>
    <w:p w14:paraId="27F78992" w14:textId="14B5F135" w:rsidR="000C392F" w:rsidRPr="000C392F" w:rsidRDefault="000C392F" w:rsidP="0047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5"/>
        <w:rPr>
          <w:rFonts w:ascii="Angsana New" w:hAnsi="Angsana New"/>
          <w:sz w:val="28"/>
          <w:szCs w:val="28"/>
          <w:lang w:val="en-GB"/>
        </w:rPr>
      </w:pPr>
      <w:r w:rsidRPr="000C392F">
        <w:rPr>
          <w:rFonts w:ascii="Angsana New" w:hAnsi="Angsana New"/>
          <w:sz w:val="28"/>
          <w:szCs w:val="28"/>
          <w:cs/>
          <w:lang w:val="en-GB"/>
        </w:rPr>
        <w:t>ราคา</w:t>
      </w:r>
      <w:r>
        <w:rPr>
          <w:rFonts w:ascii="Angsana New" w:hAnsi="Angsana New" w:hint="cs"/>
          <w:sz w:val="28"/>
          <w:szCs w:val="28"/>
          <w:cs/>
          <w:lang w:val="en-GB"/>
        </w:rPr>
        <w:t>ยุติธรรม</w:t>
      </w:r>
      <w:r w:rsidRPr="000C392F">
        <w:rPr>
          <w:rFonts w:ascii="Angsana New" w:hAnsi="Angsana New"/>
          <w:sz w:val="28"/>
          <w:szCs w:val="28"/>
          <w:cs/>
          <w:lang w:val="en-GB"/>
        </w:rPr>
        <w:t>ของ</w:t>
      </w:r>
      <w:r w:rsidRPr="000C392F">
        <w:rPr>
          <w:rFonts w:ascii="Angsana New" w:hAnsi="Angsana New" w:hint="cs"/>
          <w:sz w:val="28"/>
          <w:szCs w:val="28"/>
          <w:cs/>
          <w:lang w:val="en-GB"/>
        </w:rPr>
        <w:t>อสังหาริมทรัพย์เพื่อการลงทุน</w:t>
      </w:r>
      <w:r w:rsidRPr="000C392F">
        <w:rPr>
          <w:rFonts w:ascii="Angsana New" w:hAnsi="Angsana New"/>
          <w:sz w:val="28"/>
          <w:szCs w:val="28"/>
          <w:cs/>
          <w:lang w:val="en-GB"/>
        </w:rPr>
        <w:t xml:space="preserve">ที่ตัดค่าเสื่อมราคาทั้งจำนวนแล้วแต่ยังคงใช้งานอยู่ ณ วันที่ </w:t>
      </w:r>
      <w:r w:rsidRPr="000C392F">
        <w:rPr>
          <w:rFonts w:ascii="Angsana New" w:hAnsi="Angsana New"/>
          <w:sz w:val="28"/>
          <w:szCs w:val="28"/>
        </w:rPr>
        <w:t>31</w:t>
      </w:r>
      <w:r w:rsidRPr="000C392F">
        <w:rPr>
          <w:rFonts w:ascii="Angsana New" w:hAnsi="Angsana New"/>
          <w:sz w:val="28"/>
          <w:szCs w:val="28"/>
          <w:cs/>
          <w:lang w:val="en-GB"/>
        </w:rPr>
        <w:t xml:space="preserve"> มีนาคม </w:t>
      </w:r>
      <w:r w:rsidRPr="000C392F">
        <w:rPr>
          <w:rFonts w:ascii="Angsana New" w:hAnsi="Angsana New"/>
          <w:sz w:val="28"/>
          <w:szCs w:val="28"/>
          <w:lang w:val="en-GB"/>
        </w:rPr>
        <w:t>2564</w:t>
      </w:r>
      <w:r w:rsidRPr="000C392F">
        <w:rPr>
          <w:rFonts w:ascii="Angsana New" w:hAnsi="Angsana New"/>
          <w:sz w:val="28"/>
          <w:szCs w:val="28"/>
          <w:cs/>
          <w:lang w:val="en-GB"/>
        </w:rPr>
        <w:t xml:space="preserve"> และวันที่ </w:t>
      </w:r>
      <w:r w:rsidRPr="000C392F">
        <w:rPr>
          <w:rFonts w:ascii="Angsana New" w:hAnsi="Angsana New"/>
          <w:sz w:val="28"/>
          <w:szCs w:val="28"/>
          <w:lang w:val="en-GB"/>
        </w:rPr>
        <w:t xml:space="preserve">31 </w:t>
      </w:r>
      <w:r w:rsidRPr="000C392F">
        <w:rPr>
          <w:rFonts w:ascii="Angsana New" w:hAnsi="Angsana New"/>
          <w:sz w:val="28"/>
          <w:szCs w:val="28"/>
          <w:cs/>
          <w:lang w:val="en-GB"/>
        </w:rPr>
        <w:t xml:space="preserve">ธันวาคม </w:t>
      </w:r>
      <w:r w:rsidRPr="000C392F">
        <w:rPr>
          <w:rFonts w:ascii="Angsana New" w:hAnsi="Angsana New"/>
          <w:sz w:val="28"/>
          <w:szCs w:val="28"/>
          <w:lang w:val="en-GB"/>
        </w:rPr>
        <w:t>2563</w:t>
      </w:r>
      <w:r w:rsidRPr="000C392F">
        <w:rPr>
          <w:rFonts w:ascii="Angsana New" w:hAnsi="Angsana New"/>
          <w:sz w:val="28"/>
          <w:szCs w:val="28"/>
          <w:cs/>
          <w:lang w:val="en-GB"/>
        </w:rPr>
        <w:t xml:space="preserve">  มี</w:t>
      </w:r>
      <w:r w:rsidR="006C146D">
        <w:rPr>
          <w:rFonts w:ascii="Angsana New" w:hAnsi="Angsana New" w:hint="cs"/>
          <w:sz w:val="28"/>
          <w:szCs w:val="28"/>
          <w:cs/>
          <w:lang w:val="en-GB"/>
        </w:rPr>
        <w:t>ราคาทุน</w:t>
      </w:r>
      <w:r w:rsidRPr="000C392F">
        <w:rPr>
          <w:rFonts w:ascii="Angsana New" w:hAnsi="Angsana New"/>
          <w:sz w:val="28"/>
          <w:szCs w:val="28"/>
          <w:cs/>
          <w:lang w:val="en-GB"/>
        </w:rPr>
        <w:t xml:space="preserve">จำนวน </w:t>
      </w:r>
      <w:r>
        <w:rPr>
          <w:rFonts w:ascii="Angsana New" w:hAnsi="Angsana New"/>
          <w:sz w:val="28"/>
          <w:szCs w:val="28"/>
          <w:lang w:val="en-GB"/>
        </w:rPr>
        <w:t>7.37</w:t>
      </w:r>
      <w:r w:rsidRPr="000C392F">
        <w:rPr>
          <w:rFonts w:ascii="Angsana New" w:hAnsi="Angsana New"/>
          <w:sz w:val="28"/>
          <w:szCs w:val="28"/>
          <w:cs/>
          <w:lang w:val="en-GB"/>
        </w:rPr>
        <w:t xml:space="preserve"> ล้านบาท </w:t>
      </w:r>
      <w:r w:rsidR="007D2925" w:rsidRPr="005764E7">
        <w:rPr>
          <w:rFonts w:ascii="Angsana New" w:hAnsi="Angsana New" w:hint="cs"/>
          <w:sz w:val="28"/>
          <w:szCs w:val="28"/>
          <w:cs/>
        </w:rPr>
        <w:t xml:space="preserve">และ </w:t>
      </w:r>
      <w:r w:rsidR="007D2925">
        <w:rPr>
          <w:rFonts w:ascii="Angsana New" w:hAnsi="Angsana New"/>
          <w:sz w:val="28"/>
          <w:szCs w:val="28"/>
        </w:rPr>
        <w:t>7.37</w:t>
      </w:r>
      <w:r w:rsidR="007D2925" w:rsidRPr="005764E7">
        <w:rPr>
          <w:rFonts w:ascii="Angsana New" w:hAnsi="Angsana New"/>
          <w:sz w:val="28"/>
          <w:szCs w:val="28"/>
        </w:rPr>
        <w:t xml:space="preserve"> </w:t>
      </w:r>
      <w:r w:rsidR="007D2925" w:rsidRPr="005764E7">
        <w:rPr>
          <w:rFonts w:ascii="Angsana New" w:hAnsi="Angsana New" w:hint="cs"/>
          <w:sz w:val="28"/>
          <w:szCs w:val="28"/>
          <w:cs/>
        </w:rPr>
        <w:t>ล้านบาท</w:t>
      </w:r>
      <w:r w:rsidR="007D2925">
        <w:rPr>
          <w:rFonts w:ascii="Angsana New" w:hAnsi="Angsana New" w:hint="cs"/>
          <w:sz w:val="28"/>
          <w:szCs w:val="28"/>
          <w:cs/>
        </w:rPr>
        <w:t xml:space="preserve"> </w:t>
      </w:r>
      <w:r w:rsidR="007D2925" w:rsidRPr="005764E7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50682F17" w14:textId="2AEED895" w:rsidR="00240D0A" w:rsidRPr="005764E7" w:rsidRDefault="00240D0A" w:rsidP="001A74E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1A74ED">
        <w:rPr>
          <w:rFonts w:ascii="Angsana New" w:hAnsi="Angsana New"/>
          <w:b/>
          <w:bCs/>
          <w:sz w:val="28"/>
          <w:szCs w:val="28"/>
          <w:cs/>
          <w:lang w:val="en-GB"/>
        </w:rPr>
        <w:t>ที่ดิน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อาคารและอุปกรณ์ - สุทธิ</w:t>
      </w:r>
    </w:p>
    <w:tbl>
      <w:tblPr>
        <w:tblW w:w="9284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49"/>
        <w:gridCol w:w="2835"/>
      </w:tblGrid>
      <w:tr w:rsidR="00D906B3" w:rsidRPr="005764E7" w14:paraId="1761BE79" w14:textId="77777777" w:rsidTr="00472944">
        <w:trPr>
          <w:cantSplit/>
          <w:trHeight w:hRule="exact" w:val="432"/>
        </w:trPr>
        <w:tc>
          <w:tcPr>
            <w:tcW w:w="6449" w:type="dxa"/>
          </w:tcPr>
          <w:p w14:paraId="47E3560E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7769229C" w14:textId="77777777" w:rsidR="00D906B3" w:rsidRPr="005764E7" w:rsidRDefault="00D906B3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906B3" w:rsidRPr="005764E7" w14:paraId="16C2B17D" w14:textId="77777777" w:rsidTr="00472944">
        <w:trPr>
          <w:cantSplit/>
          <w:trHeight w:hRule="exact" w:val="752"/>
        </w:trPr>
        <w:tc>
          <w:tcPr>
            <w:tcW w:w="6449" w:type="dxa"/>
          </w:tcPr>
          <w:p w14:paraId="1BD4EEEB" w14:textId="77777777" w:rsidR="00D906B3" w:rsidRPr="005764E7" w:rsidRDefault="00D906B3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E615F" w14:textId="77777777" w:rsidR="00D906B3" w:rsidRPr="005764E7" w:rsidRDefault="00D906B3" w:rsidP="00D906B3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384A5599" w14:textId="77777777" w:rsidR="00D906B3" w:rsidRPr="005764E7" w:rsidRDefault="00D906B3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06B3" w:rsidRPr="005764E7" w14:paraId="4A980D7B" w14:textId="77777777" w:rsidTr="00472944">
        <w:trPr>
          <w:cantSplit/>
          <w:trHeight w:hRule="exact" w:val="432"/>
        </w:trPr>
        <w:tc>
          <w:tcPr>
            <w:tcW w:w="6449" w:type="dxa"/>
          </w:tcPr>
          <w:p w14:paraId="0C890E86" w14:textId="6496AAE9" w:rsidR="00D906B3" w:rsidRPr="005764E7" w:rsidRDefault="00D906B3" w:rsidP="001A7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1A74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ED0AC" w14:textId="17E0CC9D" w:rsidR="00D906B3" w:rsidRPr="005764E7" w:rsidRDefault="001A74ED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25,424</w:t>
            </w:r>
          </w:p>
        </w:tc>
      </w:tr>
      <w:tr w:rsidR="00D906B3" w:rsidRPr="005764E7" w14:paraId="6D6A2325" w14:textId="77777777" w:rsidTr="00472944">
        <w:trPr>
          <w:cantSplit/>
          <w:trHeight w:hRule="exact" w:val="432"/>
        </w:trPr>
        <w:tc>
          <w:tcPr>
            <w:tcW w:w="6449" w:type="dxa"/>
          </w:tcPr>
          <w:p w14:paraId="464A0DF6" w14:textId="319135EC" w:rsidR="00D906B3" w:rsidRPr="005764E7" w:rsidRDefault="00BA4C16" w:rsidP="001A7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74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06B3" w:rsidRPr="005764E7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206795A" w14:textId="628044C2" w:rsidR="00D906B3" w:rsidRPr="005764E7" w:rsidRDefault="00CB5C0B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133</w:t>
            </w:r>
          </w:p>
        </w:tc>
      </w:tr>
      <w:tr w:rsidR="00D906B3" w:rsidRPr="005764E7" w14:paraId="4084BFDB" w14:textId="77777777" w:rsidTr="00472944">
        <w:trPr>
          <w:cantSplit/>
          <w:trHeight w:hRule="exact" w:val="432"/>
        </w:trPr>
        <w:tc>
          <w:tcPr>
            <w:tcW w:w="6449" w:type="dxa"/>
          </w:tcPr>
          <w:p w14:paraId="1BD33E27" w14:textId="4C121402" w:rsidR="00D906B3" w:rsidRPr="005764E7" w:rsidRDefault="00BA4C16" w:rsidP="001A7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906B3" w:rsidRPr="005764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40D73" w14:textId="4601E8CF" w:rsidR="00D906B3" w:rsidRPr="005764E7" w:rsidRDefault="00CB5C0B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906B3" w:rsidRPr="005764E7" w14:paraId="04B0FCBF" w14:textId="77777777" w:rsidTr="00472944">
        <w:trPr>
          <w:cantSplit/>
          <w:trHeight w:hRule="exact" w:val="432"/>
        </w:trPr>
        <w:tc>
          <w:tcPr>
            <w:tcW w:w="6449" w:type="dxa"/>
          </w:tcPr>
          <w:p w14:paraId="3FC10E8C" w14:textId="218F6FFE" w:rsidR="00D906B3" w:rsidRPr="003E3B5D" w:rsidRDefault="00D906B3" w:rsidP="001A7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E3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A74ED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57F077" w14:textId="0C85785F" w:rsidR="00D906B3" w:rsidRPr="003E3B5D" w:rsidRDefault="00CB5C0B" w:rsidP="00BB777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3B5D">
              <w:rPr>
                <w:rFonts w:ascii="Angsana New" w:hAnsi="Angsana New"/>
                <w:sz w:val="28"/>
                <w:szCs w:val="28"/>
                <w:lang w:val="en-US"/>
              </w:rPr>
              <w:t>24,635</w:t>
            </w:r>
          </w:p>
        </w:tc>
      </w:tr>
    </w:tbl>
    <w:p w14:paraId="14DCD413" w14:textId="1412D27A" w:rsidR="007351B4" w:rsidRPr="005764E7" w:rsidRDefault="00772391" w:rsidP="0047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 w:right="120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sz w:val="28"/>
          <w:szCs w:val="28"/>
          <w:cs/>
        </w:rPr>
        <w:t>รา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คาทุนของอาคารและอุปกรณ์ที่ตัดค่าเสื่อมราคาทั้งจำนวนแล้วแต่ยังคงใช้งานอยู่ ณ วันที่ </w:t>
      </w:r>
      <w:r w:rsidR="00C5096C">
        <w:rPr>
          <w:rFonts w:ascii="Angsana New" w:hAnsi="Angsana New"/>
          <w:sz w:val="28"/>
          <w:szCs w:val="28"/>
        </w:rPr>
        <w:t>31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AA5479" w:rsidRPr="005764E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C5096C">
        <w:rPr>
          <w:rFonts w:ascii="Angsana New" w:hAnsi="Angsana New"/>
          <w:sz w:val="28"/>
          <w:szCs w:val="28"/>
        </w:rPr>
        <w:t>2564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>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="00C5096C">
        <w:rPr>
          <w:rFonts w:ascii="Angsana New" w:hAnsi="Angsana New" w:hint="cs"/>
          <w:sz w:val="28"/>
          <w:szCs w:val="28"/>
          <w:cs/>
        </w:rPr>
        <w:t xml:space="preserve"> </w:t>
      </w:r>
      <w:r w:rsidR="00C5096C">
        <w:rPr>
          <w:rFonts w:ascii="Angsana New" w:hAnsi="Angsana New"/>
          <w:sz w:val="28"/>
          <w:szCs w:val="28"/>
        </w:rPr>
        <w:t>31</w:t>
      </w:r>
      <w:r w:rsidR="00AA5479" w:rsidRPr="005764E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5096C">
        <w:rPr>
          <w:rFonts w:ascii="Angsana New" w:hAnsi="Angsana New"/>
          <w:sz w:val="28"/>
          <w:szCs w:val="28"/>
        </w:rPr>
        <w:t>2563</w:t>
      </w:r>
      <w:r w:rsidR="00AA5479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มีจำนวนเงิน </w:t>
      </w:r>
      <w:r w:rsidR="00CB5C0B">
        <w:rPr>
          <w:rFonts w:ascii="Angsana New" w:hAnsi="Angsana New"/>
          <w:sz w:val="28"/>
          <w:szCs w:val="28"/>
        </w:rPr>
        <w:t>106.10</w:t>
      </w:r>
      <w:r w:rsidR="007351B4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C5096C">
        <w:rPr>
          <w:rFonts w:ascii="Angsana New" w:hAnsi="Angsana New"/>
          <w:sz w:val="28"/>
          <w:szCs w:val="28"/>
        </w:rPr>
        <w:t>105.95</w:t>
      </w:r>
      <w:r w:rsidR="009634DA" w:rsidRPr="005764E7">
        <w:rPr>
          <w:rFonts w:ascii="Angsana New" w:hAnsi="Angsana New"/>
          <w:sz w:val="28"/>
          <w:szCs w:val="28"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>ล้านบาท</w:t>
      </w:r>
      <w:r w:rsidR="00C5096C">
        <w:rPr>
          <w:rFonts w:ascii="Angsana New" w:hAnsi="Angsana New" w:hint="cs"/>
          <w:sz w:val="28"/>
          <w:szCs w:val="28"/>
          <w:cs/>
        </w:rPr>
        <w:t xml:space="preserve"> </w:t>
      </w:r>
      <w:r w:rsidR="007351B4" w:rsidRPr="005764E7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2E98732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298724BF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0996AFC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58AA16D8" w14:textId="77777777" w:rsidR="00030356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7694E117" w14:textId="77777777" w:rsidR="00472944" w:rsidRPr="005764E7" w:rsidRDefault="00472944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103B3962" w14:textId="77777777" w:rsidR="00030356" w:rsidRPr="005764E7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B152111" w14:textId="287CC146" w:rsidR="00030356" w:rsidRDefault="00030356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550F5326" w14:textId="77777777" w:rsidR="00EE3AEB" w:rsidRDefault="00EE3AEB" w:rsidP="007D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F868ABD" w14:textId="5E740231" w:rsidR="00EC42E5" w:rsidRPr="005764E7" w:rsidRDefault="00EC42E5" w:rsidP="003D775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สินทรัพย์สิทธิการใช้</w:t>
      </w:r>
      <w:r w:rsidR="006D4BD9" w:rsidRPr="005764E7">
        <w:rPr>
          <w:rFonts w:ascii="Angsana New" w:hAnsi="Angsana New"/>
          <w:b/>
          <w:bCs/>
          <w:sz w:val="28"/>
          <w:szCs w:val="28"/>
        </w:rPr>
        <w:t xml:space="preserve"> - </w:t>
      </w:r>
      <w:r w:rsidR="006D4BD9" w:rsidRPr="005764E7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497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93"/>
        <w:gridCol w:w="2904"/>
      </w:tblGrid>
      <w:tr w:rsidR="00EC42E5" w:rsidRPr="005764E7" w14:paraId="1562EA7D" w14:textId="77777777" w:rsidTr="00D4519E">
        <w:trPr>
          <w:cantSplit/>
          <w:trHeight w:hRule="exact" w:val="432"/>
        </w:trPr>
        <w:tc>
          <w:tcPr>
            <w:tcW w:w="6593" w:type="dxa"/>
          </w:tcPr>
          <w:p w14:paraId="3C7B02F3" w14:textId="32D1ACDB" w:rsidR="00EC42E5" w:rsidRPr="005764E7" w:rsidRDefault="00EC42E5" w:rsidP="00472944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2904" w:type="dxa"/>
            <w:tcBorders>
              <w:bottom w:val="single" w:sz="4" w:space="0" w:color="auto"/>
            </w:tcBorders>
            <w:vAlign w:val="bottom"/>
          </w:tcPr>
          <w:p w14:paraId="562CF294" w14:textId="77777777" w:rsidR="00EC42E5" w:rsidRPr="005764E7" w:rsidRDefault="00EC42E5" w:rsidP="0047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C42E5" w:rsidRPr="005764E7" w14:paraId="7880FF2F" w14:textId="77777777" w:rsidTr="00D4519E">
        <w:trPr>
          <w:cantSplit/>
          <w:trHeight w:hRule="exact" w:val="752"/>
        </w:trPr>
        <w:tc>
          <w:tcPr>
            <w:tcW w:w="6593" w:type="dxa"/>
          </w:tcPr>
          <w:p w14:paraId="0ECA8545" w14:textId="77777777" w:rsidR="00EC42E5" w:rsidRPr="005764E7" w:rsidRDefault="00EC42E5" w:rsidP="00472944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762F7" w14:textId="77777777" w:rsidR="00EC42E5" w:rsidRPr="005764E7" w:rsidRDefault="00EC42E5" w:rsidP="00472944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3B4C485E" w14:textId="77777777" w:rsidR="00EC42E5" w:rsidRPr="005764E7" w:rsidRDefault="00EC42E5" w:rsidP="0047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42E5" w:rsidRPr="005764E7" w14:paraId="49295432" w14:textId="77777777" w:rsidTr="00D4519E">
        <w:trPr>
          <w:cantSplit/>
          <w:trHeight w:hRule="exact" w:val="432"/>
        </w:trPr>
        <w:tc>
          <w:tcPr>
            <w:tcW w:w="6593" w:type="dxa"/>
          </w:tcPr>
          <w:p w14:paraId="04CFA201" w14:textId="32C0A1F3" w:rsidR="00EC42E5" w:rsidRPr="005764E7" w:rsidRDefault="00EC42E5" w:rsidP="0047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3D775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86C466" w14:textId="472F6DC5" w:rsidR="00EC42E5" w:rsidRPr="005764E7" w:rsidRDefault="00586C2A" w:rsidP="004729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5,641</w:t>
            </w:r>
          </w:p>
        </w:tc>
      </w:tr>
      <w:tr w:rsidR="00DD7AB1" w:rsidRPr="005764E7" w14:paraId="39876EEB" w14:textId="77777777" w:rsidTr="00CB5C0B">
        <w:trPr>
          <w:cantSplit/>
          <w:trHeight w:hRule="exact" w:val="432"/>
        </w:trPr>
        <w:tc>
          <w:tcPr>
            <w:tcW w:w="6593" w:type="dxa"/>
          </w:tcPr>
          <w:p w14:paraId="558C195F" w14:textId="56CB1A7E" w:rsidR="00DD7AB1" w:rsidRPr="005764E7" w:rsidRDefault="00DD7AB1" w:rsidP="0047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74E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1254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AB62A73" w14:textId="4B769ECB" w:rsidR="00DD7AB1" w:rsidRPr="005764E7" w:rsidRDefault="00DD7AB1" w:rsidP="004729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DD7AB1" w:rsidRPr="005764E7" w14:paraId="3BB18587" w14:textId="77777777" w:rsidTr="00CB5C0B">
        <w:trPr>
          <w:cantSplit/>
          <w:trHeight w:hRule="exact" w:val="432"/>
        </w:trPr>
        <w:tc>
          <w:tcPr>
            <w:tcW w:w="6593" w:type="dxa"/>
          </w:tcPr>
          <w:p w14:paraId="74B03854" w14:textId="20970323" w:rsidR="00DD7AB1" w:rsidRPr="005764E7" w:rsidRDefault="00DD7AB1" w:rsidP="0047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6DD5D8" w14:textId="4035262A" w:rsidR="00DD7AB1" w:rsidRPr="005764E7" w:rsidRDefault="00DD7AB1" w:rsidP="004729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B5C0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408</w:t>
            </w:r>
            <w:r w:rsidRPr="00CB5C0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DD7AB1" w:rsidRPr="005764E7" w14:paraId="2FC1A487" w14:textId="77777777" w:rsidTr="00CB5C0B">
        <w:trPr>
          <w:cantSplit/>
          <w:trHeight w:hRule="exact" w:val="432"/>
        </w:trPr>
        <w:tc>
          <w:tcPr>
            <w:tcW w:w="6593" w:type="dxa"/>
          </w:tcPr>
          <w:p w14:paraId="1BB71201" w14:textId="7AA353A5" w:rsidR="00DD7AB1" w:rsidRPr="003E3B5D" w:rsidRDefault="00DD7AB1" w:rsidP="0047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E3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3A61AA" w14:textId="068DF380" w:rsidR="00DD7AB1" w:rsidRPr="003E3B5D" w:rsidRDefault="00DD7AB1" w:rsidP="0047294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3B5D">
              <w:rPr>
                <w:rFonts w:ascii="Angsana New" w:hAnsi="Angsana New"/>
                <w:sz w:val="28"/>
                <w:szCs w:val="28"/>
                <w:lang w:val="en-US"/>
              </w:rPr>
              <w:t>5,233</w:t>
            </w:r>
          </w:p>
        </w:tc>
      </w:tr>
    </w:tbl>
    <w:p w14:paraId="76C0A894" w14:textId="77777777" w:rsidR="004D0F1F" w:rsidRPr="005764E7" w:rsidRDefault="004D0F1F" w:rsidP="00D30C12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สินทรัพย์ไม่มีตัวตนอื่น</w:t>
      </w:r>
      <w:r w:rsidRPr="005764E7">
        <w:rPr>
          <w:rFonts w:ascii="Angsana New" w:hAnsi="Angsana New"/>
          <w:b/>
          <w:bCs/>
          <w:sz w:val="28"/>
          <w:szCs w:val="28"/>
        </w:rPr>
        <w:t xml:space="preserve"> - </w:t>
      </w:r>
      <w:r w:rsidRPr="005764E7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tbl>
      <w:tblPr>
        <w:tblW w:w="9497" w:type="dxa"/>
        <w:tblInd w:w="1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593"/>
        <w:gridCol w:w="2904"/>
      </w:tblGrid>
      <w:tr w:rsidR="004D0F1F" w:rsidRPr="005764E7" w14:paraId="4DFAE6DC" w14:textId="77777777" w:rsidTr="00D4519E">
        <w:trPr>
          <w:cantSplit/>
          <w:trHeight w:hRule="exact" w:val="432"/>
        </w:trPr>
        <w:tc>
          <w:tcPr>
            <w:tcW w:w="6593" w:type="dxa"/>
          </w:tcPr>
          <w:p w14:paraId="58102123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  <w:vAlign w:val="bottom"/>
          </w:tcPr>
          <w:p w14:paraId="7DD420CA" w14:textId="77777777" w:rsidR="004D0F1F" w:rsidRPr="005764E7" w:rsidRDefault="004D0F1F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D0F1F" w:rsidRPr="005764E7" w14:paraId="3AF7656F" w14:textId="77777777" w:rsidTr="00D4519E">
        <w:trPr>
          <w:cantSplit/>
          <w:trHeight w:hRule="exact" w:val="752"/>
        </w:trPr>
        <w:tc>
          <w:tcPr>
            <w:tcW w:w="6593" w:type="dxa"/>
          </w:tcPr>
          <w:p w14:paraId="2D775AF8" w14:textId="77777777" w:rsidR="004D0F1F" w:rsidRPr="005764E7" w:rsidRDefault="004D0F1F" w:rsidP="002A33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995CA" w14:textId="77777777" w:rsidR="004D0F1F" w:rsidRPr="005764E7" w:rsidRDefault="004D0F1F" w:rsidP="002A3386">
            <w:pPr>
              <w:pStyle w:val="Heading4"/>
              <w:framePr w:w="0" w:hRule="auto" w:hSpace="0" w:wrap="auto" w:vAnchor="margin" w:hAnchor="text" w:xAlign="left" w:yAlign="inline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/</w:t>
            </w:r>
            <w:r w:rsidRPr="005764E7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  <w:p w14:paraId="5A243AFA" w14:textId="77777777" w:rsidR="004D0F1F" w:rsidRPr="005764E7" w:rsidRDefault="004D0F1F" w:rsidP="002A3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0F1F" w:rsidRPr="005764E7" w14:paraId="25F1C077" w14:textId="77777777" w:rsidTr="00D4519E">
        <w:trPr>
          <w:cantSplit/>
          <w:trHeight w:hRule="exact" w:val="432"/>
        </w:trPr>
        <w:tc>
          <w:tcPr>
            <w:tcW w:w="6593" w:type="dxa"/>
          </w:tcPr>
          <w:p w14:paraId="43DCFA53" w14:textId="235F8EF4" w:rsidR="004D0F1F" w:rsidRPr="005764E7" w:rsidRDefault="004D0F1F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5764E7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7723C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C1301" w14:textId="159B9514" w:rsidR="004D0F1F" w:rsidRPr="005764E7" w:rsidRDefault="007723C5" w:rsidP="00A25E4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690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3,616</w:t>
            </w:r>
          </w:p>
        </w:tc>
      </w:tr>
      <w:tr w:rsidR="004D0F1F" w:rsidRPr="005764E7" w14:paraId="674566C9" w14:textId="77777777" w:rsidTr="00CB5C0B">
        <w:trPr>
          <w:cantSplit/>
          <w:trHeight w:hRule="exact" w:val="432"/>
        </w:trPr>
        <w:tc>
          <w:tcPr>
            <w:tcW w:w="6593" w:type="dxa"/>
          </w:tcPr>
          <w:p w14:paraId="46716A6D" w14:textId="3A99DEE9" w:rsidR="004D0F1F" w:rsidRPr="005764E7" w:rsidRDefault="000C2D7D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ซื้</w:t>
            </w:r>
            <w:r w:rsidR="004D0F1F" w:rsidRPr="005764E7">
              <w:rPr>
                <w:rFonts w:ascii="Angsana New" w:hAnsi="Angsana New"/>
                <w:sz w:val="28"/>
                <w:szCs w:val="28"/>
                <w:cs/>
              </w:rPr>
              <w:t>อระหว่างงวด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080C9F3C" w14:textId="0EC3339E" w:rsidR="004D0F1F" w:rsidRPr="005764E7" w:rsidRDefault="00CB5C0B" w:rsidP="007723C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4D0F1F" w:rsidRPr="005764E7" w14:paraId="6968CC8B" w14:textId="77777777" w:rsidTr="00CB5C0B">
        <w:trPr>
          <w:cantSplit/>
          <w:trHeight w:hRule="exact" w:val="432"/>
        </w:trPr>
        <w:tc>
          <w:tcPr>
            <w:tcW w:w="6593" w:type="dxa"/>
          </w:tcPr>
          <w:p w14:paraId="6C850A61" w14:textId="1592DBE5" w:rsidR="004D0F1F" w:rsidRPr="005764E7" w:rsidRDefault="000C2D7D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D0F1F" w:rsidRPr="005764E7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="00DD7AB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="00EE3AE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C1184" w14:textId="00CD7C0B" w:rsidR="004D0F1F" w:rsidRPr="005764E7" w:rsidRDefault="00CB5C0B" w:rsidP="007723C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B5C0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115</w:t>
            </w:r>
            <w:r w:rsidRPr="00CB5C0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4D0F1F" w:rsidRPr="005764E7" w14:paraId="5927778E" w14:textId="77777777" w:rsidTr="00CB5C0B">
        <w:trPr>
          <w:cantSplit/>
          <w:trHeight w:hRule="exact" w:val="432"/>
        </w:trPr>
        <w:tc>
          <w:tcPr>
            <w:tcW w:w="6593" w:type="dxa"/>
          </w:tcPr>
          <w:p w14:paraId="747BD74B" w14:textId="13DF550D" w:rsidR="004D0F1F" w:rsidRPr="003E3B5D" w:rsidRDefault="004D0F1F" w:rsidP="007D7429">
            <w:pPr>
              <w:tabs>
                <w:tab w:val="clear" w:pos="227"/>
                <w:tab w:val="clear" w:pos="454"/>
                <w:tab w:val="clear" w:pos="680"/>
                <w:tab w:val="left" w:pos="3390"/>
              </w:tabs>
              <w:spacing w:line="240" w:lineRule="auto"/>
              <w:ind w:left="21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E3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7723C5"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FF608A" w14:textId="226C36C4" w:rsidR="004D0F1F" w:rsidRPr="003E3B5D" w:rsidRDefault="00CB5C0B" w:rsidP="007723C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70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E3B5D">
              <w:rPr>
                <w:rFonts w:ascii="Angsana New" w:hAnsi="Angsana New"/>
                <w:sz w:val="28"/>
                <w:szCs w:val="28"/>
                <w:lang w:val="en-US"/>
              </w:rPr>
              <w:t>3,501</w:t>
            </w:r>
          </w:p>
        </w:tc>
      </w:tr>
    </w:tbl>
    <w:p w14:paraId="4C39EE80" w14:textId="549CA04C" w:rsidR="00EC42E5" w:rsidRPr="005764E7" w:rsidRDefault="00EC42E5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ab/>
      </w:r>
      <w:r w:rsidR="005226FC" w:rsidRPr="005764E7">
        <w:rPr>
          <w:rFonts w:ascii="Angsana New" w:hAnsi="Angsana New"/>
          <w:sz w:val="28"/>
          <w:szCs w:val="28"/>
          <w:cs/>
        </w:rPr>
        <w:tab/>
      </w:r>
    </w:p>
    <w:p w14:paraId="20DE970E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1655CA55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743FD4F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4FDA5A34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6C35F93" w14:textId="77777777" w:rsidR="0068256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43B52635" w14:textId="77777777" w:rsidR="006B1FDB" w:rsidRDefault="006B1FDB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17879C05" w14:textId="77777777" w:rsidR="006B1FDB" w:rsidRPr="005764E7" w:rsidRDefault="006B1FDB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1036465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D3583CD" w14:textId="77777777" w:rsidR="0068256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70DF6D23" w14:textId="77777777" w:rsidR="00D4519E" w:rsidRDefault="00D4519E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466AD632" w14:textId="478523CD" w:rsidR="00D4519E" w:rsidRDefault="00D4519E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59BB3BC0" w14:textId="77777777" w:rsidR="00DD7AB1" w:rsidRPr="005764E7" w:rsidRDefault="00DD7AB1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590DFD2D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</w:rPr>
      </w:pPr>
    </w:p>
    <w:p w14:paraId="08B69FE9" w14:textId="77777777" w:rsidR="00682567" w:rsidRPr="005764E7" w:rsidRDefault="00682567" w:rsidP="005226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0"/>
          <w:tab w:val="left" w:pos="1340"/>
        </w:tabs>
        <w:rPr>
          <w:rFonts w:ascii="Angsana New" w:hAnsi="Angsana New"/>
          <w:sz w:val="28"/>
          <w:szCs w:val="28"/>
          <w:cs/>
        </w:rPr>
      </w:pPr>
    </w:p>
    <w:p w14:paraId="76850DA2" w14:textId="7EF00B24" w:rsidR="009A2297" w:rsidRPr="00DD7AB1" w:rsidRDefault="00A94DE6" w:rsidP="00ED709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ind w:left="0" w:firstLine="0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9E84E7A" w14:textId="66C55918" w:rsidR="00DD7AB1" w:rsidRPr="00DD7AB1" w:rsidRDefault="00DD7AB1" w:rsidP="00DD7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after="12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  <w:lang w:val="en-GB"/>
        </w:rPr>
        <w:tab/>
      </w:r>
      <w:r w:rsidRPr="00DD7AB1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284"/>
        <w:gridCol w:w="1842"/>
      </w:tblGrid>
      <w:tr w:rsidR="00F7083C" w:rsidRPr="005764E7" w14:paraId="720F06F4" w14:textId="77777777" w:rsidTr="00F66031">
        <w:trPr>
          <w:trHeight w:hRule="exact" w:val="403"/>
        </w:trPr>
        <w:tc>
          <w:tcPr>
            <w:tcW w:w="5812" w:type="dxa"/>
          </w:tcPr>
          <w:p w14:paraId="437B5881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6DFF313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7083C" w:rsidRPr="005764E7" w14:paraId="22229AFF" w14:textId="77777777" w:rsidTr="00F66031">
        <w:trPr>
          <w:trHeight w:hRule="exact" w:val="428"/>
        </w:trPr>
        <w:tc>
          <w:tcPr>
            <w:tcW w:w="5812" w:type="dxa"/>
          </w:tcPr>
          <w:p w14:paraId="458ABD0B" w14:textId="77777777" w:rsidR="00F7083C" w:rsidRPr="005764E7" w:rsidRDefault="00F7083C" w:rsidP="005F6D36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vAlign w:val="center"/>
          </w:tcPr>
          <w:p w14:paraId="7683395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นตามวิธีส่วน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เสีย</w:t>
            </w:r>
          </w:p>
          <w:p w14:paraId="233ACEF7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083C" w:rsidRPr="005764E7" w14:paraId="3CB40AF2" w14:textId="77777777" w:rsidTr="00F66031">
        <w:trPr>
          <w:trHeight w:hRule="exact" w:val="409"/>
        </w:trPr>
        <w:tc>
          <w:tcPr>
            <w:tcW w:w="5812" w:type="dxa"/>
          </w:tcPr>
          <w:p w14:paraId="24A0E422" w14:textId="77777777" w:rsidR="00F7083C" w:rsidRPr="005764E7" w:rsidRDefault="00F7083C" w:rsidP="005F6D36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14:paraId="4B5CA85E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/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83C" w:rsidRPr="005764E7" w14:paraId="121C758F" w14:textId="77777777" w:rsidTr="00F66031">
        <w:trPr>
          <w:trHeight w:hRule="exact" w:val="403"/>
        </w:trPr>
        <w:tc>
          <w:tcPr>
            <w:tcW w:w="5812" w:type="dxa"/>
          </w:tcPr>
          <w:p w14:paraId="6214B5DC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4F91B1DB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2360FED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5B1D679A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7083C" w:rsidRPr="005764E7" w14:paraId="6DD01F28" w14:textId="77777777" w:rsidTr="00F66031">
        <w:trPr>
          <w:trHeight w:hRule="exact" w:val="403"/>
        </w:trPr>
        <w:tc>
          <w:tcPr>
            <w:tcW w:w="5812" w:type="dxa"/>
          </w:tcPr>
          <w:p w14:paraId="68D6B707" w14:textId="77777777" w:rsidR="00F7083C" w:rsidRPr="005764E7" w:rsidRDefault="00F7083C" w:rsidP="005F6D3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0387DB5" w14:textId="3F3DB25B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F6603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F6603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vAlign w:val="bottom"/>
          </w:tcPr>
          <w:p w14:paraId="623B4D63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1814B77E" w14:textId="66167FF2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F6603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7083C" w:rsidRPr="005764E7" w14:paraId="693452E9" w14:textId="77777777" w:rsidTr="00F66031">
        <w:trPr>
          <w:trHeight w:hRule="exact" w:val="403"/>
        </w:trPr>
        <w:tc>
          <w:tcPr>
            <w:tcW w:w="5812" w:type="dxa"/>
          </w:tcPr>
          <w:p w14:paraId="64483F2F" w14:textId="77777777" w:rsidR="00F7083C" w:rsidRPr="005764E7" w:rsidRDefault="00F7083C" w:rsidP="005F6D36">
            <w:pPr>
              <w:pStyle w:val="Heading5"/>
              <w:spacing w:line="240" w:lineRule="auto"/>
              <w:ind w:left="138" w:firstLine="28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843" w:type="dxa"/>
          </w:tcPr>
          <w:p w14:paraId="42ACDF7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04C511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3B092745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14:paraId="2AA8BAD4" w14:textId="77777777" w:rsidTr="00F66031">
        <w:trPr>
          <w:trHeight w:hRule="exact" w:val="403"/>
        </w:trPr>
        <w:tc>
          <w:tcPr>
            <w:tcW w:w="7655" w:type="dxa"/>
            <w:gridSpan w:val="2"/>
            <w:shd w:val="clear" w:color="auto" w:fill="auto"/>
          </w:tcPr>
          <w:p w14:paraId="175DB47A" w14:textId="0A7AEDF0" w:rsidR="00F7083C" w:rsidRPr="00E84B4C" w:rsidRDefault="000C392F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right="171"/>
              <w:rPr>
                <w:rFonts w:ascii="Angsana New" w:hAnsi="Angsana New"/>
                <w:sz w:val="28"/>
                <w:szCs w:val="28"/>
              </w:rPr>
            </w:pPr>
            <w:r w:rsidRPr="00E84B4C">
              <w:rPr>
                <w:rFonts w:ascii="Angsana New" w:hAnsi="Angsana New"/>
                <w:sz w:val="28"/>
                <w:szCs w:val="28"/>
              </w:rPr>
              <w:t>(</w:t>
            </w:r>
            <w:r w:rsidR="00DD7AB1" w:rsidRPr="00E84B4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D7AB1" w:rsidRPr="00E84B4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D7AB1">
              <w:rPr>
                <w:rFonts w:ascii="Angsana New" w:hAnsi="Angsana New" w:hint="cs"/>
                <w:sz w:val="28"/>
                <w:szCs w:val="28"/>
                <w:cs/>
              </w:rPr>
              <w:t>มีนา</w:t>
            </w:r>
            <w:r w:rsidR="00DD7AB1" w:rsidRPr="00E84B4C">
              <w:rPr>
                <w:rFonts w:ascii="Angsana New" w:hAnsi="Angsana New" w:hint="cs"/>
                <w:sz w:val="28"/>
                <w:szCs w:val="28"/>
                <w:cs/>
              </w:rPr>
              <w:t xml:space="preserve">คม </w:t>
            </w:r>
            <w:r w:rsidR="00DD7AB1">
              <w:rPr>
                <w:rFonts w:ascii="Angsana New" w:hAnsi="Angsana New"/>
                <w:sz w:val="28"/>
                <w:szCs w:val="28"/>
              </w:rPr>
              <w:t>2564</w:t>
            </w:r>
            <w:r w:rsidR="00DD7AB1" w:rsidRPr="00E84B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E84B4C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</w:t>
            </w:r>
            <w:r w:rsidR="00F7083C" w:rsidRPr="006467BC">
              <w:rPr>
                <w:rFonts w:ascii="Angsana New" w:hAnsi="Angsana New"/>
                <w:sz w:val="28"/>
                <w:szCs w:val="28"/>
                <w:cs/>
              </w:rPr>
              <w:t>ละ</w:t>
            </w:r>
            <w:r w:rsidR="00F7083C" w:rsidRPr="006467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467BC" w:rsidRPr="006467BC">
              <w:rPr>
                <w:rFonts w:ascii="Angsana New" w:hAnsi="Angsana New"/>
                <w:sz w:val="28"/>
                <w:szCs w:val="28"/>
              </w:rPr>
              <w:t>6.87</w:t>
            </w:r>
            <w:r w:rsidR="00F7083C" w:rsidRPr="006467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6467BC">
              <w:rPr>
                <w:rFonts w:ascii="Angsana New" w:hAnsi="Angsana New"/>
                <w:sz w:val="28"/>
                <w:szCs w:val="28"/>
                <w:cs/>
              </w:rPr>
              <w:t>ถึง</w:t>
            </w:r>
            <w:r w:rsidR="00F66031" w:rsidRPr="006467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467BC" w:rsidRPr="006467BC">
              <w:rPr>
                <w:rFonts w:ascii="Angsana New" w:hAnsi="Angsana New"/>
                <w:sz w:val="28"/>
                <w:szCs w:val="28"/>
              </w:rPr>
              <w:t>7</w:t>
            </w:r>
            <w:r w:rsidR="006467BC">
              <w:rPr>
                <w:rFonts w:ascii="Angsana New" w:hAnsi="Angsana New"/>
                <w:sz w:val="28"/>
                <w:szCs w:val="28"/>
              </w:rPr>
              <w:t>.75</w:t>
            </w:r>
            <w:r w:rsidR="00F7083C" w:rsidRPr="00E84B4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7083C" w:rsidRPr="00E84B4C">
              <w:rPr>
                <w:rFonts w:ascii="Angsana New" w:hAnsi="Angsana New"/>
                <w:sz w:val="28"/>
                <w:szCs w:val="28"/>
                <w:cs/>
              </w:rPr>
              <w:t xml:space="preserve">ต่อปี </w:t>
            </w:r>
          </w:p>
        </w:tc>
        <w:tc>
          <w:tcPr>
            <w:tcW w:w="284" w:type="dxa"/>
          </w:tcPr>
          <w:p w14:paraId="00E15B28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072AECC" w14:textId="77777777" w:rsidR="00F7083C" w:rsidRPr="005764E7" w:rsidRDefault="00F7083C" w:rsidP="005F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083C" w:rsidRPr="005764E7" w14:paraId="5354B34F" w14:textId="77777777" w:rsidTr="006467BC">
        <w:trPr>
          <w:trHeight w:hRule="exact" w:val="403"/>
        </w:trPr>
        <w:tc>
          <w:tcPr>
            <w:tcW w:w="5812" w:type="dxa"/>
            <w:shd w:val="clear" w:color="auto" w:fill="auto"/>
          </w:tcPr>
          <w:p w14:paraId="2614197B" w14:textId="00829FDB" w:rsidR="00F7083C" w:rsidRPr="005764E7" w:rsidRDefault="00F7083C" w:rsidP="005F6D36">
            <w:pPr>
              <w:pStyle w:val="Heading5"/>
              <w:spacing w:line="240" w:lineRule="auto"/>
              <w:ind w:left="421" w:firstLine="17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</w:t>
            </w:r>
            <w:r w:rsidR="00DD7AB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DD7AB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</w:t>
            </w:r>
            <w:r w:rsidR="00DD7AB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</w:t>
            </w:r>
            <w:r w:rsidR="000C39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ร้อยละ 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5.82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75 </w:t>
            </w: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ต่อปี)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223B94" w14:textId="78A92BDE" w:rsidR="00F7083C" w:rsidRPr="005764E7" w:rsidRDefault="006E7A6D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17,081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85489EF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E3C88B0" w14:textId="559D0C6B" w:rsidR="00F7083C" w:rsidRPr="005764E7" w:rsidRDefault="006E7A6D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7,033</w:t>
            </w:r>
          </w:p>
        </w:tc>
      </w:tr>
      <w:tr w:rsidR="00F7083C" w:rsidRPr="005764E7" w14:paraId="4185703C" w14:textId="77777777" w:rsidTr="00F66031">
        <w:trPr>
          <w:trHeight w:hRule="exact" w:val="403"/>
        </w:trPr>
        <w:tc>
          <w:tcPr>
            <w:tcW w:w="5812" w:type="dxa"/>
            <w:shd w:val="clear" w:color="auto" w:fill="auto"/>
          </w:tcPr>
          <w:p w14:paraId="736FC2B3" w14:textId="05B7E238" w:rsidR="00F7083C" w:rsidRPr="005764E7" w:rsidRDefault="00F7083C" w:rsidP="005F6D36">
            <w:pPr>
              <w:pStyle w:val="Heading5"/>
              <w:spacing w:line="240" w:lineRule="auto"/>
              <w:ind w:left="460" w:firstLine="17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18D478A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3FE2C02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8EB2F62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764E7" w14:paraId="4F1092D1" w14:textId="77777777" w:rsidTr="00F66031">
        <w:trPr>
          <w:trHeight w:hRule="exact" w:val="403"/>
        </w:trPr>
        <w:tc>
          <w:tcPr>
            <w:tcW w:w="5812" w:type="dxa"/>
            <w:shd w:val="clear" w:color="auto" w:fill="auto"/>
          </w:tcPr>
          <w:p w14:paraId="372F7907" w14:textId="0BD2BA00" w:rsidR="00F7083C" w:rsidRPr="005764E7" w:rsidRDefault="00F7083C" w:rsidP="005F6D36">
            <w:pPr>
              <w:pStyle w:val="Heading5"/>
              <w:spacing w:line="240" w:lineRule="auto"/>
              <w:ind w:left="138" w:firstLine="28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  <w:r w:rsidR="00DD7AB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342C31B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343BA2D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84A223E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7083C" w:rsidRPr="005764E7" w14:paraId="13488F5D" w14:textId="77777777" w:rsidTr="00F66031">
        <w:trPr>
          <w:trHeight w:hRule="exact" w:val="403"/>
        </w:trPr>
        <w:tc>
          <w:tcPr>
            <w:tcW w:w="7655" w:type="dxa"/>
            <w:gridSpan w:val="2"/>
            <w:shd w:val="clear" w:color="auto" w:fill="auto"/>
          </w:tcPr>
          <w:p w14:paraId="49DD4427" w14:textId="329608A2" w:rsidR="00F7083C" w:rsidRPr="003F4714" w:rsidRDefault="000C392F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567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C39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(ณ วันที่ 31 </w:t>
            </w:r>
            <w:r w:rsidRPr="000C392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มีนาคม </w:t>
            </w:r>
            <w:r w:rsidRPr="000C392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2564</w:t>
            </w:r>
            <w:r w:rsidRPr="00E84B4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อัตรา</w:t>
            </w:r>
            <w:r w:rsidR="00F7083C" w:rsidRPr="00DF3D0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ดอกเบี้ย</w:t>
            </w:r>
            <w:r w:rsidR="00F7083C"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BD771F" w:rsidRPr="00BD771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ร้อยละ 1.20 ถึง 1.60 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8C590B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B40E2C5" w14:textId="77777777" w:rsidR="00F7083C" w:rsidRPr="005764E7" w:rsidRDefault="00F7083C" w:rsidP="005F6D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66031" w:rsidRPr="005764E7" w14:paraId="3A574DE0" w14:textId="77777777" w:rsidTr="006467BC">
        <w:trPr>
          <w:trHeight w:hRule="exact" w:val="403"/>
        </w:trPr>
        <w:tc>
          <w:tcPr>
            <w:tcW w:w="5812" w:type="dxa"/>
            <w:shd w:val="clear" w:color="auto" w:fill="auto"/>
          </w:tcPr>
          <w:p w14:paraId="61B0968F" w14:textId="0B485E13" w:rsidR="00F66031" w:rsidRPr="005764E7" w:rsidRDefault="00BD771F" w:rsidP="00F66031">
            <w:pPr>
              <w:pStyle w:val="Heading5"/>
              <w:spacing w:line="240" w:lineRule="auto"/>
              <w:ind w:left="421" w:firstLine="179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BD771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 ณ วันที่ 31 ธันวาคม 2563</w:t>
            </w:r>
            <w:r w:rsidR="00647FB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ร้อยละ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1.20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F66031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F66031"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ต่อปี)</w:t>
            </w:r>
            <w:r w:rsidR="00FD6FF5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8CD97E" w14:textId="3ABB8F69" w:rsidR="00F66031" w:rsidRPr="005764E7" w:rsidRDefault="006E7A6D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275,000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C80A60C" w14:textId="77777777" w:rsidR="00F66031" w:rsidRPr="005764E7" w:rsidRDefault="00F66031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E6EC3B8" w14:textId="2B97D8CF" w:rsidR="00F66031" w:rsidRPr="005764E7" w:rsidRDefault="006E7A6D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275,000</w:t>
            </w:r>
          </w:p>
        </w:tc>
      </w:tr>
      <w:tr w:rsidR="00F66031" w:rsidRPr="005764E7" w14:paraId="5C1FAD4A" w14:textId="77777777" w:rsidTr="006467BC">
        <w:trPr>
          <w:trHeight w:hRule="exact" w:val="403"/>
        </w:trPr>
        <w:tc>
          <w:tcPr>
            <w:tcW w:w="5812" w:type="dxa"/>
            <w:shd w:val="clear" w:color="auto" w:fill="auto"/>
          </w:tcPr>
          <w:p w14:paraId="425350A8" w14:textId="77777777" w:rsidR="00F66031" w:rsidRPr="005764E7" w:rsidRDefault="00F66031" w:rsidP="00F66031">
            <w:pPr>
              <w:pStyle w:val="Heading5"/>
              <w:spacing w:line="240" w:lineRule="auto"/>
              <w:ind w:left="426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4A2569" w14:textId="18334614" w:rsidR="00F66031" w:rsidRPr="005764E7" w:rsidRDefault="006E7A6D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292,081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89E198" w14:textId="77777777" w:rsidR="00F66031" w:rsidRPr="005764E7" w:rsidRDefault="00F66031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A063C1" w14:textId="0B4CBFA7" w:rsidR="00F66031" w:rsidRPr="005764E7" w:rsidRDefault="006E7A6D" w:rsidP="00F6603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282,033</w:t>
            </w:r>
          </w:p>
        </w:tc>
      </w:tr>
    </w:tbl>
    <w:p w14:paraId="62514423" w14:textId="7A70001F" w:rsidR="005226FC" w:rsidRPr="005764E7" w:rsidRDefault="00A94DE6" w:rsidP="00015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809D2" w:rsidRPr="005764E7">
        <w:rPr>
          <w:rFonts w:ascii="Angsana New" w:hAnsi="Angsana New"/>
          <w:sz w:val="28"/>
          <w:szCs w:val="28"/>
        </w:rPr>
        <w:t xml:space="preserve">31 </w:t>
      </w:r>
      <w:r w:rsidR="008E109F" w:rsidRPr="005764E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807CBA">
        <w:rPr>
          <w:rFonts w:ascii="Angsana New" w:hAnsi="Angsana New"/>
          <w:sz w:val="28"/>
          <w:szCs w:val="28"/>
        </w:rPr>
        <w:t>2564</w:t>
      </w:r>
      <w:r w:rsidRPr="005764E7">
        <w:rPr>
          <w:rFonts w:ascii="Angsana New" w:hAnsi="Angsana New"/>
          <w:sz w:val="28"/>
          <w:szCs w:val="28"/>
          <w:cs/>
        </w:rPr>
        <w:t xml:space="preserve"> และ</w:t>
      </w:r>
      <w:r w:rsidR="00C339A4" w:rsidRPr="005764E7">
        <w:rPr>
          <w:rFonts w:ascii="Angsana New" w:hAnsi="Angsana New" w:hint="cs"/>
          <w:sz w:val="28"/>
          <w:szCs w:val="28"/>
          <w:cs/>
        </w:rPr>
        <w:t>วันที่</w:t>
      </w:r>
      <w:r w:rsidRPr="005764E7">
        <w:rPr>
          <w:rFonts w:ascii="Angsana New" w:hAnsi="Angsana New"/>
          <w:sz w:val="28"/>
          <w:szCs w:val="28"/>
          <w:cs/>
        </w:rPr>
        <w:t xml:space="preserve"> </w:t>
      </w:r>
      <w:r w:rsidR="008E109F" w:rsidRPr="005764E7">
        <w:rPr>
          <w:rFonts w:ascii="Angsana New" w:hAnsi="Angsana New"/>
          <w:sz w:val="28"/>
          <w:szCs w:val="28"/>
        </w:rPr>
        <w:t xml:space="preserve">31 </w:t>
      </w:r>
      <w:r w:rsidR="008E109F" w:rsidRPr="005764E7">
        <w:rPr>
          <w:rFonts w:ascii="Angsana New" w:hAnsi="Angsana New" w:hint="cs"/>
          <w:sz w:val="28"/>
          <w:szCs w:val="28"/>
          <w:cs/>
        </w:rPr>
        <w:t>ธันวาคม</w:t>
      </w:r>
      <w:r w:rsidR="00807CBA">
        <w:rPr>
          <w:rFonts w:ascii="Angsana New" w:hAnsi="Angsana New"/>
          <w:sz w:val="28"/>
          <w:szCs w:val="28"/>
        </w:rPr>
        <w:t xml:space="preserve"> 2563</w:t>
      </w:r>
      <w:r w:rsidRPr="005764E7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บริษัทมีวงเงินเบิกเกินบัญชีและเงินกู้ยืมระยะสั้นจากสถาบันการเงินคงเหลือ</w:t>
      </w:r>
      <w:r w:rsidR="00BE1247" w:rsidRPr="005764E7">
        <w:rPr>
          <w:rFonts w:ascii="Angsana New" w:hAnsi="Angsana New"/>
          <w:sz w:val="28"/>
          <w:szCs w:val="28"/>
          <w:cs/>
        </w:rPr>
        <w:t>จำนวน</w:t>
      </w:r>
      <w:r w:rsidR="00BE1247" w:rsidRPr="005764E7">
        <w:rPr>
          <w:rFonts w:ascii="Angsana New" w:hAnsi="Angsana New"/>
          <w:sz w:val="28"/>
          <w:szCs w:val="28"/>
        </w:rPr>
        <w:t xml:space="preserve"> </w:t>
      </w:r>
      <w:r w:rsidR="00DC6FA5">
        <w:rPr>
          <w:rFonts w:ascii="Angsana New" w:hAnsi="Angsana New"/>
          <w:sz w:val="28"/>
          <w:szCs w:val="28"/>
        </w:rPr>
        <w:t>3</w:t>
      </w:r>
      <w:r w:rsidR="006467BC">
        <w:rPr>
          <w:rFonts w:ascii="Angsana New" w:hAnsi="Angsana New"/>
          <w:sz w:val="28"/>
          <w:szCs w:val="28"/>
        </w:rPr>
        <w:t>06.92</w:t>
      </w:r>
      <w:r w:rsidRPr="005764E7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807CBA">
        <w:rPr>
          <w:rFonts w:ascii="Angsana New" w:hAnsi="Angsana New"/>
          <w:sz w:val="28"/>
          <w:szCs w:val="28"/>
        </w:rPr>
        <w:t>217</w:t>
      </w:r>
      <w:r w:rsidRPr="005764E7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14A3E591" w14:textId="612E1090" w:rsidR="004B4A44" w:rsidRPr="005764E7" w:rsidRDefault="004B4A44" w:rsidP="00D24E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Pr="005764E7">
        <w:rPr>
          <w:rFonts w:ascii="Angsana New" w:hAnsi="Angsana New"/>
          <w:sz w:val="28"/>
          <w:szCs w:val="28"/>
          <w:cs/>
        </w:rPr>
        <w:t>สำหรับ</w:t>
      </w:r>
      <w:r w:rsidR="00C8778E" w:rsidRPr="005764E7">
        <w:rPr>
          <w:rFonts w:ascii="Angsana New" w:hAnsi="Angsana New" w:hint="cs"/>
          <w:sz w:val="28"/>
          <w:szCs w:val="28"/>
          <w:cs/>
        </w:rPr>
        <w:t>งวด</w:t>
      </w:r>
      <w:r w:rsidR="00C339A4" w:rsidRPr="005764E7">
        <w:rPr>
          <w:rFonts w:ascii="Angsana New" w:hAnsi="Angsana New" w:hint="cs"/>
          <w:sz w:val="28"/>
          <w:szCs w:val="28"/>
          <w:cs/>
        </w:rPr>
        <w:t>สามเดือน</w:t>
      </w:r>
      <w:r w:rsidRPr="005764E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5764E7">
        <w:rPr>
          <w:rFonts w:ascii="Angsana New" w:hAnsi="Angsana New"/>
          <w:sz w:val="28"/>
          <w:szCs w:val="28"/>
        </w:rPr>
        <w:t xml:space="preserve">31 </w:t>
      </w:r>
      <w:r w:rsidR="00C8778E" w:rsidRPr="005764E7">
        <w:rPr>
          <w:rFonts w:ascii="Angsana New" w:hAnsi="Angsana New" w:hint="cs"/>
          <w:sz w:val="28"/>
          <w:szCs w:val="28"/>
          <w:cs/>
        </w:rPr>
        <w:t>มีนาคม</w:t>
      </w:r>
      <w:r w:rsidRPr="005764E7">
        <w:rPr>
          <w:rFonts w:ascii="Angsana New" w:hAnsi="Angsana New"/>
          <w:sz w:val="28"/>
          <w:szCs w:val="28"/>
          <w:cs/>
        </w:rPr>
        <w:t xml:space="preserve"> </w:t>
      </w:r>
      <w:r w:rsidR="00C8778E" w:rsidRPr="005764E7">
        <w:rPr>
          <w:rFonts w:ascii="Angsana New" w:hAnsi="Angsana New"/>
          <w:sz w:val="28"/>
          <w:szCs w:val="28"/>
        </w:rPr>
        <w:t>256</w:t>
      </w:r>
      <w:r w:rsidR="00807CBA">
        <w:rPr>
          <w:rFonts w:ascii="Angsana New" w:hAnsi="Angsana New"/>
          <w:sz w:val="28"/>
          <w:szCs w:val="28"/>
        </w:rPr>
        <w:t>4</w:t>
      </w:r>
      <w:r w:rsidRPr="005764E7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938" w:type="pct"/>
        <w:tblInd w:w="142" w:type="dxa"/>
        <w:tblLook w:val="0000" w:firstRow="0" w:lastRow="0" w:firstColumn="0" w:lastColumn="0" w:noHBand="0" w:noVBand="0"/>
      </w:tblPr>
      <w:tblGrid>
        <w:gridCol w:w="5603"/>
        <w:gridCol w:w="3896"/>
      </w:tblGrid>
      <w:tr w:rsidR="00C01784" w:rsidRPr="005764E7" w14:paraId="6B7DF535" w14:textId="77777777" w:rsidTr="00807CBA">
        <w:trPr>
          <w:trHeight w:hRule="exact" w:val="431"/>
        </w:trPr>
        <w:tc>
          <w:tcPr>
            <w:tcW w:w="2949" w:type="pct"/>
          </w:tcPr>
          <w:p w14:paraId="6EAA9F73" w14:textId="77777777" w:rsidR="00C01784" w:rsidRPr="005764E7" w:rsidRDefault="00C01784" w:rsidP="007723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1" w:type="pct"/>
            <w:tcBorders>
              <w:bottom w:val="single" w:sz="4" w:space="0" w:color="auto"/>
            </w:tcBorders>
          </w:tcPr>
          <w:p w14:paraId="22B3EC53" w14:textId="77777777" w:rsidR="00C01784" w:rsidRPr="005764E7" w:rsidRDefault="00C01784" w:rsidP="00C0178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C1A98" w:rsidRPr="005764E7" w14:paraId="3530C631" w14:textId="77777777" w:rsidTr="00807CBA">
        <w:trPr>
          <w:trHeight w:hRule="exact" w:val="431"/>
        </w:trPr>
        <w:tc>
          <w:tcPr>
            <w:tcW w:w="2949" w:type="pct"/>
          </w:tcPr>
          <w:p w14:paraId="5A34CFEA" w14:textId="77777777" w:rsidR="00EC1A98" w:rsidRPr="005764E7" w:rsidRDefault="00EC1A98" w:rsidP="00C339A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1" w:type="pct"/>
            <w:tcBorders>
              <w:top w:val="single" w:sz="4" w:space="0" w:color="auto"/>
            </w:tcBorders>
            <w:vAlign w:val="bottom"/>
          </w:tcPr>
          <w:p w14:paraId="37191FF2" w14:textId="0B51C738" w:rsidR="00EC1A98" w:rsidRPr="005764E7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ทุ</w:t>
            </w:r>
            <w:r w:rsidR="00C339A4" w:rsidRPr="005764E7">
              <w:rPr>
                <w:rFonts w:ascii="Angsana New" w:hAnsi="Angsana New"/>
                <w:sz w:val="28"/>
                <w:szCs w:val="28"/>
                <w:cs/>
              </w:rPr>
              <w:t>นตามวิธีส่วนได้เสีย</w:t>
            </w:r>
          </w:p>
          <w:p w14:paraId="59EB5BE2" w14:textId="77777777" w:rsidR="00EC1A98" w:rsidRPr="005764E7" w:rsidRDefault="00EC1A98" w:rsidP="00EC1A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1A98" w:rsidRPr="005764E7" w14:paraId="1F354448" w14:textId="77777777" w:rsidTr="00807CBA">
        <w:trPr>
          <w:trHeight w:hRule="exact" w:val="431"/>
        </w:trPr>
        <w:tc>
          <w:tcPr>
            <w:tcW w:w="2949" w:type="pct"/>
          </w:tcPr>
          <w:p w14:paraId="2B301E84" w14:textId="77777777" w:rsidR="00EC1A98" w:rsidRPr="005764E7" w:rsidRDefault="00EC1A98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1" w:type="pct"/>
            <w:tcBorders>
              <w:bottom w:val="single" w:sz="4" w:space="0" w:color="auto"/>
            </w:tcBorders>
            <w:vAlign w:val="bottom"/>
          </w:tcPr>
          <w:p w14:paraId="700F8A30" w14:textId="1ECC0A99" w:rsidR="00EC1A98" w:rsidRPr="005764E7" w:rsidRDefault="00EC1A98" w:rsidP="00C33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/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1784" w:rsidRPr="005764E7" w14:paraId="742C9804" w14:textId="77777777" w:rsidTr="00807CBA">
        <w:trPr>
          <w:trHeight w:hRule="exact" w:val="431"/>
        </w:trPr>
        <w:tc>
          <w:tcPr>
            <w:tcW w:w="2949" w:type="pct"/>
            <w:vAlign w:val="bottom"/>
          </w:tcPr>
          <w:p w14:paraId="598946E9" w14:textId="7B59CAF4" w:rsidR="00C01784" w:rsidRPr="005764E7" w:rsidRDefault="00C01784" w:rsidP="00807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108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ยอดยกมา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936F2E" w:rsidRPr="005764E7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5764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807CB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051" w:type="pct"/>
            <w:tcBorders>
              <w:top w:val="single" w:sz="4" w:space="0" w:color="auto"/>
            </w:tcBorders>
            <w:vAlign w:val="bottom"/>
          </w:tcPr>
          <w:p w14:paraId="027240CD" w14:textId="244CC554" w:rsidR="00C01784" w:rsidRPr="005764E7" w:rsidRDefault="006E7A6D" w:rsidP="00807CBA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275,000</w:t>
            </w:r>
          </w:p>
        </w:tc>
      </w:tr>
      <w:tr w:rsidR="00C01784" w:rsidRPr="005764E7" w14:paraId="34D571A7" w14:textId="77777777" w:rsidTr="006467BC">
        <w:trPr>
          <w:trHeight w:hRule="exact" w:val="431"/>
        </w:trPr>
        <w:tc>
          <w:tcPr>
            <w:tcW w:w="2949" w:type="pct"/>
            <w:vAlign w:val="bottom"/>
          </w:tcPr>
          <w:p w14:paraId="6DD0BD5A" w14:textId="4E3BC041" w:rsidR="00C01784" w:rsidRPr="005764E7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  <w:r w:rsidR="0086297B" w:rsidRPr="005764E7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2051" w:type="pct"/>
            <w:shd w:val="clear" w:color="auto" w:fill="auto"/>
            <w:vAlign w:val="bottom"/>
          </w:tcPr>
          <w:p w14:paraId="7BFD05D3" w14:textId="39C18DA2" w:rsidR="00C01784" w:rsidRPr="005764E7" w:rsidRDefault="006E7A6D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265,000</w:t>
            </w:r>
          </w:p>
        </w:tc>
      </w:tr>
      <w:tr w:rsidR="00C01784" w:rsidRPr="005764E7" w14:paraId="50AA71C9" w14:textId="77777777" w:rsidTr="006467BC">
        <w:trPr>
          <w:trHeight w:hRule="exact" w:val="431"/>
        </w:trPr>
        <w:tc>
          <w:tcPr>
            <w:tcW w:w="2949" w:type="pct"/>
            <w:vAlign w:val="bottom"/>
          </w:tcPr>
          <w:p w14:paraId="7B75F333" w14:textId="654B6C21" w:rsidR="00C01784" w:rsidRPr="005764E7" w:rsidRDefault="00C01784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A16F9A" w:rsidRPr="005764E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778E" w:rsidRPr="005764E7">
              <w:rPr>
                <w:rFonts w:ascii="Angsana New" w:hAnsi="Angsana New"/>
                <w:sz w:val="28"/>
                <w:szCs w:val="28"/>
              </w:rPr>
              <w:t>:</w:t>
            </w:r>
            <w:r w:rsidR="00FA3E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764E7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  <w:r w:rsidR="000C2D7D" w:rsidRPr="005764E7">
              <w:rPr>
                <w:rFonts w:ascii="Angsana New" w:hAnsi="Angsana New" w:hint="cs"/>
                <w:sz w:val="28"/>
                <w:szCs w:val="28"/>
                <w:cs/>
              </w:rPr>
              <w:t>หว่างงวด</w:t>
            </w:r>
          </w:p>
        </w:tc>
        <w:tc>
          <w:tcPr>
            <w:tcW w:w="20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DC11" w14:textId="7C86F8DF" w:rsidR="00C01784" w:rsidRPr="005764E7" w:rsidRDefault="006E7A6D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(265,000)</w:t>
            </w:r>
          </w:p>
        </w:tc>
      </w:tr>
      <w:tr w:rsidR="00C01784" w:rsidRPr="005764E7" w14:paraId="278B358B" w14:textId="77777777" w:rsidTr="006467BC">
        <w:trPr>
          <w:trHeight w:hRule="exact" w:val="431"/>
        </w:trPr>
        <w:tc>
          <w:tcPr>
            <w:tcW w:w="2949" w:type="pct"/>
            <w:vAlign w:val="bottom"/>
          </w:tcPr>
          <w:p w14:paraId="35DBFE5E" w14:textId="2DE0204B" w:rsidR="00C01784" w:rsidRPr="00FD6FF5" w:rsidRDefault="00936F2E" w:rsidP="00AA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6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ยอดยกไป ณ</w:t>
            </w:r>
            <w:r w:rsidRPr="00FD6F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="00C01784" w:rsidRPr="00FD6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C8778E" w:rsidRPr="00FD6FF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C8778E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807CBA" w:rsidRPr="00FD6FF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A2787" w14:textId="6EFBC63E" w:rsidR="00C01784" w:rsidRPr="00FD6FF5" w:rsidRDefault="006E7A6D" w:rsidP="00EC1A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275,000</w:t>
            </w:r>
          </w:p>
        </w:tc>
      </w:tr>
    </w:tbl>
    <w:p w14:paraId="4D1F16AC" w14:textId="77777777" w:rsidR="00DC3141" w:rsidRPr="005764E7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CB5AE6F" w14:textId="77777777" w:rsidR="00DC3141" w:rsidRPr="005764E7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20F1AC05" w14:textId="77777777" w:rsidR="00DC3141" w:rsidRPr="005764E7" w:rsidRDefault="00DC3141" w:rsidP="00DC31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36ECAA61" w14:textId="5B99DFF7" w:rsidR="00A76078" w:rsidRDefault="00A76078" w:rsidP="000B1F6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A76078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หนี้สินตามสัญญาเช่า</w:t>
      </w:r>
    </w:p>
    <w:tbl>
      <w:tblPr>
        <w:tblW w:w="9117" w:type="dxa"/>
        <w:tblInd w:w="420" w:type="dxa"/>
        <w:tblLook w:val="04A0" w:firstRow="1" w:lastRow="0" w:firstColumn="1" w:lastColumn="0" w:noHBand="0" w:noVBand="1"/>
      </w:tblPr>
      <w:tblGrid>
        <w:gridCol w:w="3975"/>
        <w:gridCol w:w="1714"/>
        <w:gridCol w:w="1714"/>
        <w:gridCol w:w="1714"/>
      </w:tblGrid>
      <w:tr w:rsidR="00A76078" w:rsidRPr="003E3B5D" w14:paraId="03CFFA66" w14:textId="77777777" w:rsidTr="00472944">
        <w:trPr>
          <w:trHeight w:hRule="exact" w:val="431"/>
          <w:tblHeader/>
        </w:trPr>
        <w:tc>
          <w:tcPr>
            <w:tcW w:w="3975" w:type="dxa"/>
          </w:tcPr>
          <w:p w14:paraId="26DF4472" w14:textId="77777777" w:rsidR="00A76078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3" w:name="_Hlk53134481"/>
          </w:p>
          <w:p w14:paraId="716AE2E2" w14:textId="77777777" w:rsidR="003E3B5D" w:rsidRPr="003E3B5D" w:rsidRDefault="003E3B5D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2" w:type="dxa"/>
            <w:gridSpan w:val="3"/>
          </w:tcPr>
          <w:p w14:paraId="2C8EF815" w14:textId="40159346" w:rsidR="00A76078" w:rsidRPr="003E3B5D" w:rsidRDefault="00C15313" w:rsidP="003E3B5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C15313" w:rsidRPr="003E3B5D" w14:paraId="7B995FE6" w14:textId="77777777" w:rsidTr="00472944">
        <w:trPr>
          <w:trHeight w:hRule="exact" w:val="431"/>
          <w:tblHeader/>
        </w:trPr>
        <w:tc>
          <w:tcPr>
            <w:tcW w:w="3975" w:type="dxa"/>
          </w:tcPr>
          <w:p w14:paraId="5C64E26F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2" w:type="dxa"/>
            <w:gridSpan w:val="3"/>
          </w:tcPr>
          <w:p w14:paraId="254FA5D3" w14:textId="4F4E60D9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3B5D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15313" w:rsidRPr="003E3B5D" w14:paraId="48A9ABAA" w14:textId="77777777" w:rsidTr="00472944">
        <w:trPr>
          <w:trHeight w:hRule="exact" w:val="431"/>
          <w:tblHeader/>
        </w:trPr>
        <w:tc>
          <w:tcPr>
            <w:tcW w:w="3975" w:type="dxa"/>
          </w:tcPr>
          <w:p w14:paraId="65CC602C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2" w:type="dxa"/>
            <w:gridSpan w:val="3"/>
          </w:tcPr>
          <w:p w14:paraId="6C926E98" w14:textId="1CDC5085" w:rsidR="00C15313" w:rsidRPr="003E3B5D" w:rsidRDefault="00C15313" w:rsidP="003E3B5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/</w:t>
            </w:r>
            <w:r w:rsidRPr="003E3B5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078" w:rsidRPr="003E3B5D" w14:paraId="66D06779" w14:textId="77777777" w:rsidTr="00472944">
        <w:trPr>
          <w:trHeight w:hRule="exact" w:val="431"/>
          <w:tblHeader/>
        </w:trPr>
        <w:tc>
          <w:tcPr>
            <w:tcW w:w="3975" w:type="dxa"/>
          </w:tcPr>
          <w:p w14:paraId="5CC5DA71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</w:tcPr>
          <w:p w14:paraId="2D5A1484" w14:textId="77777777" w:rsidR="00A76078" w:rsidRPr="003E3B5D" w:rsidRDefault="00A76078" w:rsidP="003E3B5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714" w:type="dxa"/>
          </w:tcPr>
          <w:p w14:paraId="73D1E245" w14:textId="77777777" w:rsidR="00A76078" w:rsidRPr="003E3B5D" w:rsidRDefault="00A76078" w:rsidP="003E3B5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ดอกเบี้ยรอตัดจ่าย</w:t>
            </w:r>
          </w:p>
        </w:tc>
        <w:tc>
          <w:tcPr>
            <w:tcW w:w="1714" w:type="dxa"/>
          </w:tcPr>
          <w:p w14:paraId="55E2547F" w14:textId="77777777" w:rsidR="00A76078" w:rsidRPr="003E3B5D" w:rsidRDefault="00A76078" w:rsidP="003E3B5D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3B5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76078" w:rsidRPr="003E3B5D" w14:paraId="09172F95" w14:textId="77777777" w:rsidTr="00472944">
        <w:trPr>
          <w:trHeight w:hRule="exact" w:val="431"/>
        </w:trPr>
        <w:tc>
          <w:tcPr>
            <w:tcW w:w="3975" w:type="dxa"/>
          </w:tcPr>
          <w:p w14:paraId="641E76E7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3E3B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E3B5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3E3B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E3B5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4" w:type="dxa"/>
            <w:vAlign w:val="center"/>
          </w:tcPr>
          <w:p w14:paraId="7FC475F9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2EEECD8A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center"/>
          </w:tcPr>
          <w:p w14:paraId="1A4FF92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078" w:rsidRPr="003E3B5D" w14:paraId="2B5F405F" w14:textId="77777777" w:rsidTr="00472944">
        <w:trPr>
          <w:trHeight w:hRule="exact" w:val="431"/>
        </w:trPr>
        <w:tc>
          <w:tcPr>
            <w:tcW w:w="3975" w:type="dxa"/>
          </w:tcPr>
          <w:p w14:paraId="598920B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  <w:cs/>
                <w:lang w:val="th-TH"/>
              </w:rPr>
              <w:t>ถึงกำหนดชำระภายในหนึ่งปี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A335F" w14:textId="1F4B4BA0" w:rsidR="00A76078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1,247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1CA9C" w14:textId="536A9202" w:rsidR="00A76078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3B5D">
              <w:rPr>
                <w:rFonts w:ascii="Angsana New" w:hAnsi="Angsana New" w:hint="cs"/>
                <w:sz w:val="28"/>
                <w:szCs w:val="28"/>
                <w:cs/>
              </w:rPr>
              <w:t>(86)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68954" w14:textId="49D9DAB5" w:rsidR="00A76078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3E3B5D">
              <w:rPr>
                <w:rFonts w:ascii="Angsana New" w:hAnsi="Angsana New"/>
                <w:sz w:val="28"/>
                <w:szCs w:val="28"/>
              </w:rPr>
              <w:t>,161</w:t>
            </w:r>
          </w:p>
        </w:tc>
      </w:tr>
      <w:tr w:rsidR="00A76078" w:rsidRPr="003E3B5D" w14:paraId="70AA776F" w14:textId="77777777" w:rsidTr="00472944">
        <w:trPr>
          <w:trHeight w:hRule="exact" w:val="431"/>
        </w:trPr>
        <w:tc>
          <w:tcPr>
            <w:tcW w:w="3975" w:type="dxa"/>
          </w:tcPr>
          <w:p w14:paraId="003542E0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  <w:cs/>
                <w:lang w:val="th-TH"/>
              </w:rPr>
              <w:t>ถึงกำหนดชำระ</w:t>
            </w:r>
            <w:r w:rsidRPr="003E3B5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เกิน</w:t>
            </w:r>
            <w:r w:rsidRPr="003E3B5D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หนึ่งปีแต่ไม่เกินห้าปี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32DFF" w14:textId="140726A0" w:rsidR="00A76078" w:rsidRPr="003E3B5D" w:rsidRDefault="00C15313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1,533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3FF8" w14:textId="5C910C59" w:rsidR="00A76078" w:rsidRPr="003E3B5D" w:rsidRDefault="00C15313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3B5D">
              <w:rPr>
                <w:rFonts w:ascii="Angsana New" w:hAnsi="Angsana New" w:hint="cs"/>
                <w:sz w:val="28"/>
                <w:szCs w:val="28"/>
                <w:cs/>
              </w:rPr>
              <w:t>(84)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AD502" w14:textId="73E68072" w:rsidR="00A76078" w:rsidRPr="003E3B5D" w:rsidRDefault="00C15313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1,449</w:t>
            </w:r>
          </w:p>
        </w:tc>
      </w:tr>
      <w:tr w:rsidR="00A76078" w:rsidRPr="003E3B5D" w14:paraId="607B94E2" w14:textId="77777777" w:rsidTr="00472944">
        <w:trPr>
          <w:trHeight w:hRule="exact" w:val="431"/>
        </w:trPr>
        <w:tc>
          <w:tcPr>
            <w:tcW w:w="3975" w:type="dxa"/>
          </w:tcPr>
          <w:p w14:paraId="56B4DB2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981D9" w14:textId="6D8F4DD4" w:rsidR="00A76078" w:rsidRPr="003E3B5D" w:rsidRDefault="00C15313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2,780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07519F" w14:textId="357EABA8" w:rsidR="00A76078" w:rsidRPr="003E3B5D" w:rsidRDefault="00C15313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(170)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34144" w14:textId="49D7D2AF" w:rsidR="00A76078" w:rsidRPr="003E3B5D" w:rsidRDefault="00C15313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2,610</w:t>
            </w:r>
          </w:p>
        </w:tc>
      </w:tr>
      <w:tr w:rsidR="00A76078" w:rsidRPr="003E3B5D" w14:paraId="40EE3973" w14:textId="77777777" w:rsidTr="00472944">
        <w:trPr>
          <w:trHeight w:hRule="exact" w:val="431"/>
        </w:trPr>
        <w:tc>
          <w:tcPr>
            <w:tcW w:w="3975" w:type="dxa"/>
          </w:tcPr>
          <w:p w14:paraId="000B9160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56D4B93C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39D316D4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14:paraId="721F96EF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6078" w:rsidRPr="003E3B5D" w14:paraId="0D5BD4CD" w14:textId="77777777" w:rsidTr="00472944">
        <w:trPr>
          <w:trHeight w:hRule="exact" w:val="431"/>
        </w:trPr>
        <w:tc>
          <w:tcPr>
            <w:tcW w:w="3975" w:type="dxa"/>
          </w:tcPr>
          <w:p w14:paraId="0E1EB68A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E3B5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3E3B5D">
              <w:rPr>
                <w:rFonts w:ascii="Angsana New" w:hAnsi="Angsana New"/>
                <w:sz w:val="28"/>
                <w:szCs w:val="28"/>
              </w:rPr>
              <w:t>31</w:t>
            </w:r>
            <w:r w:rsidRPr="003E3B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E3B5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3E3B5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4" w:type="dxa"/>
            <w:shd w:val="clear" w:color="auto" w:fill="auto"/>
          </w:tcPr>
          <w:p w14:paraId="4B4D83BB" w14:textId="6352C831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shd w:val="clear" w:color="auto" w:fill="auto"/>
          </w:tcPr>
          <w:p w14:paraId="77C36E3A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4" w:type="dxa"/>
            <w:shd w:val="clear" w:color="auto" w:fill="auto"/>
          </w:tcPr>
          <w:p w14:paraId="1F68AA59" w14:textId="77777777" w:rsidR="00A76078" w:rsidRPr="003E3B5D" w:rsidRDefault="00A76078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C15313" w:rsidRPr="003E3B5D" w14:paraId="2AA5046A" w14:textId="77777777" w:rsidTr="00472944">
        <w:trPr>
          <w:trHeight w:hRule="exact" w:val="431"/>
        </w:trPr>
        <w:tc>
          <w:tcPr>
            <w:tcW w:w="3975" w:type="dxa"/>
          </w:tcPr>
          <w:p w14:paraId="16FF865B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</w:tcPr>
          <w:p w14:paraId="63D20847" w14:textId="09FBE23B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1,267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B9486FB" w14:textId="5F043D23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3B5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E3B5D">
              <w:rPr>
                <w:rFonts w:ascii="Angsana New" w:hAnsi="Angsana New"/>
                <w:sz w:val="28"/>
                <w:szCs w:val="28"/>
              </w:rPr>
              <w:t>105</w:t>
            </w:r>
            <w:r w:rsidRPr="003E3B5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C0AEFF9" w14:textId="41E4C6FA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</w:tr>
      <w:tr w:rsidR="00C15313" w:rsidRPr="003E3B5D" w14:paraId="55B9187A" w14:textId="77777777" w:rsidTr="00472944">
        <w:trPr>
          <w:trHeight w:hRule="exact" w:val="431"/>
        </w:trPr>
        <w:tc>
          <w:tcPr>
            <w:tcW w:w="3975" w:type="dxa"/>
          </w:tcPr>
          <w:p w14:paraId="17A731FF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  <w:cs/>
              </w:rPr>
              <w:t>ถึงกำหนดชำระ</w:t>
            </w:r>
            <w:r w:rsidRPr="003E3B5D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Pr="003E3B5D">
              <w:rPr>
                <w:rFonts w:ascii="Angsana New" w:hAnsi="Angsana New"/>
                <w:sz w:val="28"/>
                <w:szCs w:val="28"/>
                <w:cs/>
              </w:rPr>
              <w:t>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435D52A" w14:textId="1F22B5D9" w:rsidR="00C15313" w:rsidRPr="003E3B5D" w:rsidRDefault="00C15313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1,828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03F5159" w14:textId="3EC0D338" w:rsidR="00C15313" w:rsidRPr="003E3B5D" w:rsidRDefault="00C15313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3B5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E3B5D">
              <w:rPr>
                <w:rFonts w:ascii="Angsana New" w:hAnsi="Angsana New"/>
                <w:sz w:val="28"/>
                <w:szCs w:val="28"/>
              </w:rPr>
              <w:t>9</w:t>
            </w:r>
            <w:r w:rsidRPr="003E3B5D">
              <w:rPr>
                <w:rFonts w:ascii="Angsana New" w:hAnsi="Angsana New" w:hint="cs"/>
                <w:sz w:val="28"/>
                <w:szCs w:val="28"/>
                <w:cs/>
              </w:rPr>
              <w:t>6)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82099CD" w14:textId="31A1465E" w:rsidR="00C15313" w:rsidRPr="003E3B5D" w:rsidRDefault="00C15313" w:rsidP="003E3B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B5D">
              <w:rPr>
                <w:rFonts w:ascii="Angsana New" w:hAnsi="Angsana New"/>
                <w:sz w:val="28"/>
                <w:szCs w:val="28"/>
              </w:rPr>
              <w:t>1,732</w:t>
            </w:r>
          </w:p>
        </w:tc>
      </w:tr>
      <w:tr w:rsidR="00C15313" w:rsidRPr="003E3B5D" w14:paraId="3BF21A55" w14:textId="77777777" w:rsidTr="00472944">
        <w:trPr>
          <w:trHeight w:hRule="exact" w:val="431"/>
        </w:trPr>
        <w:tc>
          <w:tcPr>
            <w:tcW w:w="3975" w:type="dxa"/>
          </w:tcPr>
          <w:p w14:paraId="38ECD357" w14:textId="77777777" w:rsidR="00C15313" w:rsidRPr="003E3B5D" w:rsidRDefault="00C15313" w:rsidP="003E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70749455" w14:textId="4D0AA63B" w:rsidR="00C15313" w:rsidRPr="003E3B5D" w:rsidRDefault="00C15313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3,095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36B7804" w14:textId="62086256" w:rsidR="00C15313" w:rsidRPr="003E3B5D" w:rsidRDefault="00C15313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3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201</w:t>
            </w:r>
            <w:r w:rsidRPr="003E3B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0CE8041A" w14:textId="37A393B2" w:rsidR="00C15313" w:rsidRPr="003E3B5D" w:rsidRDefault="00C15313" w:rsidP="003E3B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2,894</w:t>
            </w:r>
          </w:p>
        </w:tc>
      </w:tr>
    </w:tbl>
    <w:bookmarkEnd w:id="3"/>
    <w:p w14:paraId="1B8E5001" w14:textId="4FDD3454" w:rsidR="00A10FC0" w:rsidRPr="005764E7" w:rsidRDefault="0019469C" w:rsidP="00A34A96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กำไร</w:t>
      </w:r>
      <w:r w:rsidR="00FD62F4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</w:t>
      </w:r>
      <w:r w:rsidR="00E279FD" w:rsidRPr="005764E7">
        <w:rPr>
          <w:rFonts w:ascii="Angsana New" w:hAnsi="Angsana New"/>
          <w:b/>
          <w:bCs/>
          <w:sz w:val="28"/>
          <w:szCs w:val="28"/>
          <w:lang w:val="en-GB"/>
        </w:rPr>
        <w:t>(</w:t>
      </w:r>
      <w:r w:rsidR="00E279FD"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ขาดทุน)</w:t>
      </w:r>
      <w:r w:rsidR="00FD62F4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ต่อหุ้นขั้นพื้นฐาน</w:t>
      </w:r>
    </w:p>
    <w:p w14:paraId="3D9FF18F" w14:textId="15FB118B" w:rsidR="0019469C" w:rsidRDefault="00166C93" w:rsidP="003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120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กำไร</w:t>
      </w:r>
      <w:r w:rsidR="00FD62F4">
        <w:rPr>
          <w:rFonts w:ascii="Angsana New" w:hAnsi="Angsana New" w:hint="cs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(ขาดทุน)</w:t>
      </w:r>
      <w:r w:rsidR="00FD62F4">
        <w:rPr>
          <w:rFonts w:ascii="Angsana New" w:hAnsi="Angsana New" w:hint="cs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ต่อหุ้นขั้นพื้นฐานสำหรับงวดสามเดือน</w:t>
      </w:r>
      <w:r w:rsidR="002B5D67">
        <w:rPr>
          <w:rFonts w:ascii="Angsana New" w:hAnsi="Angsana New" w:hint="cs"/>
          <w:sz w:val="28"/>
          <w:szCs w:val="28"/>
          <w:cs/>
        </w:rPr>
        <w:t>สิ้น</w:t>
      </w:r>
      <w:r w:rsidRPr="005764E7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Pr="005764E7">
        <w:rPr>
          <w:rFonts w:ascii="Angsana New" w:hAnsi="Angsana New"/>
          <w:sz w:val="28"/>
          <w:szCs w:val="28"/>
        </w:rPr>
        <w:t>31</w:t>
      </w:r>
      <w:r w:rsidRPr="005764E7">
        <w:rPr>
          <w:rFonts w:ascii="Angsana New" w:hAnsi="Angsana New"/>
          <w:sz w:val="28"/>
          <w:szCs w:val="28"/>
          <w:cs/>
        </w:rPr>
        <w:t xml:space="preserve"> มีนาคม </w:t>
      </w:r>
      <w:r w:rsidR="008C7BFF">
        <w:rPr>
          <w:rFonts w:ascii="Angsana New" w:hAnsi="Angsana New"/>
          <w:sz w:val="28"/>
          <w:szCs w:val="28"/>
        </w:rPr>
        <w:t>2564</w:t>
      </w:r>
      <w:r w:rsidRPr="005764E7">
        <w:rPr>
          <w:rFonts w:ascii="Angsana New" w:hAnsi="Angsana New"/>
          <w:sz w:val="28"/>
          <w:szCs w:val="28"/>
          <w:cs/>
        </w:rPr>
        <w:t xml:space="preserve"> และ </w:t>
      </w:r>
      <w:r w:rsidR="008C7BFF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  <w:cs/>
        </w:rPr>
        <w:t xml:space="preserve"> คำนวณจากกำไร(ขาดทุน)สำหรับงวดที่เป็นส่วนของผู้ถือหุ้นสามัญของบริษัทและจำนวนหุ้นสามัญที่อ</w:t>
      </w:r>
      <w:r w:rsidR="00730E3E" w:rsidRPr="005764E7">
        <w:rPr>
          <w:rFonts w:ascii="Angsana New" w:hAnsi="Angsana New"/>
          <w:sz w:val="28"/>
          <w:szCs w:val="28"/>
          <w:cs/>
        </w:rPr>
        <w:t>อกจำหน่ายแล้วระหว่างงวดในแต่ละ</w:t>
      </w:r>
      <w:r w:rsidR="00730E3E" w:rsidRPr="005764E7">
        <w:rPr>
          <w:rFonts w:ascii="Angsana New" w:hAnsi="Angsana New" w:hint="cs"/>
          <w:sz w:val="28"/>
          <w:szCs w:val="28"/>
          <w:cs/>
        </w:rPr>
        <w:t>งวด</w:t>
      </w:r>
      <w:r w:rsidRPr="005764E7">
        <w:rPr>
          <w:rFonts w:ascii="Angsana New" w:hAnsi="Angsana New"/>
          <w:sz w:val="28"/>
          <w:szCs w:val="28"/>
          <w:cs/>
        </w:rPr>
        <w:t xml:space="preserve"> โดยแสดงการคำนวณดังนี้</w:t>
      </w:r>
    </w:p>
    <w:p w14:paraId="5BDCD1BE" w14:textId="77777777" w:rsidR="00FD6FF5" w:rsidRDefault="00FD6FF5" w:rsidP="00FD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right="119"/>
        <w:jc w:val="thaiDistribute"/>
        <w:rPr>
          <w:rFonts w:ascii="Angsana New" w:hAnsi="Angsana New"/>
          <w:sz w:val="28"/>
          <w:szCs w:val="28"/>
        </w:rPr>
      </w:pP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5278"/>
        <w:gridCol w:w="1843"/>
        <w:gridCol w:w="249"/>
        <w:gridCol w:w="1736"/>
      </w:tblGrid>
      <w:tr w:rsidR="00FD6FF5" w:rsidRPr="005764E7" w14:paraId="2AEBC53F" w14:textId="77777777" w:rsidTr="00BD771F">
        <w:tc>
          <w:tcPr>
            <w:tcW w:w="5278" w:type="dxa"/>
          </w:tcPr>
          <w:p w14:paraId="39FA4B2F" w14:textId="77777777" w:rsidR="00FD6FF5" w:rsidRPr="005764E7" w:rsidRDefault="00FD6FF5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52232FC0" w14:textId="77777777" w:rsidR="00FD6FF5" w:rsidRPr="005764E7" w:rsidRDefault="00FD6FF5" w:rsidP="00BD77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FD6FF5" w:rsidRPr="005764E7" w14:paraId="4BFCB30A" w14:textId="77777777" w:rsidTr="00BD771F">
        <w:tc>
          <w:tcPr>
            <w:tcW w:w="5278" w:type="dxa"/>
          </w:tcPr>
          <w:p w14:paraId="31FADC54" w14:textId="77777777" w:rsidR="00FD6FF5" w:rsidRPr="005764E7" w:rsidRDefault="00FD6FF5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7FE33F34" w14:textId="38E31E0B" w:rsidR="00FD6FF5" w:rsidRPr="005764E7" w:rsidRDefault="00BD771F" w:rsidP="00BD771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771F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D6FF5" w:rsidRPr="005764E7" w14:paraId="1FDA7958" w14:textId="77777777" w:rsidTr="00BD771F">
        <w:tc>
          <w:tcPr>
            <w:tcW w:w="5278" w:type="dxa"/>
          </w:tcPr>
          <w:p w14:paraId="386D57EE" w14:textId="77777777" w:rsidR="00FD6FF5" w:rsidRPr="005764E7" w:rsidRDefault="00FD6FF5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D3225F" w14:textId="77777777" w:rsidR="00FD6FF5" w:rsidRPr="00472944" w:rsidRDefault="00FD6FF5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FD6FF5" w:rsidRPr="005764E7" w14:paraId="6C336D2C" w14:textId="77777777" w:rsidTr="00BD771F">
        <w:tc>
          <w:tcPr>
            <w:tcW w:w="5278" w:type="dxa"/>
          </w:tcPr>
          <w:p w14:paraId="1B6DEEDA" w14:textId="77777777" w:rsidR="00FD6FF5" w:rsidRPr="005764E7" w:rsidRDefault="00FD6FF5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370D86A" w14:textId="77777777" w:rsidR="00FD6FF5" w:rsidRPr="005764E7" w:rsidRDefault="00FD6FF5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7B2B55B0" w14:textId="77777777" w:rsidR="00FD6FF5" w:rsidRPr="005764E7" w:rsidRDefault="00FD6FF5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48833274" w14:textId="77777777" w:rsidR="00FD6FF5" w:rsidRPr="005764E7" w:rsidRDefault="00FD6FF5" w:rsidP="00BD771F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D6FF5" w:rsidRPr="005764E7" w14:paraId="006169CE" w14:textId="77777777" w:rsidTr="00BD771F">
        <w:tc>
          <w:tcPr>
            <w:tcW w:w="5278" w:type="dxa"/>
          </w:tcPr>
          <w:p w14:paraId="0BF01372" w14:textId="77777777" w:rsidR="00FD6FF5" w:rsidRPr="005764E7" w:rsidRDefault="00FD6FF5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426A39B" w14:textId="77777777" w:rsidR="00FD6FF5" w:rsidRPr="005764E7" w:rsidRDefault="00FD6FF5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95F24B6" w14:textId="77777777" w:rsidR="00FD6FF5" w:rsidRPr="005764E7" w:rsidRDefault="00FD6FF5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421024D2" w14:textId="77777777" w:rsidR="00FD6FF5" w:rsidRPr="005764E7" w:rsidRDefault="00FD6FF5" w:rsidP="00BD771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6FF5" w:rsidRPr="0055585A" w14:paraId="1A5AD6DA" w14:textId="77777777" w:rsidTr="0055585A">
        <w:tc>
          <w:tcPr>
            <w:tcW w:w="5278" w:type="dxa"/>
          </w:tcPr>
          <w:p w14:paraId="3424AB53" w14:textId="77777777" w:rsidR="00FD6FF5" w:rsidRPr="005764E7" w:rsidRDefault="00FD6FF5" w:rsidP="00BD771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ขาดทุน)</w:t>
            </w: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CD5E6D" w14:textId="0969F06D" w:rsidR="00FD6FF5" w:rsidRPr="0055585A" w:rsidRDefault="00FD6FF5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5585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55585A"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55585A"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429</w:t>
            </w:r>
            <w:r w:rsidRPr="0055585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4AAC6A91" w14:textId="77777777" w:rsidR="00FD6FF5" w:rsidRPr="0055585A" w:rsidRDefault="00FD6FF5" w:rsidP="00BD77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8116F7" w14:textId="243A0366" w:rsidR="00FD6FF5" w:rsidRPr="0055585A" w:rsidRDefault="0055585A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FD6FF5"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376</w:t>
            </w:r>
          </w:p>
        </w:tc>
      </w:tr>
      <w:tr w:rsidR="00FD6FF5" w:rsidRPr="0055585A" w14:paraId="7AC9FC0F" w14:textId="77777777" w:rsidTr="0055585A">
        <w:tc>
          <w:tcPr>
            <w:tcW w:w="5278" w:type="dxa"/>
          </w:tcPr>
          <w:p w14:paraId="29F129DC" w14:textId="77777777" w:rsidR="00FD6FF5" w:rsidRPr="005764E7" w:rsidRDefault="00FD6FF5" w:rsidP="00BD771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DFAD66" w14:textId="77777777" w:rsidR="00FD6FF5" w:rsidRPr="0055585A" w:rsidRDefault="00FD6FF5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70BD8AD" w14:textId="77777777" w:rsidR="00FD6FF5" w:rsidRPr="0055585A" w:rsidRDefault="00FD6FF5" w:rsidP="00BD77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844EA5" w14:textId="77777777" w:rsidR="00FD6FF5" w:rsidRPr="0055585A" w:rsidRDefault="00FD6FF5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D6FF5" w:rsidRPr="0055585A" w14:paraId="0B4D2FE8" w14:textId="77777777" w:rsidTr="0055585A">
        <w:tc>
          <w:tcPr>
            <w:tcW w:w="5278" w:type="dxa"/>
          </w:tcPr>
          <w:p w14:paraId="31D7CFD9" w14:textId="77777777" w:rsidR="00FD6FF5" w:rsidRPr="005764E7" w:rsidRDefault="00FD6FF5" w:rsidP="00BD771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D902C" w14:textId="77777777" w:rsidR="00FD6FF5" w:rsidRPr="0055585A" w:rsidRDefault="00FD6FF5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DA0C7BF" w14:textId="77777777" w:rsidR="00FD6FF5" w:rsidRPr="0055585A" w:rsidRDefault="00FD6FF5" w:rsidP="00BD77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BA31C" w14:textId="77777777" w:rsidR="00FD6FF5" w:rsidRPr="0055585A" w:rsidRDefault="00FD6FF5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FD6FF5" w:rsidRPr="0055585A" w14:paraId="42496D83" w14:textId="77777777" w:rsidTr="0055585A">
        <w:tc>
          <w:tcPr>
            <w:tcW w:w="5278" w:type="dxa"/>
          </w:tcPr>
          <w:p w14:paraId="2B339CBE" w14:textId="77777777" w:rsidR="00FD6FF5" w:rsidRPr="005764E7" w:rsidRDefault="00FD6FF5" w:rsidP="00BD771F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(ขาดทุน)</w:t>
            </w: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0E71B" w14:textId="705F92C9" w:rsidR="00FD6FF5" w:rsidRPr="0055585A" w:rsidRDefault="00FD6FF5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585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</w:t>
            </w:r>
            <w:r w:rsidR="0055585A"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</w:t>
            </w:r>
            <w:r w:rsidRPr="0055585A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17EFEF5" w14:textId="77777777" w:rsidR="00FD6FF5" w:rsidRPr="0055585A" w:rsidRDefault="00FD6FF5" w:rsidP="00BD771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7B222" w14:textId="5E9E7D27" w:rsidR="00FD6FF5" w:rsidRPr="0055585A" w:rsidRDefault="00FD6FF5" w:rsidP="00BD771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</w:t>
            </w:r>
            <w:r w:rsidR="0055585A" w:rsidRPr="0055585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</w:t>
            </w:r>
          </w:p>
        </w:tc>
      </w:tr>
    </w:tbl>
    <w:p w14:paraId="7A34870A" w14:textId="507C40E4" w:rsidR="00FD6FF5" w:rsidRDefault="00FD6FF5" w:rsidP="003E3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 w:right="120"/>
        <w:jc w:val="thaiDistribute"/>
        <w:rPr>
          <w:rFonts w:ascii="Angsana New" w:hAnsi="Angsana New"/>
          <w:sz w:val="28"/>
          <w:szCs w:val="28"/>
        </w:rPr>
      </w:pPr>
    </w:p>
    <w:p w14:paraId="49D24232" w14:textId="3D08D440" w:rsidR="00FD6FF5" w:rsidRDefault="00FD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106" w:type="dxa"/>
        <w:tblInd w:w="392" w:type="dxa"/>
        <w:tblLook w:val="04A0" w:firstRow="1" w:lastRow="0" w:firstColumn="1" w:lastColumn="0" w:noHBand="0" w:noVBand="1"/>
      </w:tblPr>
      <w:tblGrid>
        <w:gridCol w:w="5278"/>
        <w:gridCol w:w="1843"/>
        <w:gridCol w:w="249"/>
        <w:gridCol w:w="1736"/>
      </w:tblGrid>
      <w:tr w:rsidR="00CB7FE9" w:rsidRPr="005764E7" w14:paraId="5B57061E" w14:textId="77777777" w:rsidTr="003E3B5D">
        <w:tc>
          <w:tcPr>
            <w:tcW w:w="5278" w:type="dxa"/>
          </w:tcPr>
          <w:p w14:paraId="3C02D876" w14:textId="77777777" w:rsidR="00CB7FE9" w:rsidRPr="005764E7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5436F4B7" w14:textId="77777777" w:rsidR="00CB7FE9" w:rsidRPr="005764E7" w:rsidRDefault="00CB7FE9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FD346E" w:rsidRPr="005764E7" w14:paraId="6B2C99AC" w14:textId="77777777" w:rsidTr="003E3B5D">
        <w:tc>
          <w:tcPr>
            <w:tcW w:w="5278" w:type="dxa"/>
          </w:tcPr>
          <w:p w14:paraId="1A2F1E53" w14:textId="77777777" w:rsidR="00FD346E" w:rsidRPr="005764E7" w:rsidRDefault="00FD346E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14:paraId="1CAB1AB7" w14:textId="35DB66F8" w:rsidR="00FD346E" w:rsidRPr="005764E7" w:rsidRDefault="00FD346E" w:rsidP="00932CA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944" w:rsidRPr="005764E7" w14:paraId="0C3E9F3B" w14:textId="77777777" w:rsidTr="003E3B5D">
        <w:tc>
          <w:tcPr>
            <w:tcW w:w="5278" w:type="dxa"/>
          </w:tcPr>
          <w:p w14:paraId="1AB1B1A3" w14:textId="77777777" w:rsidR="00472944" w:rsidRPr="005764E7" w:rsidRDefault="00472944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788978" w14:textId="6F2654AA" w:rsidR="00472944" w:rsidRPr="00472944" w:rsidRDefault="00472944" w:rsidP="00932CA4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CB7FE9" w:rsidRPr="005764E7" w14:paraId="42D8F114" w14:textId="77777777" w:rsidTr="003E3B5D">
        <w:tc>
          <w:tcPr>
            <w:tcW w:w="5278" w:type="dxa"/>
          </w:tcPr>
          <w:p w14:paraId="34928D7B" w14:textId="05AA5C37" w:rsidR="00CB7FE9" w:rsidRPr="005764E7" w:rsidRDefault="000934B0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54A86B1" w14:textId="2AA047F3" w:rsidR="00CB7FE9" w:rsidRPr="005764E7" w:rsidRDefault="00166C93" w:rsidP="00932CA4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036B9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471E1A6E" w14:textId="77777777" w:rsidR="00CB7FE9" w:rsidRPr="005764E7" w:rsidRDefault="00CB7FE9" w:rsidP="00932CA4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14:paraId="68E8B79D" w14:textId="0CCE3790" w:rsidR="00CB7FE9" w:rsidRPr="005764E7" w:rsidRDefault="00166C93" w:rsidP="00932CA4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036B9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B7FE9" w:rsidRPr="005764E7" w14:paraId="5CE3FA0D" w14:textId="77777777" w:rsidTr="003E3B5D">
        <w:tc>
          <w:tcPr>
            <w:tcW w:w="5278" w:type="dxa"/>
          </w:tcPr>
          <w:p w14:paraId="17A56D73" w14:textId="77777777" w:rsidR="00CB7FE9" w:rsidRPr="005764E7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649ECF" w14:textId="77777777" w:rsidR="00CB7FE9" w:rsidRPr="005764E7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F2D305B" w14:textId="77777777" w:rsidR="00CB7FE9" w:rsidRPr="005764E7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33A50600" w14:textId="77777777" w:rsidR="00CB7FE9" w:rsidRPr="005764E7" w:rsidRDefault="00CB7FE9" w:rsidP="00932CA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6B95" w:rsidRPr="005764E7" w14:paraId="33DB0457" w14:textId="77777777" w:rsidTr="003E3B5D">
        <w:tc>
          <w:tcPr>
            <w:tcW w:w="5278" w:type="dxa"/>
          </w:tcPr>
          <w:p w14:paraId="30FCAC93" w14:textId="1D476D8A" w:rsidR="00036B95" w:rsidRPr="005764E7" w:rsidRDefault="00036B95" w:rsidP="00036B95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="003E3B5D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="003E3B5D">
              <w:rPr>
                <w:rFonts w:ascii="Angsana New" w:eastAsia="Calibri" w:hAnsi="Angsana New" w:hint="cs"/>
                <w:sz w:val="28"/>
                <w:szCs w:val="28"/>
                <w:cs/>
              </w:rPr>
              <w:t>ขาดทุน)</w:t>
            </w: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สำหรับ</w:t>
            </w: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7553CC" w14:textId="0D08B4A4" w:rsidR="00036B95" w:rsidRPr="005764E7" w:rsidRDefault="005A09E0" w:rsidP="005A09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A09E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5A09E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="00F411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</w:t>
            </w:r>
            <w:r w:rsidRPr="005A09E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9" w:type="dxa"/>
            <w:vAlign w:val="bottom"/>
          </w:tcPr>
          <w:p w14:paraId="781CB57D" w14:textId="3BC77D8A" w:rsidR="00036B95" w:rsidRPr="005764E7" w:rsidRDefault="00036B95" w:rsidP="00036B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bottom w:val="double" w:sz="4" w:space="0" w:color="auto"/>
            </w:tcBorders>
            <w:vAlign w:val="bottom"/>
          </w:tcPr>
          <w:p w14:paraId="006B6A56" w14:textId="50CB3173" w:rsidR="00036B95" w:rsidRPr="005764E7" w:rsidRDefault="00036B95" w:rsidP="00036B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2,934</w:t>
            </w:r>
          </w:p>
        </w:tc>
      </w:tr>
      <w:tr w:rsidR="00036B95" w:rsidRPr="005764E7" w14:paraId="3D6D96C2" w14:textId="77777777" w:rsidTr="003E3B5D">
        <w:tc>
          <w:tcPr>
            <w:tcW w:w="5278" w:type="dxa"/>
          </w:tcPr>
          <w:p w14:paraId="74423FB1" w14:textId="77777777" w:rsidR="00036B95" w:rsidRPr="005764E7" w:rsidRDefault="00036B95" w:rsidP="00036B95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925696" w14:textId="77777777" w:rsidR="00036B95" w:rsidRPr="005764E7" w:rsidRDefault="00036B95" w:rsidP="00036B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9" w:type="dxa"/>
            <w:vAlign w:val="bottom"/>
          </w:tcPr>
          <w:p w14:paraId="05107C4E" w14:textId="77777777" w:rsidR="00036B95" w:rsidRPr="005764E7" w:rsidRDefault="00036B95" w:rsidP="00036B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double" w:sz="4" w:space="0" w:color="auto"/>
            </w:tcBorders>
            <w:vAlign w:val="bottom"/>
          </w:tcPr>
          <w:p w14:paraId="647D7E92" w14:textId="77777777" w:rsidR="00036B95" w:rsidRPr="005764E7" w:rsidRDefault="00036B95" w:rsidP="00036B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36B95" w:rsidRPr="005764E7" w14:paraId="74F3D1FC" w14:textId="77777777" w:rsidTr="003E3B5D">
        <w:tc>
          <w:tcPr>
            <w:tcW w:w="5278" w:type="dxa"/>
          </w:tcPr>
          <w:p w14:paraId="303D63A6" w14:textId="77777777" w:rsidR="00036B95" w:rsidRPr="005764E7" w:rsidRDefault="00036B95" w:rsidP="00036B95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4A29C" w14:textId="53983758" w:rsidR="00036B95" w:rsidRPr="005764E7" w:rsidRDefault="005A09E0" w:rsidP="00036B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  <w:tc>
          <w:tcPr>
            <w:tcW w:w="249" w:type="dxa"/>
            <w:vAlign w:val="bottom"/>
          </w:tcPr>
          <w:p w14:paraId="1E7F0334" w14:textId="77777777" w:rsidR="00036B95" w:rsidRPr="005764E7" w:rsidRDefault="00036B95" w:rsidP="00036B9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14:paraId="09AAB524" w14:textId="6FB8441E" w:rsidR="00036B95" w:rsidRPr="005764E7" w:rsidRDefault="00036B95" w:rsidP="00036B9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64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14,951</w:t>
            </w:r>
          </w:p>
        </w:tc>
      </w:tr>
      <w:tr w:rsidR="005A09E0" w:rsidRPr="005764E7" w14:paraId="1658901F" w14:textId="77777777" w:rsidTr="003E3B5D">
        <w:tc>
          <w:tcPr>
            <w:tcW w:w="5278" w:type="dxa"/>
          </w:tcPr>
          <w:p w14:paraId="48CB9B52" w14:textId="49CF71A6" w:rsidR="005A09E0" w:rsidRPr="005764E7" w:rsidRDefault="005A09E0" w:rsidP="005A09E0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</w:t>
            </w:r>
            <w:r w:rsidR="003E3B5D">
              <w:rPr>
                <w:rFonts w:ascii="Angsana New" w:eastAsia="Calibri" w:hAnsi="Angsana New" w:hint="cs"/>
                <w:sz w:val="28"/>
                <w:szCs w:val="28"/>
                <w:cs/>
              </w:rPr>
              <w:t>(ขาดทุน)</w:t>
            </w:r>
            <w:r w:rsidRPr="005764E7">
              <w:rPr>
                <w:rFonts w:ascii="Angsana New" w:eastAsia="Calibri" w:hAnsi="Angsana New"/>
                <w:sz w:val="28"/>
                <w:szCs w:val="28"/>
                <w:cs/>
              </w:rPr>
              <w:t>ต่อหุ้น</w:t>
            </w:r>
            <w:r w:rsidRPr="005764E7">
              <w:rPr>
                <w:rFonts w:ascii="Angsana New" w:eastAsia="Calibri" w:hAnsi="Angsana New" w:hint="cs"/>
                <w:sz w:val="28"/>
                <w:szCs w:val="28"/>
                <w:cs/>
              </w:rPr>
              <w:t>ขั้นพื้นฐาน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26C7C" w14:textId="770D9089" w:rsidR="005A09E0" w:rsidRPr="005764E7" w:rsidRDefault="005A09E0" w:rsidP="005A09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09E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0.4</w:t>
            </w:r>
            <w:r w:rsidR="00F4113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5A09E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9" w:type="dxa"/>
            <w:vAlign w:val="bottom"/>
          </w:tcPr>
          <w:p w14:paraId="4BD8A6C4" w14:textId="77777777" w:rsidR="005A09E0" w:rsidRPr="005764E7" w:rsidRDefault="005A09E0" w:rsidP="005A09E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27F40" w14:textId="04C5D99D" w:rsidR="005A09E0" w:rsidRPr="005764E7" w:rsidRDefault="005A09E0" w:rsidP="005A09E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764E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</w:t>
            </w:r>
          </w:p>
        </w:tc>
      </w:tr>
    </w:tbl>
    <w:p w14:paraId="5E9DAEE1" w14:textId="2C8C23CB" w:rsidR="00C8551D" w:rsidRPr="005764E7" w:rsidRDefault="00C8551D" w:rsidP="000B1F6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 w:hint="cs"/>
          <w:b/>
          <w:bCs/>
          <w:sz w:val="28"/>
          <w:szCs w:val="28"/>
          <w:cs/>
        </w:rPr>
        <w:t>กำไร</w:t>
      </w:r>
      <w:r w:rsidR="00FD62F4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725C7D" w:rsidRPr="005764E7">
        <w:rPr>
          <w:rFonts w:ascii="Angsana New" w:hAnsi="Angsana New"/>
          <w:b/>
          <w:bCs/>
          <w:sz w:val="28"/>
          <w:szCs w:val="28"/>
        </w:rPr>
        <w:t>(</w:t>
      </w: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="00725C7D" w:rsidRPr="005764E7">
        <w:rPr>
          <w:rFonts w:ascii="Angsana New" w:hAnsi="Angsana New"/>
          <w:b/>
          <w:bCs/>
          <w:sz w:val="28"/>
          <w:szCs w:val="28"/>
          <w:lang w:val="en-GB"/>
        </w:rPr>
        <w:t>)</w:t>
      </w:r>
      <w:r w:rsidR="00FD62F4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</w:t>
      </w:r>
      <w:r w:rsidRPr="005764E7">
        <w:rPr>
          <w:rFonts w:ascii="Angsana New" w:hAnsi="Angsana New" w:hint="cs"/>
          <w:b/>
          <w:bCs/>
          <w:sz w:val="28"/>
          <w:szCs w:val="28"/>
          <w:cs/>
          <w:lang w:val="en-GB"/>
        </w:rPr>
        <w:t>เบ็ดเสร็จอื่น</w:t>
      </w:r>
    </w:p>
    <w:tbl>
      <w:tblPr>
        <w:tblW w:w="5085" w:type="pct"/>
        <w:tblInd w:w="-142" w:type="dxa"/>
        <w:tblLook w:val="04A0" w:firstRow="1" w:lastRow="0" w:firstColumn="1" w:lastColumn="0" w:noHBand="0" w:noVBand="1"/>
      </w:tblPr>
      <w:tblGrid>
        <w:gridCol w:w="4964"/>
        <w:gridCol w:w="1414"/>
        <w:gridCol w:w="286"/>
        <w:gridCol w:w="1416"/>
        <w:gridCol w:w="284"/>
        <w:gridCol w:w="1418"/>
      </w:tblGrid>
      <w:tr w:rsidR="00A52C9D" w:rsidRPr="005764E7" w14:paraId="594DDFEB" w14:textId="77777777" w:rsidTr="008D0921">
        <w:trPr>
          <w:trHeight w:val="263"/>
        </w:trPr>
        <w:tc>
          <w:tcPr>
            <w:tcW w:w="2537" w:type="pct"/>
          </w:tcPr>
          <w:p w14:paraId="624AE1BA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63" w:type="pct"/>
            <w:gridSpan w:val="5"/>
          </w:tcPr>
          <w:p w14:paraId="6DC27D4D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52C9D" w:rsidRPr="005764E7" w14:paraId="11B57327" w14:textId="77777777" w:rsidTr="008D0921">
        <w:trPr>
          <w:trHeight w:val="369"/>
        </w:trPr>
        <w:tc>
          <w:tcPr>
            <w:tcW w:w="2537" w:type="pct"/>
          </w:tcPr>
          <w:p w14:paraId="1B941869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6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79260D" w14:textId="59593C00" w:rsidR="00A52C9D" w:rsidRPr="005764E7" w:rsidRDefault="00CC0B8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="00A52C9D"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865D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8D0921" w:rsidRPr="005764E7" w14:paraId="5980A8D1" w14:textId="77777777" w:rsidTr="008D0921">
        <w:trPr>
          <w:trHeight w:val="369"/>
        </w:trPr>
        <w:tc>
          <w:tcPr>
            <w:tcW w:w="2537" w:type="pct"/>
          </w:tcPr>
          <w:p w14:paraId="790F5C0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5D49A572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6D5CF5D4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24FCA0B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6A06BD9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1FA35F0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0921" w:rsidRPr="005764E7" w14:paraId="78B51424" w14:textId="77777777" w:rsidTr="008D0921">
        <w:trPr>
          <w:trHeight w:val="369"/>
        </w:trPr>
        <w:tc>
          <w:tcPr>
            <w:tcW w:w="2537" w:type="pct"/>
            <w:vAlign w:val="bottom"/>
          </w:tcPr>
          <w:p w14:paraId="37D932A4" w14:textId="77777777" w:rsidR="00A52C9D" w:rsidRPr="005764E7" w:rsidRDefault="00A52C9D" w:rsidP="000A7CA7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23" w:type="pct"/>
          </w:tcPr>
          <w:p w14:paraId="227899D1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07B1B16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</w:tcPr>
          <w:p w14:paraId="46EFAB63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5" w:type="pct"/>
          </w:tcPr>
          <w:p w14:paraId="738ECF2D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</w:tcPr>
          <w:p w14:paraId="48AEE5DC" w14:textId="77777777" w:rsidR="00A52C9D" w:rsidRPr="005764E7" w:rsidRDefault="00A52C9D" w:rsidP="000A7CA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8D0921" w:rsidRPr="005764E7" w14:paraId="5024D060" w14:textId="77777777" w:rsidTr="008D0921">
        <w:trPr>
          <w:trHeight w:val="369"/>
        </w:trPr>
        <w:tc>
          <w:tcPr>
            <w:tcW w:w="2537" w:type="pct"/>
            <w:vAlign w:val="bottom"/>
          </w:tcPr>
          <w:p w14:paraId="55D2A682" w14:textId="77777777" w:rsidR="00A52C9D" w:rsidRPr="005764E7" w:rsidRDefault="00A52C9D" w:rsidP="00A52C9D">
            <w:pPr>
              <w:tabs>
                <w:tab w:val="clear" w:pos="454"/>
                <w:tab w:val="clear" w:pos="68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0D4AA5C4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03C61032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6068064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11C5FA3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731D8FD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0921" w:rsidRPr="005764E7" w14:paraId="4AD3B1CB" w14:textId="77777777" w:rsidTr="008D0921">
        <w:trPr>
          <w:trHeight w:val="369"/>
        </w:trPr>
        <w:tc>
          <w:tcPr>
            <w:tcW w:w="2537" w:type="pct"/>
          </w:tcPr>
          <w:p w14:paraId="2F5ACA9E" w14:textId="77777777" w:rsidR="00A52C9D" w:rsidRPr="005764E7" w:rsidRDefault="00A52C9D" w:rsidP="00A52C9D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23" w:type="pct"/>
          </w:tcPr>
          <w:p w14:paraId="491BDDC6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4D17CE9E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</w:tcPr>
          <w:p w14:paraId="255E6D80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329B82C5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</w:tcPr>
          <w:p w14:paraId="12F48D0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0921" w:rsidRPr="005764E7" w14:paraId="7B2F8298" w14:textId="77777777" w:rsidTr="008D0921">
        <w:trPr>
          <w:trHeight w:val="369"/>
        </w:trPr>
        <w:tc>
          <w:tcPr>
            <w:tcW w:w="2537" w:type="pct"/>
          </w:tcPr>
          <w:p w14:paraId="36588792" w14:textId="77777777" w:rsidR="00A52C9D" w:rsidRPr="005764E7" w:rsidRDefault="00A52C9D" w:rsidP="00AA4A39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23" w:type="pct"/>
          </w:tcPr>
          <w:p w14:paraId="7D55C92C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5F1394B8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</w:tcPr>
          <w:p w14:paraId="0D3D3AE0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010869A9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</w:tcPr>
          <w:p w14:paraId="3ACA3A68" w14:textId="77777777" w:rsidR="00A52C9D" w:rsidRPr="005764E7" w:rsidRDefault="00A52C9D" w:rsidP="000A7CA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16EB8" w:rsidRPr="005764E7" w14:paraId="43888015" w14:textId="77777777" w:rsidTr="00516EB8">
        <w:trPr>
          <w:trHeight w:val="369"/>
        </w:trPr>
        <w:tc>
          <w:tcPr>
            <w:tcW w:w="2537" w:type="pct"/>
          </w:tcPr>
          <w:p w14:paraId="68B1EC37" w14:textId="6F21FEB3" w:rsidR="00516EB8" w:rsidRPr="005764E7" w:rsidRDefault="00516EB8" w:rsidP="003E3B5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="003E3B5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CBFE282" w14:textId="22B44DEA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9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84E57">
              <w:rPr>
                <w:rFonts w:ascii="Angsana New" w:hAnsi="Angsana New"/>
                <w:sz w:val="28"/>
                <w:szCs w:val="28"/>
              </w:rPr>
              <w:t>181</w:t>
            </w:r>
            <w:r w:rsidRPr="005A09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861579D" w14:textId="77777777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096AF955" w14:textId="0ABAE50F" w:rsidR="00516EB8" w:rsidRPr="005764E7" w:rsidRDefault="00984E57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7EBD671" w14:textId="77777777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5D8E9F77" w14:textId="403C9F16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9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181</w:t>
            </w:r>
            <w:r w:rsidRPr="005A09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16EB8" w:rsidRPr="005764E7" w14:paraId="3ECB4760" w14:textId="77777777" w:rsidTr="008D0921">
        <w:trPr>
          <w:trHeight w:val="369"/>
        </w:trPr>
        <w:tc>
          <w:tcPr>
            <w:tcW w:w="2537" w:type="pct"/>
          </w:tcPr>
          <w:p w14:paraId="66A67606" w14:textId="3F4AE215" w:rsidR="00516EB8" w:rsidRPr="005764E7" w:rsidRDefault="00516EB8" w:rsidP="00516EB8">
            <w:pPr>
              <w:ind w:firstLine="4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1B0AC090" w14:textId="081EEB55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68A1BDF" w14:textId="77777777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7B5BFF64" w14:textId="15696A47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1361A72D" w14:textId="77777777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245728F7" w14:textId="052C73F6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16EB8" w:rsidRPr="005764E7" w14:paraId="464D383E" w14:textId="77777777" w:rsidTr="008D0921">
        <w:trPr>
          <w:trHeight w:val="369"/>
        </w:trPr>
        <w:tc>
          <w:tcPr>
            <w:tcW w:w="2537" w:type="pct"/>
          </w:tcPr>
          <w:p w14:paraId="177DF7D5" w14:textId="697EF5FA" w:rsidR="00516EB8" w:rsidRPr="005764E7" w:rsidRDefault="00516EB8" w:rsidP="0051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56996491" w14:textId="033BE2D2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5B405BC" w14:textId="77777777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764CEF2F" w14:textId="4039C4B3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0080E1E1" w14:textId="77777777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6B661554" w14:textId="2536BE93" w:rsidR="00516EB8" w:rsidRPr="005764E7" w:rsidRDefault="00516EB8" w:rsidP="00516EB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E3B5D" w:rsidRPr="005764E7" w14:paraId="611DC98B" w14:textId="77777777" w:rsidTr="00516EB8">
        <w:trPr>
          <w:trHeight w:val="369"/>
        </w:trPr>
        <w:tc>
          <w:tcPr>
            <w:tcW w:w="2537" w:type="pct"/>
          </w:tcPr>
          <w:p w14:paraId="06052754" w14:textId="5DEA9542" w:rsidR="003E3B5D" w:rsidRPr="005764E7" w:rsidRDefault="003E3B5D" w:rsidP="003E3B5D">
            <w:pPr>
              <w:tabs>
                <w:tab w:val="clear" w:pos="454"/>
                <w:tab w:val="left" w:pos="567"/>
                <w:tab w:val="left" w:pos="601"/>
              </w:tabs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C4495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การวัดมูลค่าเงินลงทุน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0EC27BD0" w14:textId="68F77CAD" w:rsidR="003E3B5D" w:rsidRPr="005764E7" w:rsidRDefault="003E3B5D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9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2,71</w:t>
            </w:r>
            <w:r w:rsidR="00984E57">
              <w:rPr>
                <w:rFonts w:ascii="Angsana New" w:hAnsi="Angsana New"/>
                <w:sz w:val="28"/>
                <w:szCs w:val="28"/>
              </w:rPr>
              <w:t>4</w:t>
            </w:r>
            <w:r w:rsidRPr="005A09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14A5AC" w14:textId="77777777" w:rsidR="003E3B5D" w:rsidRPr="005764E7" w:rsidRDefault="003E3B5D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7124A083" w14:textId="16E854F9" w:rsidR="003E3B5D" w:rsidRPr="005764E7" w:rsidRDefault="003E3B5D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52EBCA0" w14:textId="77777777" w:rsidR="003E3B5D" w:rsidRPr="005764E7" w:rsidRDefault="003E3B5D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0D07037F" w14:textId="5FA58E4A" w:rsidR="003E3B5D" w:rsidRPr="005764E7" w:rsidRDefault="003E3B5D" w:rsidP="003E3B5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09E0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2,17</w:t>
            </w:r>
            <w:r w:rsidR="00984E57">
              <w:rPr>
                <w:rFonts w:ascii="Angsana New" w:hAnsi="Angsana New"/>
                <w:sz w:val="28"/>
                <w:szCs w:val="28"/>
              </w:rPr>
              <w:t>1</w:t>
            </w:r>
            <w:r w:rsidRPr="005A09E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16EB8" w:rsidRPr="005764E7" w14:paraId="6D160927" w14:textId="77777777" w:rsidTr="00516EB8">
        <w:trPr>
          <w:trHeight w:val="369"/>
        </w:trPr>
        <w:tc>
          <w:tcPr>
            <w:tcW w:w="2537" w:type="pct"/>
          </w:tcPr>
          <w:p w14:paraId="03E3890B" w14:textId="25729E73" w:rsidR="00516EB8" w:rsidRPr="003E3B5D" w:rsidRDefault="00516EB8" w:rsidP="00516EB8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3B5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3E3B5D" w:rsidRPr="003E3B5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3E3B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3E3B5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0D1D16" w14:textId="615E0CAE" w:rsidR="00516EB8" w:rsidRPr="003E3B5D" w:rsidRDefault="00516EB8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984E57">
              <w:rPr>
                <w:rFonts w:ascii="Angsana New" w:hAnsi="Angsana New"/>
                <w:b/>
                <w:bCs/>
                <w:sz w:val="28"/>
                <w:szCs w:val="28"/>
              </w:rPr>
              <w:t>895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121AC05" w14:textId="77777777" w:rsidR="00516EB8" w:rsidRPr="003E3B5D" w:rsidRDefault="00516EB8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D127DE" w14:textId="7F689BD3" w:rsidR="00516EB8" w:rsidRPr="003E3B5D" w:rsidRDefault="00516EB8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3B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984E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59F32047" w14:textId="77777777" w:rsidR="00516EB8" w:rsidRPr="003E3B5D" w:rsidRDefault="00516EB8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2A1936" w14:textId="44DFFDCB" w:rsidR="00516EB8" w:rsidRPr="003E3B5D" w:rsidRDefault="00516EB8" w:rsidP="00516EB8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</w:rPr>
              <w:t>2,35</w:t>
            </w:r>
            <w:r w:rsidR="00984E5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3E3B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5B3F990B" w14:textId="0A030599" w:rsidR="00FD6FF5" w:rsidRDefault="00FD6FF5">
      <w:pPr>
        <w:rPr>
          <w:sz w:val="28"/>
          <w:szCs w:val="28"/>
          <w:cs/>
        </w:rPr>
      </w:pPr>
    </w:p>
    <w:p w14:paraId="30FA84DE" w14:textId="77777777" w:rsidR="00FD6FF5" w:rsidRDefault="00FD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tbl>
      <w:tblPr>
        <w:tblW w:w="5085" w:type="pct"/>
        <w:tblInd w:w="-142" w:type="dxa"/>
        <w:tblLook w:val="04A0" w:firstRow="1" w:lastRow="0" w:firstColumn="1" w:lastColumn="0" w:noHBand="0" w:noVBand="1"/>
      </w:tblPr>
      <w:tblGrid>
        <w:gridCol w:w="4964"/>
        <w:gridCol w:w="1414"/>
        <w:gridCol w:w="286"/>
        <w:gridCol w:w="1416"/>
        <w:gridCol w:w="284"/>
        <w:gridCol w:w="1418"/>
      </w:tblGrid>
      <w:tr w:rsidR="00AD37CE" w:rsidRPr="005764E7" w14:paraId="518EC240" w14:textId="77777777" w:rsidTr="00C12547">
        <w:trPr>
          <w:trHeight w:val="263"/>
        </w:trPr>
        <w:tc>
          <w:tcPr>
            <w:tcW w:w="2537" w:type="pct"/>
          </w:tcPr>
          <w:p w14:paraId="1FCC44B1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63" w:type="pct"/>
            <w:gridSpan w:val="5"/>
          </w:tcPr>
          <w:p w14:paraId="7A740FCA" w14:textId="77777777" w:rsidR="00AD37CE" w:rsidRPr="005764E7" w:rsidRDefault="00AD37CE" w:rsidP="00C125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D37CE" w:rsidRPr="005764E7" w14:paraId="434270D6" w14:textId="77777777" w:rsidTr="00C12547">
        <w:trPr>
          <w:trHeight w:val="369"/>
        </w:trPr>
        <w:tc>
          <w:tcPr>
            <w:tcW w:w="2537" w:type="pct"/>
          </w:tcPr>
          <w:p w14:paraId="6CBEF37B" w14:textId="77777777" w:rsidR="00AD37CE" w:rsidRPr="005764E7" w:rsidRDefault="00AD37CE" w:rsidP="00C125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6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48F948A" w14:textId="77777777" w:rsidR="00AD37CE" w:rsidRPr="005764E7" w:rsidRDefault="00AD37CE" w:rsidP="00C125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AD37CE" w:rsidRPr="005764E7" w14:paraId="703F225D" w14:textId="77777777" w:rsidTr="00C12547">
        <w:trPr>
          <w:trHeight w:val="369"/>
        </w:trPr>
        <w:tc>
          <w:tcPr>
            <w:tcW w:w="2537" w:type="pct"/>
          </w:tcPr>
          <w:p w14:paraId="66EFA193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2166A75" w14:textId="77777777" w:rsidR="00AD37CE" w:rsidRPr="005764E7" w:rsidRDefault="00AD37CE" w:rsidP="00C125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00FECD1F" w14:textId="77777777" w:rsidR="00AD37CE" w:rsidRPr="005764E7" w:rsidRDefault="00AD37CE" w:rsidP="00C125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4A0FBDBB" w14:textId="77777777" w:rsidR="00AD37CE" w:rsidRPr="005764E7" w:rsidRDefault="00AD37CE" w:rsidP="00C125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58EE93DD" w14:textId="77777777" w:rsidR="00AD37CE" w:rsidRPr="005764E7" w:rsidRDefault="00AD37CE" w:rsidP="00C125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53AB5DED" w14:textId="77777777" w:rsidR="00AD37CE" w:rsidRPr="005764E7" w:rsidRDefault="00AD37CE" w:rsidP="00C125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D37CE" w:rsidRPr="005764E7" w14:paraId="4812E795" w14:textId="77777777" w:rsidTr="00C12547">
        <w:trPr>
          <w:trHeight w:val="369"/>
        </w:trPr>
        <w:tc>
          <w:tcPr>
            <w:tcW w:w="2537" w:type="pct"/>
            <w:vAlign w:val="bottom"/>
          </w:tcPr>
          <w:p w14:paraId="41163EC0" w14:textId="77777777" w:rsidR="00AD37CE" w:rsidRPr="005764E7" w:rsidRDefault="00AD37CE" w:rsidP="00C12547">
            <w:pPr>
              <w:ind w:right="-3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723" w:type="pct"/>
          </w:tcPr>
          <w:p w14:paraId="0D72140F" w14:textId="77777777" w:rsidR="00AD37CE" w:rsidRPr="005764E7" w:rsidRDefault="00AD37CE" w:rsidP="00C125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6C7841CA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</w:tcPr>
          <w:p w14:paraId="5C80C104" w14:textId="77777777" w:rsidR="00AD37CE" w:rsidRPr="005764E7" w:rsidRDefault="00AD37CE" w:rsidP="00C125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5" w:type="pct"/>
          </w:tcPr>
          <w:p w14:paraId="5279A02D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</w:tcPr>
          <w:p w14:paraId="1F02C381" w14:textId="77777777" w:rsidR="00AD37CE" w:rsidRPr="005764E7" w:rsidRDefault="00AD37CE" w:rsidP="00C12547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D37CE" w:rsidRPr="005764E7" w14:paraId="71A4A628" w14:textId="77777777" w:rsidTr="00C12547">
        <w:trPr>
          <w:trHeight w:val="369"/>
        </w:trPr>
        <w:tc>
          <w:tcPr>
            <w:tcW w:w="2537" w:type="pct"/>
            <w:vAlign w:val="bottom"/>
          </w:tcPr>
          <w:p w14:paraId="184B100E" w14:textId="77777777" w:rsidR="00AD37CE" w:rsidRPr="005764E7" w:rsidRDefault="00AD37CE" w:rsidP="00C12547">
            <w:pPr>
              <w:tabs>
                <w:tab w:val="clear" w:pos="227"/>
                <w:tab w:val="clear" w:pos="454"/>
                <w:tab w:val="clear" w:pos="680"/>
                <w:tab w:val="left" w:pos="460"/>
              </w:tabs>
              <w:ind w:left="426" w:right="-3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764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723" w:type="pct"/>
            <w:tcBorders>
              <w:top w:val="single" w:sz="4" w:space="0" w:color="auto"/>
            </w:tcBorders>
          </w:tcPr>
          <w:p w14:paraId="12B3A329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1087069B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</w:tcPr>
          <w:p w14:paraId="27153051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72EB5C41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4A3F18BB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D37CE" w:rsidRPr="005764E7" w14:paraId="5B1B5B96" w14:textId="77777777" w:rsidTr="00C12547">
        <w:trPr>
          <w:trHeight w:val="369"/>
        </w:trPr>
        <w:tc>
          <w:tcPr>
            <w:tcW w:w="2537" w:type="pct"/>
          </w:tcPr>
          <w:p w14:paraId="54873FC5" w14:textId="77777777" w:rsidR="00AD37CE" w:rsidRPr="005764E7" w:rsidRDefault="00AD37CE" w:rsidP="00C12547">
            <w:pPr>
              <w:tabs>
                <w:tab w:val="clear" w:pos="454"/>
                <w:tab w:val="clear" w:pos="680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723" w:type="pct"/>
          </w:tcPr>
          <w:p w14:paraId="63A6507D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7E6AC923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</w:tcPr>
          <w:p w14:paraId="61B33BF9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3410ADD4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</w:tcPr>
          <w:p w14:paraId="7EE966D8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D37CE" w:rsidRPr="005764E7" w14:paraId="4CD7E95A" w14:textId="77777777" w:rsidTr="00C12547">
        <w:trPr>
          <w:trHeight w:val="369"/>
        </w:trPr>
        <w:tc>
          <w:tcPr>
            <w:tcW w:w="2537" w:type="pct"/>
          </w:tcPr>
          <w:p w14:paraId="439571B8" w14:textId="77777777" w:rsidR="00AD37CE" w:rsidRPr="005764E7" w:rsidRDefault="00AD37CE" w:rsidP="00C12547">
            <w:pPr>
              <w:tabs>
                <w:tab w:val="clear" w:pos="454"/>
                <w:tab w:val="left" w:pos="567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23" w:type="pct"/>
          </w:tcPr>
          <w:p w14:paraId="57386CB8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</w:tcPr>
          <w:p w14:paraId="2AAFB69F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</w:tcPr>
          <w:p w14:paraId="31FDBB31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" w:type="pct"/>
          </w:tcPr>
          <w:p w14:paraId="6E0320F0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</w:tcPr>
          <w:p w14:paraId="091384BD" w14:textId="77777777" w:rsidR="00AD37CE" w:rsidRPr="005764E7" w:rsidRDefault="00AD37CE" w:rsidP="00C12547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D37CE" w:rsidRPr="005764E7" w14:paraId="7BCDF993" w14:textId="77777777" w:rsidTr="00C12547">
        <w:trPr>
          <w:trHeight w:val="369"/>
        </w:trPr>
        <w:tc>
          <w:tcPr>
            <w:tcW w:w="2537" w:type="pct"/>
          </w:tcPr>
          <w:p w14:paraId="1FEAF4B6" w14:textId="77777777" w:rsidR="00AD37CE" w:rsidRPr="005764E7" w:rsidRDefault="00AD37CE" w:rsidP="00C12547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7" w:firstLine="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13BAAD8E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(206)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7BA0E657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66B19BED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6B7CAE8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13F01122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(206)</w:t>
            </w:r>
          </w:p>
        </w:tc>
      </w:tr>
      <w:tr w:rsidR="00AD37CE" w:rsidRPr="005764E7" w14:paraId="5E3BC407" w14:textId="77777777" w:rsidTr="00C12547">
        <w:trPr>
          <w:trHeight w:val="369"/>
        </w:trPr>
        <w:tc>
          <w:tcPr>
            <w:tcW w:w="2537" w:type="pct"/>
          </w:tcPr>
          <w:p w14:paraId="27EC6D65" w14:textId="77777777" w:rsidR="00AD37CE" w:rsidRPr="005764E7" w:rsidRDefault="00AD37CE" w:rsidP="00C12547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รายการที่</w:t>
            </w:r>
            <w:r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ไม่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ต้องจัดประเภทรายการใหม่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42D923C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34FD9C4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39622977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14:paraId="05DD9E57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2210167F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D37CE" w:rsidRPr="005764E7" w14:paraId="14AD9261" w14:textId="77777777" w:rsidTr="00C12547">
        <w:trPr>
          <w:trHeight w:val="369"/>
        </w:trPr>
        <w:tc>
          <w:tcPr>
            <w:tcW w:w="2537" w:type="pct"/>
          </w:tcPr>
          <w:p w14:paraId="35DC1BBB" w14:textId="77777777" w:rsidR="00AD37CE" w:rsidRPr="005764E7" w:rsidRDefault="00AD37CE" w:rsidP="00C12547">
            <w:pPr>
              <w:tabs>
                <w:tab w:val="clear" w:pos="454"/>
                <w:tab w:val="left" w:pos="567"/>
                <w:tab w:val="left" w:pos="601"/>
              </w:tabs>
              <w:ind w:left="56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820B0F2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9310FD9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A39F329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4C326B7F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4552CDCA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8398F" w:rsidRPr="005764E7" w14:paraId="587E0AFD" w14:textId="77777777" w:rsidTr="00C12547">
        <w:trPr>
          <w:trHeight w:val="369"/>
        </w:trPr>
        <w:tc>
          <w:tcPr>
            <w:tcW w:w="2537" w:type="pct"/>
          </w:tcPr>
          <w:p w14:paraId="76A9A41E" w14:textId="19A5E5EC" w:rsidR="0088398F" w:rsidRPr="005764E7" w:rsidRDefault="0088398F" w:rsidP="0088398F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color w:val="000000"/>
                <w:sz w:val="28"/>
                <w:szCs w:val="28"/>
              </w:rPr>
              <w:t xml:space="preserve">- </w:t>
            </w:r>
            <w:r w:rsidRPr="0088398F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ผลขาดทุนจากการวัดมูลค่าเงินลงทุนหุ้นทุน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50A09CF" w14:textId="14171B53" w:rsidR="0088398F" w:rsidRPr="005764E7" w:rsidRDefault="0088398F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3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(20,040)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272E3A" w14:textId="77777777" w:rsidR="0088398F" w:rsidRPr="005764E7" w:rsidRDefault="0088398F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732553B7" w14:textId="7F4F0817" w:rsidR="0088398F" w:rsidRPr="005764E7" w:rsidRDefault="0088398F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883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4,008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A097BDA" w14:textId="77777777" w:rsidR="0088398F" w:rsidRPr="005764E7" w:rsidRDefault="0088398F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58E15B72" w14:textId="31D1FFF8" w:rsidR="0088398F" w:rsidRPr="005764E7" w:rsidRDefault="0088398F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83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(16,032)</w:t>
            </w:r>
          </w:p>
        </w:tc>
      </w:tr>
      <w:tr w:rsidR="00AD37CE" w:rsidRPr="005764E7" w14:paraId="6B26FAF8" w14:textId="77777777" w:rsidTr="00C12547">
        <w:trPr>
          <w:trHeight w:val="369"/>
        </w:trPr>
        <w:tc>
          <w:tcPr>
            <w:tcW w:w="2537" w:type="pct"/>
          </w:tcPr>
          <w:p w14:paraId="61D55E77" w14:textId="7D79C1E7" w:rsidR="00AD37CE" w:rsidRPr="005764E7" w:rsidRDefault="00AD37CE" w:rsidP="00C12547">
            <w:pPr>
              <w:tabs>
                <w:tab w:val="clear" w:pos="454"/>
                <w:tab w:val="left" w:pos="567"/>
                <w:tab w:val="left" w:pos="601"/>
              </w:tabs>
              <w:ind w:left="426" w:firstLine="175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3E3B5D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ผล</w:t>
            </w:r>
            <w:r w:rsidRPr="005764E7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ขาดทุนจากกา</w:t>
            </w:r>
            <w:r w:rsidRPr="005764E7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รวัดมูลค่าใหม่ของผลประโยชน์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5195E328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E384CE5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50EAE573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5E715B25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3DC289A3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D37CE" w:rsidRPr="005764E7" w14:paraId="2CB2FFE7" w14:textId="77777777" w:rsidTr="00C12547">
        <w:trPr>
          <w:trHeight w:val="369"/>
        </w:trPr>
        <w:tc>
          <w:tcPr>
            <w:tcW w:w="2537" w:type="pct"/>
          </w:tcPr>
          <w:p w14:paraId="5176E43E" w14:textId="77777777" w:rsidR="00AD37CE" w:rsidRPr="005764E7" w:rsidRDefault="00AD37CE" w:rsidP="00C12547">
            <w:pPr>
              <w:tabs>
                <w:tab w:val="clear" w:pos="454"/>
                <w:tab w:val="left" w:pos="567"/>
                <w:tab w:val="left" w:pos="601"/>
              </w:tabs>
              <w:ind w:left="567" w:firstLine="176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F0AF2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16F3B963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BCBC8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8656FB5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B2123" w14:textId="77777777" w:rsidR="00AD37CE" w:rsidRPr="005764E7" w:rsidRDefault="00AD37CE" w:rsidP="00C1254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764E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(5,168)</w:t>
            </w:r>
          </w:p>
        </w:tc>
      </w:tr>
      <w:tr w:rsidR="00AD37CE" w:rsidRPr="005764E7" w14:paraId="4F0689B6" w14:textId="77777777" w:rsidTr="00C12547">
        <w:trPr>
          <w:trHeight w:val="369"/>
        </w:trPr>
        <w:tc>
          <w:tcPr>
            <w:tcW w:w="2537" w:type="pct"/>
          </w:tcPr>
          <w:p w14:paraId="6A0FFFA1" w14:textId="77777777" w:rsidR="00AD37CE" w:rsidRPr="003E3B5D" w:rsidRDefault="00AD37CE" w:rsidP="00C12547">
            <w:pPr>
              <w:tabs>
                <w:tab w:val="clear" w:pos="454"/>
                <w:tab w:val="left" w:pos="567"/>
                <w:tab w:val="left" w:pos="601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3B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ขาดทุนเบ็ดเสร็จอื่นสำหรับ</w:t>
            </w:r>
            <w:r w:rsidRPr="003E3B5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7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CEC4F8" w14:textId="77777777" w:rsidR="00AD37CE" w:rsidRPr="003E3B5D" w:rsidRDefault="00AD37CE" w:rsidP="00C1254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3B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(25,414)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51670CC6" w14:textId="77777777" w:rsidR="00AD37CE" w:rsidRPr="003E3B5D" w:rsidRDefault="00AD37CE" w:rsidP="00C1254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61E7FD" w14:textId="77777777" w:rsidR="00AD37CE" w:rsidRPr="003E3B5D" w:rsidRDefault="00AD37CE" w:rsidP="00C1254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3B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4,008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3C0DC082" w14:textId="77777777" w:rsidR="00AD37CE" w:rsidRPr="003E3B5D" w:rsidRDefault="00AD37CE" w:rsidP="00C1254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9F0EC5" w14:textId="77777777" w:rsidR="00AD37CE" w:rsidRPr="003E3B5D" w:rsidRDefault="00AD37CE" w:rsidP="00C1254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E3B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(21,406)</w:t>
            </w:r>
          </w:p>
        </w:tc>
      </w:tr>
    </w:tbl>
    <w:p w14:paraId="343F1DB2" w14:textId="4A95C038" w:rsidR="00D344D5" w:rsidRPr="005764E7" w:rsidRDefault="00B6235B" w:rsidP="003275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ทางการเงินจำแนกตามส่วนงาน</w:t>
      </w:r>
    </w:p>
    <w:p w14:paraId="746312A6" w14:textId="495373B9" w:rsidR="00F36552" w:rsidRPr="005764E7" w:rsidRDefault="00D344D5" w:rsidP="00D30C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5764E7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ข้อมูลทางการเงินจำแนกตามส่วนงานธุรกิจของบริษัทสำหรับ</w:t>
      </w:r>
      <w:r w:rsidR="002A3386" w:rsidRPr="005764E7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5764E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EC433C">
        <w:rPr>
          <w:rFonts w:ascii="Angsana New" w:hAnsi="Angsana New"/>
          <w:sz w:val="28"/>
          <w:szCs w:val="28"/>
        </w:rPr>
        <w:t>31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7B0868" w:rsidRPr="005764E7">
        <w:rPr>
          <w:rFonts w:ascii="Angsana New" w:hAnsi="Angsana New" w:hint="cs"/>
          <w:sz w:val="28"/>
          <w:szCs w:val="28"/>
          <w:cs/>
        </w:rPr>
        <w:t>มีนา</w:t>
      </w:r>
      <w:r w:rsidRPr="005764E7">
        <w:rPr>
          <w:rFonts w:ascii="Angsana New" w:hAnsi="Angsana New"/>
          <w:sz w:val="28"/>
          <w:szCs w:val="28"/>
          <w:cs/>
        </w:rPr>
        <w:t>คม</w:t>
      </w:r>
      <w:r w:rsidR="00EC433C">
        <w:rPr>
          <w:rFonts w:ascii="Angsana New" w:hAnsi="Angsana New"/>
          <w:sz w:val="28"/>
          <w:szCs w:val="28"/>
        </w:rPr>
        <w:t xml:space="preserve"> 2564</w:t>
      </w:r>
      <w:r w:rsidR="00CF2D39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 xml:space="preserve">และ </w:t>
      </w:r>
      <w:r w:rsidR="00EC433C">
        <w:rPr>
          <w:rFonts w:ascii="Angsana New" w:hAnsi="Angsana New"/>
          <w:sz w:val="28"/>
          <w:szCs w:val="28"/>
        </w:rPr>
        <w:t xml:space="preserve">2563 </w:t>
      </w:r>
      <w:r w:rsidRPr="005764E7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077"/>
        <w:gridCol w:w="1149"/>
        <w:gridCol w:w="264"/>
        <w:gridCol w:w="1154"/>
        <w:gridCol w:w="236"/>
        <w:gridCol w:w="1058"/>
        <w:gridCol w:w="249"/>
        <w:gridCol w:w="1168"/>
      </w:tblGrid>
      <w:tr w:rsidR="00D344D5" w:rsidRPr="005764E7" w14:paraId="5E1179A2" w14:textId="77777777" w:rsidTr="00333AD3">
        <w:tc>
          <w:tcPr>
            <w:tcW w:w="4077" w:type="dxa"/>
          </w:tcPr>
          <w:p w14:paraId="17CF541B" w14:textId="77777777" w:rsidR="00D344D5" w:rsidRPr="005764E7" w:rsidRDefault="00D344D5" w:rsidP="000B1F6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  <w:bookmarkStart w:id="4" w:name="_Hlk70942262"/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07DA5592" w14:textId="77777777" w:rsidR="00D344D5" w:rsidRPr="005764E7" w:rsidRDefault="00D344D5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D344D5" w:rsidRPr="005764E7" w14:paraId="4250046D" w14:textId="77777777" w:rsidTr="00333AD3">
        <w:tc>
          <w:tcPr>
            <w:tcW w:w="4077" w:type="dxa"/>
          </w:tcPr>
          <w:p w14:paraId="5F743383" w14:textId="77777777" w:rsidR="00D344D5" w:rsidRPr="005764E7" w:rsidRDefault="00D344D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7E90581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1184E255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1EBA0C2" w14:textId="77777777" w:rsidR="00D344D5" w:rsidRPr="005764E7" w:rsidRDefault="00D344D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3783101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A0C0AA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49" w:type="dxa"/>
          </w:tcPr>
          <w:p w14:paraId="7B00B400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5066B52" w14:textId="77777777" w:rsidR="00D344D5" w:rsidRPr="005764E7" w:rsidRDefault="00D344D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D344D5" w:rsidRPr="005764E7" w14:paraId="4A4BCA97" w14:textId="77777777" w:rsidTr="00333AD3">
        <w:tc>
          <w:tcPr>
            <w:tcW w:w="4077" w:type="dxa"/>
          </w:tcPr>
          <w:p w14:paraId="12C6A90F" w14:textId="5605623E" w:rsidR="00D344D5" w:rsidRPr="005764E7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="00333AD3">
              <w:rPr>
                <w:rFonts w:ascii="Angsana New" w:hAnsi="Angsana New" w:cs="Angsana New"/>
                <w:u w:val="single"/>
              </w:rPr>
              <w:t>4</w:t>
            </w:r>
          </w:p>
        </w:tc>
        <w:tc>
          <w:tcPr>
            <w:tcW w:w="1149" w:type="dxa"/>
          </w:tcPr>
          <w:p w14:paraId="6A5067A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29A5959D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0696BFF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60E5CF" w14:textId="77777777" w:rsidR="00D344D5" w:rsidRPr="005764E7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5B5D1DAD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1E4849D8" w14:textId="77777777" w:rsidR="00D344D5" w:rsidRPr="005764E7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645AEB2" w14:textId="77777777" w:rsidR="00D344D5" w:rsidRPr="005764E7" w:rsidRDefault="00D344D5" w:rsidP="000B1F6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4D5" w:rsidRPr="008D18A0" w14:paraId="75BB210A" w14:textId="77777777" w:rsidTr="00D6778F">
        <w:tc>
          <w:tcPr>
            <w:tcW w:w="4077" w:type="dxa"/>
          </w:tcPr>
          <w:p w14:paraId="58A7DA38" w14:textId="77777777" w:rsidR="00D344D5" w:rsidRPr="008D18A0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6B8E9B" w14:textId="0A06CA6A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63,</w:t>
            </w:r>
            <w:r w:rsidR="008D18A0" w:rsidRPr="008D18A0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B4A983D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BF4464" w14:textId="538A9DCA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26,316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AF56D7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A35DE2" w14:textId="644CFEA7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14,931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5A557088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AEB8C" w14:textId="769FDB56" w:rsidR="00D344D5" w:rsidRPr="008D18A0" w:rsidRDefault="00D6778F" w:rsidP="000B1F6D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104,832</w:t>
            </w:r>
          </w:p>
        </w:tc>
      </w:tr>
      <w:tr w:rsidR="00D344D5" w:rsidRPr="008D18A0" w14:paraId="156FA5A1" w14:textId="77777777" w:rsidTr="00D6778F">
        <w:tc>
          <w:tcPr>
            <w:tcW w:w="4077" w:type="dxa"/>
          </w:tcPr>
          <w:p w14:paraId="26EF6BE7" w14:textId="7949C45F" w:rsidR="00D344D5" w:rsidRPr="008D18A0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8D18A0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0B4CB7" w14:textId="23BF78EE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20,754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8AF37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AB77D9" w14:textId="36C9E0E6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18239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8D75A3" w14:textId="3B8790E0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5,069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11E6B925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B598C7E" w14:textId="2A442020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30,271</w:t>
            </w:r>
          </w:p>
        </w:tc>
      </w:tr>
      <w:tr w:rsidR="00D344D5" w:rsidRPr="008D18A0" w14:paraId="47ADF13D" w14:textId="77777777" w:rsidTr="00D6778F">
        <w:tc>
          <w:tcPr>
            <w:tcW w:w="4077" w:type="dxa"/>
          </w:tcPr>
          <w:p w14:paraId="7731BB85" w14:textId="77777777" w:rsidR="00D344D5" w:rsidRPr="008D18A0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F3D9B2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AF36F9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0C92E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B7CD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A1C37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3D460E7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596725C" w14:textId="0235CF68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676</w:t>
            </w:r>
          </w:p>
        </w:tc>
      </w:tr>
      <w:tr w:rsidR="00D344D5" w:rsidRPr="008D18A0" w14:paraId="1A554B7B" w14:textId="77777777" w:rsidTr="00D6778F">
        <w:tc>
          <w:tcPr>
            <w:tcW w:w="4077" w:type="dxa"/>
          </w:tcPr>
          <w:p w14:paraId="770C8560" w14:textId="77777777" w:rsidR="00D344D5" w:rsidRPr="008D18A0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665BA5F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7ABAA2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B5344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A61B1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16919F8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0815FAD1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E43CE7C" w14:textId="6DDE736D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(36,945)</w:t>
            </w:r>
          </w:p>
        </w:tc>
      </w:tr>
      <w:tr w:rsidR="00D344D5" w:rsidRPr="008D18A0" w14:paraId="2937205B" w14:textId="77777777" w:rsidTr="00D6778F">
        <w:tc>
          <w:tcPr>
            <w:tcW w:w="4077" w:type="dxa"/>
          </w:tcPr>
          <w:p w14:paraId="553D7EC1" w14:textId="77777777" w:rsidR="00D344D5" w:rsidRPr="008D18A0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334A07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4FD7DE2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D2E97F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546EED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330400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D145242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FA49D66" w14:textId="6D50E108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(1,031)</w:t>
            </w:r>
          </w:p>
        </w:tc>
      </w:tr>
      <w:tr w:rsidR="00D344D5" w:rsidRPr="008D18A0" w14:paraId="37C3242C" w14:textId="77777777" w:rsidTr="00D6778F">
        <w:tc>
          <w:tcPr>
            <w:tcW w:w="4077" w:type="dxa"/>
          </w:tcPr>
          <w:p w14:paraId="42E115C8" w14:textId="21E07A17" w:rsidR="00D344D5" w:rsidRPr="008D18A0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ส่วนแบ่ง</w:t>
            </w:r>
            <w:r w:rsidR="008D18A0" w:rsidRPr="008D18A0">
              <w:rPr>
                <w:rFonts w:ascii="Angsana New" w:hAnsi="Angsana New" w:cs="Angsana New" w:hint="cs"/>
                <w:cs/>
              </w:rPr>
              <w:t>ขาดทุน</w:t>
            </w:r>
            <w:r w:rsidRPr="008D18A0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00D618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2BFD9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66B8D4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CD846A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55DC9D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3A146C1C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C843A73" w14:textId="70D1645A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(3</w:t>
            </w:r>
            <w:r w:rsidR="00FF53C4">
              <w:rPr>
                <w:rFonts w:ascii="Angsana New" w:hAnsi="Angsana New"/>
                <w:sz w:val="28"/>
                <w:szCs w:val="28"/>
              </w:rPr>
              <w:t>42</w:t>
            </w:r>
            <w:r w:rsidRPr="008D18A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44D5" w:rsidRPr="008D18A0" w14:paraId="6EB9BEF4" w14:textId="77777777" w:rsidTr="00BA27C1">
        <w:tc>
          <w:tcPr>
            <w:tcW w:w="4077" w:type="dxa"/>
          </w:tcPr>
          <w:p w14:paraId="544F7005" w14:textId="77777777" w:rsidR="00D344D5" w:rsidRPr="008D18A0" w:rsidRDefault="00D344D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068946F6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B74085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7185B8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23A49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D6DBF93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65B1CE7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B418" w14:textId="722E0BA0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  <w:tr w:rsidR="00D344D5" w:rsidRPr="008D18A0" w14:paraId="3C46D369" w14:textId="77777777" w:rsidTr="00BA27C1">
        <w:tc>
          <w:tcPr>
            <w:tcW w:w="4077" w:type="dxa"/>
          </w:tcPr>
          <w:p w14:paraId="66DF865B" w14:textId="2640077D" w:rsidR="00D344D5" w:rsidRPr="008D18A0" w:rsidRDefault="00333AD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 w:hint="cs"/>
                <w:cs/>
              </w:rPr>
              <w:t>ขาดทุน</w:t>
            </w:r>
            <w:r w:rsidR="00D344D5" w:rsidRPr="008D18A0">
              <w:rPr>
                <w:rFonts w:ascii="Angsana New" w:hAnsi="Angsana New" w:cs="Angsana New"/>
                <w:cs/>
              </w:rPr>
              <w:t>สำหรั</w:t>
            </w:r>
            <w:r w:rsidR="000B1870" w:rsidRPr="008D18A0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8324AA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C675465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31D6B1B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A29810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AB092EC" w14:textId="77777777" w:rsidR="00D344D5" w:rsidRPr="008D18A0" w:rsidRDefault="00D344D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3016443" w14:textId="77777777" w:rsidR="00D344D5" w:rsidRPr="008D18A0" w:rsidRDefault="00D344D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05A59" w14:textId="37CE71A5" w:rsidR="00D344D5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(7,</w:t>
            </w:r>
            <w:r w:rsidR="00FF53C4">
              <w:rPr>
                <w:rFonts w:ascii="Angsana New" w:hAnsi="Angsana New"/>
                <w:sz w:val="28"/>
                <w:szCs w:val="28"/>
              </w:rPr>
              <w:t>429</w:t>
            </w:r>
            <w:r w:rsidRPr="008D18A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27C1" w:rsidRPr="008D18A0" w14:paraId="3BA18BF0" w14:textId="77777777" w:rsidTr="00BA27C1">
        <w:trPr>
          <w:trHeight w:hRule="exact" w:val="170"/>
        </w:trPr>
        <w:tc>
          <w:tcPr>
            <w:tcW w:w="4077" w:type="dxa"/>
          </w:tcPr>
          <w:p w14:paraId="00C4F3AD" w14:textId="77777777" w:rsidR="00BA27C1" w:rsidRPr="008D18A0" w:rsidRDefault="00BA27C1" w:rsidP="00BA27C1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EC4DB30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1981C8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A947D41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961386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177CE67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C360D47" w14:textId="77777777" w:rsidR="00BA27C1" w:rsidRPr="008D18A0" w:rsidRDefault="00BA27C1" w:rsidP="00BA27C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817B0" w14:textId="77777777" w:rsidR="00BA27C1" w:rsidRPr="008D18A0" w:rsidRDefault="00BA27C1" w:rsidP="00BA27C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8D18A0" w14:paraId="0BE18FAE" w14:textId="77777777" w:rsidTr="00BA6DBE">
        <w:tc>
          <w:tcPr>
            <w:tcW w:w="4077" w:type="dxa"/>
          </w:tcPr>
          <w:p w14:paraId="7D4F3935" w14:textId="41DA4175" w:rsidR="00BA27C1" w:rsidRPr="008D18A0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149" w:type="dxa"/>
            <w:vAlign w:val="bottom"/>
          </w:tcPr>
          <w:p w14:paraId="6352B00C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7638AE9F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77900A09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DDFA45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DD724C6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1AA9594" w14:textId="77777777" w:rsidR="00BA27C1" w:rsidRPr="008D18A0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838F37C" w14:textId="77777777" w:rsidR="00BA27C1" w:rsidRPr="008D18A0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666F78" w14:paraId="5A8A5E10" w14:textId="77777777" w:rsidTr="00BA6DBE">
        <w:tc>
          <w:tcPr>
            <w:tcW w:w="4077" w:type="dxa"/>
          </w:tcPr>
          <w:p w14:paraId="39145515" w14:textId="071CA721" w:rsidR="00BA27C1" w:rsidRPr="00666F78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66F78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 xml:space="preserve">31 </w:t>
            </w:r>
            <w:r w:rsidRPr="00666F78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มีนาคม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149" w:type="dxa"/>
            <w:vAlign w:val="bottom"/>
          </w:tcPr>
          <w:p w14:paraId="5C10DD9F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E12F22F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07E1AB40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73763C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38BE0A6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835F5BA" w14:textId="77777777" w:rsidR="00BA27C1" w:rsidRPr="00666F78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20CDF7" w14:textId="3A8F8FB9" w:rsidR="00BA27C1" w:rsidRPr="00666F78" w:rsidRDefault="00BA6DBE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F78">
              <w:rPr>
                <w:rFonts w:ascii="Angsana New" w:hAnsi="Angsana New"/>
                <w:color w:val="000000" w:themeColor="text1"/>
                <w:sz w:val="28"/>
                <w:szCs w:val="28"/>
              </w:rPr>
              <w:t>871</w:t>
            </w:r>
            <w:r w:rsidR="00BA27C1" w:rsidRPr="00666F7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66F78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  <w:r w:rsidR="00F4113F">
              <w:rPr>
                <w:rFonts w:ascii="Angsana New" w:hAnsi="Angsana New"/>
                <w:color w:val="000000" w:themeColor="text1"/>
                <w:sz w:val="28"/>
                <w:szCs w:val="28"/>
              </w:rPr>
              <w:t>28</w:t>
            </w:r>
          </w:p>
        </w:tc>
      </w:tr>
      <w:bookmarkEnd w:id="4"/>
    </w:tbl>
    <w:p w14:paraId="2811DE76" w14:textId="49AD59BC" w:rsidR="0088398F" w:rsidRDefault="0088398F"/>
    <w:p w14:paraId="1A5861F5" w14:textId="77777777" w:rsidR="0088398F" w:rsidRDefault="0088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077"/>
        <w:gridCol w:w="1149"/>
        <w:gridCol w:w="264"/>
        <w:gridCol w:w="1154"/>
        <w:gridCol w:w="236"/>
        <w:gridCol w:w="1058"/>
        <w:gridCol w:w="249"/>
        <w:gridCol w:w="1168"/>
      </w:tblGrid>
      <w:tr w:rsidR="005B0145" w:rsidRPr="008D18A0" w14:paraId="52BFDEA4" w14:textId="77777777" w:rsidTr="00D417EE">
        <w:tc>
          <w:tcPr>
            <w:tcW w:w="4077" w:type="dxa"/>
          </w:tcPr>
          <w:p w14:paraId="1456DFF6" w14:textId="77777777" w:rsidR="005B0145" w:rsidRPr="008D18A0" w:rsidRDefault="005B0145" w:rsidP="000B1F6D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63DA8F7F" w14:textId="4BB2B39E" w:rsidR="005B0145" w:rsidRPr="008D18A0" w:rsidRDefault="005B0145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งบการเงิน</w:t>
            </w:r>
            <w:r w:rsidR="00514533" w:rsidRPr="008D18A0">
              <w:rPr>
                <w:rFonts w:ascii="Angsana New" w:hAnsi="Angsana New" w:cs="Angsana New" w:hint="cs"/>
                <w:cs/>
              </w:rPr>
              <w:t>เฉพาะกิจการ</w:t>
            </w:r>
            <w:r w:rsidR="0088398F">
              <w:rPr>
                <w:rFonts w:ascii="Angsana New" w:hAnsi="Angsana New" w:cs="Angsana New"/>
              </w:rPr>
              <w:t xml:space="preserve"> </w:t>
            </w:r>
            <w:r w:rsidRPr="008D18A0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5B0145" w:rsidRPr="008D18A0" w14:paraId="1A3DD794" w14:textId="77777777" w:rsidTr="00D417EE">
        <w:tc>
          <w:tcPr>
            <w:tcW w:w="4077" w:type="dxa"/>
          </w:tcPr>
          <w:p w14:paraId="25CD1BD0" w14:textId="77777777" w:rsidR="005B0145" w:rsidRPr="008D18A0" w:rsidRDefault="005B0145" w:rsidP="000B1F6D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8B0B30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8D18A0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3DD21EA4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0EE4B66" w14:textId="77777777" w:rsidR="005B0145" w:rsidRPr="008D18A0" w:rsidRDefault="005B0145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0CF6F6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0F0C897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8D18A0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49" w:type="dxa"/>
          </w:tcPr>
          <w:p w14:paraId="304BEEFF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C1C7192" w14:textId="77777777" w:rsidR="005B0145" w:rsidRPr="008D18A0" w:rsidRDefault="005B0145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8D18A0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B0145" w:rsidRPr="008D18A0" w14:paraId="7B88DAC3" w14:textId="77777777" w:rsidTr="00D417EE">
        <w:tc>
          <w:tcPr>
            <w:tcW w:w="4077" w:type="dxa"/>
          </w:tcPr>
          <w:p w14:paraId="5184096E" w14:textId="77777777" w:rsidR="005B0145" w:rsidRPr="008D18A0" w:rsidRDefault="005B014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D18A0">
              <w:rPr>
                <w:rFonts w:ascii="Angsana New" w:hAnsi="Angsana New" w:cs="Angsana New"/>
                <w:u w:val="single"/>
              </w:rPr>
              <w:t>2564</w:t>
            </w:r>
          </w:p>
        </w:tc>
        <w:tc>
          <w:tcPr>
            <w:tcW w:w="1149" w:type="dxa"/>
          </w:tcPr>
          <w:p w14:paraId="516A916F" w14:textId="77777777" w:rsidR="005B0145" w:rsidRPr="008D18A0" w:rsidRDefault="005B014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005A2C50" w14:textId="77777777" w:rsidR="005B0145" w:rsidRPr="008D18A0" w:rsidRDefault="005B014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E62BC80" w14:textId="77777777" w:rsidR="005B0145" w:rsidRPr="008D18A0" w:rsidRDefault="005B014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E64042" w14:textId="77777777" w:rsidR="005B0145" w:rsidRPr="008D18A0" w:rsidRDefault="005B014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383C1053" w14:textId="77777777" w:rsidR="005B0145" w:rsidRPr="008D18A0" w:rsidRDefault="005B014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34B0CA7" w14:textId="77777777" w:rsidR="005B0145" w:rsidRPr="008D18A0" w:rsidRDefault="005B014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1314DF8" w14:textId="77777777" w:rsidR="005B0145" w:rsidRPr="008D18A0" w:rsidRDefault="005B0145" w:rsidP="000B1F6D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78F" w:rsidRPr="005764E7" w14:paraId="5462CE23" w14:textId="77777777" w:rsidTr="00D6778F">
        <w:tc>
          <w:tcPr>
            <w:tcW w:w="4077" w:type="dxa"/>
          </w:tcPr>
          <w:p w14:paraId="4C3D6978" w14:textId="77777777" w:rsidR="00D6778F" w:rsidRPr="008D18A0" w:rsidRDefault="00D6778F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03F988" w14:textId="45B6D140" w:rsidR="00D6778F" w:rsidRPr="008D18A0" w:rsidRDefault="008D18A0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63,</w:t>
            </w:r>
            <w:r w:rsidR="00C5023E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288C78D" w14:textId="77777777" w:rsidR="00D6778F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5C2A7D" w14:textId="67BB7265" w:rsidR="00D6778F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26,316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D6D513" w14:textId="77777777" w:rsidR="00D6778F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927AD" w14:textId="1D2083FB" w:rsidR="00D6778F" w:rsidRPr="008D18A0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14,931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6433CF5E" w14:textId="77777777" w:rsidR="00D6778F" w:rsidRPr="008D18A0" w:rsidRDefault="00D6778F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739D7" w14:textId="0373EE42" w:rsidR="00D6778F" w:rsidRPr="008D18A0" w:rsidRDefault="00D6778F" w:rsidP="000B1F6D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18A0">
              <w:rPr>
                <w:rFonts w:ascii="Angsana New" w:hAnsi="Angsana New"/>
                <w:sz w:val="28"/>
                <w:szCs w:val="28"/>
              </w:rPr>
              <w:t>104,832</w:t>
            </w:r>
          </w:p>
        </w:tc>
      </w:tr>
      <w:tr w:rsidR="00D6778F" w:rsidRPr="005764E7" w14:paraId="19E096A3" w14:textId="77777777" w:rsidTr="00D6778F">
        <w:tc>
          <w:tcPr>
            <w:tcW w:w="4077" w:type="dxa"/>
          </w:tcPr>
          <w:p w14:paraId="6D8AF72B" w14:textId="300AD098" w:rsidR="00D6778F" w:rsidRPr="005764E7" w:rsidRDefault="00D6778F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392064" w14:textId="118804B0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20,754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9C41DE" w14:textId="77777777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97BB90" w14:textId="2A289BF2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35BF4" w14:textId="77777777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EB74EA" w14:textId="72F35BBE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5,069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28F0DD3F" w14:textId="77777777" w:rsidR="00D6778F" w:rsidRPr="005764E7" w:rsidRDefault="00D6778F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64821E" w14:textId="7D137724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30,271</w:t>
            </w:r>
          </w:p>
        </w:tc>
      </w:tr>
      <w:tr w:rsidR="00BA27C1" w:rsidRPr="005764E7" w14:paraId="616AD2AF" w14:textId="77777777" w:rsidTr="00D6778F">
        <w:tc>
          <w:tcPr>
            <w:tcW w:w="4077" w:type="dxa"/>
          </w:tcPr>
          <w:p w14:paraId="57FFA79B" w14:textId="0BD0A539" w:rsidR="00BA27C1" w:rsidRPr="005764E7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CDCE96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37B0BD6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1E52F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42311D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2F4BD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2953A9EA" w14:textId="77777777" w:rsidR="00BA27C1" w:rsidRPr="005764E7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9AA32C8" w14:textId="169A05EF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FF53C4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BA27C1" w:rsidRPr="005764E7" w14:paraId="1BE45569" w14:textId="77777777" w:rsidTr="00D6778F">
        <w:tc>
          <w:tcPr>
            <w:tcW w:w="4077" w:type="dxa"/>
          </w:tcPr>
          <w:p w14:paraId="5A216DF9" w14:textId="03D8C44E" w:rsidR="00BA27C1" w:rsidRPr="005764E7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F84C099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2DD90F0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90E1B7B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4124C9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72D0A76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5F729BB" w14:textId="77777777" w:rsidR="00BA27C1" w:rsidRPr="005764E7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608D51C" w14:textId="044FE54B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778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36</w:t>
            </w:r>
            <w:r w:rsidRPr="00D6778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945</w:t>
            </w:r>
            <w:r w:rsidRPr="00D677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27C1" w:rsidRPr="005764E7" w14:paraId="6A4DBD62" w14:textId="77777777" w:rsidTr="00D6778F">
        <w:tc>
          <w:tcPr>
            <w:tcW w:w="4077" w:type="dxa"/>
          </w:tcPr>
          <w:p w14:paraId="21AD6680" w14:textId="5AFBFF9B" w:rsidR="00BA27C1" w:rsidRPr="005764E7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4420FAC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56004CA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A481EB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18C141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1BAACE3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18744E0" w14:textId="77777777" w:rsidR="00BA27C1" w:rsidRPr="005764E7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D6A18FE" w14:textId="4F07A57E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6778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D6778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031</w:t>
            </w:r>
            <w:r w:rsidRPr="00D677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27C1" w:rsidRPr="005764E7" w14:paraId="019FB4CF" w14:textId="77777777" w:rsidTr="00BA27C1">
        <w:tc>
          <w:tcPr>
            <w:tcW w:w="4077" w:type="dxa"/>
          </w:tcPr>
          <w:p w14:paraId="7F8A4A77" w14:textId="40B50551" w:rsidR="00BA27C1" w:rsidRPr="005764E7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8D18A0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757A7D8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8CF09F8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9BE5CB7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F7A86E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6055687" w14:textId="7777777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45D57FB0" w14:textId="77777777" w:rsidR="00BA27C1" w:rsidRPr="005764E7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06C83" w14:textId="4D92BC37" w:rsidR="00BA27C1" w:rsidRPr="005764E7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78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FF53C4">
              <w:rPr>
                <w:rFonts w:ascii="Angsana New" w:hAnsi="Angsana New"/>
                <w:sz w:val="28"/>
                <w:szCs w:val="28"/>
              </w:rPr>
              <w:t>1</w:t>
            </w:r>
            <w:r w:rsidRPr="00D677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6778F" w:rsidRPr="005764E7" w14:paraId="79649E30" w14:textId="77777777" w:rsidTr="00BA27C1">
        <w:tc>
          <w:tcPr>
            <w:tcW w:w="4077" w:type="dxa"/>
          </w:tcPr>
          <w:p w14:paraId="66E82D28" w14:textId="05EC6E32" w:rsidR="00D6778F" w:rsidRPr="005764E7" w:rsidRDefault="00D6778F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ขาดทุน</w:t>
            </w:r>
            <w:r w:rsidRPr="005764E7">
              <w:rPr>
                <w:rFonts w:ascii="Angsana New" w:hAnsi="Angsana New" w:cs="Angsana New"/>
                <w:cs/>
              </w:rPr>
              <w:t>สำหรั</w:t>
            </w:r>
            <w:r w:rsidRPr="005764E7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4194E11" w14:textId="77777777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9D4D51F" w14:textId="77777777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00ABF3" w14:textId="77777777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D17121" w14:textId="77777777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EEDCF64" w14:textId="77777777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5439DEFB" w14:textId="77777777" w:rsidR="00D6778F" w:rsidRPr="005764E7" w:rsidRDefault="00D6778F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2C311A" w14:textId="3384A830" w:rsidR="00D6778F" w:rsidRPr="005764E7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778F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6,9</w:t>
            </w:r>
            <w:r w:rsidR="00FF53C4">
              <w:rPr>
                <w:rFonts w:ascii="Angsana New" w:hAnsi="Angsana New"/>
                <w:sz w:val="28"/>
                <w:szCs w:val="28"/>
              </w:rPr>
              <w:t>57</w:t>
            </w:r>
            <w:r w:rsidRPr="00D6778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A27C1" w:rsidRPr="00666F78" w14:paraId="201E3277" w14:textId="77777777" w:rsidTr="00BA27C1">
        <w:trPr>
          <w:trHeight w:hRule="exact" w:val="170"/>
        </w:trPr>
        <w:tc>
          <w:tcPr>
            <w:tcW w:w="4077" w:type="dxa"/>
          </w:tcPr>
          <w:p w14:paraId="010BBF54" w14:textId="77777777" w:rsidR="00BA27C1" w:rsidRPr="00666F78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3AB7A2BA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1EA8FAA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E9646C0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24ECFF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1A4C3C9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14:paraId="68F7C4FE" w14:textId="77777777" w:rsidR="00BA27C1" w:rsidRPr="00666F78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4D2F5A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7C1" w:rsidRPr="00666F78" w14:paraId="5741F24A" w14:textId="77777777" w:rsidTr="00BA6DBE">
        <w:tc>
          <w:tcPr>
            <w:tcW w:w="4077" w:type="dxa"/>
          </w:tcPr>
          <w:p w14:paraId="28342325" w14:textId="46BF78F3" w:rsidR="00BA27C1" w:rsidRPr="00666F78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666F78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149" w:type="dxa"/>
            <w:vAlign w:val="bottom"/>
          </w:tcPr>
          <w:p w14:paraId="73351383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563A76F5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BF28446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C94127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0D55932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3CBBFCF" w14:textId="77777777" w:rsidR="00BA27C1" w:rsidRPr="00666F78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A8A5092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DBE" w:rsidRPr="00666F78" w14:paraId="623EB5CD" w14:textId="77777777" w:rsidTr="00BA6DBE">
        <w:tc>
          <w:tcPr>
            <w:tcW w:w="4077" w:type="dxa"/>
          </w:tcPr>
          <w:p w14:paraId="075DF621" w14:textId="3A8FD825" w:rsidR="00BA27C1" w:rsidRPr="00666F78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666F78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 xml:space="preserve">31 </w:t>
            </w:r>
            <w:r w:rsidRPr="00666F78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มีนาคม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>2564</w:t>
            </w:r>
          </w:p>
        </w:tc>
        <w:tc>
          <w:tcPr>
            <w:tcW w:w="1149" w:type="dxa"/>
            <w:vAlign w:val="bottom"/>
          </w:tcPr>
          <w:p w14:paraId="3AB7F800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EB1F1B1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B91D709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F355E7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6334C64" w14:textId="77777777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906917D" w14:textId="77777777" w:rsidR="00BA27C1" w:rsidRPr="00666F78" w:rsidRDefault="00BA27C1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08374E" w14:textId="3EF4673E" w:rsidR="00BA27C1" w:rsidRPr="00666F78" w:rsidRDefault="00BA27C1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F78">
              <w:rPr>
                <w:rFonts w:ascii="Angsana New" w:hAnsi="Angsana New"/>
                <w:color w:val="000000" w:themeColor="text1"/>
                <w:sz w:val="28"/>
                <w:szCs w:val="28"/>
              </w:rPr>
              <w:t>888,6</w:t>
            </w:r>
            <w:r w:rsidR="00F4113F">
              <w:rPr>
                <w:rFonts w:ascii="Angsana New" w:hAnsi="Angsana New"/>
                <w:color w:val="000000" w:themeColor="text1"/>
                <w:sz w:val="28"/>
                <w:szCs w:val="28"/>
              </w:rPr>
              <w:t>74</w:t>
            </w:r>
          </w:p>
        </w:tc>
      </w:tr>
    </w:tbl>
    <w:p w14:paraId="6A64F770" w14:textId="52A19E77" w:rsidR="005B0145" w:rsidRDefault="005B0145"/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077"/>
        <w:gridCol w:w="1134"/>
        <w:gridCol w:w="279"/>
        <w:gridCol w:w="1134"/>
        <w:gridCol w:w="284"/>
        <w:gridCol w:w="1030"/>
        <w:gridCol w:w="249"/>
        <w:gridCol w:w="1168"/>
      </w:tblGrid>
      <w:tr w:rsidR="00514533" w:rsidRPr="005764E7" w14:paraId="533D8B05" w14:textId="77777777" w:rsidTr="00D417EE">
        <w:tc>
          <w:tcPr>
            <w:tcW w:w="4077" w:type="dxa"/>
          </w:tcPr>
          <w:p w14:paraId="773B575F" w14:textId="77777777" w:rsidR="00514533" w:rsidRPr="005764E7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3A93CD73" w14:textId="77777777" w:rsidR="00514533" w:rsidRPr="005764E7" w:rsidRDefault="00514533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  <w:r w:rsidRPr="005764E7">
              <w:rPr>
                <w:rFonts w:ascii="Angsana New" w:hAnsi="Angsana New" w:cs="Angsana New"/>
              </w:rPr>
              <w:t xml:space="preserve"> </w:t>
            </w:r>
            <w:r w:rsidRPr="005764E7">
              <w:rPr>
                <w:rFonts w:ascii="Angsana New" w:hAnsi="Angsana New" w:cs="Angsana New"/>
                <w:cs/>
              </w:rPr>
              <w:t>(พันบาท)</w:t>
            </w:r>
          </w:p>
        </w:tc>
      </w:tr>
      <w:tr w:rsidR="00514533" w:rsidRPr="005764E7" w14:paraId="2F697411" w14:textId="77777777" w:rsidTr="00D417EE">
        <w:tc>
          <w:tcPr>
            <w:tcW w:w="4077" w:type="dxa"/>
          </w:tcPr>
          <w:p w14:paraId="7B0B1B46" w14:textId="77777777" w:rsidR="00514533" w:rsidRPr="005764E7" w:rsidRDefault="00514533" w:rsidP="000B1F6D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22522D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63B76B07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91CDED" w14:textId="77777777" w:rsidR="00514533" w:rsidRPr="005764E7" w:rsidRDefault="00514533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0A95C389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2E7B085B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49" w:type="dxa"/>
          </w:tcPr>
          <w:p w14:paraId="40FC5DA1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CA0C9C6" w14:textId="77777777" w:rsidR="00514533" w:rsidRPr="005764E7" w:rsidRDefault="00514533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14533" w:rsidRPr="005764E7" w14:paraId="788A19BB" w14:textId="77777777" w:rsidTr="00D417EE">
        <w:tc>
          <w:tcPr>
            <w:tcW w:w="4077" w:type="dxa"/>
          </w:tcPr>
          <w:p w14:paraId="7B96806C" w14:textId="77777777" w:rsidR="00514533" w:rsidRPr="005764E7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>
              <w:rPr>
                <w:rFonts w:ascii="Angsana New" w:hAnsi="Angsana New" w:cs="Angsana New"/>
                <w:u w:val="single"/>
              </w:rPr>
              <w:t>3</w:t>
            </w:r>
          </w:p>
        </w:tc>
        <w:tc>
          <w:tcPr>
            <w:tcW w:w="1134" w:type="dxa"/>
          </w:tcPr>
          <w:p w14:paraId="57C99DAD" w14:textId="77777777" w:rsidR="00514533" w:rsidRPr="005764E7" w:rsidRDefault="00514533" w:rsidP="000B1F6D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6CB2EC2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71AB378" w14:textId="77777777" w:rsidR="00514533" w:rsidRPr="005764E7" w:rsidRDefault="00514533" w:rsidP="000B1F6D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663BCAA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B4996D4" w14:textId="77777777" w:rsidR="00514533" w:rsidRPr="005764E7" w:rsidRDefault="00514533" w:rsidP="000B1F6D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12C3162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76F6BDF" w14:textId="77777777" w:rsidR="00514533" w:rsidRPr="005764E7" w:rsidRDefault="00514533" w:rsidP="000B1F6D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4533" w:rsidRPr="005764E7" w14:paraId="572688C1" w14:textId="77777777" w:rsidTr="00D417EE">
        <w:tc>
          <w:tcPr>
            <w:tcW w:w="4077" w:type="dxa"/>
          </w:tcPr>
          <w:p w14:paraId="650A2553" w14:textId="77777777" w:rsidR="00514533" w:rsidRPr="005764E7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146CDDF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92,877</w:t>
            </w:r>
          </w:p>
        </w:tc>
        <w:tc>
          <w:tcPr>
            <w:tcW w:w="279" w:type="dxa"/>
            <w:vAlign w:val="bottom"/>
          </w:tcPr>
          <w:p w14:paraId="2454D35B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653D20C0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15,848</w:t>
            </w:r>
          </w:p>
        </w:tc>
        <w:tc>
          <w:tcPr>
            <w:tcW w:w="284" w:type="dxa"/>
            <w:vAlign w:val="bottom"/>
          </w:tcPr>
          <w:p w14:paraId="751E45A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  <w:vAlign w:val="bottom"/>
          </w:tcPr>
          <w:p w14:paraId="25632B0E" w14:textId="6C964E5F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19,47</w:t>
            </w:r>
            <w:r w:rsidR="00D6778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9" w:type="dxa"/>
            <w:vAlign w:val="bottom"/>
          </w:tcPr>
          <w:p w14:paraId="687776A6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4A0FB1D8" w14:textId="6E1BD5CF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128,19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514533" w:rsidRPr="005764E7" w14:paraId="544CD246" w14:textId="77777777" w:rsidTr="00D417EE">
        <w:tc>
          <w:tcPr>
            <w:tcW w:w="4077" w:type="dxa"/>
          </w:tcPr>
          <w:p w14:paraId="7C59336B" w14:textId="77777777" w:rsidR="00514533" w:rsidRPr="005764E7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1691E0" w14:textId="7218B4B5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36,8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279" w:type="dxa"/>
            <w:vAlign w:val="bottom"/>
          </w:tcPr>
          <w:p w14:paraId="4DE6F78B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B3800A" w14:textId="2E78BE36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2,6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284" w:type="dxa"/>
            <w:vAlign w:val="bottom"/>
          </w:tcPr>
          <w:p w14:paraId="7143D2BA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F81444" w14:textId="6C68A52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7,71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49" w:type="dxa"/>
            <w:vAlign w:val="bottom"/>
          </w:tcPr>
          <w:p w14:paraId="352E67B8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504DD0B7" w14:textId="37153DCF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47,17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514533" w:rsidRPr="005764E7" w14:paraId="2C590EEF" w14:textId="77777777" w:rsidTr="00D417EE">
        <w:tc>
          <w:tcPr>
            <w:tcW w:w="4077" w:type="dxa"/>
          </w:tcPr>
          <w:p w14:paraId="222BA072" w14:textId="77777777" w:rsidR="00514533" w:rsidRPr="005764E7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รายได้อื่น ๆ ที่ไม่ได้ปันส่วน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7EB7072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E9A9040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A9CD7DF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E1239B7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vAlign w:val="bottom"/>
          </w:tcPr>
          <w:p w14:paraId="6C3CE1B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6AB36B0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15DF3A7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723</w:t>
            </w:r>
          </w:p>
        </w:tc>
      </w:tr>
      <w:tr w:rsidR="00514533" w:rsidRPr="005764E7" w14:paraId="7135674D" w14:textId="77777777" w:rsidTr="00D417EE">
        <w:tc>
          <w:tcPr>
            <w:tcW w:w="4077" w:type="dxa"/>
          </w:tcPr>
          <w:p w14:paraId="6F9EA251" w14:textId="77777777" w:rsidR="00514533" w:rsidRPr="005764E7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134" w:type="dxa"/>
            <w:vAlign w:val="bottom"/>
          </w:tcPr>
          <w:p w14:paraId="33C5DFCF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927CEB5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731CCAC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C85B0EF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5FE1A17B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DFCD1CF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09E225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64E7">
              <w:rPr>
                <w:rFonts w:ascii="Angsana New" w:hAnsi="Angsana New"/>
                <w:sz w:val="28"/>
                <w:szCs w:val="28"/>
              </w:rPr>
              <w:t>44,810)</w:t>
            </w:r>
          </w:p>
        </w:tc>
      </w:tr>
      <w:tr w:rsidR="00514533" w:rsidRPr="005764E7" w14:paraId="6E303BC5" w14:textId="77777777" w:rsidTr="00D417EE">
        <w:tc>
          <w:tcPr>
            <w:tcW w:w="4077" w:type="dxa"/>
          </w:tcPr>
          <w:p w14:paraId="28C8E837" w14:textId="77777777" w:rsidR="00514533" w:rsidRPr="005764E7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134" w:type="dxa"/>
            <w:vAlign w:val="bottom"/>
          </w:tcPr>
          <w:p w14:paraId="3E81478B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0A276DE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3B6CE2E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710A902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65307F20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089E0D2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48284E0" w14:textId="6E74A945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64E7">
              <w:rPr>
                <w:rFonts w:ascii="Angsana New" w:hAnsi="Angsana New"/>
                <w:sz w:val="28"/>
                <w:szCs w:val="28"/>
              </w:rPr>
              <w:t>1,12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14533" w:rsidRPr="005764E7" w14:paraId="7DD55A95" w14:textId="77777777" w:rsidTr="00D417EE">
        <w:tc>
          <w:tcPr>
            <w:tcW w:w="4077" w:type="dxa"/>
          </w:tcPr>
          <w:p w14:paraId="4B71EFD3" w14:textId="77777777" w:rsidR="00514533" w:rsidRPr="005764E7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cs/>
              </w:rPr>
              <w:t>ขาดทุน</w:t>
            </w:r>
            <w:r w:rsidRPr="005764E7">
              <w:rPr>
                <w:rFonts w:ascii="Angsana New" w:hAnsi="Angsana New" w:cs="Angsana New"/>
                <w:cs/>
              </w:rPr>
              <w:t>จากบริษัทร่วม</w:t>
            </w:r>
          </w:p>
        </w:tc>
        <w:tc>
          <w:tcPr>
            <w:tcW w:w="1134" w:type="dxa"/>
            <w:vAlign w:val="bottom"/>
          </w:tcPr>
          <w:p w14:paraId="6D0A43D9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DD9BFA3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99A7F4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2CD306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4C5D2EE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439B832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55C37CC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64E7">
              <w:rPr>
                <w:rFonts w:ascii="Angsana New" w:hAnsi="Angsana New"/>
                <w:sz w:val="28"/>
                <w:szCs w:val="28"/>
              </w:rPr>
              <w:t>1,440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14533" w:rsidRPr="005764E7" w14:paraId="5AD50224" w14:textId="77777777" w:rsidTr="00D417EE">
        <w:tc>
          <w:tcPr>
            <w:tcW w:w="4077" w:type="dxa"/>
          </w:tcPr>
          <w:p w14:paraId="7D00FF49" w14:textId="62AC0C10" w:rsidR="00514533" w:rsidRPr="005764E7" w:rsidRDefault="00BA27C1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="00514533" w:rsidRPr="005764E7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134" w:type="dxa"/>
            <w:vAlign w:val="bottom"/>
          </w:tcPr>
          <w:p w14:paraId="2A4E88C9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1E244D6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07799F7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75A528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F1BD41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59A34DCE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8ECADD0" w14:textId="67A357ED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7D2925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  <w:tr w:rsidR="00514533" w:rsidRPr="005764E7" w14:paraId="78EAADB3" w14:textId="77777777" w:rsidTr="00D417EE">
        <w:tc>
          <w:tcPr>
            <w:tcW w:w="4077" w:type="dxa"/>
          </w:tcPr>
          <w:p w14:paraId="38C00967" w14:textId="77777777" w:rsidR="00514533" w:rsidRPr="005764E7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กำไรสำหรั</w:t>
            </w:r>
            <w:r w:rsidRPr="005764E7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134" w:type="dxa"/>
            <w:vAlign w:val="bottom"/>
          </w:tcPr>
          <w:p w14:paraId="3A35849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22C7C55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FAA9CCC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F4E28BB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747D7A0D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CC04920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2029A" w14:textId="0B296C5A" w:rsidR="00514533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1453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376</w:t>
            </w:r>
          </w:p>
        </w:tc>
      </w:tr>
      <w:tr w:rsidR="00514533" w:rsidRPr="005764E7" w14:paraId="3C36C073" w14:textId="77777777" w:rsidTr="00BA27C1">
        <w:trPr>
          <w:trHeight w:hRule="exact" w:val="170"/>
        </w:trPr>
        <w:tc>
          <w:tcPr>
            <w:tcW w:w="4077" w:type="dxa"/>
          </w:tcPr>
          <w:p w14:paraId="5E16B179" w14:textId="77777777" w:rsidR="00514533" w:rsidRPr="005764E7" w:rsidRDefault="00514533" w:rsidP="000B1F6D">
            <w:pPr>
              <w:pStyle w:val="a4"/>
              <w:widowControl/>
              <w:ind w:left="38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7A35C2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1122A6A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0F208D6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049DBE7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7C85DE9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6B95778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F5D5FF2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4533" w:rsidRPr="005764E7" w14:paraId="6731139B" w14:textId="77777777" w:rsidTr="00D82988">
        <w:tc>
          <w:tcPr>
            <w:tcW w:w="4077" w:type="dxa"/>
          </w:tcPr>
          <w:p w14:paraId="1B81C73C" w14:textId="77777777" w:rsidR="00514533" w:rsidRPr="005764E7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5764E7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134" w:type="dxa"/>
            <w:vAlign w:val="bottom"/>
          </w:tcPr>
          <w:p w14:paraId="5CC4F8E6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B8D80ED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E97B0C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C64BFD8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3020923E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C972704" w14:textId="77777777" w:rsidR="00514533" w:rsidRPr="005764E7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DC0C421" w14:textId="77777777" w:rsidR="00514533" w:rsidRPr="005764E7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DBE" w:rsidRPr="00666F78" w14:paraId="4D14E27F" w14:textId="77777777" w:rsidTr="00D6778F">
        <w:tc>
          <w:tcPr>
            <w:tcW w:w="4077" w:type="dxa"/>
          </w:tcPr>
          <w:p w14:paraId="60CA179E" w14:textId="04E15D72" w:rsidR="00514533" w:rsidRPr="00666F78" w:rsidRDefault="00514533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666F78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 xml:space="preserve">31 </w:t>
            </w:r>
            <w:r w:rsidRPr="00666F78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มีนาคม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>256</w:t>
            </w:r>
            <w:r w:rsidR="00BA27C1" w:rsidRPr="00666F78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134" w:type="dxa"/>
            <w:vAlign w:val="bottom"/>
          </w:tcPr>
          <w:p w14:paraId="43F90155" w14:textId="77777777" w:rsidR="00514533" w:rsidRPr="00666F78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2B4FA29" w14:textId="77777777" w:rsidR="00514533" w:rsidRPr="00666F78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3EDE065" w14:textId="77777777" w:rsidR="00514533" w:rsidRPr="00666F78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7C652F1" w14:textId="77777777" w:rsidR="00514533" w:rsidRPr="00666F78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E68AFA2" w14:textId="77777777" w:rsidR="00514533" w:rsidRPr="00666F78" w:rsidRDefault="00514533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3126A9A7" w14:textId="77777777" w:rsidR="00514533" w:rsidRPr="00666F78" w:rsidRDefault="00514533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47304E" w14:textId="7EA98F5D" w:rsidR="00514533" w:rsidRPr="00666F78" w:rsidRDefault="00D6778F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F78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BA6DBE" w:rsidRPr="00666F78">
              <w:rPr>
                <w:rFonts w:ascii="Angsana New" w:hAnsi="Angsana New"/>
                <w:color w:val="000000" w:themeColor="text1"/>
                <w:sz w:val="28"/>
                <w:szCs w:val="28"/>
              </w:rPr>
              <w:t>91</w:t>
            </w:r>
            <w:r w:rsidRPr="00666F7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BA6DBE" w:rsidRPr="00666F78">
              <w:rPr>
                <w:rFonts w:ascii="Angsana New" w:hAnsi="Angsana New"/>
                <w:color w:val="000000" w:themeColor="text1"/>
                <w:sz w:val="28"/>
                <w:szCs w:val="28"/>
              </w:rPr>
              <w:t>588</w:t>
            </w:r>
          </w:p>
        </w:tc>
      </w:tr>
    </w:tbl>
    <w:p w14:paraId="6231CE10" w14:textId="7F3FF8BF" w:rsidR="0088398F" w:rsidRDefault="0088398F" w:rsidP="000B1F6D">
      <w:pPr>
        <w:spacing w:line="240" w:lineRule="auto"/>
      </w:pPr>
    </w:p>
    <w:p w14:paraId="5436B112" w14:textId="77777777" w:rsidR="0088398F" w:rsidRDefault="00883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077"/>
        <w:gridCol w:w="1134"/>
        <w:gridCol w:w="279"/>
        <w:gridCol w:w="1134"/>
        <w:gridCol w:w="284"/>
        <w:gridCol w:w="1030"/>
        <w:gridCol w:w="249"/>
        <w:gridCol w:w="1168"/>
      </w:tblGrid>
      <w:tr w:rsidR="0007338D" w:rsidRPr="005764E7" w14:paraId="3C086A5A" w14:textId="77777777" w:rsidTr="00333AD3">
        <w:tc>
          <w:tcPr>
            <w:tcW w:w="4077" w:type="dxa"/>
          </w:tcPr>
          <w:p w14:paraId="19E8A34C" w14:textId="77777777" w:rsidR="0007338D" w:rsidRPr="005764E7" w:rsidRDefault="0007338D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78" w:type="dxa"/>
            <w:gridSpan w:val="7"/>
            <w:tcBorders>
              <w:bottom w:val="single" w:sz="4" w:space="0" w:color="auto"/>
            </w:tcBorders>
          </w:tcPr>
          <w:p w14:paraId="0CCD537C" w14:textId="00DD1A73" w:rsidR="0007338D" w:rsidRPr="005764E7" w:rsidRDefault="00514533" w:rsidP="000B1F6D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514533">
              <w:rPr>
                <w:rFonts w:ascii="Angsana New" w:hAnsi="Angsana New" w:cs="Angsana New"/>
                <w:cs/>
              </w:rPr>
              <w:t>งบการเงินเฉพาะกิจการ(พันบาท)</w:t>
            </w:r>
          </w:p>
        </w:tc>
      </w:tr>
      <w:tr w:rsidR="0007338D" w:rsidRPr="005764E7" w14:paraId="4832827F" w14:textId="77777777" w:rsidTr="00333AD3">
        <w:tc>
          <w:tcPr>
            <w:tcW w:w="4077" w:type="dxa"/>
          </w:tcPr>
          <w:p w14:paraId="29E4E247" w14:textId="77777777" w:rsidR="0007338D" w:rsidRPr="005764E7" w:rsidRDefault="0007338D" w:rsidP="000B1F6D">
            <w:pPr>
              <w:pStyle w:val="a4"/>
              <w:widowControl/>
              <w:ind w:left="38"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C980A1" w14:textId="77777777" w:rsidR="0007338D" w:rsidRPr="005764E7" w:rsidRDefault="0007338D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79" w:type="dxa"/>
          </w:tcPr>
          <w:p w14:paraId="69587B39" w14:textId="77777777" w:rsidR="0007338D" w:rsidRPr="005764E7" w:rsidRDefault="0007338D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7C38A4" w14:textId="77777777" w:rsidR="0007338D" w:rsidRPr="005764E7" w:rsidRDefault="0007338D" w:rsidP="000B1F6D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14:paraId="72959383" w14:textId="77777777" w:rsidR="0007338D" w:rsidRPr="005764E7" w:rsidRDefault="0007338D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F4901AC" w14:textId="77777777" w:rsidR="0007338D" w:rsidRPr="005764E7" w:rsidRDefault="0007338D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249" w:type="dxa"/>
          </w:tcPr>
          <w:p w14:paraId="5ED228C8" w14:textId="77777777" w:rsidR="0007338D" w:rsidRPr="005764E7" w:rsidRDefault="0007338D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F735FE4" w14:textId="77777777" w:rsidR="0007338D" w:rsidRPr="005764E7" w:rsidRDefault="0007338D" w:rsidP="000B1F6D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7338D" w:rsidRPr="005764E7" w14:paraId="5E45B876" w14:textId="77777777" w:rsidTr="00333AD3">
        <w:tc>
          <w:tcPr>
            <w:tcW w:w="4077" w:type="dxa"/>
          </w:tcPr>
          <w:p w14:paraId="54C525B7" w14:textId="36336939" w:rsidR="0007338D" w:rsidRPr="005764E7" w:rsidRDefault="0007338D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5764E7">
              <w:rPr>
                <w:rFonts w:ascii="Angsana New" w:hAnsi="Angsana New" w:cs="Angsana New"/>
                <w:u w:val="single"/>
              </w:rPr>
              <w:t>256</w:t>
            </w:r>
            <w:r w:rsidR="006A6C2C">
              <w:rPr>
                <w:rFonts w:ascii="Angsana New" w:hAnsi="Angsana New" w:cs="Angsana New"/>
                <w:u w:val="single"/>
              </w:rPr>
              <w:t>3</w:t>
            </w:r>
          </w:p>
        </w:tc>
        <w:tc>
          <w:tcPr>
            <w:tcW w:w="1134" w:type="dxa"/>
          </w:tcPr>
          <w:p w14:paraId="2A44C6AE" w14:textId="77777777" w:rsidR="0007338D" w:rsidRPr="005764E7" w:rsidRDefault="0007338D" w:rsidP="000B1F6D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2B86DBF3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FB0D1D7" w14:textId="77777777" w:rsidR="0007338D" w:rsidRPr="005764E7" w:rsidRDefault="0007338D" w:rsidP="000B1F6D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D6F19C4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A3C6D5C" w14:textId="77777777" w:rsidR="0007338D" w:rsidRPr="005764E7" w:rsidRDefault="0007338D" w:rsidP="000B1F6D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B3C57AF" w14:textId="77777777" w:rsidR="0007338D" w:rsidRPr="005764E7" w:rsidRDefault="0007338D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4FCB8AE" w14:textId="77777777" w:rsidR="0007338D" w:rsidRPr="005764E7" w:rsidRDefault="0007338D" w:rsidP="000B1F6D">
            <w:pPr>
              <w:pStyle w:val="BodyText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6C2C" w:rsidRPr="005764E7" w14:paraId="4140143B" w14:textId="77777777" w:rsidTr="00333AD3">
        <w:tc>
          <w:tcPr>
            <w:tcW w:w="4077" w:type="dxa"/>
          </w:tcPr>
          <w:p w14:paraId="33C26B1F" w14:textId="594F08BF" w:rsidR="006A6C2C" w:rsidRPr="005764E7" w:rsidRDefault="006A6C2C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44945F73" w14:textId="11AFD8A2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92,877</w:t>
            </w:r>
          </w:p>
        </w:tc>
        <w:tc>
          <w:tcPr>
            <w:tcW w:w="279" w:type="dxa"/>
            <w:vAlign w:val="bottom"/>
          </w:tcPr>
          <w:p w14:paraId="0B1E9ACB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30251352" w14:textId="52A2ACE2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15,848</w:t>
            </w:r>
          </w:p>
        </w:tc>
        <w:tc>
          <w:tcPr>
            <w:tcW w:w="284" w:type="dxa"/>
            <w:vAlign w:val="bottom"/>
          </w:tcPr>
          <w:p w14:paraId="196305C3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  <w:vAlign w:val="bottom"/>
          </w:tcPr>
          <w:p w14:paraId="06E0BC92" w14:textId="4D1030F2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19,47</w:t>
            </w:r>
            <w:r w:rsidR="0088398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9" w:type="dxa"/>
            <w:vAlign w:val="bottom"/>
          </w:tcPr>
          <w:p w14:paraId="76AEDF63" w14:textId="77777777" w:rsidR="006A6C2C" w:rsidRPr="005764E7" w:rsidRDefault="006A6C2C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2DBCDB91" w14:textId="55FCCCE3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128,19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A6C2C" w:rsidRPr="005764E7" w14:paraId="20A3BB8E" w14:textId="77777777" w:rsidTr="00333AD3">
        <w:tc>
          <w:tcPr>
            <w:tcW w:w="4077" w:type="dxa"/>
          </w:tcPr>
          <w:p w14:paraId="5254EB02" w14:textId="36922C25" w:rsidR="006A6C2C" w:rsidRPr="005764E7" w:rsidRDefault="006A6C2C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</w:rPr>
            </w:pPr>
            <w:r w:rsidRPr="005764E7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C881D2" w14:textId="1DF19FD5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36,8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279" w:type="dxa"/>
            <w:vAlign w:val="bottom"/>
          </w:tcPr>
          <w:p w14:paraId="0D2923D1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4FCA2F" w14:textId="1DE4EEAC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2,6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284" w:type="dxa"/>
            <w:vAlign w:val="bottom"/>
          </w:tcPr>
          <w:p w14:paraId="560C754B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6FCA0C7" w14:textId="4964FCEE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7,71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249" w:type="dxa"/>
            <w:vAlign w:val="bottom"/>
          </w:tcPr>
          <w:p w14:paraId="14B0C6AA" w14:textId="77777777" w:rsidR="006A6C2C" w:rsidRPr="005764E7" w:rsidRDefault="006A6C2C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5CC22F76" w14:textId="215A0FF0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47,17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6A6C2C" w:rsidRPr="005764E7" w14:paraId="0FE24A1C" w14:textId="77777777" w:rsidTr="00333AD3">
        <w:tc>
          <w:tcPr>
            <w:tcW w:w="4077" w:type="dxa"/>
          </w:tcPr>
          <w:p w14:paraId="445EE976" w14:textId="00339E2E" w:rsidR="006A6C2C" w:rsidRPr="005764E7" w:rsidRDefault="006A6C2C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 xml:space="preserve">รายได้อื่น ๆ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82F3A86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16E4D450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3B1CC4A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6F71ACF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vAlign w:val="bottom"/>
          </w:tcPr>
          <w:p w14:paraId="40CC4E91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8EEE292" w14:textId="77777777" w:rsidR="006A6C2C" w:rsidRPr="005764E7" w:rsidRDefault="006A6C2C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F76E954" w14:textId="24D96CB5" w:rsidR="006A6C2C" w:rsidRPr="005764E7" w:rsidRDefault="00FA04FB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871</w:t>
            </w:r>
          </w:p>
        </w:tc>
      </w:tr>
      <w:tr w:rsidR="006A6C2C" w:rsidRPr="005764E7" w14:paraId="09527EE9" w14:textId="77777777" w:rsidTr="00333AD3">
        <w:tc>
          <w:tcPr>
            <w:tcW w:w="4077" w:type="dxa"/>
          </w:tcPr>
          <w:p w14:paraId="7741BAC2" w14:textId="7F925A03" w:rsidR="006A6C2C" w:rsidRPr="005764E7" w:rsidRDefault="006A6C2C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  <w:vAlign w:val="bottom"/>
          </w:tcPr>
          <w:p w14:paraId="2FA69339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246AB72B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01AEB6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4983789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4E975E2E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004FBA1" w14:textId="77777777" w:rsidR="006A6C2C" w:rsidRPr="005764E7" w:rsidRDefault="006A6C2C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A361F0F" w14:textId="0B0E7CFB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64E7">
              <w:rPr>
                <w:rFonts w:ascii="Angsana New" w:hAnsi="Angsana New"/>
                <w:sz w:val="28"/>
                <w:szCs w:val="28"/>
              </w:rPr>
              <w:t>44,810)</w:t>
            </w:r>
          </w:p>
        </w:tc>
      </w:tr>
      <w:tr w:rsidR="006A6C2C" w:rsidRPr="005764E7" w14:paraId="1D238E87" w14:textId="77777777" w:rsidTr="00333AD3">
        <w:tc>
          <w:tcPr>
            <w:tcW w:w="4077" w:type="dxa"/>
          </w:tcPr>
          <w:p w14:paraId="3CDB58E2" w14:textId="7EF26C8C" w:rsidR="006A6C2C" w:rsidRPr="005764E7" w:rsidRDefault="006A6C2C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45ED9E55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47E0009D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78469CA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DDB53A9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522535D0" w14:textId="77777777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88E47F9" w14:textId="77777777" w:rsidR="006A6C2C" w:rsidRPr="005764E7" w:rsidRDefault="006A6C2C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56C0C61" w14:textId="1573B66E" w:rsidR="006A6C2C" w:rsidRPr="005764E7" w:rsidRDefault="006A6C2C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5764E7">
              <w:rPr>
                <w:rFonts w:ascii="Angsana New" w:hAnsi="Angsana New"/>
                <w:sz w:val="28"/>
                <w:szCs w:val="28"/>
              </w:rPr>
              <w:t>1,12</w:t>
            </w:r>
            <w:r w:rsidR="000679E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5764E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D2925" w:rsidRPr="005764E7" w14:paraId="580EA20E" w14:textId="77777777" w:rsidTr="00333AD3">
        <w:tc>
          <w:tcPr>
            <w:tcW w:w="4077" w:type="dxa"/>
          </w:tcPr>
          <w:p w14:paraId="0AB7C724" w14:textId="65054FF1" w:rsidR="007D2925" w:rsidRPr="005764E7" w:rsidRDefault="007D292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475F6A5F" w14:textId="77777777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280A47E" w14:textId="77777777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33316B" w14:textId="77777777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2FB9FD4" w14:textId="77777777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A2F4635" w14:textId="77777777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2A52FF3" w14:textId="77777777" w:rsidR="007D2925" w:rsidRPr="005764E7" w:rsidRDefault="007D292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462D6F2B" w14:textId="491899D6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7D2925" w:rsidRPr="005764E7" w14:paraId="02201B1E" w14:textId="77777777" w:rsidTr="00333AD3">
        <w:tc>
          <w:tcPr>
            <w:tcW w:w="4077" w:type="dxa"/>
          </w:tcPr>
          <w:p w14:paraId="446BE055" w14:textId="077B8ACB" w:rsidR="007D2925" w:rsidRPr="005764E7" w:rsidRDefault="007D2925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s/>
              </w:rPr>
            </w:pPr>
            <w:r w:rsidRPr="005764E7">
              <w:rPr>
                <w:rFonts w:ascii="Angsana New" w:hAnsi="Angsana New" w:cs="Angsana New"/>
                <w:cs/>
              </w:rPr>
              <w:t>กำไรสำหรั</w:t>
            </w:r>
            <w:r w:rsidRPr="005764E7"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134" w:type="dxa"/>
            <w:vAlign w:val="bottom"/>
          </w:tcPr>
          <w:p w14:paraId="7989F045" w14:textId="77777777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BD38DA3" w14:textId="77777777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ED88BF" w14:textId="77777777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CA3DBC1" w14:textId="77777777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5326930" w14:textId="77777777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9FA0365" w14:textId="77777777" w:rsidR="007D2925" w:rsidRPr="005764E7" w:rsidRDefault="007D2925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112EF" w14:textId="0FC53A62" w:rsidR="007D2925" w:rsidRPr="005764E7" w:rsidRDefault="007D2925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FA04FB">
              <w:rPr>
                <w:rFonts w:ascii="Angsana New" w:hAnsi="Angsana New"/>
                <w:sz w:val="28"/>
                <w:szCs w:val="28"/>
              </w:rPr>
              <w:t>934</w:t>
            </w:r>
          </w:p>
        </w:tc>
      </w:tr>
      <w:tr w:rsidR="0007338D" w:rsidRPr="005764E7" w14:paraId="1C14FBBC" w14:textId="77777777" w:rsidTr="00BA27C1">
        <w:trPr>
          <w:trHeight w:hRule="exact" w:val="170"/>
        </w:trPr>
        <w:tc>
          <w:tcPr>
            <w:tcW w:w="4077" w:type="dxa"/>
          </w:tcPr>
          <w:p w14:paraId="24BCFB88" w14:textId="77777777" w:rsidR="0007338D" w:rsidRPr="005764E7" w:rsidRDefault="0007338D" w:rsidP="000B1F6D">
            <w:pPr>
              <w:pStyle w:val="a4"/>
              <w:widowControl/>
              <w:ind w:left="38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10A5BA4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56A54C9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B434AF5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F9F7739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63AD949B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152AE26A" w14:textId="77777777" w:rsidR="0007338D" w:rsidRPr="005764E7" w:rsidRDefault="0007338D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293CC9C3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38D" w:rsidRPr="005764E7" w14:paraId="337F9783" w14:textId="77777777" w:rsidTr="00333AD3">
        <w:tc>
          <w:tcPr>
            <w:tcW w:w="4077" w:type="dxa"/>
          </w:tcPr>
          <w:p w14:paraId="6C0A101E" w14:textId="46B3B30E" w:rsidR="0007338D" w:rsidRPr="005764E7" w:rsidRDefault="0007338D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5764E7">
              <w:rPr>
                <w:rFonts w:ascii="Angsana New" w:hAnsi="Angsana New" w:cs="Angsana New"/>
                <w:b/>
                <w:bCs/>
                <w:cs/>
              </w:rPr>
              <w:t>สินทรัพย์</w:t>
            </w:r>
            <w:r w:rsidR="00BA27C1">
              <w:rPr>
                <w:rFonts w:ascii="Angsana New" w:hAnsi="Angsana New" w:cs="Angsana New" w:hint="cs"/>
                <w:b/>
                <w:bCs/>
                <w:cs/>
              </w:rPr>
              <w:t>ที่ไม่ได้ปันส่วน</w:t>
            </w:r>
          </w:p>
        </w:tc>
        <w:tc>
          <w:tcPr>
            <w:tcW w:w="1134" w:type="dxa"/>
            <w:vAlign w:val="bottom"/>
          </w:tcPr>
          <w:p w14:paraId="59195146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3B4FC65E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79D91D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38B2CFE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2D49BEB4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125BC3D" w14:textId="77777777" w:rsidR="0007338D" w:rsidRPr="005764E7" w:rsidRDefault="0007338D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FB31028" w14:textId="77777777" w:rsidR="0007338D" w:rsidRPr="005764E7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6DBE" w:rsidRPr="00666F78" w14:paraId="12020FE1" w14:textId="77777777" w:rsidTr="00D6778F">
        <w:tc>
          <w:tcPr>
            <w:tcW w:w="4077" w:type="dxa"/>
          </w:tcPr>
          <w:p w14:paraId="40E45EC9" w14:textId="776901BA" w:rsidR="0007338D" w:rsidRPr="00666F78" w:rsidRDefault="0007338D" w:rsidP="000B1F6D">
            <w:pPr>
              <w:pStyle w:val="a4"/>
              <w:widowControl/>
              <w:ind w:left="38" w:right="0"/>
              <w:jc w:val="thaiDistribute"/>
              <w:rPr>
                <w:rFonts w:ascii="Angsana New" w:hAnsi="Angsana New" w:cs="Angsana New"/>
                <w:color w:val="000000" w:themeColor="text1"/>
              </w:rPr>
            </w:pPr>
            <w:r w:rsidRPr="00666F78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666F78">
              <w:rPr>
                <w:rFonts w:ascii="Angsana New" w:hAnsi="Angsana New" w:cs="Angsana New"/>
                <w:color w:val="000000" w:themeColor="text1"/>
              </w:rPr>
              <w:t xml:space="preserve">31 </w:t>
            </w:r>
            <w:r w:rsidR="00C143C0" w:rsidRPr="00666F78">
              <w:rPr>
                <w:rFonts w:ascii="Angsana New" w:hAnsi="Angsana New" w:cs="Angsana New" w:hint="cs"/>
                <w:color w:val="000000" w:themeColor="text1"/>
                <w:cs/>
              </w:rPr>
              <w:t xml:space="preserve">มีนาคม </w:t>
            </w:r>
            <w:r w:rsidR="00C143C0" w:rsidRPr="00666F78">
              <w:rPr>
                <w:rFonts w:ascii="Angsana New" w:hAnsi="Angsana New" w:cs="Angsana New"/>
                <w:color w:val="000000" w:themeColor="text1"/>
              </w:rPr>
              <w:t>256</w:t>
            </w:r>
            <w:r w:rsidR="00BA27C1" w:rsidRPr="00666F78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134" w:type="dxa"/>
            <w:vAlign w:val="bottom"/>
          </w:tcPr>
          <w:p w14:paraId="14150D37" w14:textId="77777777" w:rsidR="0007338D" w:rsidRPr="00666F78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06A8BE04" w14:textId="77777777" w:rsidR="0007338D" w:rsidRPr="00666F78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28E5A6D" w14:textId="77777777" w:rsidR="0007338D" w:rsidRPr="00666F78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A2FB932" w14:textId="77777777" w:rsidR="0007338D" w:rsidRPr="00666F78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3E0BCCF" w14:textId="77777777" w:rsidR="0007338D" w:rsidRPr="00666F78" w:rsidRDefault="0007338D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2FB81E9A" w14:textId="77777777" w:rsidR="0007338D" w:rsidRPr="00666F78" w:rsidRDefault="0007338D" w:rsidP="000B1F6D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7AC5C6" w14:textId="5F6FC890" w:rsidR="0007338D" w:rsidRPr="00666F78" w:rsidRDefault="00BA6DBE" w:rsidP="000B1F6D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666F78">
              <w:rPr>
                <w:rFonts w:ascii="Angsana New" w:hAnsi="Angsana New"/>
                <w:color w:val="000000" w:themeColor="text1"/>
                <w:sz w:val="28"/>
                <w:szCs w:val="28"/>
              </w:rPr>
              <w:t>907</w:t>
            </w:r>
            <w:r w:rsidR="00D6778F" w:rsidRPr="00666F78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666F78">
              <w:rPr>
                <w:rFonts w:ascii="Angsana New" w:hAnsi="Angsana New"/>
                <w:color w:val="000000" w:themeColor="text1"/>
                <w:sz w:val="28"/>
                <w:szCs w:val="28"/>
              </w:rPr>
              <w:t>681</w:t>
            </w:r>
          </w:p>
        </w:tc>
      </w:tr>
    </w:tbl>
    <w:p w14:paraId="51A2384F" w14:textId="3308201B" w:rsidR="0007338D" w:rsidRPr="005764E7" w:rsidRDefault="0007338D" w:rsidP="000B1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ยอดขายให้ลูกค้ารายใหญ่</w:t>
      </w:r>
      <w:r w:rsidR="000679E6">
        <w:rPr>
          <w:rFonts w:ascii="Angsana New" w:hAnsi="Angsana New" w:hint="cs"/>
          <w:sz w:val="28"/>
          <w:szCs w:val="28"/>
          <w:cs/>
        </w:rPr>
        <w:t>สำหรับงวดสามเดือน</w:t>
      </w:r>
      <w:r w:rsidRPr="005764E7">
        <w:rPr>
          <w:rFonts w:ascii="Angsana New" w:hAnsi="Angsana New"/>
          <w:sz w:val="28"/>
          <w:szCs w:val="28"/>
          <w:cs/>
        </w:rPr>
        <w:t>สิ้นสุดวันที่</w:t>
      </w:r>
      <w:r w:rsidR="007431CD" w:rsidRPr="005764E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31</w:t>
      </w:r>
      <w:r w:rsidR="007431CD" w:rsidRPr="005764E7">
        <w:rPr>
          <w:rFonts w:ascii="Angsana New" w:hAnsi="Angsana New"/>
          <w:sz w:val="28"/>
          <w:szCs w:val="28"/>
        </w:rPr>
        <w:t xml:space="preserve"> </w:t>
      </w:r>
      <w:r w:rsidR="007431CD" w:rsidRPr="005764E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35833">
        <w:rPr>
          <w:rFonts w:ascii="Angsana New" w:hAnsi="Angsana New"/>
          <w:sz w:val="28"/>
          <w:szCs w:val="28"/>
        </w:rPr>
        <w:t>2564</w:t>
      </w:r>
      <w:r w:rsidR="0000657B"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และ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2563</w:t>
      </w:r>
      <w:r w:rsidRPr="005764E7">
        <w:rPr>
          <w:rFonts w:ascii="Angsana New" w:hAnsi="Angsana New"/>
          <w:sz w:val="28"/>
          <w:szCs w:val="28"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</w:t>
      </w:r>
      <w:r w:rsidRPr="005873BC">
        <w:rPr>
          <w:rFonts w:ascii="Angsana New" w:hAnsi="Angsana New"/>
          <w:sz w:val="28"/>
          <w:szCs w:val="28"/>
          <w:cs/>
        </w:rPr>
        <w:t>จำนวน</w:t>
      </w:r>
      <w:r w:rsidR="00235833" w:rsidRPr="005873BC">
        <w:rPr>
          <w:rFonts w:ascii="Angsana New" w:hAnsi="Angsana New"/>
          <w:sz w:val="28"/>
          <w:szCs w:val="28"/>
        </w:rPr>
        <w:t xml:space="preserve"> </w:t>
      </w:r>
      <w:r w:rsidR="005873BC" w:rsidRPr="005873BC">
        <w:rPr>
          <w:rFonts w:ascii="Angsana New" w:hAnsi="Angsana New"/>
          <w:sz w:val="28"/>
          <w:szCs w:val="28"/>
        </w:rPr>
        <w:t xml:space="preserve">24.58 </w:t>
      </w:r>
      <w:r w:rsidRPr="005873BC">
        <w:rPr>
          <w:rFonts w:ascii="Angsana New" w:hAnsi="Angsana New"/>
          <w:sz w:val="28"/>
          <w:szCs w:val="28"/>
          <w:cs/>
        </w:rPr>
        <w:t>ล้าน</w:t>
      </w:r>
      <w:r w:rsidRPr="005764E7">
        <w:rPr>
          <w:rFonts w:ascii="Angsana New" w:hAnsi="Angsana New"/>
          <w:sz w:val="28"/>
          <w:szCs w:val="28"/>
          <w:cs/>
        </w:rPr>
        <w:t>บาท และ</w:t>
      </w:r>
      <w:r w:rsidR="00BB3B9A" w:rsidRPr="005764E7">
        <w:rPr>
          <w:rFonts w:ascii="Angsana New" w:hAnsi="Angsana New" w:hint="cs"/>
          <w:sz w:val="28"/>
          <w:szCs w:val="28"/>
          <w:cs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25.06</w:t>
      </w:r>
      <w:r w:rsidRPr="005764E7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5757077D" w14:textId="488201A9" w:rsidR="00B6235B" w:rsidRPr="005764E7" w:rsidRDefault="00B6235B" w:rsidP="0000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356EDF" w:rsidRPr="005764E7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0679E6">
        <w:rPr>
          <w:rFonts w:ascii="Angsana New" w:hAnsi="Angsana New" w:hint="cs"/>
          <w:sz w:val="28"/>
          <w:szCs w:val="28"/>
          <w:cs/>
        </w:rPr>
        <w:t>สิ้น</w:t>
      </w:r>
      <w:r w:rsidRPr="005764E7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235833">
        <w:rPr>
          <w:rFonts w:ascii="Angsana New" w:hAnsi="Angsana New"/>
          <w:sz w:val="28"/>
          <w:szCs w:val="28"/>
        </w:rPr>
        <w:t>31</w:t>
      </w:r>
      <w:r w:rsidR="0007338D" w:rsidRPr="005764E7">
        <w:rPr>
          <w:rFonts w:ascii="Angsana New" w:hAnsi="Angsana New"/>
          <w:sz w:val="28"/>
          <w:szCs w:val="28"/>
          <w:cs/>
        </w:rPr>
        <w:t xml:space="preserve"> </w:t>
      </w:r>
      <w:r w:rsidR="00356EDF" w:rsidRPr="005764E7">
        <w:rPr>
          <w:rFonts w:ascii="Angsana New" w:hAnsi="Angsana New" w:hint="cs"/>
          <w:sz w:val="28"/>
          <w:szCs w:val="28"/>
          <w:cs/>
        </w:rPr>
        <w:t>มีนา</w:t>
      </w:r>
      <w:r w:rsidR="0007338D" w:rsidRPr="005764E7">
        <w:rPr>
          <w:rFonts w:ascii="Angsana New" w:hAnsi="Angsana New"/>
          <w:sz w:val="28"/>
          <w:szCs w:val="28"/>
          <w:cs/>
        </w:rPr>
        <w:t>คม</w:t>
      </w:r>
      <w:r w:rsidR="005B388A" w:rsidRPr="005764E7">
        <w:rPr>
          <w:rFonts w:ascii="Angsana New" w:hAnsi="Angsana New"/>
          <w:sz w:val="28"/>
          <w:szCs w:val="28"/>
          <w:cs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2564</w:t>
      </w:r>
      <w:r w:rsidR="00B81610" w:rsidRPr="005764E7">
        <w:rPr>
          <w:rFonts w:ascii="Angsana New" w:hAnsi="Angsana New"/>
          <w:color w:val="FFFFFF"/>
          <w:sz w:val="28"/>
          <w:szCs w:val="28"/>
        </w:rPr>
        <w:t>_</w:t>
      </w:r>
      <w:r w:rsidR="00B81610" w:rsidRPr="005764E7">
        <w:rPr>
          <w:rFonts w:ascii="Angsana New" w:hAnsi="Angsana New"/>
          <w:sz w:val="28"/>
          <w:szCs w:val="28"/>
          <w:cs/>
        </w:rPr>
        <w:t>และ</w:t>
      </w:r>
      <w:r w:rsidR="005B388A" w:rsidRPr="005764E7">
        <w:rPr>
          <w:rFonts w:ascii="Angsana New" w:hAnsi="Angsana New"/>
          <w:sz w:val="28"/>
          <w:szCs w:val="28"/>
        </w:rPr>
        <w:t xml:space="preserve"> </w:t>
      </w:r>
      <w:r w:rsidR="00235833">
        <w:rPr>
          <w:rFonts w:ascii="Angsana New" w:hAnsi="Angsana New"/>
          <w:sz w:val="28"/>
          <w:szCs w:val="28"/>
        </w:rPr>
        <w:t>2563</w:t>
      </w:r>
      <w:r w:rsidR="00B81610" w:rsidRPr="005764E7">
        <w:rPr>
          <w:rFonts w:ascii="Angsana New" w:hAnsi="Angsana New"/>
          <w:sz w:val="28"/>
          <w:szCs w:val="28"/>
          <w:cs/>
        </w:rPr>
        <w:t xml:space="preserve"> </w:t>
      </w:r>
      <w:r w:rsidRPr="005764E7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5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1559"/>
        <w:gridCol w:w="283"/>
        <w:gridCol w:w="1593"/>
      </w:tblGrid>
      <w:tr w:rsidR="0007338D" w:rsidRPr="005764E7" w14:paraId="5D1DD375" w14:textId="77777777" w:rsidTr="00235833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99E" w14:textId="77777777" w:rsidR="0007338D" w:rsidRPr="005764E7" w:rsidRDefault="0007338D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458C2" w14:textId="77777777" w:rsidR="0007338D" w:rsidRPr="005764E7" w:rsidRDefault="0007338D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13E34" w:rsidRPr="005764E7" w14:paraId="7F1E90FA" w14:textId="77777777" w:rsidTr="00235833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AB5CC" w14:textId="77777777" w:rsidR="00013E34" w:rsidRPr="005764E7" w:rsidRDefault="00013E34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D0BE8" w14:textId="0B147287" w:rsidR="00013E34" w:rsidRPr="005764E7" w:rsidRDefault="00984E57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84E57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</w:t>
            </w:r>
            <w:r w:rsidR="007C2116">
              <w:rPr>
                <w:rFonts w:ascii="Angsana New" w:hAnsi="Angsana New"/>
                <w:sz w:val="28"/>
                <w:szCs w:val="28"/>
              </w:rPr>
              <w:br/>
            </w:r>
            <w:r w:rsidRPr="00984E57">
              <w:rPr>
                <w:rFonts w:ascii="Angsana New" w:hAnsi="Angsana New"/>
                <w:sz w:val="28"/>
                <w:szCs w:val="28"/>
                <w:cs/>
              </w:rPr>
              <w:t xml:space="preserve">ส่วนได้เสีย </w:t>
            </w:r>
            <w:r w:rsidR="00013E34">
              <w:rPr>
                <w:rFonts w:ascii="Angsana New" w:hAnsi="Angsana New"/>
                <w:sz w:val="28"/>
                <w:szCs w:val="28"/>
              </w:rPr>
              <w:t>/</w:t>
            </w:r>
            <w:r w:rsidR="00013E34" w:rsidRPr="00013E3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57FB" w:rsidRPr="005764E7" w14:paraId="23E1020C" w14:textId="77777777" w:rsidTr="00235833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0632" w14:textId="77777777" w:rsidR="004A57FB" w:rsidRPr="005764E7" w:rsidRDefault="004A57FB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88C14" w14:textId="4037C380" w:rsidR="004A57FB" w:rsidRPr="005764E7" w:rsidRDefault="004A57F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23583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D27B90" w14:textId="77777777" w:rsidR="004A57FB" w:rsidRPr="005764E7" w:rsidRDefault="004A57F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B01CE" w14:textId="4BDC9092" w:rsidR="004A57FB" w:rsidRPr="005764E7" w:rsidRDefault="004A57FB" w:rsidP="000B1F6D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256</w:t>
            </w:r>
            <w:r w:rsidR="0023583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A57FB" w:rsidRPr="005764E7" w14:paraId="709598C0" w14:textId="77777777" w:rsidTr="00235833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84168" w14:textId="77777777" w:rsidR="004A57FB" w:rsidRPr="005764E7" w:rsidRDefault="004A57FB" w:rsidP="000B1F6D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91EB5A" w14:textId="77777777" w:rsidR="004A57FB" w:rsidRPr="005764E7" w:rsidRDefault="004A57FB" w:rsidP="000B1F6D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BADA" w14:textId="77777777" w:rsidR="004A57FB" w:rsidRPr="005764E7" w:rsidRDefault="004A57FB" w:rsidP="000B1F6D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3142" w14:textId="77777777" w:rsidR="004A57FB" w:rsidRPr="005764E7" w:rsidRDefault="004A57FB" w:rsidP="000B1F6D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5833" w:rsidRPr="005764E7" w14:paraId="7906B8A9" w14:textId="77777777" w:rsidTr="0015535D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D9E" w14:textId="77777777" w:rsidR="00235833" w:rsidRPr="005764E7" w:rsidRDefault="00235833" w:rsidP="000B1F6D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5A794" w14:textId="49EC8881" w:rsidR="00235833" w:rsidRPr="005764E7" w:rsidRDefault="0015535D" w:rsidP="000B1F6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104,181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AC928" w14:textId="77777777" w:rsidR="00235833" w:rsidRPr="005764E7" w:rsidRDefault="00235833" w:rsidP="000B1F6D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3EF0D" w14:textId="1F0362F7" w:rsidR="00235833" w:rsidRPr="005764E7" w:rsidRDefault="00235833" w:rsidP="000B1F6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126,529</w:t>
            </w:r>
          </w:p>
        </w:tc>
      </w:tr>
      <w:tr w:rsidR="00235833" w:rsidRPr="005764E7" w14:paraId="0AA94B42" w14:textId="77777777" w:rsidTr="0015535D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71DAA" w14:textId="77777777" w:rsidR="00235833" w:rsidRPr="005764E7" w:rsidRDefault="00235833" w:rsidP="000B1F6D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5764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9B662" w14:textId="0E4F695F" w:rsidR="00235833" w:rsidRPr="005764E7" w:rsidRDefault="0015535D" w:rsidP="000B1F6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AD35" w14:textId="77777777" w:rsidR="00235833" w:rsidRPr="005764E7" w:rsidRDefault="00235833" w:rsidP="000B1F6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FC1C3" w14:textId="5749EDA7" w:rsidR="00235833" w:rsidRPr="005764E7" w:rsidRDefault="00235833" w:rsidP="000B1F6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</w:rPr>
              <w:t>1,667</w:t>
            </w:r>
          </w:p>
        </w:tc>
      </w:tr>
      <w:tr w:rsidR="00235833" w:rsidRPr="005764E7" w14:paraId="2AE5E608" w14:textId="77777777" w:rsidTr="0015535D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8C85E" w14:textId="77777777" w:rsidR="00235833" w:rsidRPr="005764E7" w:rsidRDefault="00235833" w:rsidP="000B1F6D">
            <w:pPr>
              <w:pStyle w:val="Heading5"/>
              <w:spacing w:line="240" w:lineRule="auto"/>
              <w:ind w:left="34" w:firstLine="4"/>
              <w:rPr>
                <w:rFonts w:ascii="Angsana New" w:hAnsi="Angsana New"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EB8A21" w14:textId="3C8708A2" w:rsidR="00235833" w:rsidRPr="005764E7" w:rsidRDefault="0015535D" w:rsidP="000B1F6D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104,832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CE82" w14:textId="77777777" w:rsidR="00235833" w:rsidRPr="005764E7" w:rsidRDefault="00235833" w:rsidP="000B1F6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E525C0" w14:textId="0A263F5F" w:rsidR="00235833" w:rsidRPr="005764E7" w:rsidRDefault="00235833" w:rsidP="000B1F6D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</w:rPr>
              <w:t>128,196</w:t>
            </w:r>
          </w:p>
        </w:tc>
      </w:tr>
    </w:tbl>
    <w:p w14:paraId="7FBEC4C1" w14:textId="548F185F" w:rsidR="0057694A" w:rsidRDefault="0057694A" w:rsidP="00576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10A6E2E2" w14:textId="6D5AC0EE" w:rsidR="0057694A" w:rsidRDefault="0057694A" w:rsidP="00576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4DA85994" w14:textId="4E816AFE" w:rsidR="0057694A" w:rsidRDefault="0057694A" w:rsidP="00576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55F25F26" w14:textId="4E391C94" w:rsidR="0057694A" w:rsidRDefault="0057694A" w:rsidP="00576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000A4990" w14:textId="77777777" w:rsidR="0057694A" w:rsidRPr="0057694A" w:rsidRDefault="0057694A" w:rsidP="005769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1D42EC1" w14:textId="5DCF961D" w:rsidR="00B061BA" w:rsidRPr="00B061BA" w:rsidRDefault="00B061BA" w:rsidP="007D1F6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B061BA">
        <w:rPr>
          <w:rFonts w:ascii="Angsana New" w:hAnsi="Angsana New" w:hint="cs"/>
          <w:b/>
          <w:bCs/>
          <w:sz w:val="28"/>
          <w:szCs w:val="28"/>
          <w:cs/>
        </w:rPr>
        <w:lastRenderedPageBreak/>
        <w:t>ก</w:t>
      </w:r>
      <w:r w:rsidRPr="00B061BA">
        <w:rPr>
          <w:rFonts w:ascii="Angsana New" w:hAnsi="Angsana New"/>
          <w:b/>
          <w:bCs/>
          <w:sz w:val="28"/>
          <w:szCs w:val="28"/>
          <w:cs/>
        </w:rPr>
        <w:t>ารเปิดเผยข้อมูลสำหรับเครื่องมือทางการเงิน</w:t>
      </w:r>
    </w:p>
    <w:p w14:paraId="4DB438AB" w14:textId="7CE0D7DD" w:rsidR="00457413" w:rsidRPr="000B1F6D" w:rsidRDefault="00457413" w:rsidP="00457413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/>
        <w:ind w:left="851" w:hanging="426"/>
        <w:rPr>
          <w:rFonts w:ascii="Angsana New" w:hAnsi="Angsana New"/>
          <w:b/>
          <w:bCs/>
          <w:sz w:val="28"/>
          <w:szCs w:val="28"/>
          <w:lang w:val="en-GB"/>
        </w:rPr>
      </w:pPr>
      <w:r w:rsidRPr="000B1F6D">
        <w:rPr>
          <w:rFonts w:ascii="Angsana New" w:hAnsi="Angsana New"/>
          <w:b/>
          <w:bCs/>
          <w:sz w:val="28"/>
          <w:szCs w:val="28"/>
          <w:cs/>
        </w:rPr>
        <w:t>มูลค่ายุติธรรม</w:t>
      </w:r>
      <w:r w:rsidRPr="000B1F6D">
        <w:rPr>
          <w:rFonts w:ascii="Angsana New" w:hAnsi="Angsana New" w:hint="cs"/>
          <w:b/>
          <w:bCs/>
          <w:sz w:val="28"/>
          <w:szCs w:val="28"/>
          <w:cs/>
        </w:rPr>
        <w:t>ของเครื่องมือทางการเงิน</w:t>
      </w:r>
    </w:p>
    <w:p w14:paraId="14104A7B" w14:textId="77777777" w:rsidR="0009145E" w:rsidRPr="00DC568E" w:rsidRDefault="0009145E" w:rsidP="0009145E">
      <w:pPr>
        <w:pStyle w:val="ListParagraph"/>
        <w:tabs>
          <w:tab w:val="clear" w:pos="680"/>
          <w:tab w:val="left" w:pos="851"/>
        </w:tabs>
        <w:spacing w:before="120"/>
        <w:ind w:left="851"/>
        <w:jc w:val="thaiDistribute"/>
        <w:rPr>
          <w:rFonts w:ascii="Angsana New" w:hAnsi="Angsana New"/>
          <w:sz w:val="28"/>
          <w:szCs w:val="28"/>
          <w:u w:val="single"/>
        </w:rPr>
      </w:pPr>
      <w:r w:rsidRPr="00DC568E">
        <w:rPr>
          <w:rFonts w:ascii="Angsana New" w:hAnsi="Angsana New"/>
          <w:sz w:val="28"/>
          <w:szCs w:val="28"/>
          <w:u w:val="single"/>
          <w:cs/>
        </w:rPr>
        <w:t>มูลค่าตามบัญชีและมูลค่ายุติธรรม</w:t>
      </w:r>
    </w:p>
    <w:p w14:paraId="5005FEB0" w14:textId="77777777" w:rsidR="0009145E" w:rsidRPr="00B3691D" w:rsidRDefault="0009145E" w:rsidP="0009145E">
      <w:pPr>
        <w:tabs>
          <w:tab w:val="clear" w:pos="680"/>
          <w:tab w:val="left" w:pos="851"/>
        </w:tabs>
        <w:spacing w:before="120" w:after="120" w:line="260" w:lineRule="atLeast"/>
        <w:ind w:left="993" w:right="49" w:hanging="142"/>
        <w:jc w:val="thaiDistribute"/>
        <w:rPr>
          <w:rFonts w:ascii="Angsana New" w:hAnsi="Angsana New"/>
          <w:sz w:val="28"/>
          <w:szCs w:val="28"/>
        </w:rPr>
      </w:pPr>
      <w:r w:rsidRPr="00397705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97705">
        <w:rPr>
          <w:rFonts w:ascii="Angsana New" w:hAnsi="Angsana New" w:hint="cs"/>
          <w:sz w:val="28"/>
          <w:szCs w:val="28"/>
          <w:cs/>
        </w:rPr>
        <w:t>ใกล้เคียงกับมูลค่าตามบัญชี</w:t>
      </w:r>
      <w:r w:rsidRPr="00B3691D">
        <w:rPr>
          <w:rFonts w:ascii="Angsana New" w:hAnsi="Angsana New"/>
          <w:sz w:val="28"/>
          <w:szCs w:val="28"/>
          <w:cs/>
        </w:rPr>
        <w:t xml:space="preserve"> </w:t>
      </w:r>
    </w:p>
    <w:p w14:paraId="11089403" w14:textId="797718A9" w:rsidR="0009145E" w:rsidRPr="00B3691D" w:rsidRDefault="0009145E" w:rsidP="0009145E">
      <w:pPr>
        <w:spacing w:before="120" w:after="120" w:line="260" w:lineRule="atLeast"/>
        <w:ind w:left="1134" w:right="49" w:hanging="283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B3691D">
        <w:rPr>
          <w:rFonts w:ascii="Angsana New" w:hAnsi="Angsana New"/>
          <w:sz w:val="28"/>
          <w:szCs w:val="28"/>
          <w:cs/>
        </w:rPr>
        <w:t>ก)</w:t>
      </w:r>
      <w:r w:rsidRPr="00B3691D">
        <w:rPr>
          <w:rFonts w:ascii="Angsana New" w:hAnsi="Angsana New"/>
          <w:sz w:val="28"/>
          <w:szCs w:val="28"/>
          <w:cs/>
        </w:rPr>
        <w:tab/>
        <w:t>สินทรัพย์</w:t>
      </w:r>
      <w:r w:rsidRPr="00B3691D">
        <w:rPr>
          <w:rFonts w:ascii="Angsana New" w:hAnsi="Angsana New" w:hint="cs"/>
          <w:sz w:val="28"/>
          <w:szCs w:val="28"/>
          <w:cs/>
        </w:rPr>
        <w:t>ทางการเงิน</w:t>
      </w:r>
      <w:r w:rsidRPr="00B3691D">
        <w:rPr>
          <w:rFonts w:ascii="Angsana New" w:hAnsi="Angsana New"/>
          <w:sz w:val="28"/>
          <w:szCs w:val="28"/>
          <w:cs/>
        </w:rPr>
        <w:t xml:space="preserve">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</w:t>
      </w:r>
      <w:r w:rsidR="00013E34">
        <w:rPr>
          <w:rFonts w:ascii="Angsana New" w:hAnsi="Angsana New"/>
          <w:sz w:val="28"/>
          <w:szCs w:val="28"/>
        </w:rPr>
        <w:t xml:space="preserve"> </w:t>
      </w:r>
      <w:r w:rsidR="00013E34">
        <w:rPr>
          <w:rFonts w:ascii="Angsana New" w:hAnsi="Angsana New" w:hint="cs"/>
          <w:sz w:val="28"/>
          <w:szCs w:val="28"/>
          <w:cs/>
        </w:rPr>
        <w:t>เงินเบิกเกินบัญชี</w:t>
      </w:r>
      <w:r>
        <w:rPr>
          <w:rFonts w:ascii="Angsana New"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 </w:t>
      </w:r>
      <w:r w:rsidRPr="00B3691D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</w:t>
      </w:r>
      <w:r>
        <w:rPr>
          <w:rFonts w:ascii="Angsana New" w:hAnsi="Angsana New" w:hint="cs"/>
          <w:sz w:val="28"/>
          <w:szCs w:val="28"/>
          <w:cs/>
        </w:rPr>
        <w:t>การเงิน</w:t>
      </w:r>
    </w:p>
    <w:p w14:paraId="1122E40D" w14:textId="29DE1D36" w:rsidR="0009145E" w:rsidRPr="00B3691D" w:rsidRDefault="0009145E" w:rsidP="0009145E">
      <w:pPr>
        <w:spacing w:before="120" w:after="120" w:line="260" w:lineRule="atLeast"/>
        <w:ind w:left="1134" w:right="49" w:hanging="283"/>
        <w:jc w:val="thaiDistribute"/>
        <w:rPr>
          <w:rFonts w:ascii="Angsana New" w:hAnsi="Angsana New"/>
          <w:sz w:val="28"/>
          <w:szCs w:val="28"/>
        </w:rPr>
      </w:pPr>
      <w:r w:rsidRPr="00B3691D">
        <w:rPr>
          <w:rFonts w:ascii="Angsana New" w:hAnsi="Angsana New"/>
          <w:sz w:val="28"/>
          <w:szCs w:val="28"/>
          <w:cs/>
        </w:rPr>
        <w:t>ข)</w:t>
      </w:r>
      <w:r w:rsidRPr="00B3691D"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หนี้สินตามสัญญาเช่า</w:t>
      </w:r>
      <w:r w:rsidRPr="00B3691D">
        <w:rPr>
          <w:rFonts w:ascii="Angsana New" w:hAnsi="Angsana New"/>
          <w:sz w:val="28"/>
          <w:szCs w:val="28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Pr="00B3691D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6973064" w14:textId="4D80DAAD" w:rsidR="00B94003" w:rsidRPr="00B94003" w:rsidRDefault="0009145E" w:rsidP="00B940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/>
        <w:ind w:left="851"/>
        <w:rPr>
          <w:rFonts w:ascii="Angsana New" w:hAnsi="Angsana New"/>
          <w:sz w:val="28"/>
          <w:szCs w:val="28"/>
        </w:rPr>
      </w:pPr>
      <w:r w:rsidRPr="00B3691D">
        <w:rPr>
          <w:rFonts w:ascii="Angsana New" w:hAnsi="Angsana New" w:hint="cs"/>
          <w:sz w:val="28"/>
          <w:szCs w:val="28"/>
          <w:cs/>
        </w:rPr>
        <w:t>ทั้งนี้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B3691D">
        <w:rPr>
          <w:rFonts w:ascii="Angsana New" w:hAnsi="Angsana New"/>
          <w:sz w:val="28"/>
          <w:szCs w:val="28"/>
          <w:cs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r w:rsidR="00B94003">
        <w:rPr>
          <w:rFonts w:ascii="Angsana New" w:hAnsi="Angsana New"/>
          <w:sz w:val="28"/>
          <w:szCs w:val="28"/>
        </w:rPr>
        <w:t xml:space="preserve"> </w:t>
      </w:r>
      <w:r w:rsidR="00B94003" w:rsidRPr="00B94003">
        <w:rPr>
          <w:rFonts w:ascii="Angsana New" w:hAnsi="Angsana New"/>
          <w:sz w:val="28"/>
          <w:szCs w:val="28"/>
          <w:cs/>
        </w:rPr>
        <w:t xml:space="preserve">ยกเว้นสินทรัพย์ทางการเงินต่อไปนี้ </w:t>
      </w:r>
    </w:p>
    <w:p w14:paraId="6EE805C0" w14:textId="4CC9E7A4" w:rsidR="0009145E" w:rsidRDefault="00B94003" w:rsidP="00B940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/>
        <w:ind w:left="851"/>
        <w:rPr>
          <w:rFonts w:ascii="Angsana New" w:hAnsi="Angsana New"/>
          <w:sz w:val="28"/>
          <w:szCs w:val="28"/>
        </w:rPr>
      </w:pPr>
      <w:r w:rsidRPr="00B9400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84E57">
        <w:rPr>
          <w:rFonts w:ascii="Angsana New" w:hAnsi="Angsana New"/>
          <w:sz w:val="28"/>
          <w:szCs w:val="28"/>
        </w:rPr>
        <w:t>31</w:t>
      </w:r>
      <w:r w:rsidRPr="00B94003">
        <w:rPr>
          <w:rFonts w:ascii="Angsana New" w:hAnsi="Angsana New"/>
          <w:sz w:val="28"/>
          <w:szCs w:val="28"/>
          <w:cs/>
        </w:rPr>
        <w:t xml:space="preserve"> มีนาคม </w:t>
      </w:r>
      <w:r w:rsidR="00984E57">
        <w:rPr>
          <w:rFonts w:ascii="Angsana New" w:hAnsi="Angsana New"/>
          <w:sz w:val="28"/>
          <w:szCs w:val="28"/>
        </w:rPr>
        <w:t>2564</w:t>
      </w:r>
      <w:r w:rsidRPr="00B94003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984E57">
        <w:rPr>
          <w:rFonts w:ascii="Angsana New" w:hAnsi="Angsana New"/>
          <w:sz w:val="28"/>
          <w:szCs w:val="28"/>
        </w:rPr>
        <w:t>31</w:t>
      </w:r>
      <w:r w:rsidRPr="00B9400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84E57">
        <w:rPr>
          <w:rFonts w:ascii="Angsana New" w:hAnsi="Angsana New"/>
          <w:sz w:val="28"/>
          <w:szCs w:val="28"/>
        </w:rPr>
        <w:t>2563</w:t>
      </w:r>
      <w:r w:rsidRPr="00B94003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013E34" w:rsidRPr="00B94003" w14:paraId="3ACDB9F6" w14:textId="77777777" w:rsidTr="00BD771F">
        <w:trPr>
          <w:trHeight w:hRule="exact" w:val="432"/>
        </w:trPr>
        <w:tc>
          <w:tcPr>
            <w:tcW w:w="2835" w:type="dxa"/>
          </w:tcPr>
          <w:p w14:paraId="7E66650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393ED713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B940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13E34" w:rsidRPr="00B94003" w14:paraId="59D5FAC8" w14:textId="77777777" w:rsidTr="00BD771F">
        <w:trPr>
          <w:trHeight w:hRule="exact" w:val="432"/>
        </w:trPr>
        <w:tc>
          <w:tcPr>
            <w:tcW w:w="2835" w:type="dxa"/>
          </w:tcPr>
          <w:p w14:paraId="0163E5D7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707529EA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Theme="majorBidi" w:hAnsiTheme="majorBidi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งบการเงินที่แสดงเงินลงทุนตามวิธีส่วนได้เสีย/งบการเงินเฉพาะกิจการ </w:t>
            </w:r>
          </w:p>
        </w:tc>
      </w:tr>
      <w:tr w:rsidR="00013E34" w:rsidRPr="00B94003" w14:paraId="55C20A30" w14:textId="77777777" w:rsidTr="00BD771F">
        <w:trPr>
          <w:trHeight w:hRule="exact" w:val="432"/>
        </w:trPr>
        <w:tc>
          <w:tcPr>
            <w:tcW w:w="2835" w:type="dxa"/>
          </w:tcPr>
          <w:p w14:paraId="0102AAF1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5E64A2AF" w14:textId="77777777" w:rsidR="00013E34" w:rsidRPr="00B94003" w:rsidRDefault="00013E34" w:rsidP="00BD771F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013E34" w:rsidRPr="00B94003" w14:paraId="03D28B8B" w14:textId="77777777" w:rsidTr="00BD771F">
        <w:trPr>
          <w:trHeight w:hRule="exact" w:val="432"/>
        </w:trPr>
        <w:tc>
          <w:tcPr>
            <w:tcW w:w="2835" w:type="dxa"/>
          </w:tcPr>
          <w:p w14:paraId="100DA6FC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CBD953" w14:textId="77777777" w:rsidR="00013E34" w:rsidRPr="00B94003" w:rsidRDefault="00013E34" w:rsidP="00BD771F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55D45C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BC507" w14:textId="77777777" w:rsidR="00013E34" w:rsidRPr="00B94003" w:rsidRDefault="00013E34" w:rsidP="00BD771F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13E34" w:rsidRPr="00B94003" w14:paraId="2A8E3D10" w14:textId="77777777" w:rsidTr="00BD771F">
        <w:trPr>
          <w:trHeight w:hRule="exact" w:val="432"/>
        </w:trPr>
        <w:tc>
          <w:tcPr>
            <w:tcW w:w="2835" w:type="dxa"/>
            <w:vAlign w:val="center"/>
          </w:tcPr>
          <w:p w14:paraId="3F3FF97C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452E769" w14:textId="77777777" w:rsidR="00013E34" w:rsidRPr="00B94003" w:rsidRDefault="00013E34" w:rsidP="00BD771F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4B84670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17281F7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10F0C091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F183A5C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5F83EAC2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2D200BF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tcBorders>
              <w:bottom w:val="single" w:sz="4" w:space="0" w:color="auto"/>
            </w:tcBorders>
            <w:vAlign w:val="bottom"/>
          </w:tcPr>
          <w:p w14:paraId="2D738B49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4B33893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B9400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วม</w:t>
            </w:r>
          </w:p>
        </w:tc>
      </w:tr>
      <w:tr w:rsidR="00013E34" w:rsidRPr="00B94003" w14:paraId="4A992D49" w14:textId="77777777" w:rsidTr="00BD771F">
        <w:trPr>
          <w:trHeight w:hRule="exact" w:val="432"/>
        </w:trPr>
        <w:tc>
          <w:tcPr>
            <w:tcW w:w="2835" w:type="dxa"/>
          </w:tcPr>
          <w:p w14:paraId="2DC96A9A" w14:textId="77777777" w:rsidR="00013E34" w:rsidRPr="00B94003" w:rsidRDefault="00013E34" w:rsidP="00BD771F">
            <w:pPr>
              <w:spacing w:line="240" w:lineRule="auto"/>
              <w:ind w:left="37" w:right="-110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30B5CFB" w14:textId="77777777" w:rsidR="00013E34" w:rsidRPr="00B94003" w:rsidRDefault="00013E34" w:rsidP="00BD77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5FAC42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043E423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793CFA2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C91472F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3C6482F5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700C346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73503F33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8958195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E34" w:rsidRPr="00B94003" w14:paraId="32E359CA" w14:textId="77777777" w:rsidTr="00BD771F">
        <w:trPr>
          <w:trHeight w:hRule="exact" w:val="810"/>
        </w:trPr>
        <w:tc>
          <w:tcPr>
            <w:tcW w:w="79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16B2288" w14:textId="77777777" w:rsidR="00013E34" w:rsidRPr="00B94003" w:rsidRDefault="00013E34" w:rsidP="00BD771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3618B384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ด้วยมูลค่ายุติธรรมผ่านกำไรขาดทุนเบ็ดเสร็จอื่น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center"/>
          </w:tcPr>
          <w:p w14:paraId="6CABAF62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11743A0A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13E34" w:rsidRPr="00B94003" w14:paraId="20E60495" w14:textId="77777777" w:rsidTr="00BD771F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6F87126" w14:textId="77777777" w:rsidR="00013E34" w:rsidRPr="00B94003" w:rsidRDefault="00013E34" w:rsidP="00BD771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B9400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1419A5AF" w14:textId="77777777" w:rsidR="00013E34" w:rsidRPr="00B94003" w:rsidRDefault="00013E34" w:rsidP="00BD771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B94003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F5ED1D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="Angsana New" w:hAnsi="Angsana New"/>
                <w:sz w:val="28"/>
                <w:szCs w:val="28"/>
              </w:rPr>
              <w:t>202,857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63067" w14:textId="77777777" w:rsidR="00013E34" w:rsidRPr="00B94003" w:rsidRDefault="00013E34" w:rsidP="00BD771F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CBA21C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10" w:right="3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167,777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16B29C" w14:textId="77777777" w:rsidR="00013E34" w:rsidRPr="00B94003" w:rsidRDefault="00013E34" w:rsidP="00BD771F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CEEB7B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86" w:right="36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602C9B3C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2A4C2690" w14:textId="77777777" w:rsidR="00013E34" w:rsidRPr="00B94003" w:rsidRDefault="00013E34" w:rsidP="00BD771F">
            <w:pPr>
              <w:spacing w:line="240" w:lineRule="auto"/>
              <w:ind w:left="-1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="Angsana New" w:hAnsi="Angsana New"/>
                <w:sz w:val="28"/>
                <w:szCs w:val="28"/>
              </w:rPr>
              <w:t>35,080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center"/>
          </w:tcPr>
          <w:p w14:paraId="46702D04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587BCFF6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202,857</w:t>
            </w:r>
          </w:p>
        </w:tc>
      </w:tr>
      <w:tr w:rsidR="00013E34" w:rsidRPr="00B94003" w14:paraId="2AC2A181" w14:textId="77777777" w:rsidTr="00BD771F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34A9767" w14:textId="77777777" w:rsidR="00013E34" w:rsidRPr="00B94003" w:rsidRDefault="00013E34" w:rsidP="00BD771F">
            <w:pPr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9F2B00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202,857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17E03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8BF8DA" w14:textId="77777777" w:rsidR="00013E34" w:rsidRPr="00B94003" w:rsidRDefault="00013E34" w:rsidP="00BD771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167,777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6B323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A32DF0" w14:textId="77777777" w:rsidR="00013E34" w:rsidRPr="00B94003" w:rsidRDefault="00013E34" w:rsidP="00BD771F">
            <w:pPr>
              <w:spacing w:line="240" w:lineRule="auto"/>
              <w:ind w:left="-8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D26436D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5945F" w14:textId="77777777" w:rsidR="00013E34" w:rsidRPr="00B94003" w:rsidRDefault="00013E34" w:rsidP="00BD771F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35,080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B49F04F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94BA79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sz w:val="28"/>
                <w:szCs w:val="28"/>
                <w:lang w:val="en-US"/>
              </w:rPr>
              <w:t>202,857</w:t>
            </w:r>
          </w:p>
        </w:tc>
      </w:tr>
    </w:tbl>
    <w:p w14:paraId="07BA9AEC" w14:textId="77777777" w:rsidR="00013E34" w:rsidRPr="00625E49" w:rsidRDefault="00013E34" w:rsidP="00013E34"/>
    <w:p w14:paraId="2C38C17B" w14:textId="25B4CD17" w:rsidR="00013E34" w:rsidRDefault="00013E34" w:rsidP="00013E34"/>
    <w:p w14:paraId="242CB28A" w14:textId="61CA2EAC" w:rsidR="0057694A" w:rsidRDefault="0057694A" w:rsidP="00013E34"/>
    <w:p w14:paraId="246D74D2" w14:textId="16276B31" w:rsidR="0057694A" w:rsidRDefault="0057694A" w:rsidP="00013E34"/>
    <w:p w14:paraId="0147F48C" w14:textId="407D45BF" w:rsidR="0057694A" w:rsidRDefault="0057694A" w:rsidP="00013E34"/>
    <w:p w14:paraId="20E994A5" w14:textId="3BF83E3B" w:rsidR="0057694A" w:rsidRDefault="0057694A" w:rsidP="00013E34"/>
    <w:p w14:paraId="3D78316E" w14:textId="470D1430" w:rsidR="0057694A" w:rsidRDefault="0057694A" w:rsidP="00013E34"/>
    <w:p w14:paraId="5BCC5D5D" w14:textId="4A269027" w:rsidR="0057694A" w:rsidRDefault="0057694A" w:rsidP="00013E34"/>
    <w:p w14:paraId="4474FA11" w14:textId="56AA261B" w:rsidR="0057694A" w:rsidRDefault="0057694A" w:rsidP="00013E34"/>
    <w:p w14:paraId="5884C208" w14:textId="7814A025" w:rsidR="0057694A" w:rsidRDefault="0057694A" w:rsidP="00013E34"/>
    <w:p w14:paraId="4A509337" w14:textId="77777777" w:rsidR="0057694A" w:rsidRPr="00625E49" w:rsidRDefault="0057694A" w:rsidP="00013E34"/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013E34" w:rsidRPr="00625E49" w14:paraId="624C5FA5" w14:textId="77777777" w:rsidTr="00BD771F">
        <w:trPr>
          <w:trHeight w:hRule="exact" w:val="432"/>
        </w:trPr>
        <w:tc>
          <w:tcPr>
            <w:tcW w:w="2835" w:type="dxa"/>
          </w:tcPr>
          <w:p w14:paraId="1863610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378E1F1D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B940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13E34" w:rsidRPr="00625E49" w14:paraId="7F0BABAB" w14:textId="77777777" w:rsidTr="00BD771F">
        <w:trPr>
          <w:trHeight w:hRule="exact" w:val="432"/>
        </w:trPr>
        <w:tc>
          <w:tcPr>
            <w:tcW w:w="2835" w:type="dxa"/>
          </w:tcPr>
          <w:p w14:paraId="26FE1B0E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7D60A0F4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Theme="majorBidi" w:hAnsi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013E34" w:rsidRPr="00625E49" w14:paraId="4E96858E" w14:textId="77777777" w:rsidTr="00BD771F">
        <w:trPr>
          <w:trHeight w:hRule="exact" w:val="432"/>
        </w:trPr>
        <w:tc>
          <w:tcPr>
            <w:tcW w:w="2835" w:type="dxa"/>
          </w:tcPr>
          <w:p w14:paraId="7DC5C936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27C513D4" w14:textId="77777777" w:rsidR="00013E34" w:rsidRPr="00B94003" w:rsidRDefault="00013E34" w:rsidP="00BD771F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94003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013E34" w:rsidRPr="00625E49" w14:paraId="0B8A1306" w14:textId="77777777" w:rsidTr="00BD771F">
        <w:trPr>
          <w:trHeight w:hRule="exact" w:val="432"/>
        </w:trPr>
        <w:tc>
          <w:tcPr>
            <w:tcW w:w="2835" w:type="dxa"/>
          </w:tcPr>
          <w:p w14:paraId="7F8E74B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21AD43" w14:textId="77777777" w:rsidR="00013E34" w:rsidRPr="00B94003" w:rsidRDefault="00013E34" w:rsidP="00BD771F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200B025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35E2" w14:textId="77777777" w:rsidR="00013E34" w:rsidRPr="00B94003" w:rsidRDefault="00013E34" w:rsidP="00BD771F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13E34" w:rsidRPr="00625E49" w14:paraId="25B0C85A" w14:textId="77777777" w:rsidTr="00BD771F">
        <w:trPr>
          <w:trHeight w:hRule="exact" w:val="432"/>
        </w:trPr>
        <w:tc>
          <w:tcPr>
            <w:tcW w:w="2835" w:type="dxa"/>
            <w:vAlign w:val="center"/>
          </w:tcPr>
          <w:p w14:paraId="4B08713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EC5959" w14:textId="77777777" w:rsidR="00013E34" w:rsidRPr="00B94003" w:rsidRDefault="00013E34" w:rsidP="00BD771F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0F2C634F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4EA751D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219BA1D8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A9C99CF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14C578D6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6B96D06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tcBorders>
              <w:bottom w:val="single" w:sz="4" w:space="0" w:color="auto"/>
            </w:tcBorders>
            <w:vAlign w:val="bottom"/>
          </w:tcPr>
          <w:p w14:paraId="429883BA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0025CD8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B94003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วม</w:t>
            </w:r>
          </w:p>
        </w:tc>
      </w:tr>
      <w:tr w:rsidR="00013E34" w:rsidRPr="00625E49" w14:paraId="3C77D994" w14:textId="77777777" w:rsidTr="00BD771F">
        <w:trPr>
          <w:trHeight w:hRule="exact" w:val="432"/>
        </w:trPr>
        <w:tc>
          <w:tcPr>
            <w:tcW w:w="2835" w:type="dxa"/>
          </w:tcPr>
          <w:p w14:paraId="0A02DE2B" w14:textId="77777777" w:rsidR="00013E34" w:rsidRPr="00B94003" w:rsidRDefault="00013E34" w:rsidP="00BD771F">
            <w:pPr>
              <w:spacing w:line="240" w:lineRule="auto"/>
              <w:ind w:left="37" w:right="-110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B11D750" w14:textId="77777777" w:rsidR="00013E34" w:rsidRPr="00B94003" w:rsidRDefault="00013E34" w:rsidP="00BD771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67DDAAC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53AE4AF" w14:textId="77777777" w:rsidR="00013E34" w:rsidRPr="00B94003" w:rsidRDefault="00013E34" w:rsidP="00BD771F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F63CC24" w14:textId="77777777" w:rsidR="00013E34" w:rsidRPr="00B94003" w:rsidRDefault="00013E34" w:rsidP="00BD771F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29B4E40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B15F0E6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3C786F1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389087CB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BB65216" w14:textId="77777777" w:rsidR="00013E34" w:rsidRPr="00B94003" w:rsidRDefault="00013E34" w:rsidP="00BD771F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3E34" w:rsidRPr="00625E49" w14:paraId="05A7C9FD" w14:textId="77777777" w:rsidTr="00BD771F">
        <w:trPr>
          <w:trHeight w:hRule="exact" w:val="810"/>
        </w:trPr>
        <w:tc>
          <w:tcPr>
            <w:tcW w:w="793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CE2D676" w14:textId="77777777" w:rsidR="00013E34" w:rsidRPr="00B94003" w:rsidRDefault="00013E34" w:rsidP="00BD771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  <w:p w14:paraId="054A4297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ด้วยมูลค่ายุติธรรมผ่านกำไรขาดทุนเบ็ดเสร็จอื่น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center"/>
          </w:tcPr>
          <w:p w14:paraId="0CE9468B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6C43F200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13E34" w:rsidRPr="005764E7" w14:paraId="11B99944" w14:textId="77777777" w:rsidTr="00BD771F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0FC9640" w14:textId="77777777" w:rsidR="00013E34" w:rsidRPr="00B94003" w:rsidRDefault="00013E34" w:rsidP="00BD771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B94003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451CD696" w14:textId="77777777" w:rsidR="00013E34" w:rsidRPr="00B94003" w:rsidRDefault="00013E34" w:rsidP="00BD771F">
            <w:pPr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B94003">
              <w:rPr>
                <w:rFonts w:ascii="Angsana New" w:hAnsi="Angsana New"/>
                <w:sz w:val="28"/>
                <w:szCs w:val="28"/>
                <w:cs/>
              </w:rPr>
              <w:t xml:space="preserve">        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612150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4003">
              <w:rPr>
                <w:rFonts w:ascii="Angsana New" w:hAnsi="Angsana New"/>
                <w:sz w:val="28"/>
                <w:szCs w:val="28"/>
              </w:rPr>
              <w:t>205,413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7FEAF" w14:textId="77777777" w:rsidR="00013E34" w:rsidRPr="00B94003" w:rsidRDefault="00013E34" w:rsidP="00BD771F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026CE5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10" w:right="3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170,490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1867A1" w14:textId="77777777" w:rsidR="00013E34" w:rsidRPr="00B94003" w:rsidRDefault="00013E34" w:rsidP="00BD771F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4C6E8B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86" w:right="36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14:paraId="3639A948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center"/>
          </w:tcPr>
          <w:p w14:paraId="5D200061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34,923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vAlign w:val="center"/>
          </w:tcPr>
          <w:p w14:paraId="2FBB5F2F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vAlign w:val="center"/>
          </w:tcPr>
          <w:p w14:paraId="423F4EAA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205,413</w:t>
            </w:r>
          </w:p>
        </w:tc>
      </w:tr>
      <w:tr w:rsidR="00013E34" w:rsidRPr="005764E7" w14:paraId="345FBA42" w14:textId="77777777" w:rsidTr="00BD771F">
        <w:trPr>
          <w:trHeight w:hRule="exact" w:val="43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8398073" w14:textId="77777777" w:rsidR="00013E34" w:rsidRPr="00B94003" w:rsidRDefault="00013E34" w:rsidP="00BD771F">
            <w:pPr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1017ED6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205,413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BC762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CCED50" w14:textId="77777777" w:rsidR="00013E34" w:rsidRPr="00B94003" w:rsidRDefault="00013E34" w:rsidP="00BD771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170,490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919CA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1F1A72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2466CDF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CB583D" w14:textId="77777777" w:rsidR="00013E34" w:rsidRPr="00B94003" w:rsidRDefault="00013E34" w:rsidP="00BD771F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940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34</w:t>
            </w:r>
            <w:r w:rsidRPr="00B9400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940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923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E0502F7" w14:textId="77777777" w:rsidR="00013E34" w:rsidRPr="00B94003" w:rsidRDefault="00013E34" w:rsidP="00BD771F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4F904E" w14:textId="77777777" w:rsidR="00013E34" w:rsidRPr="00B94003" w:rsidRDefault="00013E34" w:rsidP="00BD771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94003">
              <w:rPr>
                <w:rFonts w:ascii="Angsana New" w:hAnsi="Angsana New"/>
                <w:sz w:val="28"/>
                <w:szCs w:val="28"/>
                <w:lang w:val="en-US"/>
              </w:rPr>
              <w:t>205,413</w:t>
            </w:r>
          </w:p>
        </w:tc>
      </w:tr>
    </w:tbl>
    <w:p w14:paraId="19B15B6F" w14:textId="77777777" w:rsidR="00E87BB6" w:rsidRDefault="00E87BB6" w:rsidP="00E87BB6">
      <w:pPr>
        <w:spacing w:before="240" w:after="120"/>
        <w:ind w:left="426" w:right="51" w:hanging="284"/>
        <w:rPr>
          <w:rFonts w:ascii="Angsana New" w:hAnsi="Angsana New"/>
          <w:sz w:val="28"/>
          <w:szCs w:val="28"/>
        </w:rPr>
      </w:pPr>
      <w:r w:rsidRPr="00086257">
        <w:rPr>
          <w:rFonts w:ascii="Angsana New" w:hAnsi="Angsana New"/>
          <w:sz w:val="28"/>
          <w:szCs w:val="28"/>
          <w:cs/>
        </w:rPr>
        <w:t>บริษัท</w:t>
      </w:r>
      <w:r w:rsidRPr="00CB2959">
        <w:rPr>
          <w:rFonts w:ascii="Angsana New" w:hAnsi="Angsana New"/>
          <w:sz w:val="28"/>
          <w:szCs w:val="28"/>
          <w:cs/>
        </w:rPr>
        <w:t xml:space="preserve">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CB2959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CB2959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CB2959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ของลำดับชั้นมูลค่ายุติธรรมในระหว่างงวด</w:t>
      </w:r>
    </w:p>
    <w:p w14:paraId="440D8060" w14:textId="77777777" w:rsidR="00E87BB6" w:rsidRPr="002361B3" w:rsidRDefault="00E87BB6" w:rsidP="00E87BB6">
      <w:pPr>
        <w:spacing w:before="120"/>
        <w:ind w:left="426" w:right="45" w:hanging="284"/>
        <w:rPr>
          <w:rFonts w:ascii="Angsana New" w:hAnsi="Angsana New"/>
          <w:color w:val="FF0000"/>
          <w:sz w:val="28"/>
          <w:szCs w:val="28"/>
        </w:rPr>
      </w:pPr>
      <w:r w:rsidRPr="00305B70">
        <w:rPr>
          <w:rFonts w:ascii="Angsana New" w:hAnsi="Angsana New"/>
          <w:sz w:val="28"/>
          <w:szCs w:val="28"/>
          <w:cs/>
        </w:rPr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5502AE8D" w14:textId="77777777" w:rsidR="00E87BB6" w:rsidRPr="002361B3" w:rsidRDefault="00E87BB6" w:rsidP="00E87BB6">
      <w:pPr>
        <w:ind w:left="788" w:right="45" w:firstLine="295"/>
        <w:rPr>
          <w:rFonts w:ascii="Angsana New" w:hAnsi="Angsana New"/>
          <w:b/>
          <w:bCs/>
          <w:sz w:val="16"/>
          <w:szCs w:val="16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E87BB6" w:rsidRPr="002361B3" w14:paraId="5227ACDA" w14:textId="77777777" w:rsidTr="00BD771F">
        <w:trPr>
          <w:trHeight w:val="431"/>
        </w:trPr>
        <w:tc>
          <w:tcPr>
            <w:tcW w:w="4678" w:type="dxa"/>
            <w:shd w:val="clear" w:color="auto" w:fill="auto"/>
          </w:tcPr>
          <w:p w14:paraId="62EF4298" w14:textId="77777777" w:rsidR="00E87BB6" w:rsidRPr="002361B3" w:rsidDel="00A37FCF" w:rsidRDefault="00E87BB6" w:rsidP="00BD771F">
            <w:pPr>
              <w:pBdr>
                <w:bottom w:val="single" w:sz="4" w:space="1" w:color="auto"/>
              </w:pBd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>
              <w:rPr>
                <w:rFonts w:ascii="Angsana New" w:eastAsia="Angsana New" w:hAnsi="Angsana New" w:hint="cs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4961" w:type="dxa"/>
            <w:shd w:val="clear" w:color="auto" w:fill="auto"/>
          </w:tcPr>
          <w:p w14:paraId="0FDAA63A" w14:textId="77777777" w:rsidR="00E87BB6" w:rsidRPr="002361B3" w:rsidRDefault="00E87BB6" w:rsidP="00BD771F">
            <w:pPr>
              <w:pBdr>
                <w:bottom w:val="single" w:sz="4" w:space="1" w:color="auto"/>
              </w:pBd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2361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E87BB6" w:rsidRPr="002361B3" w14:paraId="332D48ED" w14:textId="77777777" w:rsidTr="00BD771F">
        <w:trPr>
          <w:trHeight w:val="460"/>
        </w:trPr>
        <w:tc>
          <w:tcPr>
            <w:tcW w:w="4678" w:type="dxa"/>
            <w:shd w:val="clear" w:color="auto" w:fill="auto"/>
          </w:tcPr>
          <w:p w14:paraId="571F005C" w14:textId="77777777" w:rsidR="00E87BB6" w:rsidRDefault="00E87BB6" w:rsidP="00BD771F">
            <w:pPr>
              <w:suppressAutoHyphens/>
              <w:spacing w:line="240" w:lineRule="auto"/>
              <w:ind w:right="-108" w:firstLine="34"/>
              <w:rPr>
                <w:rFonts w:ascii="Angsana New" w:hAnsi="Angsana New"/>
                <w:sz w:val="28"/>
                <w:szCs w:val="28"/>
                <w:cs/>
              </w:rPr>
            </w:pPr>
            <w:r w:rsidRPr="008349C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49CE">
              <w:rPr>
                <w:rFonts w:ascii="Angsana New" w:hAnsi="Angsana New"/>
                <w:sz w:val="28"/>
                <w:szCs w:val="28"/>
                <w:cs/>
              </w:rPr>
              <w:t>- หลักทรัพย์จดทะเบียน</w:t>
            </w:r>
          </w:p>
        </w:tc>
        <w:tc>
          <w:tcPr>
            <w:tcW w:w="4961" w:type="dxa"/>
            <w:shd w:val="clear" w:color="auto" w:fill="auto"/>
          </w:tcPr>
          <w:p w14:paraId="5B5DA91B" w14:textId="77777777" w:rsidR="00E87BB6" w:rsidRPr="00625E49" w:rsidRDefault="00E87BB6" w:rsidP="00BD771F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086257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E87BB6" w:rsidRPr="002361B3" w14:paraId="3B582C54" w14:textId="77777777" w:rsidTr="00BD771F">
        <w:trPr>
          <w:trHeight w:val="704"/>
        </w:trPr>
        <w:tc>
          <w:tcPr>
            <w:tcW w:w="4678" w:type="dxa"/>
            <w:shd w:val="clear" w:color="auto" w:fill="auto"/>
          </w:tcPr>
          <w:p w14:paraId="6B5376F3" w14:textId="01D830AA" w:rsidR="00E87BB6" w:rsidRDefault="00E87BB6" w:rsidP="00BD771F">
            <w:pPr>
              <w:suppressAutoHyphens/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349CE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7694A">
              <w:rPr>
                <w:rFonts w:ascii="Angsana New" w:hAnsi="Angsana New"/>
                <w:sz w:val="28"/>
                <w:szCs w:val="28"/>
              </w:rPr>
              <w:t>-</w:t>
            </w:r>
            <w:r w:rsidRPr="008349CE">
              <w:rPr>
                <w:rFonts w:ascii="Angsana New" w:hAnsi="Angsana New"/>
                <w:sz w:val="28"/>
                <w:szCs w:val="28"/>
                <w:cs/>
              </w:rPr>
              <w:t xml:space="preserve"> หลักทรัพย์ที่ไม่อยู่ในความ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349CE">
              <w:rPr>
                <w:rFonts w:ascii="Angsana New" w:hAnsi="Angsana New"/>
                <w:sz w:val="28"/>
                <w:szCs w:val="28"/>
                <w:cs/>
              </w:rPr>
              <w:t>ต้องการตลาด</w:t>
            </w:r>
          </w:p>
        </w:tc>
        <w:tc>
          <w:tcPr>
            <w:tcW w:w="4961" w:type="dxa"/>
            <w:shd w:val="clear" w:color="auto" w:fill="auto"/>
          </w:tcPr>
          <w:p w14:paraId="7C0733B9" w14:textId="77777777" w:rsidR="00E87BB6" w:rsidRPr="00625E49" w:rsidRDefault="00E87BB6" w:rsidP="00BD771F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5A184B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ประเมินมูลค่าโดยใช้แผนธุรกิจร่วมกับการประเมินสภาพปัจจุบันของตลาด</w:t>
            </w: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  <w:lang w:eastAsia="zh-CN"/>
              </w:rPr>
              <w:t>โดยใช้วิธีคิดลดมูลค่าปัจจุบันสุทธิของกระแสเงินสด</w:t>
            </w:r>
          </w:p>
        </w:tc>
      </w:tr>
    </w:tbl>
    <w:p w14:paraId="49135A89" w14:textId="68AB9181" w:rsidR="0009145E" w:rsidRPr="00B94003" w:rsidRDefault="0009145E" w:rsidP="00B94003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B94003">
        <w:rPr>
          <w:rFonts w:ascii="Angsana New" w:hAnsi="Angsana New"/>
          <w:b/>
          <w:bCs/>
          <w:sz w:val="28"/>
          <w:szCs w:val="28"/>
          <w:cs/>
        </w:rPr>
        <w:t>ลำดับชั้นมูลค่ายุติธรรม</w:t>
      </w:r>
    </w:p>
    <w:p w14:paraId="2A13E2C7" w14:textId="77777777" w:rsidR="0009145E" w:rsidRPr="00134FDD" w:rsidRDefault="0009145E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134FDD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134FDD">
        <w:rPr>
          <w:rFonts w:ascii="Angsana New" w:hAnsi="Angsana New"/>
          <w:sz w:val="28"/>
          <w:szCs w:val="28"/>
        </w:rPr>
        <w:t>13</w:t>
      </w:r>
      <w:r w:rsidRPr="00134FDD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57EFA756" w14:textId="77777777" w:rsidR="0009145E" w:rsidRPr="00134FDD" w:rsidRDefault="0009145E" w:rsidP="00B94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134FDD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134FDD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1FF36D2E" w14:textId="77777777" w:rsidR="0009145E" w:rsidRPr="00134FDD" w:rsidRDefault="0009145E" w:rsidP="00B94003">
      <w:pPr>
        <w:tabs>
          <w:tab w:val="clear" w:pos="680"/>
          <w:tab w:val="clear" w:pos="907"/>
          <w:tab w:val="left" w:pos="567"/>
        </w:tabs>
        <w:spacing w:before="120" w:after="120"/>
        <w:ind w:left="426" w:right="49"/>
        <w:jc w:val="thaiDistribute"/>
        <w:rPr>
          <w:rFonts w:ascii="Angsana New" w:hAnsi="Angsana New"/>
          <w:sz w:val="28"/>
          <w:szCs w:val="28"/>
        </w:rPr>
      </w:pPr>
      <w:r w:rsidRPr="00134FDD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>2</w:t>
      </w:r>
      <w:r w:rsidRPr="00134FDD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 w:rsidRPr="00134FDD">
        <w:rPr>
          <w:rFonts w:ascii="Angsana New" w:hAnsi="Angsana New"/>
          <w:sz w:val="28"/>
          <w:szCs w:val="28"/>
        </w:rPr>
        <w:t>1</w:t>
      </w:r>
      <w:r w:rsidRPr="00134FDD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8B03681" w14:textId="77777777" w:rsidR="0009145E" w:rsidRDefault="0009145E" w:rsidP="00B94003">
      <w:pPr>
        <w:tabs>
          <w:tab w:val="clear" w:pos="680"/>
          <w:tab w:val="clear" w:pos="907"/>
          <w:tab w:val="left" w:pos="567"/>
        </w:tabs>
        <w:spacing w:before="120" w:after="120"/>
        <w:ind w:left="851" w:right="49" w:hanging="425"/>
        <w:jc w:val="thaiDistribute"/>
        <w:rPr>
          <w:rFonts w:ascii="Angsana New" w:hAnsi="Angsana New"/>
          <w:sz w:val="28"/>
          <w:szCs w:val="28"/>
          <w:cs/>
        </w:rPr>
      </w:pPr>
      <w:r w:rsidRPr="00134FDD">
        <w:rPr>
          <w:rFonts w:ascii="Angsana New" w:hAnsi="Angsana New"/>
          <w:sz w:val="28"/>
          <w:szCs w:val="28"/>
          <w:cs/>
        </w:rPr>
        <w:t xml:space="preserve">ข้อมูลระดับ </w:t>
      </w:r>
      <w:r w:rsidRPr="00134FDD">
        <w:rPr>
          <w:rFonts w:ascii="Angsana New" w:hAnsi="Angsana New"/>
          <w:sz w:val="28"/>
          <w:szCs w:val="28"/>
        </w:rPr>
        <w:t xml:space="preserve">3 </w:t>
      </w:r>
      <w:r w:rsidRPr="00134FDD">
        <w:rPr>
          <w:rFonts w:ascii="Angsana New" w:hAnsi="Angsana New"/>
          <w:sz w:val="28"/>
          <w:szCs w:val="28"/>
          <w:cs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2C7A4BE0" w14:textId="2DDC6BEA" w:rsidR="0009145E" w:rsidRDefault="0009145E" w:rsidP="00B940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before="120"/>
        <w:ind w:left="426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 xml:space="preserve">บริษัทไม่มีสินทรัพย์และหนี้สินที่มีการวัดมูลค่าและแสดงด้วยมูลค่ายุติธรรมในงบแสดงฐานะการเงิน </w:t>
      </w:r>
      <w:r w:rsidR="00B94003">
        <w:rPr>
          <w:rFonts w:ascii="Angsana New" w:hAnsi="Angsana New" w:hint="cs"/>
          <w:sz w:val="28"/>
          <w:szCs w:val="28"/>
          <w:cs/>
        </w:rPr>
        <w:t xml:space="preserve">นอกจากนี้สินทรัพย์ทางการเงินไม่หมุนเวียนอื่น ตามที่ได้กล่าวไว้ในหมายเหตุ </w:t>
      </w:r>
      <w:r w:rsidR="00B94003">
        <w:rPr>
          <w:rFonts w:ascii="Angsana New" w:hAnsi="Angsana New"/>
          <w:sz w:val="28"/>
          <w:szCs w:val="28"/>
        </w:rPr>
        <w:t>19.</w:t>
      </w:r>
      <w:r w:rsidR="00E87BB6">
        <w:rPr>
          <w:rFonts w:ascii="Angsana New" w:hAnsi="Angsana New"/>
          <w:sz w:val="28"/>
          <w:szCs w:val="28"/>
        </w:rPr>
        <w:t>1</w:t>
      </w:r>
    </w:p>
    <w:p w14:paraId="7C24B829" w14:textId="77777777" w:rsidR="0057694A" w:rsidRPr="0009145E" w:rsidRDefault="0057694A" w:rsidP="00B940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567"/>
        </w:tabs>
        <w:spacing w:before="120"/>
        <w:ind w:left="426"/>
        <w:rPr>
          <w:rFonts w:ascii="Angsana New" w:hAnsi="Angsana New"/>
          <w:sz w:val="28"/>
          <w:szCs w:val="28"/>
        </w:rPr>
      </w:pPr>
    </w:p>
    <w:p w14:paraId="4DA67679" w14:textId="77777777" w:rsidR="000F0239" w:rsidRPr="005764E7" w:rsidRDefault="00B6235B" w:rsidP="007D1F6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ภาระผูกพัน</w:t>
      </w:r>
      <w:r w:rsidR="007548AD" w:rsidRPr="005764E7">
        <w:rPr>
          <w:rFonts w:ascii="Angsana New" w:hAnsi="Angsan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14:paraId="061BD53B" w14:textId="019B2625" w:rsidR="00B6235B" w:rsidRPr="005764E7" w:rsidRDefault="00B6235B" w:rsidP="00F734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734EC">
        <w:rPr>
          <w:rFonts w:ascii="Angsana New" w:hAnsi="Angsana New"/>
          <w:sz w:val="28"/>
          <w:szCs w:val="28"/>
        </w:rPr>
        <w:t>31</w:t>
      </w:r>
      <w:r w:rsidR="00410678" w:rsidRPr="005764E7">
        <w:rPr>
          <w:rFonts w:ascii="Angsana New" w:hAnsi="Angsana New"/>
          <w:sz w:val="28"/>
          <w:szCs w:val="28"/>
        </w:rPr>
        <w:t xml:space="preserve"> </w:t>
      </w:r>
      <w:r w:rsidR="001A472E" w:rsidRPr="005764E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F734EC">
        <w:rPr>
          <w:rFonts w:ascii="Angsana New" w:hAnsi="Angsana New"/>
          <w:sz w:val="28"/>
          <w:szCs w:val="28"/>
        </w:rPr>
        <w:t>2564</w:t>
      </w:r>
      <w:r w:rsidRPr="005764E7">
        <w:rPr>
          <w:rFonts w:ascii="Angsana New" w:hAnsi="Angsana New"/>
          <w:sz w:val="28"/>
          <w:szCs w:val="28"/>
          <w:cs/>
        </w:rPr>
        <w:t xml:space="preserve"> บริษัทมีภาระผูกพัน</w:t>
      </w:r>
      <w:r w:rsidR="00D4480B" w:rsidRPr="005764E7">
        <w:rPr>
          <w:rFonts w:ascii="Angsana New" w:hAnsi="Angsana New" w:hint="cs"/>
          <w:sz w:val="28"/>
          <w:szCs w:val="28"/>
          <w:cs/>
        </w:rPr>
        <w:t>จากสัญญาเช่าและสัญญาบริการ</w:t>
      </w:r>
      <w:r w:rsidRPr="005764E7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9468" w:type="dxa"/>
        <w:tblInd w:w="142" w:type="dxa"/>
        <w:tblLook w:val="04A0" w:firstRow="1" w:lastRow="0" w:firstColumn="1" w:lastColumn="0" w:noHBand="0" w:noVBand="1"/>
      </w:tblPr>
      <w:tblGrid>
        <w:gridCol w:w="7625"/>
        <w:gridCol w:w="284"/>
        <w:gridCol w:w="1559"/>
      </w:tblGrid>
      <w:tr w:rsidR="00B6235B" w:rsidRPr="005764E7" w14:paraId="7CDEE0BC" w14:textId="77777777" w:rsidTr="00F734EC">
        <w:trPr>
          <w:trHeight w:hRule="exact" w:val="432"/>
        </w:trPr>
        <w:tc>
          <w:tcPr>
            <w:tcW w:w="7625" w:type="dxa"/>
          </w:tcPr>
          <w:p w14:paraId="74CFE0AB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65EAEEB7" w14:textId="77777777" w:rsidR="00B6235B" w:rsidRPr="005764E7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0D4C038" w14:textId="77777777" w:rsidR="00B6235B" w:rsidRPr="005764E7" w:rsidRDefault="00B6235B" w:rsidP="004E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A535D" w:rsidRPr="005764E7" w14:paraId="27BE391C" w14:textId="77777777" w:rsidTr="00214C4F">
        <w:trPr>
          <w:trHeight w:hRule="exact" w:val="432"/>
        </w:trPr>
        <w:tc>
          <w:tcPr>
            <w:tcW w:w="7625" w:type="dxa"/>
            <w:vAlign w:val="bottom"/>
          </w:tcPr>
          <w:p w14:paraId="0D607593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88B4F5C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37056CA" w14:textId="286C591B" w:rsidR="00BA535D" w:rsidRPr="005764E7" w:rsidRDefault="00214C4F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C5023E">
              <w:rPr>
                <w:rFonts w:ascii="Angsana New" w:hAnsi="Angsana New"/>
                <w:sz w:val="28"/>
                <w:szCs w:val="28"/>
              </w:rPr>
              <w:t>648</w:t>
            </w:r>
          </w:p>
        </w:tc>
      </w:tr>
      <w:tr w:rsidR="00BA535D" w:rsidRPr="005764E7" w14:paraId="4B0AD960" w14:textId="77777777" w:rsidTr="00214C4F">
        <w:trPr>
          <w:trHeight w:hRule="exact" w:val="432"/>
        </w:trPr>
        <w:tc>
          <w:tcPr>
            <w:tcW w:w="7625" w:type="dxa"/>
            <w:vAlign w:val="bottom"/>
          </w:tcPr>
          <w:p w14:paraId="47A1A3B7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4E7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1F127455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0593FB" w14:textId="42782D44" w:rsidR="00BA535D" w:rsidRPr="005764E7" w:rsidRDefault="00214C4F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BA535D" w:rsidRPr="005764E7" w14:paraId="05787B89" w14:textId="77777777" w:rsidTr="00214C4F">
        <w:trPr>
          <w:trHeight w:hRule="exact" w:val="432"/>
        </w:trPr>
        <w:tc>
          <w:tcPr>
            <w:tcW w:w="7625" w:type="dxa"/>
            <w:vAlign w:val="bottom"/>
          </w:tcPr>
          <w:p w14:paraId="250E1E41" w14:textId="77777777" w:rsidR="00BA535D" w:rsidRPr="005764E7" w:rsidRDefault="00BA535D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4E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29AB5D89" w14:textId="77777777" w:rsidR="00BA535D" w:rsidRPr="005764E7" w:rsidRDefault="00BA535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3013E8" w14:textId="00B12389" w:rsidR="00BA535D" w:rsidRPr="005764E7" w:rsidRDefault="00214C4F" w:rsidP="00312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</w:t>
            </w:r>
            <w:r w:rsidR="00C5023E">
              <w:rPr>
                <w:rFonts w:ascii="Angsana New" w:hAnsi="Angsana New"/>
                <w:b/>
                <w:bCs/>
                <w:sz w:val="28"/>
                <w:szCs w:val="28"/>
              </w:rPr>
              <w:t>808</w:t>
            </w:r>
          </w:p>
        </w:tc>
      </w:tr>
    </w:tbl>
    <w:p w14:paraId="7A27D87C" w14:textId="77777777" w:rsidR="00FB1394" w:rsidRPr="005764E7" w:rsidRDefault="00FB1394" w:rsidP="00FB1394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vanish/>
          <w:sz w:val="28"/>
          <w:szCs w:val="28"/>
          <w:cs/>
        </w:rPr>
      </w:pPr>
    </w:p>
    <w:p w14:paraId="603FA6A5" w14:textId="77777777" w:rsidR="00B6235B" w:rsidRPr="005764E7" w:rsidRDefault="000F47BB" w:rsidP="000B1F6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425" w:hanging="425"/>
        <w:rPr>
          <w:rFonts w:asciiTheme="majorBidi" w:hAnsiTheme="majorBidi" w:cstheme="majorBidi"/>
          <w:b/>
          <w:bCs/>
          <w:sz w:val="28"/>
          <w:szCs w:val="28"/>
        </w:rPr>
      </w:pPr>
      <w:r w:rsidRPr="005764E7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D91642" w:rsidRPr="005764E7"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8F0139" w:rsidRPr="005764E7">
        <w:rPr>
          <w:rFonts w:ascii="Angsana New" w:hAnsi="Angsana New" w:hint="cs"/>
          <w:b/>
          <w:bCs/>
          <w:sz w:val="28"/>
          <w:szCs w:val="28"/>
          <w:cs/>
        </w:rPr>
        <w:t>ทาง</w:t>
      </w:r>
      <w:r w:rsidRPr="005764E7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="000B2048" w:rsidRPr="005764E7">
        <w:rPr>
          <w:rFonts w:asciiTheme="majorBidi" w:hAnsiTheme="majorBidi" w:cstheme="majorBidi" w:hint="cs"/>
          <w:b/>
          <w:bCs/>
          <w:sz w:val="28"/>
          <w:szCs w:val="28"/>
          <w:cs/>
        </w:rPr>
        <w:t>ระหว่างกาล</w:t>
      </w:r>
    </w:p>
    <w:p w14:paraId="04E8EC93" w14:textId="2EDC31FE" w:rsidR="0027487F" w:rsidRPr="00C8551D" w:rsidRDefault="006419FD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5764E7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ข้อมูลทางการเงินระหว่างกาลนี้ได้รับการอนุมัติให้ออกโดยกรรมการของ</w:t>
      </w:r>
      <w:r w:rsidRPr="000A3F75">
        <w:rPr>
          <w:rFonts w:ascii="Angsana New" w:hAnsi="Angsana New"/>
          <w:sz w:val="28"/>
          <w:szCs w:val="28"/>
          <w:cs/>
        </w:rPr>
        <w:t>บริษัทเมื่อ</w:t>
      </w:r>
      <w:r w:rsidRPr="005C6D30">
        <w:rPr>
          <w:rFonts w:ascii="Angsana New" w:hAnsi="Angsana New"/>
          <w:sz w:val="28"/>
          <w:szCs w:val="28"/>
          <w:cs/>
        </w:rPr>
        <w:t xml:space="preserve">วันที่ </w:t>
      </w:r>
      <w:r w:rsidR="00214C4F">
        <w:rPr>
          <w:rFonts w:ascii="Angsana New" w:hAnsi="Angsana New"/>
          <w:sz w:val="28"/>
          <w:szCs w:val="28"/>
        </w:rPr>
        <w:t>14</w:t>
      </w:r>
      <w:r w:rsidRPr="005C6D30">
        <w:rPr>
          <w:rFonts w:ascii="Angsana New" w:hAnsi="Angsana New"/>
          <w:sz w:val="28"/>
          <w:szCs w:val="28"/>
          <w:cs/>
        </w:rPr>
        <w:t xml:space="preserve"> พฤษภาคม </w:t>
      </w:r>
      <w:r w:rsidR="00F734EC">
        <w:rPr>
          <w:rFonts w:ascii="Angsana New" w:hAnsi="Angsana New"/>
          <w:sz w:val="28"/>
          <w:szCs w:val="28"/>
        </w:rPr>
        <w:t>2564</w:t>
      </w:r>
    </w:p>
    <w:sectPr w:rsidR="0027487F" w:rsidRPr="00C8551D" w:rsidSect="005B0145">
      <w:headerReference w:type="default" r:id="rId14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36B9B" w14:textId="77777777" w:rsidR="00713482" w:rsidRDefault="00713482">
      <w:r>
        <w:separator/>
      </w:r>
    </w:p>
  </w:endnote>
  <w:endnote w:type="continuationSeparator" w:id="0">
    <w:p w14:paraId="4CF1B39A" w14:textId="77777777" w:rsidR="00713482" w:rsidRDefault="00713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altName w:val="Cord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5C33" w14:textId="77777777" w:rsidR="00BD771F" w:rsidRPr="005C321B" w:rsidRDefault="00BD771F">
    <w:pPr>
      <w:pStyle w:val="Footer"/>
      <w:jc w:val="right"/>
      <w:rPr>
        <w:rFonts w:ascii="Angsana New" w:hAnsi="Angsana New"/>
        <w:sz w:val="28"/>
        <w:szCs w:val="28"/>
      </w:rPr>
    </w:pPr>
    <w:r w:rsidRPr="00831E4C">
      <w:rPr>
        <w:rFonts w:ascii="Angsana New" w:hAnsi="Angsana New" w:hint="cs"/>
        <w:sz w:val="28"/>
        <w:szCs w:val="28"/>
        <w:cs/>
      </w:rPr>
      <w:t xml:space="preserve">  </w:t>
    </w:r>
    <w:r w:rsidRPr="00831E4C">
      <w:rPr>
        <w:rFonts w:ascii="Angsana New" w:hAnsi="Angsana New"/>
        <w:sz w:val="28"/>
        <w:szCs w:val="28"/>
      </w:rPr>
      <w:fldChar w:fldCharType="begin"/>
    </w:r>
    <w:r w:rsidRPr="00831E4C">
      <w:rPr>
        <w:rFonts w:ascii="Angsana New" w:hAnsi="Angsana New"/>
        <w:sz w:val="28"/>
        <w:szCs w:val="28"/>
      </w:rPr>
      <w:instrText xml:space="preserve"> PAGE   \</w:instrText>
    </w:r>
    <w:r w:rsidRPr="00831E4C">
      <w:rPr>
        <w:rFonts w:ascii="Angsana New" w:hAnsi="Angsana New"/>
        <w:sz w:val="28"/>
        <w:szCs w:val="28"/>
        <w:cs/>
      </w:rPr>
      <w:instrText xml:space="preserve">* </w:instrText>
    </w:r>
    <w:r w:rsidRPr="00831E4C">
      <w:rPr>
        <w:rFonts w:ascii="Angsana New" w:hAnsi="Angsana New"/>
        <w:sz w:val="28"/>
        <w:szCs w:val="28"/>
      </w:rPr>
      <w:instrText xml:space="preserve">MERGEFORMAT </w:instrText>
    </w:r>
    <w:r w:rsidRPr="00831E4C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8</w:t>
    </w:r>
    <w:r w:rsidRPr="00831E4C">
      <w:rPr>
        <w:rFonts w:ascii="Angsana New" w:hAnsi="Angsana New"/>
        <w:sz w:val="28"/>
        <w:szCs w:val="28"/>
      </w:rPr>
      <w:fldChar w:fldCharType="end"/>
    </w:r>
  </w:p>
  <w:p w14:paraId="646902DE" w14:textId="77777777" w:rsidR="00BD771F" w:rsidRDefault="00BD771F" w:rsidP="00706AC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CB49" w14:textId="77777777" w:rsidR="00BD771F" w:rsidRPr="00C91024" w:rsidRDefault="00BD771F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27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6A3F" w14:textId="77777777" w:rsidR="00BD771F" w:rsidRPr="00A20434" w:rsidRDefault="00BD771F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BD771F" w:rsidRPr="0017742A" w:rsidRDefault="00BD771F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E93D1" w14:textId="77777777" w:rsidR="00713482" w:rsidRDefault="00713482">
      <w:r>
        <w:separator/>
      </w:r>
    </w:p>
  </w:footnote>
  <w:footnote w:type="continuationSeparator" w:id="0">
    <w:p w14:paraId="0BC6981B" w14:textId="77777777" w:rsidR="00713482" w:rsidRDefault="00713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DFEA3" w14:textId="77777777" w:rsidR="00BD771F" w:rsidRPr="00DF7602" w:rsidRDefault="00BD771F" w:rsidP="00240D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21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31E4C">
      <w:rPr>
        <w:rFonts w:ascii="Angsana New" w:hAnsi="Angsana New" w:hint="cs"/>
        <w:b/>
        <w:bCs/>
        <w:sz w:val="32"/>
        <w:szCs w:val="32"/>
        <w:cs/>
      </w:rPr>
      <w:t>นิวซิตี้ (กรุงเทพฯ)</w:t>
    </w:r>
    <w:r w:rsidRPr="00831E4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831E4C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 xml:space="preserve">    </w:t>
    </w:r>
    <w:r w:rsidRPr="00C6186A">
      <w:rPr>
        <w:rFonts w:ascii="Angsana New" w:hAnsi="Angsana New"/>
        <w:b/>
        <w:bCs/>
        <w:sz w:val="32"/>
        <w:szCs w:val="32"/>
      </w:rPr>
      <w:t>“</w:t>
    </w:r>
    <w:r w:rsidRPr="00C6186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C6186A">
      <w:rPr>
        <w:rFonts w:ascii="Angsana New" w:hAnsi="Angsana New"/>
        <w:b/>
        <w:bCs/>
        <w:sz w:val="32"/>
        <w:szCs w:val="32"/>
      </w:rPr>
      <w:t>”</w:t>
    </w:r>
  </w:p>
  <w:p w14:paraId="2D0E66B1" w14:textId="7481AF69" w:rsidR="00BD771F" w:rsidRPr="00C6186A" w:rsidRDefault="00BD771F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DF760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DF7602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</w:t>
    </w:r>
    <w:r>
      <w:rPr>
        <w:rFonts w:ascii="Angsana New" w:hAnsi="Angsana New"/>
        <w:b/>
        <w:bCs/>
        <w:sz w:val="32"/>
        <w:szCs w:val="32"/>
      </w:rPr>
      <w:t xml:space="preserve">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7602">
      <w:rPr>
        <w:rFonts w:ascii="Angsana New" w:hAnsi="Angsana New"/>
        <w:b/>
        <w:bCs/>
        <w:sz w:val="32"/>
        <w:szCs w:val="32"/>
        <w:cs/>
      </w:rPr>
      <w:t xml:space="preserve"> </w:t>
    </w:r>
    <w:r w:rsidRPr="00C6186A">
      <w:rPr>
        <w:rFonts w:ascii="Angsana New" w:hAnsi="Angsana New"/>
        <w:b/>
        <w:bCs/>
        <w:sz w:val="32"/>
        <w:szCs w:val="32"/>
      </w:rPr>
      <w:t>“</w:t>
    </w:r>
    <w:r w:rsidRPr="00C6186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C6186A">
      <w:rPr>
        <w:rFonts w:ascii="Angsana New" w:hAnsi="Angsana New"/>
        <w:b/>
        <w:bCs/>
        <w:sz w:val="32"/>
        <w:szCs w:val="32"/>
      </w:rPr>
      <w:t>”</w:t>
    </w:r>
  </w:p>
  <w:p w14:paraId="1C8665FA" w14:textId="7F41B97F" w:rsidR="00BD771F" w:rsidRPr="00831E4C" w:rsidRDefault="00BD771F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31E4C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6B02DAD8" w14:textId="77777777" w:rsidR="00BD771F" w:rsidRPr="00225770" w:rsidRDefault="00BD771F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4F8AB" w14:textId="77777777" w:rsidR="00BD771F" w:rsidRPr="00877D23" w:rsidRDefault="00BD771F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left="709"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240D0A">
      <w:rPr>
        <w:rFonts w:ascii="Angsana New" w:hAnsi="Angsana New"/>
        <w:b/>
        <w:bCs/>
        <w:sz w:val="32"/>
        <w:szCs w:val="32"/>
      </w:rPr>
      <w:t xml:space="preserve">    </w:t>
    </w:r>
    <w:r>
      <w:rPr>
        <w:rFonts w:ascii="Angsana New" w:hAnsi="Angsana New"/>
        <w:b/>
        <w:bCs/>
        <w:sz w:val="32"/>
        <w:szCs w:val="32"/>
      </w:rPr>
      <w:t xml:space="preserve">                                                                                                                                                               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240D0A">
      <w:rPr>
        <w:rFonts w:ascii="Angsana New" w:hAnsi="Angsana New"/>
        <w:b/>
        <w:bCs/>
        <w:sz w:val="32"/>
        <w:szCs w:val="32"/>
      </w:rPr>
      <w:t>”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</w:t>
    </w:r>
  </w:p>
  <w:p w14:paraId="69D48585" w14:textId="5CBDF13B" w:rsidR="00BD771F" w:rsidRPr="00877D23" w:rsidRDefault="00BD771F" w:rsidP="003D603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223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                 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   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240D0A">
      <w:rPr>
        <w:rFonts w:ascii="Angsana New" w:hAnsi="Angsana New"/>
        <w:b/>
        <w:bCs/>
        <w:sz w:val="32"/>
        <w:szCs w:val="32"/>
      </w:rPr>
      <w:t>”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 </w:t>
    </w:r>
  </w:p>
  <w:p w14:paraId="19133183" w14:textId="6C4556C2" w:rsidR="00BD771F" w:rsidRPr="005C0EDC" w:rsidRDefault="00BD771F" w:rsidP="003D6034">
    <w:pPr>
      <w:pStyle w:val="Header"/>
      <w:ind w:left="709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105F1B2D" w14:textId="77777777" w:rsidR="00BD771F" w:rsidRPr="00637127" w:rsidRDefault="00BD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8FA1" w14:textId="77777777" w:rsidR="00BD771F" w:rsidRDefault="00BD771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BD771F" w:rsidRPr="0093624F" w:rsidRDefault="00BD771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BD771F" w:rsidRDefault="00BD771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14:paraId="551F12E0" w14:textId="77777777" w:rsidR="00BD771F" w:rsidRDefault="00BD771F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14:paraId="2423F3B8" w14:textId="77777777" w:rsidR="00BD771F" w:rsidRPr="0093624F" w:rsidRDefault="00BD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859C6" w14:textId="354D4D44" w:rsidR="00BD771F" w:rsidRPr="00877D23" w:rsidRDefault="00BD771F" w:rsidP="004729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                                                                        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ab/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ยังไม่ได้ตรวจสอบ</w:t>
    </w:r>
    <w:r w:rsidRPr="00240D0A">
      <w:rPr>
        <w:rFonts w:ascii="Angsana New" w:hAnsi="Angsana New"/>
        <w:b/>
        <w:bCs/>
        <w:sz w:val="32"/>
        <w:szCs w:val="32"/>
      </w:rPr>
      <w:t>”</w:t>
    </w: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                                                                                         </w:t>
    </w:r>
    <w:r w:rsidRPr="00240D0A">
      <w:rPr>
        <w:rFonts w:ascii="Angsana New" w:hAnsi="Angsana New"/>
        <w:b/>
        <w:bCs/>
        <w:sz w:val="32"/>
        <w:szCs w:val="32"/>
      </w:rPr>
      <w:t>“</w:t>
    </w:r>
    <w:r w:rsidRPr="00240D0A">
      <w:rPr>
        <w:rFonts w:ascii="Angsana New" w:hAnsi="Angsana New"/>
        <w:b/>
        <w:bCs/>
        <w:sz w:val="32"/>
        <w:szCs w:val="32"/>
        <w:cs/>
      </w:rPr>
      <w:t>สอบทานแล้ว</w:t>
    </w:r>
    <w:r w:rsidRPr="00240D0A">
      <w:rPr>
        <w:rFonts w:ascii="Angsana New" w:hAnsi="Angsana New"/>
        <w:b/>
        <w:bCs/>
        <w:sz w:val="32"/>
        <w:szCs w:val="32"/>
      </w:rPr>
      <w:t>”</w:t>
    </w:r>
  </w:p>
  <w:p w14:paraId="5418E6D5" w14:textId="04191423" w:rsidR="00BD771F" w:rsidRPr="00965D7B" w:rsidRDefault="00BD771F" w:rsidP="001B3C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2564</w:t>
    </w:r>
  </w:p>
  <w:p w14:paraId="5A5C546A" w14:textId="77777777" w:rsidR="00BD771F" w:rsidRPr="00637127" w:rsidRDefault="00BD77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2424CF8"/>
    <w:multiLevelType w:val="multilevel"/>
    <w:tmpl w:val="0FEAFD4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6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05787836"/>
    <w:multiLevelType w:val="hybridMultilevel"/>
    <w:tmpl w:val="53A2CE60"/>
    <w:lvl w:ilvl="0" w:tplc="2A7AD468">
      <w:start w:val="4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3937E8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3" w15:restartNumberingAfterBreak="0">
    <w:nsid w:val="0947288B"/>
    <w:multiLevelType w:val="hybridMultilevel"/>
    <w:tmpl w:val="13865D4E"/>
    <w:lvl w:ilvl="0" w:tplc="0706BCBC">
      <w:numFmt w:val="bullet"/>
      <w:lvlText w:val="-"/>
      <w:lvlJc w:val="left"/>
      <w:pPr>
        <w:ind w:left="21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0CA261B6"/>
    <w:multiLevelType w:val="multilevel"/>
    <w:tmpl w:val="7D2A5A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0DAE036E"/>
    <w:multiLevelType w:val="hybridMultilevel"/>
    <w:tmpl w:val="88220A54"/>
    <w:lvl w:ilvl="0" w:tplc="0409000F">
      <w:start w:val="1"/>
      <w:numFmt w:val="decimal"/>
      <w:lvlText w:val="%1."/>
      <w:lvlJc w:val="left"/>
      <w:pPr>
        <w:ind w:left="2161" w:hanging="360"/>
      </w:pPr>
    </w:lvl>
    <w:lvl w:ilvl="1" w:tplc="04090019" w:tentative="1">
      <w:start w:val="1"/>
      <w:numFmt w:val="lowerLetter"/>
      <w:lvlText w:val="%2."/>
      <w:lvlJc w:val="left"/>
      <w:pPr>
        <w:ind w:left="2881" w:hanging="360"/>
      </w:pPr>
    </w:lvl>
    <w:lvl w:ilvl="2" w:tplc="0409001B" w:tentative="1">
      <w:start w:val="1"/>
      <w:numFmt w:val="lowerRoman"/>
      <w:lvlText w:val="%3."/>
      <w:lvlJc w:val="right"/>
      <w:pPr>
        <w:ind w:left="3601" w:hanging="180"/>
      </w:pPr>
    </w:lvl>
    <w:lvl w:ilvl="3" w:tplc="0409000F" w:tentative="1">
      <w:start w:val="1"/>
      <w:numFmt w:val="decimal"/>
      <w:lvlText w:val="%4."/>
      <w:lvlJc w:val="left"/>
      <w:pPr>
        <w:ind w:left="4321" w:hanging="360"/>
      </w:pPr>
    </w:lvl>
    <w:lvl w:ilvl="4" w:tplc="04090019" w:tentative="1">
      <w:start w:val="1"/>
      <w:numFmt w:val="lowerLetter"/>
      <w:lvlText w:val="%5."/>
      <w:lvlJc w:val="left"/>
      <w:pPr>
        <w:ind w:left="5041" w:hanging="360"/>
      </w:pPr>
    </w:lvl>
    <w:lvl w:ilvl="5" w:tplc="0409001B" w:tentative="1">
      <w:start w:val="1"/>
      <w:numFmt w:val="lowerRoman"/>
      <w:lvlText w:val="%6."/>
      <w:lvlJc w:val="right"/>
      <w:pPr>
        <w:ind w:left="5761" w:hanging="180"/>
      </w:pPr>
    </w:lvl>
    <w:lvl w:ilvl="6" w:tplc="0409000F" w:tentative="1">
      <w:start w:val="1"/>
      <w:numFmt w:val="decimal"/>
      <w:lvlText w:val="%7."/>
      <w:lvlJc w:val="left"/>
      <w:pPr>
        <w:ind w:left="6481" w:hanging="360"/>
      </w:pPr>
    </w:lvl>
    <w:lvl w:ilvl="7" w:tplc="04090019" w:tentative="1">
      <w:start w:val="1"/>
      <w:numFmt w:val="lowerLetter"/>
      <w:lvlText w:val="%8."/>
      <w:lvlJc w:val="left"/>
      <w:pPr>
        <w:ind w:left="7201" w:hanging="360"/>
      </w:pPr>
    </w:lvl>
    <w:lvl w:ilvl="8" w:tplc="0409001B" w:tentative="1">
      <w:start w:val="1"/>
      <w:numFmt w:val="lowerRoman"/>
      <w:lvlText w:val="%9."/>
      <w:lvlJc w:val="right"/>
      <w:pPr>
        <w:ind w:left="7921" w:hanging="180"/>
      </w:pPr>
    </w:lvl>
  </w:abstractNum>
  <w:abstractNum w:abstractNumId="16" w15:restartNumberingAfterBreak="0">
    <w:nsid w:val="124B727D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7E55060"/>
    <w:multiLevelType w:val="hybridMultilevel"/>
    <w:tmpl w:val="4FB4FAFC"/>
    <w:lvl w:ilvl="0" w:tplc="0B70245C">
      <w:start w:val="1"/>
      <w:numFmt w:val="thaiLett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FF44EF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D9E4F67"/>
    <w:multiLevelType w:val="hybridMultilevel"/>
    <w:tmpl w:val="EDD23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8D1A3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1E7579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6" w15:restartNumberingAfterBreak="0">
    <w:nsid w:val="3C2235ED"/>
    <w:multiLevelType w:val="hybridMultilevel"/>
    <w:tmpl w:val="608A0600"/>
    <w:lvl w:ilvl="0" w:tplc="8F52A938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7" w15:restartNumberingAfterBreak="0">
    <w:nsid w:val="3ECA1ED3"/>
    <w:multiLevelType w:val="hybridMultilevel"/>
    <w:tmpl w:val="8130B2F2"/>
    <w:lvl w:ilvl="0" w:tplc="76FAD628">
      <w:start w:val="1"/>
      <w:numFmt w:val="decimal"/>
      <w:lvlText w:val="19.%1."/>
      <w:lvlJc w:val="left"/>
      <w:pPr>
        <w:ind w:left="114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450A4D47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4AFB3C35"/>
    <w:multiLevelType w:val="hybridMultilevel"/>
    <w:tmpl w:val="DA0A6A1C"/>
    <w:lvl w:ilvl="0" w:tplc="0B70245C">
      <w:start w:val="1"/>
      <w:numFmt w:val="thaiLett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DEB4594"/>
    <w:multiLevelType w:val="hybridMultilevel"/>
    <w:tmpl w:val="BBE4CE2E"/>
    <w:lvl w:ilvl="0" w:tplc="CE60E00C">
      <w:start w:val="1"/>
      <w:numFmt w:val="decimal"/>
      <w:lvlText w:val="8.%1."/>
      <w:lvlJc w:val="left"/>
      <w:pPr>
        <w:ind w:left="11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252246B"/>
    <w:multiLevelType w:val="multilevel"/>
    <w:tmpl w:val="44F6EA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62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70506B5"/>
    <w:multiLevelType w:val="hybridMultilevel"/>
    <w:tmpl w:val="023C25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8677E6"/>
    <w:multiLevelType w:val="multilevel"/>
    <w:tmpl w:val="276A8A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Theme="majorBidi" w:hAnsiTheme="majorBidi" w:cstheme="majorBidi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7" w15:restartNumberingAfterBreak="0">
    <w:nsid w:val="6AE775C6"/>
    <w:multiLevelType w:val="multilevel"/>
    <w:tmpl w:val="228E1592"/>
    <w:lvl w:ilvl="0">
      <w:start w:val="2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BF8550B"/>
    <w:multiLevelType w:val="multilevel"/>
    <w:tmpl w:val="835CDFD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none"/>
      <w:lvlText w:val="35.1"/>
      <w:lvlJc w:val="left"/>
      <w:pPr>
        <w:ind w:left="958" w:hanging="39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870FA0"/>
    <w:multiLevelType w:val="multilevel"/>
    <w:tmpl w:val="387441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40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65F5A48"/>
    <w:multiLevelType w:val="hybridMultilevel"/>
    <w:tmpl w:val="D854936C"/>
    <w:lvl w:ilvl="0" w:tplc="DD18611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65213B"/>
    <w:multiLevelType w:val="multilevel"/>
    <w:tmpl w:val="01CC4C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440"/>
      </w:pPr>
      <w:rPr>
        <w:rFonts w:hint="default"/>
      </w:rPr>
    </w:lvl>
  </w:abstractNum>
  <w:abstractNum w:abstractNumId="43" w15:restartNumberingAfterBreak="0">
    <w:nsid w:val="796E45E3"/>
    <w:multiLevelType w:val="multilevel"/>
    <w:tmpl w:val="A314A4E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9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82" w:hanging="1440"/>
      </w:pPr>
      <w:rPr>
        <w:rFonts w:hint="default"/>
      </w:rPr>
    </w:lvl>
  </w:abstractNum>
  <w:abstractNum w:abstractNumId="44" w15:restartNumberingAfterBreak="0">
    <w:nsid w:val="7CBE618B"/>
    <w:multiLevelType w:val="hybridMultilevel"/>
    <w:tmpl w:val="C3E84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E8573E"/>
    <w:multiLevelType w:val="hybridMultilevel"/>
    <w:tmpl w:val="B850782A"/>
    <w:lvl w:ilvl="0" w:tplc="F362A282">
      <w:start w:val="1"/>
      <w:numFmt w:val="thaiLetters"/>
      <w:lvlText w:val="%1)"/>
      <w:lvlJc w:val="left"/>
      <w:pPr>
        <w:ind w:left="19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9E1901"/>
    <w:multiLevelType w:val="hybridMultilevel"/>
    <w:tmpl w:val="1A463D22"/>
    <w:lvl w:ilvl="0" w:tplc="EC52A75C">
      <w:start w:val="1"/>
      <w:numFmt w:val="thaiLetters"/>
      <w:lvlText w:val="%1)"/>
      <w:lvlJc w:val="left"/>
      <w:pPr>
        <w:ind w:left="1641" w:hanging="7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7FD42A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3"/>
  </w:num>
  <w:num w:numId="15">
    <w:abstractNumId w:val="28"/>
  </w:num>
  <w:num w:numId="16">
    <w:abstractNumId w:val="45"/>
  </w:num>
  <w:num w:numId="17">
    <w:abstractNumId w:val="19"/>
  </w:num>
  <w:num w:numId="18">
    <w:abstractNumId w:val="17"/>
  </w:num>
  <w:num w:numId="19">
    <w:abstractNumId w:val="33"/>
  </w:num>
  <w:num w:numId="20">
    <w:abstractNumId w:val="10"/>
  </w:num>
  <w:num w:numId="21">
    <w:abstractNumId w:val="21"/>
  </w:num>
  <w:num w:numId="22">
    <w:abstractNumId w:val="35"/>
  </w:num>
  <w:num w:numId="23">
    <w:abstractNumId w:val="44"/>
  </w:num>
  <w:num w:numId="24">
    <w:abstractNumId w:val="12"/>
  </w:num>
  <w:num w:numId="25">
    <w:abstractNumId w:val="38"/>
  </w:num>
  <w:num w:numId="26">
    <w:abstractNumId w:val="48"/>
  </w:num>
  <w:num w:numId="27">
    <w:abstractNumId w:val="41"/>
  </w:num>
  <w:num w:numId="28">
    <w:abstractNumId w:val="24"/>
  </w:num>
  <w:num w:numId="29">
    <w:abstractNumId w:val="14"/>
  </w:num>
  <w:num w:numId="30">
    <w:abstractNumId w:val="36"/>
  </w:num>
  <w:num w:numId="31">
    <w:abstractNumId w:val="16"/>
  </w:num>
  <w:num w:numId="32">
    <w:abstractNumId w:val="22"/>
  </w:num>
  <w:num w:numId="33">
    <w:abstractNumId w:val="37"/>
  </w:num>
  <w:num w:numId="34">
    <w:abstractNumId w:val="29"/>
  </w:num>
  <w:num w:numId="35">
    <w:abstractNumId w:val="39"/>
  </w:num>
  <w:num w:numId="36">
    <w:abstractNumId w:val="11"/>
  </w:num>
  <w:num w:numId="37">
    <w:abstractNumId w:val="26"/>
  </w:num>
  <w:num w:numId="38">
    <w:abstractNumId w:val="13"/>
  </w:num>
  <w:num w:numId="39">
    <w:abstractNumId w:val="32"/>
  </w:num>
  <w:num w:numId="40">
    <w:abstractNumId w:val="18"/>
  </w:num>
  <w:num w:numId="41">
    <w:abstractNumId w:val="47"/>
  </w:num>
  <w:num w:numId="42">
    <w:abstractNumId w:val="30"/>
  </w:num>
  <w:num w:numId="43">
    <w:abstractNumId w:val="46"/>
  </w:num>
  <w:num w:numId="44">
    <w:abstractNumId w:val="15"/>
  </w:num>
  <w:num w:numId="45">
    <w:abstractNumId w:val="42"/>
  </w:num>
  <w:num w:numId="46">
    <w:abstractNumId w:val="40"/>
  </w:num>
  <w:num w:numId="47">
    <w:abstractNumId w:val="27"/>
  </w:num>
  <w:num w:numId="48">
    <w:abstractNumId w:val="31"/>
  </w:num>
  <w:num w:numId="49">
    <w:abstractNumId w:val="4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518"/>
    <w:rsid w:val="00002F31"/>
    <w:rsid w:val="00004863"/>
    <w:rsid w:val="00004F84"/>
    <w:rsid w:val="00004F93"/>
    <w:rsid w:val="000052BE"/>
    <w:rsid w:val="0000567C"/>
    <w:rsid w:val="00005F80"/>
    <w:rsid w:val="00006131"/>
    <w:rsid w:val="00006503"/>
    <w:rsid w:val="0000657B"/>
    <w:rsid w:val="00006B5B"/>
    <w:rsid w:val="0000740C"/>
    <w:rsid w:val="000077F7"/>
    <w:rsid w:val="000078E0"/>
    <w:rsid w:val="00010251"/>
    <w:rsid w:val="000106F1"/>
    <w:rsid w:val="000114F7"/>
    <w:rsid w:val="0001157B"/>
    <w:rsid w:val="000118FF"/>
    <w:rsid w:val="00012139"/>
    <w:rsid w:val="00013586"/>
    <w:rsid w:val="00013B52"/>
    <w:rsid w:val="00013E34"/>
    <w:rsid w:val="00014556"/>
    <w:rsid w:val="00014620"/>
    <w:rsid w:val="00014D18"/>
    <w:rsid w:val="000151B1"/>
    <w:rsid w:val="00015810"/>
    <w:rsid w:val="000159C2"/>
    <w:rsid w:val="00015AE9"/>
    <w:rsid w:val="00016376"/>
    <w:rsid w:val="00016895"/>
    <w:rsid w:val="00016D45"/>
    <w:rsid w:val="00016E9B"/>
    <w:rsid w:val="00016FAB"/>
    <w:rsid w:val="000172CF"/>
    <w:rsid w:val="000179D5"/>
    <w:rsid w:val="00017B0A"/>
    <w:rsid w:val="00020190"/>
    <w:rsid w:val="000202AE"/>
    <w:rsid w:val="00020E5D"/>
    <w:rsid w:val="00021538"/>
    <w:rsid w:val="000215A9"/>
    <w:rsid w:val="0002172F"/>
    <w:rsid w:val="000217E7"/>
    <w:rsid w:val="00021949"/>
    <w:rsid w:val="00021D81"/>
    <w:rsid w:val="0002214A"/>
    <w:rsid w:val="000225DA"/>
    <w:rsid w:val="00022E2D"/>
    <w:rsid w:val="00022FFC"/>
    <w:rsid w:val="0002340D"/>
    <w:rsid w:val="00023525"/>
    <w:rsid w:val="00023552"/>
    <w:rsid w:val="000241D5"/>
    <w:rsid w:val="00024609"/>
    <w:rsid w:val="000246A7"/>
    <w:rsid w:val="000247BD"/>
    <w:rsid w:val="00024862"/>
    <w:rsid w:val="000249B6"/>
    <w:rsid w:val="00024FF9"/>
    <w:rsid w:val="000252F0"/>
    <w:rsid w:val="00026931"/>
    <w:rsid w:val="00027939"/>
    <w:rsid w:val="00030356"/>
    <w:rsid w:val="000304F1"/>
    <w:rsid w:val="000307A3"/>
    <w:rsid w:val="00031329"/>
    <w:rsid w:val="000314CA"/>
    <w:rsid w:val="00031905"/>
    <w:rsid w:val="00031B51"/>
    <w:rsid w:val="00032A34"/>
    <w:rsid w:val="00033058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CED"/>
    <w:rsid w:val="00035E84"/>
    <w:rsid w:val="00036402"/>
    <w:rsid w:val="00036B95"/>
    <w:rsid w:val="00036C01"/>
    <w:rsid w:val="0003762C"/>
    <w:rsid w:val="00037962"/>
    <w:rsid w:val="0004017B"/>
    <w:rsid w:val="000402D7"/>
    <w:rsid w:val="00041677"/>
    <w:rsid w:val="000416D5"/>
    <w:rsid w:val="00041BD0"/>
    <w:rsid w:val="00042006"/>
    <w:rsid w:val="000429E6"/>
    <w:rsid w:val="00042DE6"/>
    <w:rsid w:val="00043419"/>
    <w:rsid w:val="0004358E"/>
    <w:rsid w:val="00043980"/>
    <w:rsid w:val="00043BA7"/>
    <w:rsid w:val="00044793"/>
    <w:rsid w:val="00045A88"/>
    <w:rsid w:val="00046847"/>
    <w:rsid w:val="00047226"/>
    <w:rsid w:val="00047FD9"/>
    <w:rsid w:val="000502C9"/>
    <w:rsid w:val="00050571"/>
    <w:rsid w:val="000510F4"/>
    <w:rsid w:val="00051138"/>
    <w:rsid w:val="00051F65"/>
    <w:rsid w:val="00052AE3"/>
    <w:rsid w:val="000533E0"/>
    <w:rsid w:val="000536C7"/>
    <w:rsid w:val="00053B6A"/>
    <w:rsid w:val="00054134"/>
    <w:rsid w:val="000549BC"/>
    <w:rsid w:val="00054CFF"/>
    <w:rsid w:val="00055017"/>
    <w:rsid w:val="000550CF"/>
    <w:rsid w:val="00055853"/>
    <w:rsid w:val="000569D6"/>
    <w:rsid w:val="00056B95"/>
    <w:rsid w:val="00056C13"/>
    <w:rsid w:val="00057B6E"/>
    <w:rsid w:val="00057E28"/>
    <w:rsid w:val="00057ED5"/>
    <w:rsid w:val="00057FFC"/>
    <w:rsid w:val="000603D6"/>
    <w:rsid w:val="0006118B"/>
    <w:rsid w:val="00061521"/>
    <w:rsid w:val="00061730"/>
    <w:rsid w:val="00061D22"/>
    <w:rsid w:val="00062026"/>
    <w:rsid w:val="00062E8F"/>
    <w:rsid w:val="00063B7F"/>
    <w:rsid w:val="00063C1D"/>
    <w:rsid w:val="000640FF"/>
    <w:rsid w:val="00065110"/>
    <w:rsid w:val="00065864"/>
    <w:rsid w:val="00065A9F"/>
    <w:rsid w:val="00065E3D"/>
    <w:rsid w:val="00066D53"/>
    <w:rsid w:val="00067262"/>
    <w:rsid w:val="000679E6"/>
    <w:rsid w:val="00070327"/>
    <w:rsid w:val="000707D3"/>
    <w:rsid w:val="00070A26"/>
    <w:rsid w:val="000715EA"/>
    <w:rsid w:val="00071E32"/>
    <w:rsid w:val="00072019"/>
    <w:rsid w:val="00072F48"/>
    <w:rsid w:val="00073338"/>
    <w:rsid w:val="0007338D"/>
    <w:rsid w:val="000747D9"/>
    <w:rsid w:val="00074A1A"/>
    <w:rsid w:val="00075E79"/>
    <w:rsid w:val="000762BE"/>
    <w:rsid w:val="00076676"/>
    <w:rsid w:val="000768AA"/>
    <w:rsid w:val="00076CAA"/>
    <w:rsid w:val="00076F9C"/>
    <w:rsid w:val="00077287"/>
    <w:rsid w:val="00077EAB"/>
    <w:rsid w:val="00080337"/>
    <w:rsid w:val="000807DD"/>
    <w:rsid w:val="00081F8F"/>
    <w:rsid w:val="00082930"/>
    <w:rsid w:val="000831E5"/>
    <w:rsid w:val="00083366"/>
    <w:rsid w:val="00083451"/>
    <w:rsid w:val="0008355A"/>
    <w:rsid w:val="00083EA8"/>
    <w:rsid w:val="00083FB3"/>
    <w:rsid w:val="00084B8C"/>
    <w:rsid w:val="00084BF0"/>
    <w:rsid w:val="00084C31"/>
    <w:rsid w:val="00084DCA"/>
    <w:rsid w:val="00084F29"/>
    <w:rsid w:val="000854D8"/>
    <w:rsid w:val="00085B18"/>
    <w:rsid w:val="00085E94"/>
    <w:rsid w:val="00090283"/>
    <w:rsid w:val="00090399"/>
    <w:rsid w:val="00090B69"/>
    <w:rsid w:val="00090F25"/>
    <w:rsid w:val="0009130A"/>
    <w:rsid w:val="0009145E"/>
    <w:rsid w:val="00091F28"/>
    <w:rsid w:val="0009203B"/>
    <w:rsid w:val="0009248E"/>
    <w:rsid w:val="00092C95"/>
    <w:rsid w:val="00092CFB"/>
    <w:rsid w:val="000932E0"/>
    <w:rsid w:val="000934B0"/>
    <w:rsid w:val="000935FC"/>
    <w:rsid w:val="00094094"/>
    <w:rsid w:val="000940DA"/>
    <w:rsid w:val="0009446D"/>
    <w:rsid w:val="00094E26"/>
    <w:rsid w:val="00095357"/>
    <w:rsid w:val="000957E8"/>
    <w:rsid w:val="000966E7"/>
    <w:rsid w:val="00096CDF"/>
    <w:rsid w:val="00096D4B"/>
    <w:rsid w:val="00097763"/>
    <w:rsid w:val="000978A4"/>
    <w:rsid w:val="00097BE1"/>
    <w:rsid w:val="000A01E8"/>
    <w:rsid w:val="000A0459"/>
    <w:rsid w:val="000A0A9C"/>
    <w:rsid w:val="000A0DAE"/>
    <w:rsid w:val="000A113F"/>
    <w:rsid w:val="000A121A"/>
    <w:rsid w:val="000A137B"/>
    <w:rsid w:val="000A17E0"/>
    <w:rsid w:val="000A1E35"/>
    <w:rsid w:val="000A2C20"/>
    <w:rsid w:val="000A2FAF"/>
    <w:rsid w:val="000A314D"/>
    <w:rsid w:val="000A3820"/>
    <w:rsid w:val="000A3938"/>
    <w:rsid w:val="000A3F75"/>
    <w:rsid w:val="000A4D80"/>
    <w:rsid w:val="000A5491"/>
    <w:rsid w:val="000A54F1"/>
    <w:rsid w:val="000A567D"/>
    <w:rsid w:val="000A5684"/>
    <w:rsid w:val="000A654F"/>
    <w:rsid w:val="000A7BEC"/>
    <w:rsid w:val="000A7CA7"/>
    <w:rsid w:val="000A7DCF"/>
    <w:rsid w:val="000B0409"/>
    <w:rsid w:val="000B06C4"/>
    <w:rsid w:val="000B0951"/>
    <w:rsid w:val="000B11EB"/>
    <w:rsid w:val="000B136B"/>
    <w:rsid w:val="000B1813"/>
    <w:rsid w:val="000B1870"/>
    <w:rsid w:val="000B19E3"/>
    <w:rsid w:val="000B1F6D"/>
    <w:rsid w:val="000B2048"/>
    <w:rsid w:val="000B2AC6"/>
    <w:rsid w:val="000B3D0C"/>
    <w:rsid w:val="000B407A"/>
    <w:rsid w:val="000B40F1"/>
    <w:rsid w:val="000B43C0"/>
    <w:rsid w:val="000B453A"/>
    <w:rsid w:val="000B4893"/>
    <w:rsid w:val="000B4924"/>
    <w:rsid w:val="000B4DCD"/>
    <w:rsid w:val="000B5392"/>
    <w:rsid w:val="000B5CFC"/>
    <w:rsid w:val="000B63F6"/>
    <w:rsid w:val="000B6E81"/>
    <w:rsid w:val="000B7A6B"/>
    <w:rsid w:val="000B7C10"/>
    <w:rsid w:val="000B7C4F"/>
    <w:rsid w:val="000B7FE4"/>
    <w:rsid w:val="000C104E"/>
    <w:rsid w:val="000C16AE"/>
    <w:rsid w:val="000C1831"/>
    <w:rsid w:val="000C1B64"/>
    <w:rsid w:val="000C1C26"/>
    <w:rsid w:val="000C25E2"/>
    <w:rsid w:val="000C26A2"/>
    <w:rsid w:val="000C2D7D"/>
    <w:rsid w:val="000C2D87"/>
    <w:rsid w:val="000C392F"/>
    <w:rsid w:val="000C4D5E"/>
    <w:rsid w:val="000C50AC"/>
    <w:rsid w:val="000C52D7"/>
    <w:rsid w:val="000C607C"/>
    <w:rsid w:val="000C6587"/>
    <w:rsid w:val="000C6E61"/>
    <w:rsid w:val="000D021F"/>
    <w:rsid w:val="000D04A3"/>
    <w:rsid w:val="000D069A"/>
    <w:rsid w:val="000D0708"/>
    <w:rsid w:val="000D08E9"/>
    <w:rsid w:val="000D0A82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21E"/>
    <w:rsid w:val="000D4340"/>
    <w:rsid w:val="000D450B"/>
    <w:rsid w:val="000D4559"/>
    <w:rsid w:val="000D4A61"/>
    <w:rsid w:val="000D5DCC"/>
    <w:rsid w:val="000D602A"/>
    <w:rsid w:val="000D6394"/>
    <w:rsid w:val="000D70A1"/>
    <w:rsid w:val="000D7735"/>
    <w:rsid w:val="000E0041"/>
    <w:rsid w:val="000E01DA"/>
    <w:rsid w:val="000E02A2"/>
    <w:rsid w:val="000E0428"/>
    <w:rsid w:val="000E0657"/>
    <w:rsid w:val="000E0AE0"/>
    <w:rsid w:val="000E0F3E"/>
    <w:rsid w:val="000E18C6"/>
    <w:rsid w:val="000E1919"/>
    <w:rsid w:val="000E19AF"/>
    <w:rsid w:val="000E1B4D"/>
    <w:rsid w:val="000E38F9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645"/>
    <w:rsid w:val="000E6766"/>
    <w:rsid w:val="000E6DD7"/>
    <w:rsid w:val="000E6E4F"/>
    <w:rsid w:val="000E6EEE"/>
    <w:rsid w:val="000E728A"/>
    <w:rsid w:val="000E7FF7"/>
    <w:rsid w:val="000F01B8"/>
    <w:rsid w:val="000F0239"/>
    <w:rsid w:val="000F0421"/>
    <w:rsid w:val="000F09F4"/>
    <w:rsid w:val="000F0C89"/>
    <w:rsid w:val="000F18C6"/>
    <w:rsid w:val="000F1B9C"/>
    <w:rsid w:val="000F2433"/>
    <w:rsid w:val="000F30E4"/>
    <w:rsid w:val="000F3D51"/>
    <w:rsid w:val="000F47BB"/>
    <w:rsid w:val="000F50DA"/>
    <w:rsid w:val="000F6A55"/>
    <w:rsid w:val="000F6B04"/>
    <w:rsid w:val="000F72E8"/>
    <w:rsid w:val="000F744A"/>
    <w:rsid w:val="000F785B"/>
    <w:rsid w:val="001016C6"/>
    <w:rsid w:val="00101F50"/>
    <w:rsid w:val="00102997"/>
    <w:rsid w:val="0010316A"/>
    <w:rsid w:val="00103515"/>
    <w:rsid w:val="001037EB"/>
    <w:rsid w:val="00103A00"/>
    <w:rsid w:val="00103B64"/>
    <w:rsid w:val="001040C8"/>
    <w:rsid w:val="00104138"/>
    <w:rsid w:val="001045A1"/>
    <w:rsid w:val="00105A84"/>
    <w:rsid w:val="00105B30"/>
    <w:rsid w:val="00105B97"/>
    <w:rsid w:val="001061B1"/>
    <w:rsid w:val="00106E3C"/>
    <w:rsid w:val="00106E75"/>
    <w:rsid w:val="00106EFA"/>
    <w:rsid w:val="0010769F"/>
    <w:rsid w:val="00107959"/>
    <w:rsid w:val="00110BE3"/>
    <w:rsid w:val="00110FF3"/>
    <w:rsid w:val="001118F0"/>
    <w:rsid w:val="0011295C"/>
    <w:rsid w:val="00113FF5"/>
    <w:rsid w:val="001140A2"/>
    <w:rsid w:val="00114123"/>
    <w:rsid w:val="001142F5"/>
    <w:rsid w:val="001151EB"/>
    <w:rsid w:val="00115270"/>
    <w:rsid w:val="00116163"/>
    <w:rsid w:val="00116A93"/>
    <w:rsid w:val="00116C19"/>
    <w:rsid w:val="0011710F"/>
    <w:rsid w:val="0011787B"/>
    <w:rsid w:val="001178FE"/>
    <w:rsid w:val="00120160"/>
    <w:rsid w:val="00120554"/>
    <w:rsid w:val="00121410"/>
    <w:rsid w:val="001214D8"/>
    <w:rsid w:val="00121FE3"/>
    <w:rsid w:val="00122156"/>
    <w:rsid w:val="00122A02"/>
    <w:rsid w:val="00122BDD"/>
    <w:rsid w:val="00122CAF"/>
    <w:rsid w:val="0012321E"/>
    <w:rsid w:val="0012350E"/>
    <w:rsid w:val="00124EAF"/>
    <w:rsid w:val="0012507C"/>
    <w:rsid w:val="001259B5"/>
    <w:rsid w:val="0012600E"/>
    <w:rsid w:val="00126D41"/>
    <w:rsid w:val="001302E1"/>
    <w:rsid w:val="00130301"/>
    <w:rsid w:val="00130657"/>
    <w:rsid w:val="001308F0"/>
    <w:rsid w:val="00130AFA"/>
    <w:rsid w:val="00130C5A"/>
    <w:rsid w:val="001326AC"/>
    <w:rsid w:val="00132D1A"/>
    <w:rsid w:val="0013396F"/>
    <w:rsid w:val="00133D8E"/>
    <w:rsid w:val="0013477E"/>
    <w:rsid w:val="00134913"/>
    <w:rsid w:val="00134FE8"/>
    <w:rsid w:val="001350E4"/>
    <w:rsid w:val="00135BAB"/>
    <w:rsid w:val="001364E8"/>
    <w:rsid w:val="00136681"/>
    <w:rsid w:val="00136CAA"/>
    <w:rsid w:val="00137961"/>
    <w:rsid w:val="00137A8D"/>
    <w:rsid w:val="00137EA4"/>
    <w:rsid w:val="00140016"/>
    <w:rsid w:val="00140A9D"/>
    <w:rsid w:val="00141633"/>
    <w:rsid w:val="00141AA6"/>
    <w:rsid w:val="00141F84"/>
    <w:rsid w:val="00141FDD"/>
    <w:rsid w:val="00143871"/>
    <w:rsid w:val="001438B9"/>
    <w:rsid w:val="0014471B"/>
    <w:rsid w:val="00144971"/>
    <w:rsid w:val="001450FA"/>
    <w:rsid w:val="00145701"/>
    <w:rsid w:val="001458BC"/>
    <w:rsid w:val="00145BD8"/>
    <w:rsid w:val="00146246"/>
    <w:rsid w:val="001466C8"/>
    <w:rsid w:val="00146A4F"/>
    <w:rsid w:val="00146B86"/>
    <w:rsid w:val="00146FE5"/>
    <w:rsid w:val="001473CB"/>
    <w:rsid w:val="001478C0"/>
    <w:rsid w:val="00147B5A"/>
    <w:rsid w:val="00147F2A"/>
    <w:rsid w:val="00147F33"/>
    <w:rsid w:val="00147F4B"/>
    <w:rsid w:val="00150A3D"/>
    <w:rsid w:val="001513CF"/>
    <w:rsid w:val="00151B07"/>
    <w:rsid w:val="00151C7D"/>
    <w:rsid w:val="00151FF8"/>
    <w:rsid w:val="001523ED"/>
    <w:rsid w:val="00152670"/>
    <w:rsid w:val="0015270D"/>
    <w:rsid w:val="00152A95"/>
    <w:rsid w:val="00152C52"/>
    <w:rsid w:val="00153123"/>
    <w:rsid w:val="00153225"/>
    <w:rsid w:val="00153277"/>
    <w:rsid w:val="00153AEA"/>
    <w:rsid w:val="00153CE1"/>
    <w:rsid w:val="00153FBD"/>
    <w:rsid w:val="0015423C"/>
    <w:rsid w:val="00154274"/>
    <w:rsid w:val="0015492A"/>
    <w:rsid w:val="0015535D"/>
    <w:rsid w:val="001557AC"/>
    <w:rsid w:val="001565DC"/>
    <w:rsid w:val="001566C1"/>
    <w:rsid w:val="001568FE"/>
    <w:rsid w:val="001569A9"/>
    <w:rsid w:val="00156CF4"/>
    <w:rsid w:val="00157017"/>
    <w:rsid w:val="00157463"/>
    <w:rsid w:val="00157718"/>
    <w:rsid w:val="00157AE4"/>
    <w:rsid w:val="00157BEC"/>
    <w:rsid w:val="001604CE"/>
    <w:rsid w:val="001607E8"/>
    <w:rsid w:val="00161041"/>
    <w:rsid w:val="001613B4"/>
    <w:rsid w:val="00161497"/>
    <w:rsid w:val="00161883"/>
    <w:rsid w:val="00161B8C"/>
    <w:rsid w:val="00161E51"/>
    <w:rsid w:val="001620A0"/>
    <w:rsid w:val="00162353"/>
    <w:rsid w:val="001623FE"/>
    <w:rsid w:val="001638AD"/>
    <w:rsid w:val="00163CAD"/>
    <w:rsid w:val="00163D6A"/>
    <w:rsid w:val="00164348"/>
    <w:rsid w:val="00164731"/>
    <w:rsid w:val="00164C86"/>
    <w:rsid w:val="00164F79"/>
    <w:rsid w:val="00166B3B"/>
    <w:rsid w:val="00166BCA"/>
    <w:rsid w:val="00166C93"/>
    <w:rsid w:val="0016750A"/>
    <w:rsid w:val="00167539"/>
    <w:rsid w:val="00167662"/>
    <w:rsid w:val="001679A4"/>
    <w:rsid w:val="00167D5D"/>
    <w:rsid w:val="00170654"/>
    <w:rsid w:val="001708FD"/>
    <w:rsid w:val="00170DE0"/>
    <w:rsid w:val="00171C45"/>
    <w:rsid w:val="001729B9"/>
    <w:rsid w:val="00172DC6"/>
    <w:rsid w:val="0017319E"/>
    <w:rsid w:val="001738B3"/>
    <w:rsid w:val="00173CBC"/>
    <w:rsid w:val="00174051"/>
    <w:rsid w:val="00174C6D"/>
    <w:rsid w:val="001752AE"/>
    <w:rsid w:val="001753F5"/>
    <w:rsid w:val="001759B6"/>
    <w:rsid w:val="00175F93"/>
    <w:rsid w:val="001764DF"/>
    <w:rsid w:val="00176E33"/>
    <w:rsid w:val="001770CD"/>
    <w:rsid w:val="001771E2"/>
    <w:rsid w:val="0017742A"/>
    <w:rsid w:val="0018146F"/>
    <w:rsid w:val="001814AE"/>
    <w:rsid w:val="00181A68"/>
    <w:rsid w:val="001824EB"/>
    <w:rsid w:val="0018254E"/>
    <w:rsid w:val="001831A3"/>
    <w:rsid w:val="001835AD"/>
    <w:rsid w:val="0018367C"/>
    <w:rsid w:val="0018372C"/>
    <w:rsid w:val="00183B8F"/>
    <w:rsid w:val="00183F50"/>
    <w:rsid w:val="00184090"/>
    <w:rsid w:val="00184342"/>
    <w:rsid w:val="00184441"/>
    <w:rsid w:val="0018448D"/>
    <w:rsid w:val="00184C19"/>
    <w:rsid w:val="001862EA"/>
    <w:rsid w:val="00186598"/>
    <w:rsid w:val="001865F7"/>
    <w:rsid w:val="0018664B"/>
    <w:rsid w:val="0018669A"/>
    <w:rsid w:val="00186B04"/>
    <w:rsid w:val="00186E63"/>
    <w:rsid w:val="00187187"/>
    <w:rsid w:val="00187EC7"/>
    <w:rsid w:val="00190631"/>
    <w:rsid w:val="00190C33"/>
    <w:rsid w:val="001916F0"/>
    <w:rsid w:val="001918E6"/>
    <w:rsid w:val="00191C2C"/>
    <w:rsid w:val="001920B1"/>
    <w:rsid w:val="001920E1"/>
    <w:rsid w:val="00192484"/>
    <w:rsid w:val="001924AF"/>
    <w:rsid w:val="001928A9"/>
    <w:rsid w:val="00192A1A"/>
    <w:rsid w:val="00192CED"/>
    <w:rsid w:val="00193079"/>
    <w:rsid w:val="00193BE9"/>
    <w:rsid w:val="00193DC4"/>
    <w:rsid w:val="00194309"/>
    <w:rsid w:val="00194421"/>
    <w:rsid w:val="00194501"/>
    <w:rsid w:val="0019469C"/>
    <w:rsid w:val="00194A96"/>
    <w:rsid w:val="00194AEB"/>
    <w:rsid w:val="00195E3A"/>
    <w:rsid w:val="00195E52"/>
    <w:rsid w:val="0019637A"/>
    <w:rsid w:val="001965DB"/>
    <w:rsid w:val="001966C0"/>
    <w:rsid w:val="001967F9"/>
    <w:rsid w:val="00196C4A"/>
    <w:rsid w:val="00196D49"/>
    <w:rsid w:val="00196EC5"/>
    <w:rsid w:val="0019712A"/>
    <w:rsid w:val="001978F5"/>
    <w:rsid w:val="0019796D"/>
    <w:rsid w:val="00197B17"/>
    <w:rsid w:val="00197BDC"/>
    <w:rsid w:val="001A05EA"/>
    <w:rsid w:val="001A0D65"/>
    <w:rsid w:val="001A0DE5"/>
    <w:rsid w:val="001A12AB"/>
    <w:rsid w:val="001A1741"/>
    <w:rsid w:val="001A1B02"/>
    <w:rsid w:val="001A1CD4"/>
    <w:rsid w:val="001A2011"/>
    <w:rsid w:val="001A25BB"/>
    <w:rsid w:val="001A25DC"/>
    <w:rsid w:val="001A281F"/>
    <w:rsid w:val="001A329E"/>
    <w:rsid w:val="001A3301"/>
    <w:rsid w:val="001A3AB7"/>
    <w:rsid w:val="001A3E16"/>
    <w:rsid w:val="001A41C3"/>
    <w:rsid w:val="001A4300"/>
    <w:rsid w:val="001A472E"/>
    <w:rsid w:val="001A5543"/>
    <w:rsid w:val="001A6171"/>
    <w:rsid w:val="001A6828"/>
    <w:rsid w:val="001A6B72"/>
    <w:rsid w:val="001A6D2C"/>
    <w:rsid w:val="001A74ED"/>
    <w:rsid w:val="001A770E"/>
    <w:rsid w:val="001A7A78"/>
    <w:rsid w:val="001A7AD7"/>
    <w:rsid w:val="001A7C1B"/>
    <w:rsid w:val="001A7C5A"/>
    <w:rsid w:val="001A7D49"/>
    <w:rsid w:val="001A7FB4"/>
    <w:rsid w:val="001B0806"/>
    <w:rsid w:val="001B0C1A"/>
    <w:rsid w:val="001B0C9A"/>
    <w:rsid w:val="001B0E0F"/>
    <w:rsid w:val="001B142F"/>
    <w:rsid w:val="001B3063"/>
    <w:rsid w:val="001B3626"/>
    <w:rsid w:val="001B3889"/>
    <w:rsid w:val="001B389F"/>
    <w:rsid w:val="001B39E7"/>
    <w:rsid w:val="001B3C77"/>
    <w:rsid w:val="001B4CA5"/>
    <w:rsid w:val="001B51A7"/>
    <w:rsid w:val="001B5A1E"/>
    <w:rsid w:val="001B5C0A"/>
    <w:rsid w:val="001B6D6C"/>
    <w:rsid w:val="001B6F04"/>
    <w:rsid w:val="001B71EA"/>
    <w:rsid w:val="001B74DD"/>
    <w:rsid w:val="001B7549"/>
    <w:rsid w:val="001B79B0"/>
    <w:rsid w:val="001B7A0E"/>
    <w:rsid w:val="001B7BF4"/>
    <w:rsid w:val="001C0976"/>
    <w:rsid w:val="001C09E5"/>
    <w:rsid w:val="001C153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528C"/>
    <w:rsid w:val="001C5D1A"/>
    <w:rsid w:val="001C5EF8"/>
    <w:rsid w:val="001C6340"/>
    <w:rsid w:val="001C6D39"/>
    <w:rsid w:val="001C6DB5"/>
    <w:rsid w:val="001C6F8B"/>
    <w:rsid w:val="001C7ABF"/>
    <w:rsid w:val="001C7BFF"/>
    <w:rsid w:val="001C7F52"/>
    <w:rsid w:val="001D02CA"/>
    <w:rsid w:val="001D04C9"/>
    <w:rsid w:val="001D13FE"/>
    <w:rsid w:val="001D16D1"/>
    <w:rsid w:val="001D29CC"/>
    <w:rsid w:val="001D2CB7"/>
    <w:rsid w:val="001D301D"/>
    <w:rsid w:val="001D31AF"/>
    <w:rsid w:val="001D3882"/>
    <w:rsid w:val="001D3CD4"/>
    <w:rsid w:val="001D5372"/>
    <w:rsid w:val="001D5463"/>
    <w:rsid w:val="001D5732"/>
    <w:rsid w:val="001D57F9"/>
    <w:rsid w:val="001D5F14"/>
    <w:rsid w:val="001D600B"/>
    <w:rsid w:val="001D654D"/>
    <w:rsid w:val="001D6884"/>
    <w:rsid w:val="001D6966"/>
    <w:rsid w:val="001D7282"/>
    <w:rsid w:val="001D7604"/>
    <w:rsid w:val="001D7865"/>
    <w:rsid w:val="001E0644"/>
    <w:rsid w:val="001E0DA7"/>
    <w:rsid w:val="001E155E"/>
    <w:rsid w:val="001E1615"/>
    <w:rsid w:val="001E1639"/>
    <w:rsid w:val="001E1702"/>
    <w:rsid w:val="001E1A94"/>
    <w:rsid w:val="001E234C"/>
    <w:rsid w:val="001E23F7"/>
    <w:rsid w:val="001E293B"/>
    <w:rsid w:val="001E2BFA"/>
    <w:rsid w:val="001E43FD"/>
    <w:rsid w:val="001E462E"/>
    <w:rsid w:val="001E4A60"/>
    <w:rsid w:val="001E50EA"/>
    <w:rsid w:val="001E5CD5"/>
    <w:rsid w:val="001E6BB6"/>
    <w:rsid w:val="001E7B07"/>
    <w:rsid w:val="001F0386"/>
    <w:rsid w:val="001F0B05"/>
    <w:rsid w:val="001F0BA0"/>
    <w:rsid w:val="001F0CBA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38B1"/>
    <w:rsid w:val="001F442C"/>
    <w:rsid w:val="001F45A4"/>
    <w:rsid w:val="001F4634"/>
    <w:rsid w:val="001F4683"/>
    <w:rsid w:val="001F4B3B"/>
    <w:rsid w:val="001F4CB9"/>
    <w:rsid w:val="001F5013"/>
    <w:rsid w:val="001F5337"/>
    <w:rsid w:val="001F5375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1FC1"/>
    <w:rsid w:val="00202A09"/>
    <w:rsid w:val="002040DE"/>
    <w:rsid w:val="0020470E"/>
    <w:rsid w:val="00204AB5"/>
    <w:rsid w:val="00204C65"/>
    <w:rsid w:val="0020590E"/>
    <w:rsid w:val="002069B4"/>
    <w:rsid w:val="002069D0"/>
    <w:rsid w:val="00207669"/>
    <w:rsid w:val="002079E1"/>
    <w:rsid w:val="00210389"/>
    <w:rsid w:val="00211067"/>
    <w:rsid w:val="00211E31"/>
    <w:rsid w:val="00211E53"/>
    <w:rsid w:val="00212075"/>
    <w:rsid w:val="00212180"/>
    <w:rsid w:val="0021224E"/>
    <w:rsid w:val="00212620"/>
    <w:rsid w:val="0021264B"/>
    <w:rsid w:val="00212908"/>
    <w:rsid w:val="00212D95"/>
    <w:rsid w:val="00212FF5"/>
    <w:rsid w:val="002134C7"/>
    <w:rsid w:val="002136EA"/>
    <w:rsid w:val="00214C4F"/>
    <w:rsid w:val="00214C7C"/>
    <w:rsid w:val="002155C1"/>
    <w:rsid w:val="002157E3"/>
    <w:rsid w:val="002161E9"/>
    <w:rsid w:val="00216684"/>
    <w:rsid w:val="002167B2"/>
    <w:rsid w:val="00216AA4"/>
    <w:rsid w:val="00216C6B"/>
    <w:rsid w:val="00216DA4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BE8"/>
    <w:rsid w:val="00222EC1"/>
    <w:rsid w:val="00223005"/>
    <w:rsid w:val="0022376F"/>
    <w:rsid w:val="002247EB"/>
    <w:rsid w:val="002247FC"/>
    <w:rsid w:val="00224CB6"/>
    <w:rsid w:val="00225304"/>
    <w:rsid w:val="00225770"/>
    <w:rsid w:val="00226CFF"/>
    <w:rsid w:val="002304C4"/>
    <w:rsid w:val="00230E24"/>
    <w:rsid w:val="0023140F"/>
    <w:rsid w:val="00231723"/>
    <w:rsid w:val="002318EC"/>
    <w:rsid w:val="00231CA1"/>
    <w:rsid w:val="002327C0"/>
    <w:rsid w:val="00232C1E"/>
    <w:rsid w:val="00232DF1"/>
    <w:rsid w:val="00232E3F"/>
    <w:rsid w:val="00233318"/>
    <w:rsid w:val="0023353D"/>
    <w:rsid w:val="00234007"/>
    <w:rsid w:val="00234107"/>
    <w:rsid w:val="002342E4"/>
    <w:rsid w:val="002347C9"/>
    <w:rsid w:val="00234B91"/>
    <w:rsid w:val="0023556E"/>
    <w:rsid w:val="00235833"/>
    <w:rsid w:val="00235DC3"/>
    <w:rsid w:val="0023692F"/>
    <w:rsid w:val="00236ABD"/>
    <w:rsid w:val="00236B72"/>
    <w:rsid w:val="00236DD2"/>
    <w:rsid w:val="00237406"/>
    <w:rsid w:val="00240D0A"/>
    <w:rsid w:val="002412F3"/>
    <w:rsid w:val="002419B0"/>
    <w:rsid w:val="002419DF"/>
    <w:rsid w:val="002422C1"/>
    <w:rsid w:val="0024294A"/>
    <w:rsid w:val="00243842"/>
    <w:rsid w:val="00243C90"/>
    <w:rsid w:val="00243F3B"/>
    <w:rsid w:val="00244C2F"/>
    <w:rsid w:val="00245F89"/>
    <w:rsid w:val="00246520"/>
    <w:rsid w:val="00246AAC"/>
    <w:rsid w:val="00246AE1"/>
    <w:rsid w:val="002471BF"/>
    <w:rsid w:val="0024744F"/>
    <w:rsid w:val="0024771D"/>
    <w:rsid w:val="002477DA"/>
    <w:rsid w:val="00247B98"/>
    <w:rsid w:val="00247BC6"/>
    <w:rsid w:val="00247C42"/>
    <w:rsid w:val="002502EA"/>
    <w:rsid w:val="0025145C"/>
    <w:rsid w:val="0025178F"/>
    <w:rsid w:val="002524D0"/>
    <w:rsid w:val="00252F0B"/>
    <w:rsid w:val="00253443"/>
    <w:rsid w:val="00253A05"/>
    <w:rsid w:val="00253F1E"/>
    <w:rsid w:val="00253F6B"/>
    <w:rsid w:val="00255085"/>
    <w:rsid w:val="00255592"/>
    <w:rsid w:val="0025624D"/>
    <w:rsid w:val="0025644E"/>
    <w:rsid w:val="00256683"/>
    <w:rsid w:val="00256B8C"/>
    <w:rsid w:val="00256F0B"/>
    <w:rsid w:val="00256FD6"/>
    <w:rsid w:val="0025784C"/>
    <w:rsid w:val="0026068D"/>
    <w:rsid w:val="00260704"/>
    <w:rsid w:val="00260B2A"/>
    <w:rsid w:val="002615FB"/>
    <w:rsid w:val="002620E8"/>
    <w:rsid w:val="00262366"/>
    <w:rsid w:val="002623A4"/>
    <w:rsid w:val="00262A21"/>
    <w:rsid w:val="0026339F"/>
    <w:rsid w:val="00263953"/>
    <w:rsid w:val="00265CFF"/>
    <w:rsid w:val="002670DA"/>
    <w:rsid w:val="002672DB"/>
    <w:rsid w:val="00267327"/>
    <w:rsid w:val="0026739D"/>
    <w:rsid w:val="002674D8"/>
    <w:rsid w:val="00267F54"/>
    <w:rsid w:val="00272284"/>
    <w:rsid w:val="00272A69"/>
    <w:rsid w:val="00272B3B"/>
    <w:rsid w:val="00272C9B"/>
    <w:rsid w:val="00273AE5"/>
    <w:rsid w:val="00274268"/>
    <w:rsid w:val="002746A7"/>
    <w:rsid w:val="0027487F"/>
    <w:rsid w:val="00274BD6"/>
    <w:rsid w:val="002753D3"/>
    <w:rsid w:val="002754FF"/>
    <w:rsid w:val="00276495"/>
    <w:rsid w:val="00276989"/>
    <w:rsid w:val="00276AF6"/>
    <w:rsid w:val="00277227"/>
    <w:rsid w:val="00277882"/>
    <w:rsid w:val="00277907"/>
    <w:rsid w:val="00277D5F"/>
    <w:rsid w:val="00277E8F"/>
    <w:rsid w:val="00280019"/>
    <w:rsid w:val="0028088E"/>
    <w:rsid w:val="00280DE9"/>
    <w:rsid w:val="00281C72"/>
    <w:rsid w:val="002823B4"/>
    <w:rsid w:val="0028298A"/>
    <w:rsid w:val="00282E8B"/>
    <w:rsid w:val="002834D4"/>
    <w:rsid w:val="00283830"/>
    <w:rsid w:val="00283842"/>
    <w:rsid w:val="00283858"/>
    <w:rsid w:val="002839EE"/>
    <w:rsid w:val="00284A17"/>
    <w:rsid w:val="00284F8D"/>
    <w:rsid w:val="00286090"/>
    <w:rsid w:val="00286DD9"/>
    <w:rsid w:val="00287082"/>
    <w:rsid w:val="00287230"/>
    <w:rsid w:val="0028733F"/>
    <w:rsid w:val="002900B8"/>
    <w:rsid w:val="00290B5E"/>
    <w:rsid w:val="00290C98"/>
    <w:rsid w:val="00290FE3"/>
    <w:rsid w:val="0029119F"/>
    <w:rsid w:val="00291FD2"/>
    <w:rsid w:val="00293855"/>
    <w:rsid w:val="002941D6"/>
    <w:rsid w:val="0029465C"/>
    <w:rsid w:val="002948F6"/>
    <w:rsid w:val="00294FB6"/>
    <w:rsid w:val="002955CA"/>
    <w:rsid w:val="002959F9"/>
    <w:rsid w:val="00295B10"/>
    <w:rsid w:val="002966A5"/>
    <w:rsid w:val="00297DE8"/>
    <w:rsid w:val="00297EE9"/>
    <w:rsid w:val="002A01DA"/>
    <w:rsid w:val="002A03A6"/>
    <w:rsid w:val="002A059E"/>
    <w:rsid w:val="002A0D98"/>
    <w:rsid w:val="002A0E17"/>
    <w:rsid w:val="002A1472"/>
    <w:rsid w:val="002A1910"/>
    <w:rsid w:val="002A2895"/>
    <w:rsid w:val="002A2FDF"/>
    <w:rsid w:val="002A3386"/>
    <w:rsid w:val="002A3622"/>
    <w:rsid w:val="002A39C8"/>
    <w:rsid w:val="002A3B24"/>
    <w:rsid w:val="002A3DF7"/>
    <w:rsid w:val="002A474D"/>
    <w:rsid w:val="002A4A25"/>
    <w:rsid w:val="002A4BA1"/>
    <w:rsid w:val="002A5042"/>
    <w:rsid w:val="002A5730"/>
    <w:rsid w:val="002A5781"/>
    <w:rsid w:val="002A664B"/>
    <w:rsid w:val="002A669D"/>
    <w:rsid w:val="002A6890"/>
    <w:rsid w:val="002A6B32"/>
    <w:rsid w:val="002A7F05"/>
    <w:rsid w:val="002B093F"/>
    <w:rsid w:val="002B1670"/>
    <w:rsid w:val="002B1984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37D0"/>
    <w:rsid w:val="002B3F33"/>
    <w:rsid w:val="002B5182"/>
    <w:rsid w:val="002B57BD"/>
    <w:rsid w:val="002B57FD"/>
    <w:rsid w:val="002B5D67"/>
    <w:rsid w:val="002B6243"/>
    <w:rsid w:val="002B6336"/>
    <w:rsid w:val="002B6388"/>
    <w:rsid w:val="002B6BF2"/>
    <w:rsid w:val="002B7904"/>
    <w:rsid w:val="002B7DA3"/>
    <w:rsid w:val="002C03BC"/>
    <w:rsid w:val="002C0714"/>
    <w:rsid w:val="002C1BA4"/>
    <w:rsid w:val="002C201C"/>
    <w:rsid w:val="002C24B7"/>
    <w:rsid w:val="002C26D3"/>
    <w:rsid w:val="002C288D"/>
    <w:rsid w:val="002C2E10"/>
    <w:rsid w:val="002C2EA5"/>
    <w:rsid w:val="002C3319"/>
    <w:rsid w:val="002C3552"/>
    <w:rsid w:val="002C38D0"/>
    <w:rsid w:val="002C3E1F"/>
    <w:rsid w:val="002C3E48"/>
    <w:rsid w:val="002C4224"/>
    <w:rsid w:val="002C46ED"/>
    <w:rsid w:val="002C4769"/>
    <w:rsid w:val="002C5AFF"/>
    <w:rsid w:val="002C667E"/>
    <w:rsid w:val="002C67A2"/>
    <w:rsid w:val="002C6C35"/>
    <w:rsid w:val="002C7613"/>
    <w:rsid w:val="002C7F22"/>
    <w:rsid w:val="002D086D"/>
    <w:rsid w:val="002D1042"/>
    <w:rsid w:val="002D131C"/>
    <w:rsid w:val="002D1346"/>
    <w:rsid w:val="002D15CA"/>
    <w:rsid w:val="002D1979"/>
    <w:rsid w:val="002D2250"/>
    <w:rsid w:val="002D30B0"/>
    <w:rsid w:val="002D3CA1"/>
    <w:rsid w:val="002D3D2F"/>
    <w:rsid w:val="002D42D6"/>
    <w:rsid w:val="002D4BE8"/>
    <w:rsid w:val="002D4FD1"/>
    <w:rsid w:val="002D54BE"/>
    <w:rsid w:val="002D55DA"/>
    <w:rsid w:val="002D55F5"/>
    <w:rsid w:val="002D5F9F"/>
    <w:rsid w:val="002D71A3"/>
    <w:rsid w:val="002D78A8"/>
    <w:rsid w:val="002D7903"/>
    <w:rsid w:val="002D7926"/>
    <w:rsid w:val="002D7D4D"/>
    <w:rsid w:val="002E0046"/>
    <w:rsid w:val="002E016B"/>
    <w:rsid w:val="002E02A0"/>
    <w:rsid w:val="002E06CD"/>
    <w:rsid w:val="002E06D4"/>
    <w:rsid w:val="002E10B0"/>
    <w:rsid w:val="002E215C"/>
    <w:rsid w:val="002E256A"/>
    <w:rsid w:val="002E25B0"/>
    <w:rsid w:val="002E2FAB"/>
    <w:rsid w:val="002E35CE"/>
    <w:rsid w:val="002E39D3"/>
    <w:rsid w:val="002E3E8A"/>
    <w:rsid w:val="002E4093"/>
    <w:rsid w:val="002E515E"/>
    <w:rsid w:val="002E5235"/>
    <w:rsid w:val="002E6249"/>
    <w:rsid w:val="002E6E23"/>
    <w:rsid w:val="002E702B"/>
    <w:rsid w:val="002E70C7"/>
    <w:rsid w:val="002E7723"/>
    <w:rsid w:val="002E78AA"/>
    <w:rsid w:val="002E791B"/>
    <w:rsid w:val="002E7A07"/>
    <w:rsid w:val="002F065B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4681"/>
    <w:rsid w:val="002F5230"/>
    <w:rsid w:val="002F5425"/>
    <w:rsid w:val="002F590B"/>
    <w:rsid w:val="002F59B5"/>
    <w:rsid w:val="002F5DBC"/>
    <w:rsid w:val="002F5DDC"/>
    <w:rsid w:val="002F7A70"/>
    <w:rsid w:val="002F7A99"/>
    <w:rsid w:val="002F7B23"/>
    <w:rsid w:val="002F7E5E"/>
    <w:rsid w:val="002F7F2B"/>
    <w:rsid w:val="0030027F"/>
    <w:rsid w:val="003005CC"/>
    <w:rsid w:val="003008B8"/>
    <w:rsid w:val="003008FD"/>
    <w:rsid w:val="00300EEA"/>
    <w:rsid w:val="00300F4D"/>
    <w:rsid w:val="00301009"/>
    <w:rsid w:val="00301159"/>
    <w:rsid w:val="00301712"/>
    <w:rsid w:val="00301B2D"/>
    <w:rsid w:val="00301F99"/>
    <w:rsid w:val="0030252D"/>
    <w:rsid w:val="003027BD"/>
    <w:rsid w:val="00302DA3"/>
    <w:rsid w:val="0030300F"/>
    <w:rsid w:val="0030314F"/>
    <w:rsid w:val="00304296"/>
    <w:rsid w:val="0030448B"/>
    <w:rsid w:val="003045A8"/>
    <w:rsid w:val="0030673C"/>
    <w:rsid w:val="003067EC"/>
    <w:rsid w:val="0030688D"/>
    <w:rsid w:val="0030790F"/>
    <w:rsid w:val="003110EF"/>
    <w:rsid w:val="003116F3"/>
    <w:rsid w:val="00312260"/>
    <w:rsid w:val="003124CD"/>
    <w:rsid w:val="00312603"/>
    <w:rsid w:val="00312B73"/>
    <w:rsid w:val="00312C28"/>
    <w:rsid w:val="00313279"/>
    <w:rsid w:val="00313595"/>
    <w:rsid w:val="003139F7"/>
    <w:rsid w:val="00313A77"/>
    <w:rsid w:val="003140E4"/>
    <w:rsid w:val="00314399"/>
    <w:rsid w:val="0031492A"/>
    <w:rsid w:val="00314956"/>
    <w:rsid w:val="00314A2C"/>
    <w:rsid w:val="00314C77"/>
    <w:rsid w:val="00315297"/>
    <w:rsid w:val="0031553B"/>
    <w:rsid w:val="00315950"/>
    <w:rsid w:val="00315EE7"/>
    <w:rsid w:val="00316567"/>
    <w:rsid w:val="0031781C"/>
    <w:rsid w:val="00317F2D"/>
    <w:rsid w:val="00320048"/>
    <w:rsid w:val="003202DB"/>
    <w:rsid w:val="00320B30"/>
    <w:rsid w:val="00321A26"/>
    <w:rsid w:val="00322852"/>
    <w:rsid w:val="00322A74"/>
    <w:rsid w:val="00322BC2"/>
    <w:rsid w:val="00323777"/>
    <w:rsid w:val="00323AA7"/>
    <w:rsid w:val="0032440D"/>
    <w:rsid w:val="003244E0"/>
    <w:rsid w:val="00326081"/>
    <w:rsid w:val="00326122"/>
    <w:rsid w:val="003261F0"/>
    <w:rsid w:val="0032711E"/>
    <w:rsid w:val="003271F6"/>
    <w:rsid w:val="003275A0"/>
    <w:rsid w:val="00327D5D"/>
    <w:rsid w:val="003305BF"/>
    <w:rsid w:val="0033068E"/>
    <w:rsid w:val="0033078E"/>
    <w:rsid w:val="00330E63"/>
    <w:rsid w:val="00331D11"/>
    <w:rsid w:val="00331ECE"/>
    <w:rsid w:val="00332DD4"/>
    <w:rsid w:val="00333055"/>
    <w:rsid w:val="0033336A"/>
    <w:rsid w:val="00333AD3"/>
    <w:rsid w:val="00333EAE"/>
    <w:rsid w:val="00334215"/>
    <w:rsid w:val="00334DDC"/>
    <w:rsid w:val="00335110"/>
    <w:rsid w:val="00335DBA"/>
    <w:rsid w:val="0033602A"/>
    <w:rsid w:val="003362C5"/>
    <w:rsid w:val="00336A38"/>
    <w:rsid w:val="0033708A"/>
    <w:rsid w:val="003371F8"/>
    <w:rsid w:val="00337206"/>
    <w:rsid w:val="00337466"/>
    <w:rsid w:val="0033766C"/>
    <w:rsid w:val="00340035"/>
    <w:rsid w:val="0034013C"/>
    <w:rsid w:val="003402C9"/>
    <w:rsid w:val="00340688"/>
    <w:rsid w:val="00340A4D"/>
    <w:rsid w:val="00340BDA"/>
    <w:rsid w:val="0034158F"/>
    <w:rsid w:val="00341FF0"/>
    <w:rsid w:val="0034247A"/>
    <w:rsid w:val="00342488"/>
    <w:rsid w:val="003430CC"/>
    <w:rsid w:val="00343AAC"/>
    <w:rsid w:val="00343E2A"/>
    <w:rsid w:val="0034464C"/>
    <w:rsid w:val="00344807"/>
    <w:rsid w:val="003454A6"/>
    <w:rsid w:val="00345A5F"/>
    <w:rsid w:val="00347053"/>
    <w:rsid w:val="003470C6"/>
    <w:rsid w:val="003473EA"/>
    <w:rsid w:val="00347440"/>
    <w:rsid w:val="003478BA"/>
    <w:rsid w:val="00347C78"/>
    <w:rsid w:val="00347C89"/>
    <w:rsid w:val="00347E3C"/>
    <w:rsid w:val="003500D5"/>
    <w:rsid w:val="00350599"/>
    <w:rsid w:val="003512A3"/>
    <w:rsid w:val="003512D4"/>
    <w:rsid w:val="0035168F"/>
    <w:rsid w:val="00352652"/>
    <w:rsid w:val="00352743"/>
    <w:rsid w:val="00352C66"/>
    <w:rsid w:val="00352D1F"/>
    <w:rsid w:val="00353217"/>
    <w:rsid w:val="0035354C"/>
    <w:rsid w:val="003535EB"/>
    <w:rsid w:val="003541CE"/>
    <w:rsid w:val="00354712"/>
    <w:rsid w:val="003551D2"/>
    <w:rsid w:val="00355DD8"/>
    <w:rsid w:val="00355F06"/>
    <w:rsid w:val="003560B5"/>
    <w:rsid w:val="00356468"/>
    <w:rsid w:val="00356C42"/>
    <w:rsid w:val="00356EDF"/>
    <w:rsid w:val="003606AB"/>
    <w:rsid w:val="0036134A"/>
    <w:rsid w:val="003613C9"/>
    <w:rsid w:val="00361A0C"/>
    <w:rsid w:val="00361EB9"/>
    <w:rsid w:val="00361ED2"/>
    <w:rsid w:val="00362C0F"/>
    <w:rsid w:val="00362F5D"/>
    <w:rsid w:val="00362FEA"/>
    <w:rsid w:val="00363A77"/>
    <w:rsid w:val="00363E03"/>
    <w:rsid w:val="00364291"/>
    <w:rsid w:val="003646A6"/>
    <w:rsid w:val="00364A10"/>
    <w:rsid w:val="003656A8"/>
    <w:rsid w:val="00365D22"/>
    <w:rsid w:val="003667DA"/>
    <w:rsid w:val="00366B83"/>
    <w:rsid w:val="00366DB1"/>
    <w:rsid w:val="003674AE"/>
    <w:rsid w:val="00367C33"/>
    <w:rsid w:val="003700A6"/>
    <w:rsid w:val="0037059F"/>
    <w:rsid w:val="003707DD"/>
    <w:rsid w:val="00371284"/>
    <w:rsid w:val="003714E2"/>
    <w:rsid w:val="003716E9"/>
    <w:rsid w:val="00371718"/>
    <w:rsid w:val="00371A80"/>
    <w:rsid w:val="003724FA"/>
    <w:rsid w:val="00372502"/>
    <w:rsid w:val="00372699"/>
    <w:rsid w:val="00372711"/>
    <w:rsid w:val="00372A81"/>
    <w:rsid w:val="00372DC4"/>
    <w:rsid w:val="00373DF8"/>
    <w:rsid w:val="00374229"/>
    <w:rsid w:val="00374826"/>
    <w:rsid w:val="00374DAC"/>
    <w:rsid w:val="00375F2D"/>
    <w:rsid w:val="00375FDE"/>
    <w:rsid w:val="003762B4"/>
    <w:rsid w:val="0037656C"/>
    <w:rsid w:val="003777F0"/>
    <w:rsid w:val="00377CDE"/>
    <w:rsid w:val="00377E5B"/>
    <w:rsid w:val="003802E8"/>
    <w:rsid w:val="0038096C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BF1"/>
    <w:rsid w:val="003840A4"/>
    <w:rsid w:val="003848DF"/>
    <w:rsid w:val="00384DBE"/>
    <w:rsid w:val="00384FAB"/>
    <w:rsid w:val="003853EF"/>
    <w:rsid w:val="003855EE"/>
    <w:rsid w:val="00385EF0"/>
    <w:rsid w:val="00386775"/>
    <w:rsid w:val="00386DAE"/>
    <w:rsid w:val="00386F96"/>
    <w:rsid w:val="003873D6"/>
    <w:rsid w:val="00390C01"/>
    <w:rsid w:val="003912DD"/>
    <w:rsid w:val="003913F1"/>
    <w:rsid w:val="003915D5"/>
    <w:rsid w:val="0039172D"/>
    <w:rsid w:val="003917A4"/>
    <w:rsid w:val="00391E70"/>
    <w:rsid w:val="00392259"/>
    <w:rsid w:val="00392297"/>
    <w:rsid w:val="0039252F"/>
    <w:rsid w:val="0039274D"/>
    <w:rsid w:val="00392C11"/>
    <w:rsid w:val="00393555"/>
    <w:rsid w:val="00393D73"/>
    <w:rsid w:val="0039490E"/>
    <w:rsid w:val="00395031"/>
    <w:rsid w:val="003958AA"/>
    <w:rsid w:val="00395E44"/>
    <w:rsid w:val="00395FF2"/>
    <w:rsid w:val="00396A53"/>
    <w:rsid w:val="003970B8"/>
    <w:rsid w:val="0039734B"/>
    <w:rsid w:val="00397756"/>
    <w:rsid w:val="003977E4"/>
    <w:rsid w:val="00397EBB"/>
    <w:rsid w:val="003A0533"/>
    <w:rsid w:val="003A0AC9"/>
    <w:rsid w:val="003A2430"/>
    <w:rsid w:val="003A2566"/>
    <w:rsid w:val="003A3375"/>
    <w:rsid w:val="003A3859"/>
    <w:rsid w:val="003A3A8D"/>
    <w:rsid w:val="003A4091"/>
    <w:rsid w:val="003A4648"/>
    <w:rsid w:val="003A4908"/>
    <w:rsid w:val="003A4D30"/>
    <w:rsid w:val="003A4DB6"/>
    <w:rsid w:val="003A502A"/>
    <w:rsid w:val="003A5BA8"/>
    <w:rsid w:val="003A6110"/>
    <w:rsid w:val="003A64C1"/>
    <w:rsid w:val="003A6941"/>
    <w:rsid w:val="003A69C6"/>
    <w:rsid w:val="003A736F"/>
    <w:rsid w:val="003A75C4"/>
    <w:rsid w:val="003A7A26"/>
    <w:rsid w:val="003B003F"/>
    <w:rsid w:val="003B0934"/>
    <w:rsid w:val="003B1670"/>
    <w:rsid w:val="003B1A55"/>
    <w:rsid w:val="003B264E"/>
    <w:rsid w:val="003B30FB"/>
    <w:rsid w:val="003B35F4"/>
    <w:rsid w:val="003B37E8"/>
    <w:rsid w:val="003B42DB"/>
    <w:rsid w:val="003B4A96"/>
    <w:rsid w:val="003B58D4"/>
    <w:rsid w:val="003B5F7E"/>
    <w:rsid w:val="003B7BD3"/>
    <w:rsid w:val="003B7C28"/>
    <w:rsid w:val="003C0763"/>
    <w:rsid w:val="003C1220"/>
    <w:rsid w:val="003C17BF"/>
    <w:rsid w:val="003C18EA"/>
    <w:rsid w:val="003C1B03"/>
    <w:rsid w:val="003C257B"/>
    <w:rsid w:val="003C27D3"/>
    <w:rsid w:val="003C3001"/>
    <w:rsid w:val="003C3C54"/>
    <w:rsid w:val="003C407A"/>
    <w:rsid w:val="003C448B"/>
    <w:rsid w:val="003C44EE"/>
    <w:rsid w:val="003C496A"/>
    <w:rsid w:val="003C4A17"/>
    <w:rsid w:val="003C5176"/>
    <w:rsid w:val="003C5FBF"/>
    <w:rsid w:val="003C6ACC"/>
    <w:rsid w:val="003C6ADC"/>
    <w:rsid w:val="003C6BC1"/>
    <w:rsid w:val="003C7D42"/>
    <w:rsid w:val="003D1D88"/>
    <w:rsid w:val="003D32E2"/>
    <w:rsid w:val="003D377D"/>
    <w:rsid w:val="003D3890"/>
    <w:rsid w:val="003D3B4B"/>
    <w:rsid w:val="003D3B9C"/>
    <w:rsid w:val="003D3C71"/>
    <w:rsid w:val="003D3FE9"/>
    <w:rsid w:val="003D4955"/>
    <w:rsid w:val="003D4C28"/>
    <w:rsid w:val="003D4FA3"/>
    <w:rsid w:val="003D5E8E"/>
    <w:rsid w:val="003D6030"/>
    <w:rsid w:val="003D6034"/>
    <w:rsid w:val="003D6445"/>
    <w:rsid w:val="003D686B"/>
    <w:rsid w:val="003D697B"/>
    <w:rsid w:val="003D6B84"/>
    <w:rsid w:val="003D708E"/>
    <w:rsid w:val="003D7757"/>
    <w:rsid w:val="003D784A"/>
    <w:rsid w:val="003D7D1B"/>
    <w:rsid w:val="003E02F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2EB5"/>
    <w:rsid w:val="003E37D9"/>
    <w:rsid w:val="003E398F"/>
    <w:rsid w:val="003E3B5D"/>
    <w:rsid w:val="003E3C8C"/>
    <w:rsid w:val="003E4CE1"/>
    <w:rsid w:val="003E5034"/>
    <w:rsid w:val="003E543B"/>
    <w:rsid w:val="003E60BF"/>
    <w:rsid w:val="003E663C"/>
    <w:rsid w:val="003E683C"/>
    <w:rsid w:val="003E6DE3"/>
    <w:rsid w:val="003E7667"/>
    <w:rsid w:val="003E7941"/>
    <w:rsid w:val="003E7CC9"/>
    <w:rsid w:val="003F068E"/>
    <w:rsid w:val="003F0B28"/>
    <w:rsid w:val="003F0EA7"/>
    <w:rsid w:val="003F19C7"/>
    <w:rsid w:val="003F1C6A"/>
    <w:rsid w:val="003F1C9D"/>
    <w:rsid w:val="003F1E86"/>
    <w:rsid w:val="003F2501"/>
    <w:rsid w:val="003F2A7D"/>
    <w:rsid w:val="003F3011"/>
    <w:rsid w:val="003F3234"/>
    <w:rsid w:val="003F385A"/>
    <w:rsid w:val="003F38FE"/>
    <w:rsid w:val="003F448F"/>
    <w:rsid w:val="003F45FA"/>
    <w:rsid w:val="003F49BA"/>
    <w:rsid w:val="003F5DEA"/>
    <w:rsid w:val="003F5F7C"/>
    <w:rsid w:val="003F614C"/>
    <w:rsid w:val="003F6592"/>
    <w:rsid w:val="003F67FA"/>
    <w:rsid w:val="003F6CDE"/>
    <w:rsid w:val="003F7956"/>
    <w:rsid w:val="003F7F52"/>
    <w:rsid w:val="004005C6"/>
    <w:rsid w:val="00400C94"/>
    <w:rsid w:val="00400D0C"/>
    <w:rsid w:val="0040177E"/>
    <w:rsid w:val="0040200F"/>
    <w:rsid w:val="004020FB"/>
    <w:rsid w:val="00402416"/>
    <w:rsid w:val="00402A62"/>
    <w:rsid w:val="00402EDE"/>
    <w:rsid w:val="00403253"/>
    <w:rsid w:val="00403850"/>
    <w:rsid w:val="00403B49"/>
    <w:rsid w:val="004046F4"/>
    <w:rsid w:val="0040494D"/>
    <w:rsid w:val="0040519A"/>
    <w:rsid w:val="004054F7"/>
    <w:rsid w:val="00405658"/>
    <w:rsid w:val="004056C8"/>
    <w:rsid w:val="00405996"/>
    <w:rsid w:val="00405D37"/>
    <w:rsid w:val="004060A1"/>
    <w:rsid w:val="004063FD"/>
    <w:rsid w:val="004079A8"/>
    <w:rsid w:val="00410678"/>
    <w:rsid w:val="00410BDD"/>
    <w:rsid w:val="00411363"/>
    <w:rsid w:val="00411DF7"/>
    <w:rsid w:val="00412126"/>
    <w:rsid w:val="0041265F"/>
    <w:rsid w:val="004127A4"/>
    <w:rsid w:val="00412B9F"/>
    <w:rsid w:val="004139FC"/>
    <w:rsid w:val="00413E7E"/>
    <w:rsid w:val="004144D1"/>
    <w:rsid w:val="00415588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46E1"/>
    <w:rsid w:val="00424911"/>
    <w:rsid w:val="00425066"/>
    <w:rsid w:val="004255C9"/>
    <w:rsid w:val="00425AF3"/>
    <w:rsid w:val="00426243"/>
    <w:rsid w:val="00427601"/>
    <w:rsid w:val="004277DF"/>
    <w:rsid w:val="00427F4A"/>
    <w:rsid w:val="004302A6"/>
    <w:rsid w:val="004302E0"/>
    <w:rsid w:val="00430421"/>
    <w:rsid w:val="0043066C"/>
    <w:rsid w:val="00430804"/>
    <w:rsid w:val="0043096D"/>
    <w:rsid w:val="004314B5"/>
    <w:rsid w:val="004319E4"/>
    <w:rsid w:val="00432028"/>
    <w:rsid w:val="00432999"/>
    <w:rsid w:val="00432B4E"/>
    <w:rsid w:val="0043371B"/>
    <w:rsid w:val="00433883"/>
    <w:rsid w:val="00433996"/>
    <w:rsid w:val="00433DEB"/>
    <w:rsid w:val="004342E2"/>
    <w:rsid w:val="00435137"/>
    <w:rsid w:val="00435E36"/>
    <w:rsid w:val="0043775D"/>
    <w:rsid w:val="004379B2"/>
    <w:rsid w:val="00437D83"/>
    <w:rsid w:val="004404CC"/>
    <w:rsid w:val="00441AB0"/>
    <w:rsid w:val="00442A97"/>
    <w:rsid w:val="00442E68"/>
    <w:rsid w:val="00442E7E"/>
    <w:rsid w:val="00443143"/>
    <w:rsid w:val="004438B5"/>
    <w:rsid w:val="00443E2B"/>
    <w:rsid w:val="0044409C"/>
    <w:rsid w:val="004445CF"/>
    <w:rsid w:val="004446C2"/>
    <w:rsid w:val="00444AE0"/>
    <w:rsid w:val="00445080"/>
    <w:rsid w:val="004453AF"/>
    <w:rsid w:val="00445CD8"/>
    <w:rsid w:val="00446004"/>
    <w:rsid w:val="00446947"/>
    <w:rsid w:val="00447503"/>
    <w:rsid w:val="00447936"/>
    <w:rsid w:val="00447F58"/>
    <w:rsid w:val="00450613"/>
    <w:rsid w:val="00450A77"/>
    <w:rsid w:val="004511E5"/>
    <w:rsid w:val="00451B2F"/>
    <w:rsid w:val="004527AA"/>
    <w:rsid w:val="004527F8"/>
    <w:rsid w:val="00452A70"/>
    <w:rsid w:val="00452DF6"/>
    <w:rsid w:val="00453B1C"/>
    <w:rsid w:val="0045423E"/>
    <w:rsid w:val="004547DF"/>
    <w:rsid w:val="00455530"/>
    <w:rsid w:val="004558D7"/>
    <w:rsid w:val="00456A7E"/>
    <w:rsid w:val="00456DA4"/>
    <w:rsid w:val="00456FE2"/>
    <w:rsid w:val="00457411"/>
    <w:rsid w:val="00457413"/>
    <w:rsid w:val="00457762"/>
    <w:rsid w:val="00457908"/>
    <w:rsid w:val="00457940"/>
    <w:rsid w:val="004601C0"/>
    <w:rsid w:val="00460254"/>
    <w:rsid w:val="0046054C"/>
    <w:rsid w:val="00460802"/>
    <w:rsid w:val="004615DF"/>
    <w:rsid w:val="00461D00"/>
    <w:rsid w:val="00462E44"/>
    <w:rsid w:val="00462FCF"/>
    <w:rsid w:val="0046345B"/>
    <w:rsid w:val="0046354E"/>
    <w:rsid w:val="00463E97"/>
    <w:rsid w:val="004640D1"/>
    <w:rsid w:val="004642A3"/>
    <w:rsid w:val="00464A30"/>
    <w:rsid w:val="0046514E"/>
    <w:rsid w:val="004656D1"/>
    <w:rsid w:val="00465A77"/>
    <w:rsid w:val="00466905"/>
    <w:rsid w:val="004669BC"/>
    <w:rsid w:val="00466C2D"/>
    <w:rsid w:val="00467753"/>
    <w:rsid w:val="00467E90"/>
    <w:rsid w:val="00470B75"/>
    <w:rsid w:val="0047111D"/>
    <w:rsid w:val="0047177D"/>
    <w:rsid w:val="00471E18"/>
    <w:rsid w:val="0047209C"/>
    <w:rsid w:val="00472680"/>
    <w:rsid w:val="00472944"/>
    <w:rsid w:val="00473494"/>
    <w:rsid w:val="00473522"/>
    <w:rsid w:val="0047378F"/>
    <w:rsid w:val="00473835"/>
    <w:rsid w:val="00473D5E"/>
    <w:rsid w:val="00473E22"/>
    <w:rsid w:val="00473E64"/>
    <w:rsid w:val="00474264"/>
    <w:rsid w:val="0047446C"/>
    <w:rsid w:val="00474F20"/>
    <w:rsid w:val="004752B2"/>
    <w:rsid w:val="004753AE"/>
    <w:rsid w:val="00475D59"/>
    <w:rsid w:val="00476132"/>
    <w:rsid w:val="00476549"/>
    <w:rsid w:val="00476F5E"/>
    <w:rsid w:val="0047790D"/>
    <w:rsid w:val="00480263"/>
    <w:rsid w:val="0048065F"/>
    <w:rsid w:val="00480693"/>
    <w:rsid w:val="004809D2"/>
    <w:rsid w:val="00480BA4"/>
    <w:rsid w:val="00481081"/>
    <w:rsid w:val="00481120"/>
    <w:rsid w:val="00481784"/>
    <w:rsid w:val="00481C88"/>
    <w:rsid w:val="00482B89"/>
    <w:rsid w:val="00482D80"/>
    <w:rsid w:val="00482DC9"/>
    <w:rsid w:val="00482DFF"/>
    <w:rsid w:val="004830B5"/>
    <w:rsid w:val="004845C0"/>
    <w:rsid w:val="004847AC"/>
    <w:rsid w:val="004847E4"/>
    <w:rsid w:val="004849D1"/>
    <w:rsid w:val="00485B07"/>
    <w:rsid w:val="00485E46"/>
    <w:rsid w:val="00485F06"/>
    <w:rsid w:val="00486455"/>
    <w:rsid w:val="004866CE"/>
    <w:rsid w:val="0048682A"/>
    <w:rsid w:val="00486BF4"/>
    <w:rsid w:val="004878C9"/>
    <w:rsid w:val="00487CA8"/>
    <w:rsid w:val="00490474"/>
    <w:rsid w:val="00490AEB"/>
    <w:rsid w:val="00490F9B"/>
    <w:rsid w:val="00492D54"/>
    <w:rsid w:val="0049303E"/>
    <w:rsid w:val="00493253"/>
    <w:rsid w:val="00493C0A"/>
    <w:rsid w:val="00493C66"/>
    <w:rsid w:val="00493C9A"/>
    <w:rsid w:val="00493E80"/>
    <w:rsid w:val="00493F02"/>
    <w:rsid w:val="004943B7"/>
    <w:rsid w:val="00494B88"/>
    <w:rsid w:val="00495039"/>
    <w:rsid w:val="00495048"/>
    <w:rsid w:val="0049506C"/>
    <w:rsid w:val="004957E9"/>
    <w:rsid w:val="00495AE5"/>
    <w:rsid w:val="00496001"/>
    <w:rsid w:val="0049603C"/>
    <w:rsid w:val="00496115"/>
    <w:rsid w:val="0049699A"/>
    <w:rsid w:val="00496FD7"/>
    <w:rsid w:val="00497D70"/>
    <w:rsid w:val="004A0829"/>
    <w:rsid w:val="004A128F"/>
    <w:rsid w:val="004A1FDD"/>
    <w:rsid w:val="004A22FE"/>
    <w:rsid w:val="004A2CE1"/>
    <w:rsid w:val="004A2F78"/>
    <w:rsid w:val="004A2F8D"/>
    <w:rsid w:val="004A30F1"/>
    <w:rsid w:val="004A3933"/>
    <w:rsid w:val="004A3FD4"/>
    <w:rsid w:val="004A45B5"/>
    <w:rsid w:val="004A57FB"/>
    <w:rsid w:val="004A635F"/>
    <w:rsid w:val="004A67B6"/>
    <w:rsid w:val="004A6FCA"/>
    <w:rsid w:val="004A71F3"/>
    <w:rsid w:val="004A762B"/>
    <w:rsid w:val="004A763F"/>
    <w:rsid w:val="004A79CB"/>
    <w:rsid w:val="004A7E74"/>
    <w:rsid w:val="004B053D"/>
    <w:rsid w:val="004B07A7"/>
    <w:rsid w:val="004B1BD0"/>
    <w:rsid w:val="004B22ED"/>
    <w:rsid w:val="004B268B"/>
    <w:rsid w:val="004B3472"/>
    <w:rsid w:val="004B35D8"/>
    <w:rsid w:val="004B3952"/>
    <w:rsid w:val="004B3C69"/>
    <w:rsid w:val="004B405C"/>
    <w:rsid w:val="004B481F"/>
    <w:rsid w:val="004B4853"/>
    <w:rsid w:val="004B4A44"/>
    <w:rsid w:val="004B4D26"/>
    <w:rsid w:val="004B4EA2"/>
    <w:rsid w:val="004B5030"/>
    <w:rsid w:val="004B5205"/>
    <w:rsid w:val="004B52CE"/>
    <w:rsid w:val="004B5991"/>
    <w:rsid w:val="004B68E2"/>
    <w:rsid w:val="004B6C02"/>
    <w:rsid w:val="004B7EBD"/>
    <w:rsid w:val="004B7F7E"/>
    <w:rsid w:val="004C0065"/>
    <w:rsid w:val="004C0540"/>
    <w:rsid w:val="004C12A9"/>
    <w:rsid w:val="004C1F0A"/>
    <w:rsid w:val="004C2EDA"/>
    <w:rsid w:val="004C333C"/>
    <w:rsid w:val="004C37DF"/>
    <w:rsid w:val="004C3D4F"/>
    <w:rsid w:val="004C3E3A"/>
    <w:rsid w:val="004C40B6"/>
    <w:rsid w:val="004C4239"/>
    <w:rsid w:val="004C4631"/>
    <w:rsid w:val="004C4BBD"/>
    <w:rsid w:val="004C4D6A"/>
    <w:rsid w:val="004C4E44"/>
    <w:rsid w:val="004C4E51"/>
    <w:rsid w:val="004C54C0"/>
    <w:rsid w:val="004C6178"/>
    <w:rsid w:val="004C6452"/>
    <w:rsid w:val="004D05BE"/>
    <w:rsid w:val="004D0755"/>
    <w:rsid w:val="004D0848"/>
    <w:rsid w:val="004D0F1F"/>
    <w:rsid w:val="004D0F21"/>
    <w:rsid w:val="004D1D71"/>
    <w:rsid w:val="004D205C"/>
    <w:rsid w:val="004D253D"/>
    <w:rsid w:val="004D2544"/>
    <w:rsid w:val="004D2663"/>
    <w:rsid w:val="004D2734"/>
    <w:rsid w:val="004D2CF9"/>
    <w:rsid w:val="004D2FDC"/>
    <w:rsid w:val="004D356C"/>
    <w:rsid w:val="004D37EB"/>
    <w:rsid w:val="004D3CA0"/>
    <w:rsid w:val="004D4BB3"/>
    <w:rsid w:val="004D4CAD"/>
    <w:rsid w:val="004D61BB"/>
    <w:rsid w:val="004D63AC"/>
    <w:rsid w:val="004D65C2"/>
    <w:rsid w:val="004D6C16"/>
    <w:rsid w:val="004D72CB"/>
    <w:rsid w:val="004D7C88"/>
    <w:rsid w:val="004E068D"/>
    <w:rsid w:val="004E088D"/>
    <w:rsid w:val="004E0ED3"/>
    <w:rsid w:val="004E1684"/>
    <w:rsid w:val="004E2256"/>
    <w:rsid w:val="004E2E22"/>
    <w:rsid w:val="004E319C"/>
    <w:rsid w:val="004E3F0A"/>
    <w:rsid w:val="004E4C60"/>
    <w:rsid w:val="004E51BF"/>
    <w:rsid w:val="004E5E2D"/>
    <w:rsid w:val="004E6090"/>
    <w:rsid w:val="004E624D"/>
    <w:rsid w:val="004E6EA7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7F8"/>
    <w:rsid w:val="004F1D5D"/>
    <w:rsid w:val="004F2EDC"/>
    <w:rsid w:val="004F307F"/>
    <w:rsid w:val="004F3215"/>
    <w:rsid w:val="004F3897"/>
    <w:rsid w:val="004F4776"/>
    <w:rsid w:val="004F52BB"/>
    <w:rsid w:val="004F53A3"/>
    <w:rsid w:val="004F6453"/>
    <w:rsid w:val="004F71AC"/>
    <w:rsid w:val="004F72E6"/>
    <w:rsid w:val="004F7D83"/>
    <w:rsid w:val="004F7E7B"/>
    <w:rsid w:val="0050001F"/>
    <w:rsid w:val="005004FC"/>
    <w:rsid w:val="00501F50"/>
    <w:rsid w:val="005020AA"/>
    <w:rsid w:val="005023BC"/>
    <w:rsid w:val="00502F68"/>
    <w:rsid w:val="00502FB0"/>
    <w:rsid w:val="00502FB1"/>
    <w:rsid w:val="0050373E"/>
    <w:rsid w:val="005039A1"/>
    <w:rsid w:val="00505E7A"/>
    <w:rsid w:val="00505F32"/>
    <w:rsid w:val="00505FE0"/>
    <w:rsid w:val="005066BF"/>
    <w:rsid w:val="00507855"/>
    <w:rsid w:val="0051145F"/>
    <w:rsid w:val="0051155A"/>
    <w:rsid w:val="00511569"/>
    <w:rsid w:val="00511AA9"/>
    <w:rsid w:val="00511F52"/>
    <w:rsid w:val="005120F0"/>
    <w:rsid w:val="005123F9"/>
    <w:rsid w:val="00512480"/>
    <w:rsid w:val="00513893"/>
    <w:rsid w:val="0051404F"/>
    <w:rsid w:val="00514110"/>
    <w:rsid w:val="00514533"/>
    <w:rsid w:val="005148D7"/>
    <w:rsid w:val="00514984"/>
    <w:rsid w:val="00514B23"/>
    <w:rsid w:val="00515E23"/>
    <w:rsid w:val="0051614A"/>
    <w:rsid w:val="00516304"/>
    <w:rsid w:val="005168E7"/>
    <w:rsid w:val="00516EB8"/>
    <w:rsid w:val="005177C3"/>
    <w:rsid w:val="00520516"/>
    <w:rsid w:val="00520A7E"/>
    <w:rsid w:val="005210EC"/>
    <w:rsid w:val="00521A02"/>
    <w:rsid w:val="005226FC"/>
    <w:rsid w:val="00522A35"/>
    <w:rsid w:val="00522CC0"/>
    <w:rsid w:val="00522EA6"/>
    <w:rsid w:val="00524538"/>
    <w:rsid w:val="005256DB"/>
    <w:rsid w:val="00525B29"/>
    <w:rsid w:val="00525BEA"/>
    <w:rsid w:val="00525F6C"/>
    <w:rsid w:val="00526645"/>
    <w:rsid w:val="00526759"/>
    <w:rsid w:val="00526875"/>
    <w:rsid w:val="00526E00"/>
    <w:rsid w:val="00526EA2"/>
    <w:rsid w:val="0052712B"/>
    <w:rsid w:val="00527449"/>
    <w:rsid w:val="00530235"/>
    <w:rsid w:val="005302B8"/>
    <w:rsid w:val="005303F3"/>
    <w:rsid w:val="00530EF4"/>
    <w:rsid w:val="00531C09"/>
    <w:rsid w:val="00531CC7"/>
    <w:rsid w:val="005324B0"/>
    <w:rsid w:val="0053395F"/>
    <w:rsid w:val="0053396A"/>
    <w:rsid w:val="00533C78"/>
    <w:rsid w:val="00534208"/>
    <w:rsid w:val="005348FC"/>
    <w:rsid w:val="00534C97"/>
    <w:rsid w:val="005357CB"/>
    <w:rsid w:val="00535B48"/>
    <w:rsid w:val="00535B80"/>
    <w:rsid w:val="00535C08"/>
    <w:rsid w:val="005360F7"/>
    <w:rsid w:val="00536C58"/>
    <w:rsid w:val="005371F0"/>
    <w:rsid w:val="0053775B"/>
    <w:rsid w:val="00537E64"/>
    <w:rsid w:val="00537F1E"/>
    <w:rsid w:val="005404C5"/>
    <w:rsid w:val="00540A5C"/>
    <w:rsid w:val="00540AAF"/>
    <w:rsid w:val="00541F97"/>
    <w:rsid w:val="00542C0D"/>
    <w:rsid w:val="00542DB0"/>
    <w:rsid w:val="005431C3"/>
    <w:rsid w:val="0054394F"/>
    <w:rsid w:val="00544084"/>
    <w:rsid w:val="005442F1"/>
    <w:rsid w:val="00544323"/>
    <w:rsid w:val="0054485F"/>
    <w:rsid w:val="00545286"/>
    <w:rsid w:val="005455AE"/>
    <w:rsid w:val="005457FC"/>
    <w:rsid w:val="005458EF"/>
    <w:rsid w:val="00545933"/>
    <w:rsid w:val="0054612D"/>
    <w:rsid w:val="0054621F"/>
    <w:rsid w:val="0054633D"/>
    <w:rsid w:val="00546382"/>
    <w:rsid w:val="00546E21"/>
    <w:rsid w:val="00547137"/>
    <w:rsid w:val="00547312"/>
    <w:rsid w:val="005476B5"/>
    <w:rsid w:val="00547E32"/>
    <w:rsid w:val="0055096E"/>
    <w:rsid w:val="00550B11"/>
    <w:rsid w:val="00550DB8"/>
    <w:rsid w:val="0055117D"/>
    <w:rsid w:val="005517F2"/>
    <w:rsid w:val="00551AE9"/>
    <w:rsid w:val="00552219"/>
    <w:rsid w:val="005524C1"/>
    <w:rsid w:val="00552721"/>
    <w:rsid w:val="00552CD9"/>
    <w:rsid w:val="00552E51"/>
    <w:rsid w:val="005534FF"/>
    <w:rsid w:val="0055366F"/>
    <w:rsid w:val="00553807"/>
    <w:rsid w:val="00553837"/>
    <w:rsid w:val="00553A9D"/>
    <w:rsid w:val="005548FC"/>
    <w:rsid w:val="00554FC8"/>
    <w:rsid w:val="00555265"/>
    <w:rsid w:val="0055585A"/>
    <w:rsid w:val="00555B77"/>
    <w:rsid w:val="00555BC9"/>
    <w:rsid w:val="00555EFB"/>
    <w:rsid w:val="00555FA8"/>
    <w:rsid w:val="00557939"/>
    <w:rsid w:val="00557CE0"/>
    <w:rsid w:val="005602E2"/>
    <w:rsid w:val="005603AC"/>
    <w:rsid w:val="005606CD"/>
    <w:rsid w:val="005606D4"/>
    <w:rsid w:val="00561343"/>
    <w:rsid w:val="0056227C"/>
    <w:rsid w:val="005630EC"/>
    <w:rsid w:val="0056355F"/>
    <w:rsid w:val="00563B6C"/>
    <w:rsid w:val="00563FFD"/>
    <w:rsid w:val="00564F61"/>
    <w:rsid w:val="005658D5"/>
    <w:rsid w:val="00565EA7"/>
    <w:rsid w:val="005668B8"/>
    <w:rsid w:val="00567807"/>
    <w:rsid w:val="005679D4"/>
    <w:rsid w:val="00567D68"/>
    <w:rsid w:val="00570609"/>
    <w:rsid w:val="00570AF3"/>
    <w:rsid w:val="00570FD5"/>
    <w:rsid w:val="00571464"/>
    <w:rsid w:val="00571E34"/>
    <w:rsid w:val="0057208D"/>
    <w:rsid w:val="00572806"/>
    <w:rsid w:val="00572A30"/>
    <w:rsid w:val="00572F53"/>
    <w:rsid w:val="0057374A"/>
    <w:rsid w:val="00573AC0"/>
    <w:rsid w:val="005741EA"/>
    <w:rsid w:val="005743D9"/>
    <w:rsid w:val="00574C4A"/>
    <w:rsid w:val="00575521"/>
    <w:rsid w:val="005758A7"/>
    <w:rsid w:val="005761A3"/>
    <w:rsid w:val="005764E7"/>
    <w:rsid w:val="0057694A"/>
    <w:rsid w:val="00576D6F"/>
    <w:rsid w:val="00576F64"/>
    <w:rsid w:val="00577779"/>
    <w:rsid w:val="0058008E"/>
    <w:rsid w:val="00580580"/>
    <w:rsid w:val="00581744"/>
    <w:rsid w:val="00582035"/>
    <w:rsid w:val="0058256B"/>
    <w:rsid w:val="00582AED"/>
    <w:rsid w:val="00582C1F"/>
    <w:rsid w:val="00583774"/>
    <w:rsid w:val="00583862"/>
    <w:rsid w:val="0058389E"/>
    <w:rsid w:val="005838BA"/>
    <w:rsid w:val="00583B35"/>
    <w:rsid w:val="00583D1C"/>
    <w:rsid w:val="0058404C"/>
    <w:rsid w:val="0058421C"/>
    <w:rsid w:val="00584755"/>
    <w:rsid w:val="0058513F"/>
    <w:rsid w:val="0058530F"/>
    <w:rsid w:val="0058615A"/>
    <w:rsid w:val="005866F8"/>
    <w:rsid w:val="0058686B"/>
    <w:rsid w:val="00586C2A"/>
    <w:rsid w:val="00586E1B"/>
    <w:rsid w:val="0058734B"/>
    <w:rsid w:val="005873BC"/>
    <w:rsid w:val="0059034A"/>
    <w:rsid w:val="0059038A"/>
    <w:rsid w:val="0059061D"/>
    <w:rsid w:val="00591093"/>
    <w:rsid w:val="005912B6"/>
    <w:rsid w:val="0059242D"/>
    <w:rsid w:val="00592899"/>
    <w:rsid w:val="005931CA"/>
    <w:rsid w:val="005934E7"/>
    <w:rsid w:val="00594112"/>
    <w:rsid w:val="00594382"/>
    <w:rsid w:val="005944A4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6C9"/>
    <w:rsid w:val="005A0784"/>
    <w:rsid w:val="005A09E0"/>
    <w:rsid w:val="005A0A78"/>
    <w:rsid w:val="005A0B28"/>
    <w:rsid w:val="005A0BC1"/>
    <w:rsid w:val="005A171F"/>
    <w:rsid w:val="005A1ACD"/>
    <w:rsid w:val="005A2130"/>
    <w:rsid w:val="005A28C5"/>
    <w:rsid w:val="005A2DDC"/>
    <w:rsid w:val="005A332E"/>
    <w:rsid w:val="005A3708"/>
    <w:rsid w:val="005A3B76"/>
    <w:rsid w:val="005A3C71"/>
    <w:rsid w:val="005A3F8C"/>
    <w:rsid w:val="005A40C3"/>
    <w:rsid w:val="005A43A2"/>
    <w:rsid w:val="005A4A65"/>
    <w:rsid w:val="005A4F2E"/>
    <w:rsid w:val="005A517A"/>
    <w:rsid w:val="005A5F3D"/>
    <w:rsid w:val="005A6105"/>
    <w:rsid w:val="005A6463"/>
    <w:rsid w:val="005A65B1"/>
    <w:rsid w:val="005A7278"/>
    <w:rsid w:val="005A7355"/>
    <w:rsid w:val="005A74C4"/>
    <w:rsid w:val="005A7C04"/>
    <w:rsid w:val="005A7EED"/>
    <w:rsid w:val="005B0145"/>
    <w:rsid w:val="005B0AA8"/>
    <w:rsid w:val="005B0B64"/>
    <w:rsid w:val="005B0E60"/>
    <w:rsid w:val="005B0EB0"/>
    <w:rsid w:val="005B1A4B"/>
    <w:rsid w:val="005B1BD8"/>
    <w:rsid w:val="005B1FE4"/>
    <w:rsid w:val="005B35E9"/>
    <w:rsid w:val="005B3845"/>
    <w:rsid w:val="005B388A"/>
    <w:rsid w:val="005B3CC2"/>
    <w:rsid w:val="005B3D02"/>
    <w:rsid w:val="005B3D03"/>
    <w:rsid w:val="005B424B"/>
    <w:rsid w:val="005B4329"/>
    <w:rsid w:val="005B473E"/>
    <w:rsid w:val="005B49F3"/>
    <w:rsid w:val="005B53E7"/>
    <w:rsid w:val="005B56C4"/>
    <w:rsid w:val="005B59BD"/>
    <w:rsid w:val="005B5E4B"/>
    <w:rsid w:val="005B6896"/>
    <w:rsid w:val="005B6C09"/>
    <w:rsid w:val="005B6F3C"/>
    <w:rsid w:val="005B7294"/>
    <w:rsid w:val="005B73D1"/>
    <w:rsid w:val="005B765B"/>
    <w:rsid w:val="005B789F"/>
    <w:rsid w:val="005C0135"/>
    <w:rsid w:val="005C0540"/>
    <w:rsid w:val="005C0C0E"/>
    <w:rsid w:val="005C0EDC"/>
    <w:rsid w:val="005C0F40"/>
    <w:rsid w:val="005C19C7"/>
    <w:rsid w:val="005C1C2C"/>
    <w:rsid w:val="005C2671"/>
    <w:rsid w:val="005C27B0"/>
    <w:rsid w:val="005C31AB"/>
    <w:rsid w:val="005C321B"/>
    <w:rsid w:val="005C3464"/>
    <w:rsid w:val="005C3694"/>
    <w:rsid w:val="005C373F"/>
    <w:rsid w:val="005C37C1"/>
    <w:rsid w:val="005C38F8"/>
    <w:rsid w:val="005C3934"/>
    <w:rsid w:val="005C39A8"/>
    <w:rsid w:val="005C4269"/>
    <w:rsid w:val="005C4CD4"/>
    <w:rsid w:val="005C4D74"/>
    <w:rsid w:val="005C67E8"/>
    <w:rsid w:val="005C6B19"/>
    <w:rsid w:val="005C6D30"/>
    <w:rsid w:val="005C73DC"/>
    <w:rsid w:val="005C7754"/>
    <w:rsid w:val="005C7B60"/>
    <w:rsid w:val="005C7C20"/>
    <w:rsid w:val="005C7CF4"/>
    <w:rsid w:val="005D02F9"/>
    <w:rsid w:val="005D0930"/>
    <w:rsid w:val="005D0D13"/>
    <w:rsid w:val="005D17A5"/>
    <w:rsid w:val="005D1841"/>
    <w:rsid w:val="005D2262"/>
    <w:rsid w:val="005D2524"/>
    <w:rsid w:val="005D2E39"/>
    <w:rsid w:val="005D3646"/>
    <w:rsid w:val="005D4508"/>
    <w:rsid w:val="005D4837"/>
    <w:rsid w:val="005D4BBE"/>
    <w:rsid w:val="005D668B"/>
    <w:rsid w:val="005D6C21"/>
    <w:rsid w:val="005D7CD8"/>
    <w:rsid w:val="005E000D"/>
    <w:rsid w:val="005E0228"/>
    <w:rsid w:val="005E0451"/>
    <w:rsid w:val="005E0730"/>
    <w:rsid w:val="005E0FE7"/>
    <w:rsid w:val="005E115C"/>
    <w:rsid w:val="005E1C6B"/>
    <w:rsid w:val="005E30A1"/>
    <w:rsid w:val="005E40F5"/>
    <w:rsid w:val="005E4241"/>
    <w:rsid w:val="005E4961"/>
    <w:rsid w:val="005E4B60"/>
    <w:rsid w:val="005E4BCB"/>
    <w:rsid w:val="005E4D75"/>
    <w:rsid w:val="005E4D88"/>
    <w:rsid w:val="005E5381"/>
    <w:rsid w:val="005E5DBD"/>
    <w:rsid w:val="005E702C"/>
    <w:rsid w:val="005E71C5"/>
    <w:rsid w:val="005E7995"/>
    <w:rsid w:val="005F06FF"/>
    <w:rsid w:val="005F0D69"/>
    <w:rsid w:val="005F0FE5"/>
    <w:rsid w:val="005F10E9"/>
    <w:rsid w:val="005F2D74"/>
    <w:rsid w:val="005F2E15"/>
    <w:rsid w:val="005F3116"/>
    <w:rsid w:val="005F3D87"/>
    <w:rsid w:val="005F3E2F"/>
    <w:rsid w:val="005F411D"/>
    <w:rsid w:val="005F47D0"/>
    <w:rsid w:val="005F4EC4"/>
    <w:rsid w:val="005F5296"/>
    <w:rsid w:val="005F5BD8"/>
    <w:rsid w:val="005F63D6"/>
    <w:rsid w:val="005F6D36"/>
    <w:rsid w:val="005F717F"/>
    <w:rsid w:val="005F79F9"/>
    <w:rsid w:val="005F7CE8"/>
    <w:rsid w:val="006001FD"/>
    <w:rsid w:val="006003AA"/>
    <w:rsid w:val="006007D5"/>
    <w:rsid w:val="0060138B"/>
    <w:rsid w:val="006016A6"/>
    <w:rsid w:val="00602053"/>
    <w:rsid w:val="00602445"/>
    <w:rsid w:val="00602495"/>
    <w:rsid w:val="00603630"/>
    <w:rsid w:val="00603B0E"/>
    <w:rsid w:val="00603BD5"/>
    <w:rsid w:val="00603BE1"/>
    <w:rsid w:val="00604441"/>
    <w:rsid w:val="006046D4"/>
    <w:rsid w:val="0060478A"/>
    <w:rsid w:val="00604A65"/>
    <w:rsid w:val="00606104"/>
    <w:rsid w:val="006066F4"/>
    <w:rsid w:val="00606D7D"/>
    <w:rsid w:val="00606F1E"/>
    <w:rsid w:val="0060757A"/>
    <w:rsid w:val="0060799F"/>
    <w:rsid w:val="006079FB"/>
    <w:rsid w:val="00607E8B"/>
    <w:rsid w:val="006102E5"/>
    <w:rsid w:val="006105F6"/>
    <w:rsid w:val="0061097C"/>
    <w:rsid w:val="00610FC5"/>
    <w:rsid w:val="00611089"/>
    <w:rsid w:val="006111E6"/>
    <w:rsid w:val="00613099"/>
    <w:rsid w:val="00613219"/>
    <w:rsid w:val="006136F8"/>
    <w:rsid w:val="00614808"/>
    <w:rsid w:val="00614CE4"/>
    <w:rsid w:val="006153CF"/>
    <w:rsid w:val="006153E7"/>
    <w:rsid w:val="0061608E"/>
    <w:rsid w:val="00616459"/>
    <w:rsid w:val="00616547"/>
    <w:rsid w:val="0061698C"/>
    <w:rsid w:val="00616D8A"/>
    <w:rsid w:val="0061747F"/>
    <w:rsid w:val="00617776"/>
    <w:rsid w:val="00620C9C"/>
    <w:rsid w:val="006216A8"/>
    <w:rsid w:val="00621A6D"/>
    <w:rsid w:val="00621D2B"/>
    <w:rsid w:val="0062230E"/>
    <w:rsid w:val="006225A4"/>
    <w:rsid w:val="0062299C"/>
    <w:rsid w:val="00622F7A"/>
    <w:rsid w:val="00623775"/>
    <w:rsid w:val="006242C1"/>
    <w:rsid w:val="00624CDD"/>
    <w:rsid w:val="00624F3B"/>
    <w:rsid w:val="0062547D"/>
    <w:rsid w:val="00626594"/>
    <w:rsid w:val="00626DC5"/>
    <w:rsid w:val="00627CBF"/>
    <w:rsid w:val="006312AF"/>
    <w:rsid w:val="00631600"/>
    <w:rsid w:val="00631F77"/>
    <w:rsid w:val="00632ACA"/>
    <w:rsid w:val="00632B7F"/>
    <w:rsid w:val="00632DDC"/>
    <w:rsid w:val="006330C1"/>
    <w:rsid w:val="00633D2F"/>
    <w:rsid w:val="00634E04"/>
    <w:rsid w:val="00635097"/>
    <w:rsid w:val="006357A2"/>
    <w:rsid w:val="006365C2"/>
    <w:rsid w:val="0063701E"/>
    <w:rsid w:val="00637127"/>
    <w:rsid w:val="006373B9"/>
    <w:rsid w:val="0063747C"/>
    <w:rsid w:val="00640028"/>
    <w:rsid w:val="00640138"/>
    <w:rsid w:val="006401A2"/>
    <w:rsid w:val="006405B8"/>
    <w:rsid w:val="006419FD"/>
    <w:rsid w:val="00642129"/>
    <w:rsid w:val="00642DCA"/>
    <w:rsid w:val="0064386A"/>
    <w:rsid w:val="00643F27"/>
    <w:rsid w:val="00644623"/>
    <w:rsid w:val="006448AB"/>
    <w:rsid w:val="00644BA2"/>
    <w:rsid w:val="00644CAB"/>
    <w:rsid w:val="00644DC4"/>
    <w:rsid w:val="00644F26"/>
    <w:rsid w:val="00645019"/>
    <w:rsid w:val="00645CCE"/>
    <w:rsid w:val="00645DDA"/>
    <w:rsid w:val="006467BC"/>
    <w:rsid w:val="00646F62"/>
    <w:rsid w:val="006476EA"/>
    <w:rsid w:val="00647A33"/>
    <w:rsid w:val="00647C03"/>
    <w:rsid w:val="00647FB5"/>
    <w:rsid w:val="006500A4"/>
    <w:rsid w:val="00650986"/>
    <w:rsid w:val="00651275"/>
    <w:rsid w:val="00651BE5"/>
    <w:rsid w:val="00652243"/>
    <w:rsid w:val="00652254"/>
    <w:rsid w:val="006526FA"/>
    <w:rsid w:val="00653983"/>
    <w:rsid w:val="00653C75"/>
    <w:rsid w:val="0065403B"/>
    <w:rsid w:val="00654CE6"/>
    <w:rsid w:val="00655000"/>
    <w:rsid w:val="00655A7B"/>
    <w:rsid w:val="00655AC5"/>
    <w:rsid w:val="00656928"/>
    <w:rsid w:val="00656B55"/>
    <w:rsid w:val="00656DB4"/>
    <w:rsid w:val="00656DCC"/>
    <w:rsid w:val="00656DCE"/>
    <w:rsid w:val="00657356"/>
    <w:rsid w:val="0065750B"/>
    <w:rsid w:val="0065773E"/>
    <w:rsid w:val="0065775C"/>
    <w:rsid w:val="00660574"/>
    <w:rsid w:val="0066178E"/>
    <w:rsid w:val="00661A2A"/>
    <w:rsid w:val="00661A81"/>
    <w:rsid w:val="0066229C"/>
    <w:rsid w:val="006622E9"/>
    <w:rsid w:val="006624C7"/>
    <w:rsid w:val="00662562"/>
    <w:rsid w:val="00662BFE"/>
    <w:rsid w:val="006632D1"/>
    <w:rsid w:val="00663CC1"/>
    <w:rsid w:val="00663F22"/>
    <w:rsid w:val="006640FC"/>
    <w:rsid w:val="006647AB"/>
    <w:rsid w:val="00664BD1"/>
    <w:rsid w:val="00665332"/>
    <w:rsid w:val="00665850"/>
    <w:rsid w:val="006659D0"/>
    <w:rsid w:val="0066674B"/>
    <w:rsid w:val="006669A8"/>
    <w:rsid w:val="00666BAB"/>
    <w:rsid w:val="00666E5C"/>
    <w:rsid w:val="00666F78"/>
    <w:rsid w:val="0066782C"/>
    <w:rsid w:val="00667859"/>
    <w:rsid w:val="00667C62"/>
    <w:rsid w:val="00667D40"/>
    <w:rsid w:val="00670BF1"/>
    <w:rsid w:val="00670F8E"/>
    <w:rsid w:val="00671673"/>
    <w:rsid w:val="00671C87"/>
    <w:rsid w:val="00671CCD"/>
    <w:rsid w:val="0067257D"/>
    <w:rsid w:val="006726A8"/>
    <w:rsid w:val="006726DF"/>
    <w:rsid w:val="0067371A"/>
    <w:rsid w:val="00674101"/>
    <w:rsid w:val="00674BE3"/>
    <w:rsid w:val="0067563C"/>
    <w:rsid w:val="00675D98"/>
    <w:rsid w:val="00676930"/>
    <w:rsid w:val="00676C9D"/>
    <w:rsid w:val="006770BE"/>
    <w:rsid w:val="006775BD"/>
    <w:rsid w:val="006775F6"/>
    <w:rsid w:val="006806A9"/>
    <w:rsid w:val="006812B9"/>
    <w:rsid w:val="006812FB"/>
    <w:rsid w:val="00681F0D"/>
    <w:rsid w:val="00682567"/>
    <w:rsid w:val="006844C9"/>
    <w:rsid w:val="00684A5A"/>
    <w:rsid w:val="0068542B"/>
    <w:rsid w:val="00685ECE"/>
    <w:rsid w:val="006863EC"/>
    <w:rsid w:val="00686E0E"/>
    <w:rsid w:val="00686EC4"/>
    <w:rsid w:val="00686EF8"/>
    <w:rsid w:val="0068773E"/>
    <w:rsid w:val="00690AA3"/>
    <w:rsid w:val="00690CF1"/>
    <w:rsid w:val="00690FA1"/>
    <w:rsid w:val="00691D15"/>
    <w:rsid w:val="00691F24"/>
    <w:rsid w:val="0069237A"/>
    <w:rsid w:val="0069257A"/>
    <w:rsid w:val="00692F70"/>
    <w:rsid w:val="00692FC0"/>
    <w:rsid w:val="00693283"/>
    <w:rsid w:val="00693B60"/>
    <w:rsid w:val="00693D23"/>
    <w:rsid w:val="006943DF"/>
    <w:rsid w:val="006946F7"/>
    <w:rsid w:val="006946FA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1D6"/>
    <w:rsid w:val="0069641E"/>
    <w:rsid w:val="0069656D"/>
    <w:rsid w:val="0069657A"/>
    <w:rsid w:val="006968D0"/>
    <w:rsid w:val="00696EB6"/>
    <w:rsid w:val="006974DE"/>
    <w:rsid w:val="00697C40"/>
    <w:rsid w:val="00697D2B"/>
    <w:rsid w:val="00697D5F"/>
    <w:rsid w:val="00697D9A"/>
    <w:rsid w:val="006A020E"/>
    <w:rsid w:val="006A120C"/>
    <w:rsid w:val="006A1605"/>
    <w:rsid w:val="006A1FD1"/>
    <w:rsid w:val="006A2137"/>
    <w:rsid w:val="006A21C1"/>
    <w:rsid w:val="006A30A8"/>
    <w:rsid w:val="006A3F59"/>
    <w:rsid w:val="006A43B9"/>
    <w:rsid w:val="006A45AE"/>
    <w:rsid w:val="006A4D10"/>
    <w:rsid w:val="006A60F9"/>
    <w:rsid w:val="006A6186"/>
    <w:rsid w:val="006A6294"/>
    <w:rsid w:val="006A63F0"/>
    <w:rsid w:val="006A661F"/>
    <w:rsid w:val="006A6C09"/>
    <w:rsid w:val="006A6C2C"/>
    <w:rsid w:val="006A7783"/>
    <w:rsid w:val="006A78F6"/>
    <w:rsid w:val="006B0224"/>
    <w:rsid w:val="006B177C"/>
    <w:rsid w:val="006B1FDB"/>
    <w:rsid w:val="006B22C0"/>
    <w:rsid w:val="006B2874"/>
    <w:rsid w:val="006B2A3E"/>
    <w:rsid w:val="006B2B15"/>
    <w:rsid w:val="006B404D"/>
    <w:rsid w:val="006B4B0B"/>
    <w:rsid w:val="006B535D"/>
    <w:rsid w:val="006B5E11"/>
    <w:rsid w:val="006B5E72"/>
    <w:rsid w:val="006B5FBC"/>
    <w:rsid w:val="006B68EB"/>
    <w:rsid w:val="006B7101"/>
    <w:rsid w:val="006B7435"/>
    <w:rsid w:val="006B7664"/>
    <w:rsid w:val="006B7DEA"/>
    <w:rsid w:val="006C0621"/>
    <w:rsid w:val="006C146D"/>
    <w:rsid w:val="006C1640"/>
    <w:rsid w:val="006C23A5"/>
    <w:rsid w:val="006C2827"/>
    <w:rsid w:val="006C3EA4"/>
    <w:rsid w:val="006C516A"/>
    <w:rsid w:val="006C6103"/>
    <w:rsid w:val="006C6A08"/>
    <w:rsid w:val="006C6DFF"/>
    <w:rsid w:val="006C6F8A"/>
    <w:rsid w:val="006C7734"/>
    <w:rsid w:val="006C7998"/>
    <w:rsid w:val="006C7B9F"/>
    <w:rsid w:val="006C7D05"/>
    <w:rsid w:val="006D02B0"/>
    <w:rsid w:val="006D0620"/>
    <w:rsid w:val="006D0DC5"/>
    <w:rsid w:val="006D1115"/>
    <w:rsid w:val="006D1AB6"/>
    <w:rsid w:val="006D202F"/>
    <w:rsid w:val="006D3248"/>
    <w:rsid w:val="006D388B"/>
    <w:rsid w:val="006D3921"/>
    <w:rsid w:val="006D39F2"/>
    <w:rsid w:val="006D3BF1"/>
    <w:rsid w:val="006D4494"/>
    <w:rsid w:val="006D4759"/>
    <w:rsid w:val="006D4BD9"/>
    <w:rsid w:val="006D4C17"/>
    <w:rsid w:val="006D4CDE"/>
    <w:rsid w:val="006D4FA0"/>
    <w:rsid w:val="006D562A"/>
    <w:rsid w:val="006D5946"/>
    <w:rsid w:val="006D5B98"/>
    <w:rsid w:val="006D5D1B"/>
    <w:rsid w:val="006D6211"/>
    <w:rsid w:val="006D62F3"/>
    <w:rsid w:val="006D6453"/>
    <w:rsid w:val="006D6877"/>
    <w:rsid w:val="006D6B0F"/>
    <w:rsid w:val="006D709F"/>
    <w:rsid w:val="006D78FB"/>
    <w:rsid w:val="006E060A"/>
    <w:rsid w:val="006E14CC"/>
    <w:rsid w:val="006E1D17"/>
    <w:rsid w:val="006E28DD"/>
    <w:rsid w:val="006E29CF"/>
    <w:rsid w:val="006E29E9"/>
    <w:rsid w:val="006E3199"/>
    <w:rsid w:val="006E323D"/>
    <w:rsid w:val="006E3589"/>
    <w:rsid w:val="006E3C5E"/>
    <w:rsid w:val="006E3C9B"/>
    <w:rsid w:val="006E3D85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6565"/>
    <w:rsid w:val="006E7A6D"/>
    <w:rsid w:val="006E7D81"/>
    <w:rsid w:val="006F005D"/>
    <w:rsid w:val="006F01AF"/>
    <w:rsid w:val="006F0DEC"/>
    <w:rsid w:val="006F1017"/>
    <w:rsid w:val="006F103F"/>
    <w:rsid w:val="006F1E38"/>
    <w:rsid w:val="006F1EEB"/>
    <w:rsid w:val="006F1FDD"/>
    <w:rsid w:val="006F20DE"/>
    <w:rsid w:val="006F32A7"/>
    <w:rsid w:val="006F3440"/>
    <w:rsid w:val="006F3695"/>
    <w:rsid w:val="006F3D23"/>
    <w:rsid w:val="006F3EE2"/>
    <w:rsid w:val="006F40C7"/>
    <w:rsid w:val="006F425F"/>
    <w:rsid w:val="006F45C0"/>
    <w:rsid w:val="006F4982"/>
    <w:rsid w:val="006F4C3E"/>
    <w:rsid w:val="006F4C56"/>
    <w:rsid w:val="006F4D56"/>
    <w:rsid w:val="006F51D6"/>
    <w:rsid w:val="006F55A1"/>
    <w:rsid w:val="006F5CC5"/>
    <w:rsid w:val="006F6CEB"/>
    <w:rsid w:val="006F7640"/>
    <w:rsid w:val="006F7BEB"/>
    <w:rsid w:val="006F7E82"/>
    <w:rsid w:val="00700078"/>
    <w:rsid w:val="00700242"/>
    <w:rsid w:val="00700895"/>
    <w:rsid w:val="00700CD6"/>
    <w:rsid w:val="0070124D"/>
    <w:rsid w:val="0070126A"/>
    <w:rsid w:val="007012BF"/>
    <w:rsid w:val="007015B1"/>
    <w:rsid w:val="0070285C"/>
    <w:rsid w:val="007032F2"/>
    <w:rsid w:val="007037FE"/>
    <w:rsid w:val="00703CE0"/>
    <w:rsid w:val="00704049"/>
    <w:rsid w:val="007042B3"/>
    <w:rsid w:val="0070463E"/>
    <w:rsid w:val="0070532F"/>
    <w:rsid w:val="00705AEF"/>
    <w:rsid w:val="00705FFC"/>
    <w:rsid w:val="00706AC4"/>
    <w:rsid w:val="00706B2F"/>
    <w:rsid w:val="00706B8D"/>
    <w:rsid w:val="0070712B"/>
    <w:rsid w:val="0070752C"/>
    <w:rsid w:val="0070788F"/>
    <w:rsid w:val="00707BCA"/>
    <w:rsid w:val="00707E96"/>
    <w:rsid w:val="0071072E"/>
    <w:rsid w:val="00711641"/>
    <w:rsid w:val="00711EE2"/>
    <w:rsid w:val="007122F8"/>
    <w:rsid w:val="007125AD"/>
    <w:rsid w:val="0071263D"/>
    <w:rsid w:val="00713261"/>
    <w:rsid w:val="007133A7"/>
    <w:rsid w:val="00713482"/>
    <w:rsid w:val="00713E38"/>
    <w:rsid w:val="007147D5"/>
    <w:rsid w:val="00714BB4"/>
    <w:rsid w:val="00714D48"/>
    <w:rsid w:val="00714EC9"/>
    <w:rsid w:val="00714F0A"/>
    <w:rsid w:val="0071531B"/>
    <w:rsid w:val="00715668"/>
    <w:rsid w:val="007159ED"/>
    <w:rsid w:val="00715E2F"/>
    <w:rsid w:val="0071630D"/>
    <w:rsid w:val="00716FEF"/>
    <w:rsid w:val="007173F8"/>
    <w:rsid w:val="00717C35"/>
    <w:rsid w:val="00717EC5"/>
    <w:rsid w:val="007201A3"/>
    <w:rsid w:val="00720ABB"/>
    <w:rsid w:val="00721AEF"/>
    <w:rsid w:val="00721C9C"/>
    <w:rsid w:val="00721D53"/>
    <w:rsid w:val="00721DDF"/>
    <w:rsid w:val="00722033"/>
    <w:rsid w:val="00722DCD"/>
    <w:rsid w:val="007234BF"/>
    <w:rsid w:val="00723C45"/>
    <w:rsid w:val="00723FF3"/>
    <w:rsid w:val="007241A4"/>
    <w:rsid w:val="00724496"/>
    <w:rsid w:val="007244B9"/>
    <w:rsid w:val="00724A9F"/>
    <w:rsid w:val="00725C7D"/>
    <w:rsid w:val="00725CDC"/>
    <w:rsid w:val="00726115"/>
    <w:rsid w:val="00726173"/>
    <w:rsid w:val="007261D6"/>
    <w:rsid w:val="00726E8F"/>
    <w:rsid w:val="00727101"/>
    <w:rsid w:val="00727163"/>
    <w:rsid w:val="00727347"/>
    <w:rsid w:val="00727597"/>
    <w:rsid w:val="00727E86"/>
    <w:rsid w:val="007305F8"/>
    <w:rsid w:val="0073064E"/>
    <w:rsid w:val="007307E0"/>
    <w:rsid w:val="00730B42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4092"/>
    <w:rsid w:val="00734AE9"/>
    <w:rsid w:val="00734E36"/>
    <w:rsid w:val="00734F4A"/>
    <w:rsid w:val="00735001"/>
    <w:rsid w:val="007351B4"/>
    <w:rsid w:val="00735209"/>
    <w:rsid w:val="007356A6"/>
    <w:rsid w:val="00735F3C"/>
    <w:rsid w:val="00735FAF"/>
    <w:rsid w:val="007363A8"/>
    <w:rsid w:val="007367D3"/>
    <w:rsid w:val="007369AC"/>
    <w:rsid w:val="007369C3"/>
    <w:rsid w:val="00736AC6"/>
    <w:rsid w:val="007379FE"/>
    <w:rsid w:val="00737A58"/>
    <w:rsid w:val="00737B6C"/>
    <w:rsid w:val="0074046A"/>
    <w:rsid w:val="007405C5"/>
    <w:rsid w:val="00740EDC"/>
    <w:rsid w:val="007412A1"/>
    <w:rsid w:val="00741E03"/>
    <w:rsid w:val="007422C5"/>
    <w:rsid w:val="007427BF"/>
    <w:rsid w:val="007430E5"/>
    <w:rsid w:val="007431CD"/>
    <w:rsid w:val="0074321B"/>
    <w:rsid w:val="00744096"/>
    <w:rsid w:val="007449D9"/>
    <w:rsid w:val="007450B8"/>
    <w:rsid w:val="00745D5D"/>
    <w:rsid w:val="00745F00"/>
    <w:rsid w:val="007461BF"/>
    <w:rsid w:val="0074695F"/>
    <w:rsid w:val="00746BCB"/>
    <w:rsid w:val="007473D1"/>
    <w:rsid w:val="007476D5"/>
    <w:rsid w:val="00747856"/>
    <w:rsid w:val="00747AC6"/>
    <w:rsid w:val="00747CC9"/>
    <w:rsid w:val="0075116F"/>
    <w:rsid w:val="00751AFC"/>
    <w:rsid w:val="00751EC5"/>
    <w:rsid w:val="00752061"/>
    <w:rsid w:val="007533BB"/>
    <w:rsid w:val="0075347A"/>
    <w:rsid w:val="007548AD"/>
    <w:rsid w:val="0075504E"/>
    <w:rsid w:val="007550DD"/>
    <w:rsid w:val="0075511C"/>
    <w:rsid w:val="00755CF9"/>
    <w:rsid w:val="00755F50"/>
    <w:rsid w:val="007565F5"/>
    <w:rsid w:val="00756CCA"/>
    <w:rsid w:val="00756D09"/>
    <w:rsid w:val="00757163"/>
    <w:rsid w:val="00760149"/>
    <w:rsid w:val="007604FA"/>
    <w:rsid w:val="00760570"/>
    <w:rsid w:val="00760CC5"/>
    <w:rsid w:val="00760F48"/>
    <w:rsid w:val="00761051"/>
    <w:rsid w:val="007618E8"/>
    <w:rsid w:val="0076367F"/>
    <w:rsid w:val="007645D0"/>
    <w:rsid w:val="00764DF0"/>
    <w:rsid w:val="00766BF5"/>
    <w:rsid w:val="00766C1A"/>
    <w:rsid w:val="007714FA"/>
    <w:rsid w:val="007719BB"/>
    <w:rsid w:val="00772391"/>
    <w:rsid w:val="007723C5"/>
    <w:rsid w:val="007724C0"/>
    <w:rsid w:val="00773D19"/>
    <w:rsid w:val="007748F8"/>
    <w:rsid w:val="0077551C"/>
    <w:rsid w:val="00775F7D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259D"/>
    <w:rsid w:val="00782FA0"/>
    <w:rsid w:val="00783127"/>
    <w:rsid w:val="00783152"/>
    <w:rsid w:val="007833BB"/>
    <w:rsid w:val="0078343C"/>
    <w:rsid w:val="007836F0"/>
    <w:rsid w:val="00783B38"/>
    <w:rsid w:val="00784C16"/>
    <w:rsid w:val="00784E4F"/>
    <w:rsid w:val="007858F2"/>
    <w:rsid w:val="00785AC1"/>
    <w:rsid w:val="00785C0A"/>
    <w:rsid w:val="0078646E"/>
    <w:rsid w:val="00786655"/>
    <w:rsid w:val="007868C8"/>
    <w:rsid w:val="00787D02"/>
    <w:rsid w:val="00787E51"/>
    <w:rsid w:val="00790A00"/>
    <w:rsid w:val="00791099"/>
    <w:rsid w:val="00791744"/>
    <w:rsid w:val="007919E2"/>
    <w:rsid w:val="00791CB2"/>
    <w:rsid w:val="00791E3A"/>
    <w:rsid w:val="0079267C"/>
    <w:rsid w:val="00792E87"/>
    <w:rsid w:val="00792EA5"/>
    <w:rsid w:val="00792EAB"/>
    <w:rsid w:val="00793727"/>
    <w:rsid w:val="0079372C"/>
    <w:rsid w:val="00793C3C"/>
    <w:rsid w:val="0079562B"/>
    <w:rsid w:val="00795EEC"/>
    <w:rsid w:val="00795FFF"/>
    <w:rsid w:val="007962AA"/>
    <w:rsid w:val="00796B82"/>
    <w:rsid w:val="00796F68"/>
    <w:rsid w:val="0079753E"/>
    <w:rsid w:val="00797B09"/>
    <w:rsid w:val="00797C1B"/>
    <w:rsid w:val="00797FA6"/>
    <w:rsid w:val="007A0FB5"/>
    <w:rsid w:val="007A125B"/>
    <w:rsid w:val="007A1882"/>
    <w:rsid w:val="007A1C19"/>
    <w:rsid w:val="007A202C"/>
    <w:rsid w:val="007A21B2"/>
    <w:rsid w:val="007A2926"/>
    <w:rsid w:val="007A3092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5385"/>
    <w:rsid w:val="007A5AF9"/>
    <w:rsid w:val="007A68CB"/>
    <w:rsid w:val="007A69B7"/>
    <w:rsid w:val="007A6CE1"/>
    <w:rsid w:val="007A745F"/>
    <w:rsid w:val="007A757C"/>
    <w:rsid w:val="007A7938"/>
    <w:rsid w:val="007B0868"/>
    <w:rsid w:val="007B08E9"/>
    <w:rsid w:val="007B103D"/>
    <w:rsid w:val="007B1DFB"/>
    <w:rsid w:val="007B231F"/>
    <w:rsid w:val="007B2929"/>
    <w:rsid w:val="007B2CCA"/>
    <w:rsid w:val="007B3030"/>
    <w:rsid w:val="007B46D6"/>
    <w:rsid w:val="007B4C2A"/>
    <w:rsid w:val="007B4CCD"/>
    <w:rsid w:val="007B549C"/>
    <w:rsid w:val="007B64A0"/>
    <w:rsid w:val="007B6580"/>
    <w:rsid w:val="007B6948"/>
    <w:rsid w:val="007B6E98"/>
    <w:rsid w:val="007B72B3"/>
    <w:rsid w:val="007B784F"/>
    <w:rsid w:val="007B7ACC"/>
    <w:rsid w:val="007B7B93"/>
    <w:rsid w:val="007C0267"/>
    <w:rsid w:val="007C2116"/>
    <w:rsid w:val="007C3534"/>
    <w:rsid w:val="007C4027"/>
    <w:rsid w:val="007C5060"/>
    <w:rsid w:val="007C51A4"/>
    <w:rsid w:val="007C5584"/>
    <w:rsid w:val="007C5BBB"/>
    <w:rsid w:val="007C74F9"/>
    <w:rsid w:val="007C77D4"/>
    <w:rsid w:val="007C7FF8"/>
    <w:rsid w:val="007D0AC5"/>
    <w:rsid w:val="007D0BC1"/>
    <w:rsid w:val="007D0CE9"/>
    <w:rsid w:val="007D1B5D"/>
    <w:rsid w:val="007D1E42"/>
    <w:rsid w:val="007D1F6A"/>
    <w:rsid w:val="007D26A9"/>
    <w:rsid w:val="007D2925"/>
    <w:rsid w:val="007D2B4C"/>
    <w:rsid w:val="007D2C42"/>
    <w:rsid w:val="007D2CE5"/>
    <w:rsid w:val="007D2FC0"/>
    <w:rsid w:val="007D3201"/>
    <w:rsid w:val="007D3427"/>
    <w:rsid w:val="007D3AE9"/>
    <w:rsid w:val="007D40BE"/>
    <w:rsid w:val="007D48F3"/>
    <w:rsid w:val="007D4A16"/>
    <w:rsid w:val="007D4B36"/>
    <w:rsid w:val="007D4CA7"/>
    <w:rsid w:val="007D5204"/>
    <w:rsid w:val="007D62FC"/>
    <w:rsid w:val="007D7429"/>
    <w:rsid w:val="007D76E7"/>
    <w:rsid w:val="007D7CD4"/>
    <w:rsid w:val="007D7E95"/>
    <w:rsid w:val="007E02AB"/>
    <w:rsid w:val="007E0663"/>
    <w:rsid w:val="007E06C7"/>
    <w:rsid w:val="007E0F91"/>
    <w:rsid w:val="007E2322"/>
    <w:rsid w:val="007E4866"/>
    <w:rsid w:val="007E4E7C"/>
    <w:rsid w:val="007E4ED8"/>
    <w:rsid w:val="007E5494"/>
    <w:rsid w:val="007E650B"/>
    <w:rsid w:val="007E6711"/>
    <w:rsid w:val="007E7A4A"/>
    <w:rsid w:val="007E7F32"/>
    <w:rsid w:val="007F0663"/>
    <w:rsid w:val="007F07E3"/>
    <w:rsid w:val="007F118B"/>
    <w:rsid w:val="007F148A"/>
    <w:rsid w:val="007F16AD"/>
    <w:rsid w:val="007F17FC"/>
    <w:rsid w:val="007F1CB7"/>
    <w:rsid w:val="007F1CCA"/>
    <w:rsid w:val="007F22C9"/>
    <w:rsid w:val="007F23BF"/>
    <w:rsid w:val="007F2979"/>
    <w:rsid w:val="007F37E0"/>
    <w:rsid w:val="007F4F44"/>
    <w:rsid w:val="007F5114"/>
    <w:rsid w:val="007F53BB"/>
    <w:rsid w:val="007F5467"/>
    <w:rsid w:val="007F5531"/>
    <w:rsid w:val="007F57E2"/>
    <w:rsid w:val="007F706F"/>
    <w:rsid w:val="007F796D"/>
    <w:rsid w:val="007F7CAE"/>
    <w:rsid w:val="007F7E96"/>
    <w:rsid w:val="00800F16"/>
    <w:rsid w:val="00800FA1"/>
    <w:rsid w:val="00801A86"/>
    <w:rsid w:val="00801EFF"/>
    <w:rsid w:val="008020F2"/>
    <w:rsid w:val="00802D0F"/>
    <w:rsid w:val="00802E30"/>
    <w:rsid w:val="008038B0"/>
    <w:rsid w:val="00803DFC"/>
    <w:rsid w:val="00805128"/>
    <w:rsid w:val="008051A6"/>
    <w:rsid w:val="008053CD"/>
    <w:rsid w:val="00805714"/>
    <w:rsid w:val="00805A31"/>
    <w:rsid w:val="00806D4B"/>
    <w:rsid w:val="008076AD"/>
    <w:rsid w:val="00807CBA"/>
    <w:rsid w:val="0081014A"/>
    <w:rsid w:val="00811574"/>
    <w:rsid w:val="00811610"/>
    <w:rsid w:val="00811642"/>
    <w:rsid w:val="008122D6"/>
    <w:rsid w:val="008128DE"/>
    <w:rsid w:val="00812FE3"/>
    <w:rsid w:val="00813273"/>
    <w:rsid w:val="0081338C"/>
    <w:rsid w:val="0081376F"/>
    <w:rsid w:val="00813872"/>
    <w:rsid w:val="0081395B"/>
    <w:rsid w:val="00813CF9"/>
    <w:rsid w:val="00813E8D"/>
    <w:rsid w:val="00814CB5"/>
    <w:rsid w:val="008161DC"/>
    <w:rsid w:val="008169DE"/>
    <w:rsid w:val="00816A6D"/>
    <w:rsid w:val="00816CD4"/>
    <w:rsid w:val="00817184"/>
    <w:rsid w:val="0081726D"/>
    <w:rsid w:val="00817A1D"/>
    <w:rsid w:val="00817B25"/>
    <w:rsid w:val="00817CA9"/>
    <w:rsid w:val="00817DE5"/>
    <w:rsid w:val="00817DF2"/>
    <w:rsid w:val="00817EC7"/>
    <w:rsid w:val="008204DE"/>
    <w:rsid w:val="008207ED"/>
    <w:rsid w:val="008209CC"/>
    <w:rsid w:val="008217F2"/>
    <w:rsid w:val="00821A89"/>
    <w:rsid w:val="00821E81"/>
    <w:rsid w:val="00822C8A"/>
    <w:rsid w:val="0082302A"/>
    <w:rsid w:val="0082399A"/>
    <w:rsid w:val="008245A2"/>
    <w:rsid w:val="008248B8"/>
    <w:rsid w:val="00824C84"/>
    <w:rsid w:val="008266B3"/>
    <w:rsid w:val="00826868"/>
    <w:rsid w:val="00826BDF"/>
    <w:rsid w:val="00826FF6"/>
    <w:rsid w:val="008302BC"/>
    <w:rsid w:val="00830464"/>
    <w:rsid w:val="008308C3"/>
    <w:rsid w:val="008316FE"/>
    <w:rsid w:val="00831E4C"/>
    <w:rsid w:val="008320EA"/>
    <w:rsid w:val="00832175"/>
    <w:rsid w:val="00832B91"/>
    <w:rsid w:val="00832C56"/>
    <w:rsid w:val="00832E45"/>
    <w:rsid w:val="008341D8"/>
    <w:rsid w:val="00834565"/>
    <w:rsid w:val="0083467C"/>
    <w:rsid w:val="00834923"/>
    <w:rsid w:val="008358D6"/>
    <w:rsid w:val="00835B75"/>
    <w:rsid w:val="0083626C"/>
    <w:rsid w:val="008366C9"/>
    <w:rsid w:val="00836B52"/>
    <w:rsid w:val="00836D73"/>
    <w:rsid w:val="008372AA"/>
    <w:rsid w:val="00837AF8"/>
    <w:rsid w:val="008401F3"/>
    <w:rsid w:val="00840A75"/>
    <w:rsid w:val="00840BE3"/>
    <w:rsid w:val="0084156C"/>
    <w:rsid w:val="00841E36"/>
    <w:rsid w:val="00841EC9"/>
    <w:rsid w:val="00841F6D"/>
    <w:rsid w:val="0084200A"/>
    <w:rsid w:val="00842284"/>
    <w:rsid w:val="0084273F"/>
    <w:rsid w:val="00842F53"/>
    <w:rsid w:val="00843046"/>
    <w:rsid w:val="00843240"/>
    <w:rsid w:val="00843F68"/>
    <w:rsid w:val="008445D7"/>
    <w:rsid w:val="00844796"/>
    <w:rsid w:val="008451F8"/>
    <w:rsid w:val="0084546F"/>
    <w:rsid w:val="0084580A"/>
    <w:rsid w:val="00845F35"/>
    <w:rsid w:val="008460E1"/>
    <w:rsid w:val="00846173"/>
    <w:rsid w:val="008461F7"/>
    <w:rsid w:val="008466C5"/>
    <w:rsid w:val="008475B7"/>
    <w:rsid w:val="00847D79"/>
    <w:rsid w:val="00850398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5E5"/>
    <w:rsid w:val="00854687"/>
    <w:rsid w:val="00854D4B"/>
    <w:rsid w:val="00855207"/>
    <w:rsid w:val="0085587E"/>
    <w:rsid w:val="00855EF4"/>
    <w:rsid w:val="008562E3"/>
    <w:rsid w:val="0085639C"/>
    <w:rsid w:val="008569B9"/>
    <w:rsid w:val="008577CE"/>
    <w:rsid w:val="0086064B"/>
    <w:rsid w:val="00860686"/>
    <w:rsid w:val="00860B20"/>
    <w:rsid w:val="00860D93"/>
    <w:rsid w:val="00861C5F"/>
    <w:rsid w:val="00861F8C"/>
    <w:rsid w:val="0086232D"/>
    <w:rsid w:val="0086297B"/>
    <w:rsid w:val="00862DBA"/>
    <w:rsid w:val="0086379F"/>
    <w:rsid w:val="00864374"/>
    <w:rsid w:val="008645A5"/>
    <w:rsid w:val="00865317"/>
    <w:rsid w:val="0086562F"/>
    <w:rsid w:val="008657FD"/>
    <w:rsid w:val="008659E6"/>
    <w:rsid w:val="00865D92"/>
    <w:rsid w:val="008665EC"/>
    <w:rsid w:val="00866BBA"/>
    <w:rsid w:val="00866CF1"/>
    <w:rsid w:val="0086760D"/>
    <w:rsid w:val="0087042F"/>
    <w:rsid w:val="00870EA2"/>
    <w:rsid w:val="00871075"/>
    <w:rsid w:val="008723C3"/>
    <w:rsid w:val="0087248F"/>
    <w:rsid w:val="0087317D"/>
    <w:rsid w:val="008733A9"/>
    <w:rsid w:val="00873742"/>
    <w:rsid w:val="00873C51"/>
    <w:rsid w:val="0087402E"/>
    <w:rsid w:val="00874092"/>
    <w:rsid w:val="008742EA"/>
    <w:rsid w:val="00874925"/>
    <w:rsid w:val="00875AC5"/>
    <w:rsid w:val="00876026"/>
    <w:rsid w:val="00876692"/>
    <w:rsid w:val="0087680D"/>
    <w:rsid w:val="00877228"/>
    <w:rsid w:val="00877B3D"/>
    <w:rsid w:val="00877D23"/>
    <w:rsid w:val="00880DDC"/>
    <w:rsid w:val="008818B9"/>
    <w:rsid w:val="00881ED7"/>
    <w:rsid w:val="00882436"/>
    <w:rsid w:val="00882F78"/>
    <w:rsid w:val="00883020"/>
    <w:rsid w:val="0088325F"/>
    <w:rsid w:val="008832FE"/>
    <w:rsid w:val="00883734"/>
    <w:rsid w:val="008837DF"/>
    <w:rsid w:val="0088398F"/>
    <w:rsid w:val="00883E6C"/>
    <w:rsid w:val="008840C7"/>
    <w:rsid w:val="00884A85"/>
    <w:rsid w:val="00884C6F"/>
    <w:rsid w:val="00884DFF"/>
    <w:rsid w:val="00884E04"/>
    <w:rsid w:val="00885119"/>
    <w:rsid w:val="008852C1"/>
    <w:rsid w:val="00885358"/>
    <w:rsid w:val="00885EE2"/>
    <w:rsid w:val="00885F7C"/>
    <w:rsid w:val="0088601B"/>
    <w:rsid w:val="00886A24"/>
    <w:rsid w:val="00886A32"/>
    <w:rsid w:val="0088703B"/>
    <w:rsid w:val="0088714E"/>
    <w:rsid w:val="00890365"/>
    <w:rsid w:val="00890C8A"/>
    <w:rsid w:val="00890CAF"/>
    <w:rsid w:val="008929E5"/>
    <w:rsid w:val="00892E4B"/>
    <w:rsid w:val="0089405B"/>
    <w:rsid w:val="008940B4"/>
    <w:rsid w:val="00894B41"/>
    <w:rsid w:val="00896AF8"/>
    <w:rsid w:val="00896F06"/>
    <w:rsid w:val="00897214"/>
    <w:rsid w:val="008A0491"/>
    <w:rsid w:val="008A07BC"/>
    <w:rsid w:val="008A0DDA"/>
    <w:rsid w:val="008A0F42"/>
    <w:rsid w:val="008A25E2"/>
    <w:rsid w:val="008A2761"/>
    <w:rsid w:val="008A28CE"/>
    <w:rsid w:val="008A293F"/>
    <w:rsid w:val="008A31F0"/>
    <w:rsid w:val="008A3421"/>
    <w:rsid w:val="008A3619"/>
    <w:rsid w:val="008A3843"/>
    <w:rsid w:val="008A3E44"/>
    <w:rsid w:val="008A43EA"/>
    <w:rsid w:val="008A46E7"/>
    <w:rsid w:val="008A50F0"/>
    <w:rsid w:val="008A5215"/>
    <w:rsid w:val="008A5901"/>
    <w:rsid w:val="008A6898"/>
    <w:rsid w:val="008A7467"/>
    <w:rsid w:val="008A7A57"/>
    <w:rsid w:val="008A7F00"/>
    <w:rsid w:val="008B15B9"/>
    <w:rsid w:val="008B1871"/>
    <w:rsid w:val="008B1B0B"/>
    <w:rsid w:val="008B3B3B"/>
    <w:rsid w:val="008B4679"/>
    <w:rsid w:val="008B4BE8"/>
    <w:rsid w:val="008B6A48"/>
    <w:rsid w:val="008B6E6E"/>
    <w:rsid w:val="008B6F83"/>
    <w:rsid w:val="008C013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273E"/>
    <w:rsid w:val="008C3426"/>
    <w:rsid w:val="008C36F0"/>
    <w:rsid w:val="008C3F6C"/>
    <w:rsid w:val="008C4053"/>
    <w:rsid w:val="008C423E"/>
    <w:rsid w:val="008C53C0"/>
    <w:rsid w:val="008C573B"/>
    <w:rsid w:val="008C5E46"/>
    <w:rsid w:val="008C664B"/>
    <w:rsid w:val="008C6D47"/>
    <w:rsid w:val="008C6D61"/>
    <w:rsid w:val="008C754E"/>
    <w:rsid w:val="008C754F"/>
    <w:rsid w:val="008C7901"/>
    <w:rsid w:val="008C7BFF"/>
    <w:rsid w:val="008C7DC1"/>
    <w:rsid w:val="008D0921"/>
    <w:rsid w:val="008D0C64"/>
    <w:rsid w:val="008D0CA0"/>
    <w:rsid w:val="008D1284"/>
    <w:rsid w:val="008D18A0"/>
    <w:rsid w:val="008D191A"/>
    <w:rsid w:val="008D1F28"/>
    <w:rsid w:val="008D22E9"/>
    <w:rsid w:val="008D2540"/>
    <w:rsid w:val="008D2D3A"/>
    <w:rsid w:val="008D34F3"/>
    <w:rsid w:val="008D39E1"/>
    <w:rsid w:val="008D3AA6"/>
    <w:rsid w:val="008D3CDB"/>
    <w:rsid w:val="008D42F6"/>
    <w:rsid w:val="008D4385"/>
    <w:rsid w:val="008D4836"/>
    <w:rsid w:val="008D53E8"/>
    <w:rsid w:val="008D5569"/>
    <w:rsid w:val="008D6019"/>
    <w:rsid w:val="008D62D9"/>
    <w:rsid w:val="008D65C1"/>
    <w:rsid w:val="008D6F24"/>
    <w:rsid w:val="008D7489"/>
    <w:rsid w:val="008D7866"/>
    <w:rsid w:val="008D78BB"/>
    <w:rsid w:val="008D7B74"/>
    <w:rsid w:val="008E007F"/>
    <w:rsid w:val="008E04E3"/>
    <w:rsid w:val="008E109F"/>
    <w:rsid w:val="008E1E49"/>
    <w:rsid w:val="008E2377"/>
    <w:rsid w:val="008E23EA"/>
    <w:rsid w:val="008E245E"/>
    <w:rsid w:val="008E29BA"/>
    <w:rsid w:val="008E3202"/>
    <w:rsid w:val="008E40C8"/>
    <w:rsid w:val="008E42FF"/>
    <w:rsid w:val="008E481F"/>
    <w:rsid w:val="008E4889"/>
    <w:rsid w:val="008E4E12"/>
    <w:rsid w:val="008E53AB"/>
    <w:rsid w:val="008E5CC1"/>
    <w:rsid w:val="008E5D8E"/>
    <w:rsid w:val="008E5FEB"/>
    <w:rsid w:val="008E628A"/>
    <w:rsid w:val="008E6B91"/>
    <w:rsid w:val="008E7741"/>
    <w:rsid w:val="008F0072"/>
    <w:rsid w:val="008F0139"/>
    <w:rsid w:val="008F06D1"/>
    <w:rsid w:val="008F0803"/>
    <w:rsid w:val="008F09A1"/>
    <w:rsid w:val="008F17BC"/>
    <w:rsid w:val="008F1F0B"/>
    <w:rsid w:val="008F1F4C"/>
    <w:rsid w:val="008F252F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59E"/>
    <w:rsid w:val="008F76BB"/>
    <w:rsid w:val="008F7975"/>
    <w:rsid w:val="008F7C81"/>
    <w:rsid w:val="00900852"/>
    <w:rsid w:val="00900A57"/>
    <w:rsid w:val="00900EDC"/>
    <w:rsid w:val="00901442"/>
    <w:rsid w:val="009016AD"/>
    <w:rsid w:val="00901AFA"/>
    <w:rsid w:val="00901EE4"/>
    <w:rsid w:val="00902488"/>
    <w:rsid w:val="0090275D"/>
    <w:rsid w:val="00903179"/>
    <w:rsid w:val="00903EBD"/>
    <w:rsid w:val="00903F05"/>
    <w:rsid w:val="00904AA7"/>
    <w:rsid w:val="00904C27"/>
    <w:rsid w:val="00904E87"/>
    <w:rsid w:val="00904E93"/>
    <w:rsid w:val="009055F4"/>
    <w:rsid w:val="009056C2"/>
    <w:rsid w:val="00905794"/>
    <w:rsid w:val="00905EA1"/>
    <w:rsid w:val="0090653E"/>
    <w:rsid w:val="00906E9F"/>
    <w:rsid w:val="00907C82"/>
    <w:rsid w:val="00907E3E"/>
    <w:rsid w:val="009102F7"/>
    <w:rsid w:val="009103FF"/>
    <w:rsid w:val="00910DAF"/>
    <w:rsid w:val="00911215"/>
    <w:rsid w:val="009118C5"/>
    <w:rsid w:val="00912007"/>
    <w:rsid w:val="009124C0"/>
    <w:rsid w:val="00912740"/>
    <w:rsid w:val="009129DD"/>
    <w:rsid w:val="0091302D"/>
    <w:rsid w:val="009135ED"/>
    <w:rsid w:val="0091370A"/>
    <w:rsid w:val="00913894"/>
    <w:rsid w:val="00913908"/>
    <w:rsid w:val="00913FAE"/>
    <w:rsid w:val="00915546"/>
    <w:rsid w:val="00915A0A"/>
    <w:rsid w:val="00915B75"/>
    <w:rsid w:val="0091663A"/>
    <w:rsid w:val="009172E1"/>
    <w:rsid w:val="00917E1B"/>
    <w:rsid w:val="00920CA6"/>
    <w:rsid w:val="009211F5"/>
    <w:rsid w:val="009219B3"/>
    <w:rsid w:val="009219D1"/>
    <w:rsid w:val="00921AD2"/>
    <w:rsid w:val="0092223A"/>
    <w:rsid w:val="00922827"/>
    <w:rsid w:val="00922FBE"/>
    <w:rsid w:val="00923CD9"/>
    <w:rsid w:val="0092413C"/>
    <w:rsid w:val="00924B26"/>
    <w:rsid w:val="009252E7"/>
    <w:rsid w:val="0092562E"/>
    <w:rsid w:val="009263C3"/>
    <w:rsid w:val="00926535"/>
    <w:rsid w:val="0092740F"/>
    <w:rsid w:val="00927740"/>
    <w:rsid w:val="009279E6"/>
    <w:rsid w:val="00927C6F"/>
    <w:rsid w:val="009307AE"/>
    <w:rsid w:val="00930996"/>
    <w:rsid w:val="00930C4E"/>
    <w:rsid w:val="00930F4F"/>
    <w:rsid w:val="00930F5A"/>
    <w:rsid w:val="00931155"/>
    <w:rsid w:val="0093119B"/>
    <w:rsid w:val="00931482"/>
    <w:rsid w:val="0093165E"/>
    <w:rsid w:val="00932346"/>
    <w:rsid w:val="00932CA4"/>
    <w:rsid w:val="009331C6"/>
    <w:rsid w:val="0093323E"/>
    <w:rsid w:val="00933A5F"/>
    <w:rsid w:val="00934C47"/>
    <w:rsid w:val="00934D62"/>
    <w:rsid w:val="00935ECF"/>
    <w:rsid w:val="00936237"/>
    <w:rsid w:val="0093624F"/>
    <w:rsid w:val="00936A25"/>
    <w:rsid w:val="00936A9B"/>
    <w:rsid w:val="00936ABA"/>
    <w:rsid w:val="00936ADC"/>
    <w:rsid w:val="00936EA7"/>
    <w:rsid w:val="00936F2E"/>
    <w:rsid w:val="0093719B"/>
    <w:rsid w:val="0093794F"/>
    <w:rsid w:val="009403DB"/>
    <w:rsid w:val="00940F20"/>
    <w:rsid w:val="00940FAD"/>
    <w:rsid w:val="009416FF"/>
    <w:rsid w:val="009419C5"/>
    <w:rsid w:val="00941CC2"/>
    <w:rsid w:val="009422E8"/>
    <w:rsid w:val="009425D0"/>
    <w:rsid w:val="00942614"/>
    <w:rsid w:val="00943037"/>
    <w:rsid w:val="00944215"/>
    <w:rsid w:val="0094466D"/>
    <w:rsid w:val="009447C1"/>
    <w:rsid w:val="00944B48"/>
    <w:rsid w:val="00944F7F"/>
    <w:rsid w:val="00944F91"/>
    <w:rsid w:val="00945259"/>
    <w:rsid w:val="00945A20"/>
    <w:rsid w:val="00945DB5"/>
    <w:rsid w:val="009460D8"/>
    <w:rsid w:val="00946E2C"/>
    <w:rsid w:val="00947683"/>
    <w:rsid w:val="00951A75"/>
    <w:rsid w:val="00952A10"/>
    <w:rsid w:val="009532B5"/>
    <w:rsid w:val="00954126"/>
    <w:rsid w:val="00954749"/>
    <w:rsid w:val="00954930"/>
    <w:rsid w:val="0095493D"/>
    <w:rsid w:val="00954A51"/>
    <w:rsid w:val="00954F57"/>
    <w:rsid w:val="009558E1"/>
    <w:rsid w:val="00955D6B"/>
    <w:rsid w:val="00955F24"/>
    <w:rsid w:val="009573A7"/>
    <w:rsid w:val="00960C14"/>
    <w:rsid w:val="00960D10"/>
    <w:rsid w:val="00960DA6"/>
    <w:rsid w:val="00961106"/>
    <w:rsid w:val="009611E7"/>
    <w:rsid w:val="0096199C"/>
    <w:rsid w:val="00962358"/>
    <w:rsid w:val="009627BF"/>
    <w:rsid w:val="0096293A"/>
    <w:rsid w:val="009634DA"/>
    <w:rsid w:val="00963606"/>
    <w:rsid w:val="00963705"/>
    <w:rsid w:val="009638A5"/>
    <w:rsid w:val="00963AEC"/>
    <w:rsid w:val="00963E38"/>
    <w:rsid w:val="00964E46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A21"/>
    <w:rsid w:val="00967CF5"/>
    <w:rsid w:val="009710E3"/>
    <w:rsid w:val="00971688"/>
    <w:rsid w:val="0097225C"/>
    <w:rsid w:val="0097231D"/>
    <w:rsid w:val="0097309C"/>
    <w:rsid w:val="00973683"/>
    <w:rsid w:val="00974811"/>
    <w:rsid w:val="00975231"/>
    <w:rsid w:val="00975468"/>
    <w:rsid w:val="0097556F"/>
    <w:rsid w:val="009757F1"/>
    <w:rsid w:val="0097600F"/>
    <w:rsid w:val="0097619A"/>
    <w:rsid w:val="009761CB"/>
    <w:rsid w:val="009768F0"/>
    <w:rsid w:val="00976AD6"/>
    <w:rsid w:val="00976CEB"/>
    <w:rsid w:val="0098050B"/>
    <w:rsid w:val="00980AEA"/>
    <w:rsid w:val="00980D8D"/>
    <w:rsid w:val="00981B3E"/>
    <w:rsid w:val="009820BC"/>
    <w:rsid w:val="00982845"/>
    <w:rsid w:val="00982D3A"/>
    <w:rsid w:val="009833C3"/>
    <w:rsid w:val="00983643"/>
    <w:rsid w:val="00983757"/>
    <w:rsid w:val="0098397D"/>
    <w:rsid w:val="00983D9F"/>
    <w:rsid w:val="00983FB1"/>
    <w:rsid w:val="009845F5"/>
    <w:rsid w:val="009847EA"/>
    <w:rsid w:val="00984E57"/>
    <w:rsid w:val="00984F91"/>
    <w:rsid w:val="00985F84"/>
    <w:rsid w:val="00986102"/>
    <w:rsid w:val="0098644E"/>
    <w:rsid w:val="00986C5F"/>
    <w:rsid w:val="00990D91"/>
    <w:rsid w:val="0099177E"/>
    <w:rsid w:val="00991B86"/>
    <w:rsid w:val="00991E36"/>
    <w:rsid w:val="0099247B"/>
    <w:rsid w:val="00993390"/>
    <w:rsid w:val="0099375E"/>
    <w:rsid w:val="00993887"/>
    <w:rsid w:val="00993F3B"/>
    <w:rsid w:val="009943E0"/>
    <w:rsid w:val="00994848"/>
    <w:rsid w:val="00995239"/>
    <w:rsid w:val="009955F6"/>
    <w:rsid w:val="009966A5"/>
    <w:rsid w:val="00996890"/>
    <w:rsid w:val="009970A9"/>
    <w:rsid w:val="00997973"/>
    <w:rsid w:val="00997FDB"/>
    <w:rsid w:val="009A03FF"/>
    <w:rsid w:val="009A09E4"/>
    <w:rsid w:val="009A10BA"/>
    <w:rsid w:val="009A15F0"/>
    <w:rsid w:val="009A15F1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889"/>
    <w:rsid w:val="009A3A6A"/>
    <w:rsid w:val="009A3F46"/>
    <w:rsid w:val="009A3F67"/>
    <w:rsid w:val="009A3FC6"/>
    <w:rsid w:val="009A42CB"/>
    <w:rsid w:val="009A44AD"/>
    <w:rsid w:val="009A4624"/>
    <w:rsid w:val="009A4C98"/>
    <w:rsid w:val="009A4D1A"/>
    <w:rsid w:val="009A50DF"/>
    <w:rsid w:val="009A514D"/>
    <w:rsid w:val="009A5339"/>
    <w:rsid w:val="009A57E0"/>
    <w:rsid w:val="009A5FED"/>
    <w:rsid w:val="009A6B9E"/>
    <w:rsid w:val="009A6D19"/>
    <w:rsid w:val="009A70BA"/>
    <w:rsid w:val="009B0349"/>
    <w:rsid w:val="009B04A4"/>
    <w:rsid w:val="009B0AB4"/>
    <w:rsid w:val="009B0C94"/>
    <w:rsid w:val="009B13BF"/>
    <w:rsid w:val="009B22F3"/>
    <w:rsid w:val="009B2481"/>
    <w:rsid w:val="009B24D7"/>
    <w:rsid w:val="009B2921"/>
    <w:rsid w:val="009B2931"/>
    <w:rsid w:val="009B2ADB"/>
    <w:rsid w:val="009B38DD"/>
    <w:rsid w:val="009B4C2A"/>
    <w:rsid w:val="009B56B9"/>
    <w:rsid w:val="009B5957"/>
    <w:rsid w:val="009B5E2E"/>
    <w:rsid w:val="009B60CB"/>
    <w:rsid w:val="009B60E3"/>
    <w:rsid w:val="009B67E4"/>
    <w:rsid w:val="009B7266"/>
    <w:rsid w:val="009B750B"/>
    <w:rsid w:val="009B75D9"/>
    <w:rsid w:val="009B7611"/>
    <w:rsid w:val="009C08CC"/>
    <w:rsid w:val="009C16A0"/>
    <w:rsid w:val="009C1B07"/>
    <w:rsid w:val="009C20D2"/>
    <w:rsid w:val="009C2155"/>
    <w:rsid w:val="009C277F"/>
    <w:rsid w:val="009C2AEE"/>
    <w:rsid w:val="009C3690"/>
    <w:rsid w:val="009C3A7A"/>
    <w:rsid w:val="009C3F74"/>
    <w:rsid w:val="009C529A"/>
    <w:rsid w:val="009C5300"/>
    <w:rsid w:val="009C5412"/>
    <w:rsid w:val="009C7BBF"/>
    <w:rsid w:val="009D0916"/>
    <w:rsid w:val="009D0E80"/>
    <w:rsid w:val="009D1555"/>
    <w:rsid w:val="009D25D4"/>
    <w:rsid w:val="009D2BEC"/>
    <w:rsid w:val="009D2D95"/>
    <w:rsid w:val="009D575B"/>
    <w:rsid w:val="009D5AAF"/>
    <w:rsid w:val="009D6266"/>
    <w:rsid w:val="009D664D"/>
    <w:rsid w:val="009D6C68"/>
    <w:rsid w:val="009D6F12"/>
    <w:rsid w:val="009D7567"/>
    <w:rsid w:val="009E0231"/>
    <w:rsid w:val="009E08DE"/>
    <w:rsid w:val="009E1B39"/>
    <w:rsid w:val="009E2131"/>
    <w:rsid w:val="009E2BA7"/>
    <w:rsid w:val="009E374D"/>
    <w:rsid w:val="009E3AAC"/>
    <w:rsid w:val="009E3BF0"/>
    <w:rsid w:val="009E3EF0"/>
    <w:rsid w:val="009E3F6E"/>
    <w:rsid w:val="009E408B"/>
    <w:rsid w:val="009E43C8"/>
    <w:rsid w:val="009E563F"/>
    <w:rsid w:val="009E5B43"/>
    <w:rsid w:val="009E5FCD"/>
    <w:rsid w:val="009E635E"/>
    <w:rsid w:val="009E6E53"/>
    <w:rsid w:val="009E700B"/>
    <w:rsid w:val="009E74C8"/>
    <w:rsid w:val="009E7806"/>
    <w:rsid w:val="009E7823"/>
    <w:rsid w:val="009E7AE3"/>
    <w:rsid w:val="009F0009"/>
    <w:rsid w:val="009F02E7"/>
    <w:rsid w:val="009F044D"/>
    <w:rsid w:val="009F06B2"/>
    <w:rsid w:val="009F08D0"/>
    <w:rsid w:val="009F08FB"/>
    <w:rsid w:val="009F1290"/>
    <w:rsid w:val="009F1828"/>
    <w:rsid w:val="009F223E"/>
    <w:rsid w:val="009F435F"/>
    <w:rsid w:val="009F4413"/>
    <w:rsid w:val="009F5F9E"/>
    <w:rsid w:val="009F6239"/>
    <w:rsid w:val="009F6288"/>
    <w:rsid w:val="009F68CC"/>
    <w:rsid w:val="009F6EE9"/>
    <w:rsid w:val="009F7FD9"/>
    <w:rsid w:val="00A00347"/>
    <w:rsid w:val="00A01C57"/>
    <w:rsid w:val="00A02248"/>
    <w:rsid w:val="00A02355"/>
    <w:rsid w:val="00A027E2"/>
    <w:rsid w:val="00A0372A"/>
    <w:rsid w:val="00A040F1"/>
    <w:rsid w:val="00A04C5D"/>
    <w:rsid w:val="00A04DBE"/>
    <w:rsid w:val="00A05B2D"/>
    <w:rsid w:val="00A06567"/>
    <w:rsid w:val="00A069E5"/>
    <w:rsid w:val="00A07A5D"/>
    <w:rsid w:val="00A10264"/>
    <w:rsid w:val="00A105CD"/>
    <w:rsid w:val="00A1077C"/>
    <w:rsid w:val="00A10CAF"/>
    <w:rsid w:val="00A10EAA"/>
    <w:rsid w:val="00A10FC0"/>
    <w:rsid w:val="00A11483"/>
    <w:rsid w:val="00A11900"/>
    <w:rsid w:val="00A126B9"/>
    <w:rsid w:val="00A129DB"/>
    <w:rsid w:val="00A1315A"/>
    <w:rsid w:val="00A133E8"/>
    <w:rsid w:val="00A133F2"/>
    <w:rsid w:val="00A13547"/>
    <w:rsid w:val="00A135CE"/>
    <w:rsid w:val="00A13774"/>
    <w:rsid w:val="00A1397F"/>
    <w:rsid w:val="00A13B24"/>
    <w:rsid w:val="00A13F38"/>
    <w:rsid w:val="00A14928"/>
    <w:rsid w:val="00A14A74"/>
    <w:rsid w:val="00A157BF"/>
    <w:rsid w:val="00A16F9A"/>
    <w:rsid w:val="00A16FB5"/>
    <w:rsid w:val="00A1723A"/>
    <w:rsid w:val="00A17648"/>
    <w:rsid w:val="00A176F6"/>
    <w:rsid w:val="00A179EB"/>
    <w:rsid w:val="00A202BC"/>
    <w:rsid w:val="00A20434"/>
    <w:rsid w:val="00A21806"/>
    <w:rsid w:val="00A21BE5"/>
    <w:rsid w:val="00A222D8"/>
    <w:rsid w:val="00A22E2D"/>
    <w:rsid w:val="00A22EE4"/>
    <w:rsid w:val="00A2399A"/>
    <w:rsid w:val="00A23D5F"/>
    <w:rsid w:val="00A24031"/>
    <w:rsid w:val="00A24BA5"/>
    <w:rsid w:val="00A24CA5"/>
    <w:rsid w:val="00A2510E"/>
    <w:rsid w:val="00A254F1"/>
    <w:rsid w:val="00A25C9A"/>
    <w:rsid w:val="00A25E40"/>
    <w:rsid w:val="00A26AAF"/>
    <w:rsid w:val="00A26BE4"/>
    <w:rsid w:val="00A26FD5"/>
    <w:rsid w:val="00A274BD"/>
    <w:rsid w:val="00A2789E"/>
    <w:rsid w:val="00A27D12"/>
    <w:rsid w:val="00A27F42"/>
    <w:rsid w:val="00A27F6D"/>
    <w:rsid w:val="00A30BCC"/>
    <w:rsid w:val="00A30CBE"/>
    <w:rsid w:val="00A310FA"/>
    <w:rsid w:val="00A313EC"/>
    <w:rsid w:val="00A31D12"/>
    <w:rsid w:val="00A320A5"/>
    <w:rsid w:val="00A3399E"/>
    <w:rsid w:val="00A33A7A"/>
    <w:rsid w:val="00A34751"/>
    <w:rsid w:val="00A34A96"/>
    <w:rsid w:val="00A356F8"/>
    <w:rsid w:val="00A36089"/>
    <w:rsid w:val="00A361DF"/>
    <w:rsid w:val="00A36398"/>
    <w:rsid w:val="00A36800"/>
    <w:rsid w:val="00A3723C"/>
    <w:rsid w:val="00A374C4"/>
    <w:rsid w:val="00A37F99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21E7"/>
    <w:rsid w:val="00A430EF"/>
    <w:rsid w:val="00A434B3"/>
    <w:rsid w:val="00A436B0"/>
    <w:rsid w:val="00A43B5C"/>
    <w:rsid w:val="00A44559"/>
    <w:rsid w:val="00A446B0"/>
    <w:rsid w:val="00A455D4"/>
    <w:rsid w:val="00A46ED0"/>
    <w:rsid w:val="00A47E3A"/>
    <w:rsid w:val="00A5087F"/>
    <w:rsid w:val="00A5161F"/>
    <w:rsid w:val="00A51949"/>
    <w:rsid w:val="00A522D8"/>
    <w:rsid w:val="00A5256A"/>
    <w:rsid w:val="00A52C9D"/>
    <w:rsid w:val="00A52F5E"/>
    <w:rsid w:val="00A54DAE"/>
    <w:rsid w:val="00A55081"/>
    <w:rsid w:val="00A551D0"/>
    <w:rsid w:val="00A557BD"/>
    <w:rsid w:val="00A5582F"/>
    <w:rsid w:val="00A5617C"/>
    <w:rsid w:val="00A5634E"/>
    <w:rsid w:val="00A56EDF"/>
    <w:rsid w:val="00A57098"/>
    <w:rsid w:val="00A572D3"/>
    <w:rsid w:val="00A61AFF"/>
    <w:rsid w:val="00A61BE1"/>
    <w:rsid w:val="00A6227D"/>
    <w:rsid w:val="00A625D1"/>
    <w:rsid w:val="00A62A5E"/>
    <w:rsid w:val="00A62E10"/>
    <w:rsid w:val="00A635A4"/>
    <w:rsid w:val="00A63620"/>
    <w:rsid w:val="00A63A26"/>
    <w:rsid w:val="00A645B2"/>
    <w:rsid w:val="00A653FB"/>
    <w:rsid w:val="00A6595B"/>
    <w:rsid w:val="00A66003"/>
    <w:rsid w:val="00A66939"/>
    <w:rsid w:val="00A66BB0"/>
    <w:rsid w:val="00A66DAB"/>
    <w:rsid w:val="00A7018B"/>
    <w:rsid w:val="00A70B73"/>
    <w:rsid w:val="00A7106C"/>
    <w:rsid w:val="00A71839"/>
    <w:rsid w:val="00A71BDB"/>
    <w:rsid w:val="00A71F36"/>
    <w:rsid w:val="00A727A5"/>
    <w:rsid w:val="00A73E22"/>
    <w:rsid w:val="00A74DB2"/>
    <w:rsid w:val="00A756BF"/>
    <w:rsid w:val="00A75A86"/>
    <w:rsid w:val="00A76078"/>
    <w:rsid w:val="00A76BEB"/>
    <w:rsid w:val="00A76D3F"/>
    <w:rsid w:val="00A76E20"/>
    <w:rsid w:val="00A76F89"/>
    <w:rsid w:val="00A800B1"/>
    <w:rsid w:val="00A806E8"/>
    <w:rsid w:val="00A80803"/>
    <w:rsid w:val="00A81BB8"/>
    <w:rsid w:val="00A8262B"/>
    <w:rsid w:val="00A82AF4"/>
    <w:rsid w:val="00A82B52"/>
    <w:rsid w:val="00A82D44"/>
    <w:rsid w:val="00A8420D"/>
    <w:rsid w:val="00A84273"/>
    <w:rsid w:val="00A846A7"/>
    <w:rsid w:val="00A84986"/>
    <w:rsid w:val="00A84F43"/>
    <w:rsid w:val="00A85146"/>
    <w:rsid w:val="00A855D1"/>
    <w:rsid w:val="00A85F38"/>
    <w:rsid w:val="00A8605A"/>
    <w:rsid w:val="00A8610A"/>
    <w:rsid w:val="00A868C3"/>
    <w:rsid w:val="00A86AB3"/>
    <w:rsid w:val="00A87249"/>
    <w:rsid w:val="00A87756"/>
    <w:rsid w:val="00A90358"/>
    <w:rsid w:val="00A91450"/>
    <w:rsid w:val="00A91C0C"/>
    <w:rsid w:val="00A9219F"/>
    <w:rsid w:val="00A937AD"/>
    <w:rsid w:val="00A93AB8"/>
    <w:rsid w:val="00A943A5"/>
    <w:rsid w:val="00A946F2"/>
    <w:rsid w:val="00A94DE6"/>
    <w:rsid w:val="00A94E15"/>
    <w:rsid w:val="00A94E7F"/>
    <w:rsid w:val="00A95626"/>
    <w:rsid w:val="00A95753"/>
    <w:rsid w:val="00A95E74"/>
    <w:rsid w:val="00A95EB0"/>
    <w:rsid w:val="00A960F5"/>
    <w:rsid w:val="00A9647C"/>
    <w:rsid w:val="00A966CA"/>
    <w:rsid w:val="00A966FB"/>
    <w:rsid w:val="00A96D35"/>
    <w:rsid w:val="00A971AA"/>
    <w:rsid w:val="00A97549"/>
    <w:rsid w:val="00A9781C"/>
    <w:rsid w:val="00A97F7E"/>
    <w:rsid w:val="00AA04BB"/>
    <w:rsid w:val="00AA05D8"/>
    <w:rsid w:val="00AA07B6"/>
    <w:rsid w:val="00AA1232"/>
    <w:rsid w:val="00AA16A8"/>
    <w:rsid w:val="00AA1FB3"/>
    <w:rsid w:val="00AA295C"/>
    <w:rsid w:val="00AA2ABD"/>
    <w:rsid w:val="00AA2CD0"/>
    <w:rsid w:val="00AA2D55"/>
    <w:rsid w:val="00AA2E1B"/>
    <w:rsid w:val="00AA3276"/>
    <w:rsid w:val="00AA32E9"/>
    <w:rsid w:val="00AA3761"/>
    <w:rsid w:val="00AA3AF8"/>
    <w:rsid w:val="00AA4A39"/>
    <w:rsid w:val="00AA51E4"/>
    <w:rsid w:val="00AA52F6"/>
    <w:rsid w:val="00AA5479"/>
    <w:rsid w:val="00AA5555"/>
    <w:rsid w:val="00AA61B8"/>
    <w:rsid w:val="00AA6649"/>
    <w:rsid w:val="00AA68D8"/>
    <w:rsid w:val="00AA69F8"/>
    <w:rsid w:val="00AA6D1F"/>
    <w:rsid w:val="00AA72A1"/>
    <w:rsid w:val="00AA768E"/>
    <w:rsid w:val="00AB00EA"/>
    <w:rsid w:val="00AB0306"/>
    <w:rsid w:val="00AB0644"/>
    <w:rsid w:val="00AB07B9"/>
    <w:rsid w:val="00AB0B28"/>
    <w:rsid w:val="00AB165F"/>
    <w:rsid w:val="00AB19B3"/>
    <w:rsid w:val="00AB1C74"/>
    <w:rsid w:val="00AB1DB2"/>
    <w:rsid w:val="00AB2560"/>
    <w:rsid w:val="00AB2813"/>
    <w:rsid w:val="00AB293E"/>
    <w:rsid w:val="00AB2B88"/>
    <w:rsid w:val="00AB2BAA"/>
    <w:rsid w:val="00AB486D"/>
    <w:rsid w:val="00AB4BC3"/>
    <w:rsid w:val="00AB575D"/>
    <w:rsid w:val="00AB61D9"/>
    <w:rsid w:val="00AB6CAA"/>
    <w:rsid w:val="00AB755A"/>
    <w:rsid w:val="00AC0DD4"/>
    <w:rsid w:val="00AC0F6B"/>
    <w:rsid w:val="00AC1A69"/>
    <w:rsid w:val="00AC1D5A"/>
    <w:rsid w:val="00AC2AF7"/>
    <w:rsid w:val="00AC3084"/>
    <w:rsid w:val="00AC3D9F"/>
    <w:rsid w:val="00AC417E"/>
    <w:rsid w:val="00AC4881"/>
    <w:rsid w:val="00AC4B63"/>
    <w:rsid w:val="00AC4F09"/>
    <w:rsid w:val="00AC53E6"/>
    <w:rsid w:val="00AC7007"/>
    <w:rsid w:val="00AC7DA9"/>
    <w:rsid w:val="00AC7F57"/>
    <w:rsid w:val="00AD0138"/>
    <w:rsid w:val="00AD03EE"/>
    <w:rsid w:val="00AD09A2"/>
    <w:rsid w:val="00AD0E9F"/>
    <w:rsid w:val="00AD14AD"/>
    <w:rsid w:val="00AD1A2C"/>
    <w:rsid w:val="00AD31D8"/>
    <w:rsid w:val="00AD37CE"/>
    <w:rsid w:val="00AD3C7A"/>
    <w:rsid w:val="00AD4165"/>
    <w:rsid w:val="00AD45F2"/>
    <w:rsid w:val="00AD4890"/>
    <w:rsid w:val="00AD48DB"/>
    <w:rsid w:val="00AD4B2D"/>
    <w:rsid w:val="00AD57B9"/>
    <w:rsid w:val="00AD5C7F"/>
    <w:rsid w:val="00AD696E"/>
    <w:rsid w:val="00AD6A9C"/>
    <w:rsid w:val="00AD739B"/>
    <w:rsid w:val="00AD73F6"/>
    <w:rsid w:val="00AD778C"/>
    <w:rsid w:val="00AD7EA2"/>
    <w:rsid w:val="00AE097E"/>
    <w:rsid w:val="00AE0C62"/>
    <w:rsid w:val="00AE0D46"/>
    <w:rsid w:val="00AE17DA"/>
    <w:rsid w:val="00AE1F9B"/>
    <w:rsid w:val="00AE202B"/>
    <w:rsid w:val="00AE321E"/>
    <w:rsid w:val="00AE346B"/>
    <w:rsid w:val="00AE36F5"/>
    <w:rsid w:val="00AE380C"/>
    <w:rsid w:val="00AE39AC"/>
    <w:rsid w:val="00AE3C72"/>
    <w:rsid w:val="00AE3E04"/>
    <w:rsid w:val="00AE46CF"/>
    <w:rsid w:val="00AE4B0D"/>
    <w:rsid w:val="00AE51B1"/>
    <w:rsid w:val="00AE56C9"/>
    <w:rsid w:val="00AE586B"/>
    <w:rsid w:val="00AE65BF"/>
    <w:rsid w:val="00AE6DCF"/>
    <w:rsid w:val="00AE72EC"/>
    <w:rsid w:val="00AE7AF0"/>
    <w:rsid w:val="00AE7F15"/>
    <w:rsid w:val="00AF0B3A"/>
    <w:rsid w:val="00AF1658"/>
    <w:rsid w:val="00AF1930"/>
    <w:rsid w:val="00AF1AED"/>
    <w:rsid w:val="00AF2634"/>
    <w:rsid w:val="00AF30AD"/>
    <w:rsid w:val="00AF32C4"/>
    <w:rsid w:val="00AF4030"/>
    <w:rsid w:val="00AF5ECE"/>
    <w:rsid w:val="00AF6012"/>
    <w:rsid w:val="00AF6220"/>
    <w:rsid w:val="00AF65AE"/>
    <w:rsid w:val="00AF6610"/>
    <w:rsid w:val="00AF669D"/>
    <w:rsid w:val="00AF7131"/>
    <w:rsid w:val="00AF77A0"/>
    <w:rsid w:val="00AF7CF7"/>
    <w:rsid w:val="00AF7E79"/>
    <w:rsid w:val="00B008CB"/>
    <w:rsid w:val="00B00A15"/>
    <w:rsid w:val="00B00A4C"/>
    <w:rsid w:val="00B0109C"/>
    <w:rsid w:val="00B01F5D"/>
    <w:rsid w:val="00B022F4"/>
    <w:rsid w:val="00B024B5"/>
    <w:rsid w:val="00B03036"/>
    <w:rsid w:val="00B03DDF"/>
    <w:rsid w:val="00B05019"/>
    <w:rsid w:val="00B05171"/>
    <w:rsid w:val="00B052D4"/>
    <w:rsid w:val="00B0533E"/>
    <w:rsid w:val="00B053D1"/>
    <w:rsid w:val="00B0579D"/>
    <w:rsid w:val="00B061BA"/>
    <w:rsid w:val="00B06864"/>
    <w:rsid w:val="00B06F0C"/>
    <w:rsid w:val="00B073A4"/>
    <w:rsid w:val="00B10198"/>
    <w:rsid w:val="00B10565"/>
    <w:rsid w:val="00B1063D"/>
    <w:rsid w:val="00B10988"/>
    <w:rsid w:val="00B117F4"/>
    <w:rsid w:val="00B11866"/>
    <w:rsid w:val="00B118D9"/>
    <w:rsid w:val="00B11D86"/>
    <w:rsid w:val="00B11E19"/>
    <w:rsid w:val="00B12744"/>
    <w:rsid w:val="00B12960"/>
    <w:rsid w:val="00B13294"/>
    <w:rsid w:val="00B13775"/>
    <w:rsid w:val="00B138DF"/>
    <w:rsid w:val="00B15040"/>
    <w:rsid w:val="00B156D5"/>
    <w:rsid w:val="00B1672F"/>
    <w:rsid w:val="00B169CF"/>
    <w:rsid w:val="00B17BD4"/>
    <w:rsid w:val="00B201E0"/>
    <w:rsid w:val="00B20E5D"/>
    <w:rsid w:val="00B21151"/>
    <w:rsid w:val="00B21A92"/>
    <w:rsid w:val="00B21F88"/>
    <w:rsid w:val="00B22215"/>
    <w:rsid w:val="00B22362"/>
    <w:rsid w:val="00B223E4"/>
    <w:rsid w:val="00B22721"/>
    <w:rsid w:val="00B22A6C"/>
    <w:rsid w:val="00B23044"/>
    <w:rsid w:val="00B233E7"/>
    <w:rsid w:val="00B23774"/>
    <w:rsid w:val="00B23BAA"/>
    <w:rsid w:val="00B23BB2"/>
    <w:rsid w:val="00B23C18"/>
    <w:rsid w:val="00B23C7E"/>
    <w:rsid w:val="00B23CAA"/>
    <w:rsid w:val="00B24279"/>
    <w:rsid w:val="00B24372"/>
    <w:rsid w:val="00B2505C"/>
    <w:rsid w:val="00B251A5"/>
    <w:rsid w:val="00B25279"/>
    <w:rsid w:val="00B25527"/>
    <w:rsid w:val="00B25BD3"/>
    <w:rsid w:val="00B2636F"/>
    <w:rsid w:val="00B263D6"/>
    <w:rsid w:val="00B266A9"/>
    <w:rsid w:val="00B26F27"/>
    <w:rsid w:val="00B26FF6"/>
    <w:rsid w:val="00B27404"/>
    <w:rsid w:val="00B2786B"/>
    <w:rsid w:val="00B27E80"/>
    <w:rsid w:val="00B27F4B"/>
    <w:rsid w:val="00B30099"/>
    <w:rsid w:val="00B3015E"/>
    <w:rsid w:val="00B30163"/>
    <w:rsid w:val="00B30302"/>
    <w:rsid w:val="00B3089A"/>
    <w:rsid w:val="00B30AB5"/>
    <w:rsid w:val="00B30C81"/>
    <w:rsid w:val="00B30CBD"/>
    <w:rsid w:val="00B3121B"/>
    <w:rsid w:val="00B3162C"/>
    <w:rsid w:val="00B32401"/>
    <w:rsid w:val="00B32841"/>
    <w:rsid w:val="00B32CDC"/>
    <w:rsid w:val="00B32E3E"/>
    <w:rsid w:val="00B33C0F"/>
    <w:rsid w:val="00B33C39"/>
    <w:rsid w:val="00B33CED"/>
    <w:rsid w:val="00B33D24"/>
    <w:rsid w:val="00B33FCD"/>
    <w:rsid w:val="00B3475E"/>
    <w:rsid w:val="00B36BD7"/>
    <w:rsid w:val="00B36D15"/>
    <w:rsid w:val="00B36D62"/>
    <w:rsid w:val="00B37645"/>
    <w:rsid w:val="00B403C1"/>
    <w:rsid w:val="00B40488"/>
    <w:rsid w:val="00B40A5E"/>
    <w:rsid w:val="00B41599"/>
    <w:rsid w:val="00B416AC"/>
    <w:rsid w:val="00B41866"/>
    <w:rsid w:val="00B41A12"/>
    <w:rsid w:val="00B41A5E"/>
    <w:rsid w:val="00B41A83"/>
    <w:rsid w:val="00B41AFF"/>
    <w:rsid w:val="00B42C8C"/>
    <w:rsid w:val="00B43447"/>
    <w:rsid w:val="00B435E8"/>
    <w:rsid w:val="00B44BE3"/>
    <w:rsid w:val="00B451C1"/>
    <w:rsid w:val="00B458A0"/>
    <w:rsid w:val="00B46C98"/>
    <w:rsid w:val="00B4790D"/>
    <w:rsid w:val="00B47C94"/>
    <w:rsid w:val="00B505D5"/>
    <w:rsid w:val="00B5206B"/>
    <w:rsid w:val="00B527A0"/>
    <w:rsid w:val="00B5286A"/>
    <w:rsid w:val="00B52924"/>
    <w:rsid w:val="00B52DF1"/>
    <w:rsid w:val="00B53549"/>
    <w:rsid w:val="00B54C3D"/>
    <w:rsid w:val="00B54F82"/>
    <w:rsid w:val="00B555F4"/>
    <w:rsid w:val="00B55CFC"/>
    <w:rsid w:val="00B5724F"/>
    <w:rsid w:val="00B57468"/>
    <w:rsid w:val="00B5786A"/>
    <w:rsid w:val="00B57B08"/>
    <w:rsid w:val="00B57DE9"/>
    <w:rsid w:val="00B57DF9"/>
    <w:rsid w:val="00B57E1E"/>
    <w:rsid w:val="00B605DD"/>
    <w:rsid w:val="00B60F5A"/>
    <w:rsid w:val="00B61299"/>
    <w:rsid w:val="00B61399"/>
    <w:rsid w:val="00B613B2"/>
    <w:rsid w:val="00B61808"/>
    <w:rsid w:val="00B61A42"/>
    <w:rsid w:val="00B61BFD"/>
    <w:rsid w:val="00B61D29"/>
    <w:rsid w:val="00B61F1C"/>
    <w:rsid w:val="00B6235B"/>
    <w:rsid w:val="00B62A43"/>
    <w:rsid w:val="00B62E83"/>
    <w:rsid w:val="00B62F5F"/>
    <w:rsid w:val="00B63915"/>
    <w:rsid w:val="00B63979"/>
    <w:rsid w:val="00B63A28"/>
    <w:rsid w:val="00B63DCC"/>
    <w:rsid w:val="00B64A57"/>
    <w:rsid w:val="00B6538B"/>
    <w:rsid w:val="00B655C5"/>
    <w:rsid w:val="00B66084"/>
    <w:rsid w:val="00B664CB"/>
    <w:rsid w:val="00B67062"/>
    <w:rsid w:val="00B6788C"/>
    <w:rsid w:val="00B67BE6"/>
    <w:rsid w:val="00B67F59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439D"/>
    <w:rsid w:val="00B74494"/>
    <w:rsid w:val="00B749E5"/>
    <w:rsid w:val="00B74F08"/>
    <w:rsid w:val="00B7510E"/>
    <w:rsid w:val="00B75255"/>
    <w:rsid w:val="00B753BF"/>
    <w:rsid w:val="00B75FC3"/>
    <w:rsid w:val="00B763E8"/>
    <w:rsid w:val="00B76E70"/>
    <w:rsid w:val="00B7707F"/>
    <w:rsid w:val="00B77352"/>
    <w:rsid w:val="00B77422"/>
    <w:rsid w:val="00B77EB6"/>
    <w:rsid w:val="00B8016A"/>
    <w:rsid w:val="00B8085C"/>
    <w:rsid w:val="00B8088D"/>
    <w:rsid w:val="00B80987"/>
    <w:rsid w:val="00B812C9"/>
    <w:rsid w:val="00B81610"/>
    <w:rsid w:val="00B81620"/>
    <w:rsid w:val="00B820C3"/>
    <w:rsid w:val="00B82173"/>
    <w:rsid w:val="00B828ED"/>
    <w:rsid w:val="00B82AC3"/>
    <w:rsid w:val="00B82C0B"/>
    <w:rsid w:val="00B8315E"/>
    <w:rsid w:val="00B83281"/>
    <w:rsid w:val="00B84766"/>
    <w:rsid w:val="00B849F8"/>
    <w:rsid w:val="00B85362"/>
    <w:rsid w:val="00B854C1"/>
    <w:rsid w:val="00B8669B"/>
    <w:rsid w:val="00B87438"/>
    <w:rsid w:val="00B90135"/>
    <w:rsid w:val="00B902D9"/>
    <w:rsid w:val="00B91006"/>
    <w:rsid w:val="00B91D77"/>
    <w:rsid w:val="00B91E99"/>
    <w:rsid w:val="00B91F4E"/>
    <w:rsid w:val="00B9218B"/>
    <w:rsid w:val="00B923A1"/>
    <w:rsid w:val="00B931AB"/>
    <w:rsid w:val="00B93292"/>
    <w:rsid w:val="00B9372E"/>
    <w:rsid w:val="00B93FB8"/>
    <w:rsid w:val="00B94003"/>
    <w:rsid w:val="00B94626"/>
    <w:rsid w:val="00B94A0E"/>
    <w:rsid w:val="00B94CD0"/>
    <w:rsid w:val="00B94F5F"/>
    <w:rsid w:val="00B9558F"/>
    <w:rsid w:val="00B95A31"/>
    <w:rsid w:val="00B968EF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27C1"/>
    <w:rsid w:val="00BA3355"/>
    <w:rsid w:val="00BA35C8"/>
    <w:rsid w:val="00BA3C29"/>
    <w:rsid w:val="00BA4692"/>
    <w:rsid w:val="00BA4C16"/>
    <w:rsid w:val="00BA535D"/>
    <w:rsid w:val="00BA5A62"/>
    <w:rsid w:val="00BA5B7C"/>
    <w:rsid w:val="00BA6570"/>
    <w:rsid w:val="00BA6DBE"/>
    <w:rsid w:val="00BA726F"/>
    <w:rsid w:val="00BA7AA9"/>
    <w:rsid w:val="00BB0601"/>
    <w:rsid w:val="00BB097F"/>
    <w:rsid w:val="00BB0BA2"/>
    <w:rsid w:val="00BB0C23"/>
    <w:rsid w:val="00BB0E3C"/>
    <w:rsid w:val="00BB18FE"/>
    <w:rsid w:val="00BB22AC"/>
    <w:rsid w:val="00BB24BB"/>
    <w:rsid w:val="00BB27C2"/>
    <w:rsid w:val="00BB31E9"/>
    <w:rsid w:val="00BB383E"/>
    <w:rsid w:val="00BB3931"/>
    <w:rsid w:val="00BB3B59"/>
    <w:rsid w:val="00BB3B9A"/>
    <w:rsid w:val="00BB433C"/>
    <w:rsid w:val="00BB52A5"/>
    <w:rsid w:val="00BB5319"/>
    <w:rsid w:val="00BB542D"/>
    <w:rsid w:val="00BB5A44"/>
    <w:rsid w:val="00BB5AC1"/>
    <w:rsid w:val="00BB5B99"/>
    <w:rsid w:val="00BB70C1"/>
    <w:rsid w:val="00BB7774"/>
    <w:rsid w:val="00BC1786"/>
    <w:rsid w:val="00BC1E0C"/>
    <w:rsid w:val="00BC1EF1"/>
    <w:rsid w:val="00BC3548"/>
    <w:rsid w:val="00BC367E"/>
    <w:rsid w:val="00BC4711"/>
    <w:rsid w:val="00BC53D5"/>
    <w:rsid w:val="00BC5C6D"/>
    <w:rsid w:val="00BC5F22"/>
    <w:rsid w:val="00BC5F78"/>
    <w:rsid w:val="00BC71FF"/>
    <w:rsid w:val="00BC7814"/>
    <w:rsid w:val="00BC7C48"/>
    <w:rsid w:val="00BD00AF"/>
    <w:rsid w:val="00BD026B"/>
    <w:rsid w:val="00BD0378"/>
    <w:rsid w:val="00BD0AE8"/>
    <w:rsid w:val="00BD121D"/>
    <w:rsid w:val="00BD2C70"/>
    <w:rsid w:val="00BD319E"/>
    <w:rsid w:val="00BD3342"/>
    <w:rsid w:val="00BD33C1"/>
    <w:rsid w:val="00BD34B7"/>
    <w:rsid w:val="00BD3636"/>
    <w:rsid w:val="00BD3750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71F"/>
    <w:rsid w:val="00BD7817"/>
    <w:rsid w:val="00BD7CBD"/>
    <w:rsid w:val="00BD7E70"/>
    <w:rsid w:val="00BE041E"/>
    <w:rsid w:val="00BE0B93"/>
    <w:rsid w:val="00BE1247"/>
    <w:rsid w:val="00BE1583"/>
    <w:rsid w:val="00BE1726"/>
    <w:rsid w:val="00BE22E8"/>
    <w:rsid w:val="00BE284D"/>
    <w:rsid w:val="00BE2B2E"/>
    <w:rsid w:val="00BE2E3D"/>
    <w:rsid w:val="00BE32B5"/>
    <w:rsid w:val="00BE3E0E"/>
    <w:rsid w:val="00BE470F"/>
    <w:rsid w:val="00BE4C5C"/>
    <w:rsid w:val="00BE52EB"/>
    <w:rsid w:val="00BE5BDF"/>
    <w:rsid w:val="00BE5E01"/>
    <w:rsid w:val="00BE5F7A"/>
    <w:rsid w:val="00BE6016"/>
    <w:rsid w:val="00BE6041"/>
    <w:rsid w:val="00BE64ED"/>
    <w:rsid w:val="00BE66DF"/>
    <w:rsid w:val="00BE6749"/>
    <w:rsid w:val="00BE6DC0"/>
    <w:rsid w:val="00BE6F37"/>
    <w:rsid w:val="00BE7919"/>
    <w:rsid w:val="00BE7C9C"/>
    <w:rsid w:val="00BF0D12"/>
    <w:rsid w:val="00BF149F"/>
    <w:rsid w:val="00BF24E5"/>
    <w:rsid w:val="00BF2C99"/>
    <w:rsid w:val="00BF31D1"/>
    <w:rsid w:val="00BF46AE"/>
    <w:rsid w:val="00BF48EF"/>
    <w:rsid w:val="00BF55CE"/>
    <w:rsid w:val="00BF5828"/>
    <w:rsid w:val="00BF5ABF"/>
    <w:rsid w:val="00BF606A"/>
    <w:rsid w:val="00BF6133"/>
    <w:rsid w:val="00BF6441"/>
    <w:rsid w:val="00BF6EBD"/>
    <w:rsid w:val="00C00528"/>
    <w:rsid w:val="00C00DC3"/>
    <w:rsid w:val="00C01075"/>
    <w:rsid w:val="00C013DE"/>
    <w:rsid w:val="00C01784"/>
    <w:rsid w:val="00C01A77"/>
    <w:rsid w:val="00C01B32"/>
    <w:rsid w:val="00C02253"/>
    <w:rsid w:val="00C025F5"/>
    <w:rsid w:val="00C032F1"/>
    <w:rsid w:val="00C03B39"/>
    <w:rsid w:val="00C03F1D"/>
    <w:rsid w:val="00C0449E"/>
    <w:rsid w:val="00C0464C"/>
    <w:rsid w:val="00C049FD"/>
    <w:rsid w:val="00C05BD2"/>
    <w:rsid w:val="00C06206"/>
    <w:rsid w:val="00C076CF"/>
    <w:rsid w:val="00C077CD"/>
    <w:rsid w:val="00C10024"/>
    <w:rsid w:val="00C100DB"/>
    <w:rsid w:val="00C103B2"/>
    <w:rsid w:val="00C103F4"/>
    <w:rsid w:val="00C10CCA"/>
    <w:rsid w:val="00C11FE7"/>
    <w:rsid w:val="00C120B2"/>
    <w:rsid w:val="00C12547"/>
    <w:rsid w:val="00C12A93"/>
    <w:rsid w:val="00C12EC2"/>
    <w:rsid w:val="00C1351D"/>
    <w:rsid w:val="00C13A93"/>
    <w:rsid w:val="00C143C0"/>
    <w:rsid w:val="00C143EC"/>
    <w:rsid w:val="00C14C40"/>
    <w:rsid w:val="00C14C58"/>
    <w:rsid w:val="00C14CD8"/>
    <w:rsid w:val="00C14CF6"/>
    <w:rsid w:val="00C15313"/>
    <w:rsid w:val="00C15370"/>
    <w:rsid w:val="00C160AE"/>
    <w:rsid w:val="00C1624F"/>
    <w:rsid w:val="00C16410"/>
    <w:rsid w:val="00C16786"/>
    <w:rsid w:val="00C1681E"/>
    <w:rsid w:val="00C17B05"/>
    <w:rsid w:val="00C17F43"/>
    <w:rsid w:val="00C200C3"/>
    <w:rsid w:val="00C20218"/>
    <w:rsid w:val="00C20289"/>
    <w:rsid w:val="00C202BB"/>
    <w:rsid w:val="00C20385"/>
    <w:rsid w:val="00C208B5"/>
    <w:rsid w:val="00C20A7D"/>
    <w:rsid w:val="00C2177A"/>
    <w:rsid w:val="00C219FE"/>
    <w:rsid w:val="00C21AF5"/>
    <w:rsid w:val="00C21E57"/>
    <w:rsid w:val="00C2229C"/>
    <w:rsid w:val="00C22551"/>
    <w:rsid w:val="00C22D02"/>
    <w:rsid w:val="00C22EEF"/>
    <w:rsid w:val="00C22F61"/>
    <w:rsid w:val="00C23042"/>
    <w:rsid w:val="00C23101"/>
    <w:rsid w:val="00C23309"/>
    <w:rsid w:val="00C23588"/>
    <w:rsid w:val="00C23923"/>
    <w:rsid w:val="00C23940"/>
    <w:rsid w:val="00C2424E"/>
    <w:rsid w:val="00C2457E"/>
    <w:rsid w:val="00C24FC3"/>
    <w:rsid w:val="00C25288"/>
    <w:rsid w:val="00C25AFB"/>
    <w:rsid w:val="00C25FC8"/>
    <w:rsid w:val="00C2610F"/>
    <w:rsid w:val="00C26741"/>
    <w:rsid w:val="00C26D7C"/>
    <w:rsid w:val="00C26E76"/>
    <w:rsid w:val="00C276FA"/>
    <w:rsid w:val="00C300B4"/>
    <w:rsid w:val="00C307D3"/>
    <w:rsid w:val="00C308C4"/>
    <w:rsid w:val="00C30AE0"/>
    <w:rsid w:val="00C3181D"/>
    <w:rsid w:val="00C31A7A"/>
    <w:rsid w:val="00C32AFF"/>
    <w:rsid w:val="00C33097"/>
    <w:rsid w:val="00C3316B"/>
    <w:rsid w:val="00C339A4"/>
    <w:rsid w:val="00C343CE"/>
    <w:rsid w:val="00C34BB4"/>
    <w:rsid w:val="00C34BF9"/>
    <w:rsid w:val="00C35082"/>
    <w:rsid w:val="00C35DDE"/>
    <w:rsid w:val="00C3746F"/>
    <w:rsid w:val="00C37BE1"/>
    <w:rsid w:val="00C37DD4"/>
    <w:rsid w:val="00C40706"/>
    <w:rsid w:val="00C4163F"/>
    <w:rsid w:val="00C41AB0"/>
    <w:rsid w:val="00C41D4B"/>
    <w:rsid w:val="00C4258D"/>
    <w:rsid w:val="00C42628"/>
    <w:rsid w:val="00C433CE"/>
    <w:rsid w:val="00C43894"/>
    <w:rsid w:val="00C43D88"/>
    <w:rsid w:val="00C442F1"/>
    <w:rsid w:val="00C44A68"/>
    <w:rsid w:val="00C44D0F"/>
    <w:rsid w:val="00C44F11"/>
    <w:rsid w:val="00C45EFB"/>
    <w:rsid w:val="00C461F4"/>
    <w:rsid w:val="00C470FC"/>
    <w:rsid w:val="00C47385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1410"/>
    <w:rsid w:val="00C51684"/>
    <w:rsid w:val="00C5170D"/>
    <w:rsid w:val="00C518E3"/>
    <w:rsid w:val="00C521D7"/>
    <w:rsid w:val="00C5259B"/>
    <w:rsid w:val="00C526A1"/>
    <w:rsid w:val="00C52AD5"/>
    <w:rsid w:val="00C5318A"/>
    <w:rsid w:val="00C533C7"/>
    <w:rsid w:val="00C537A9"/>
    <w:rsid w:val="00C539CC"/>
    <w:rsid w:val="00C53F56"/>
    <w:rsid w:val="00C54733"/>
    <w:rsid w:val="00C5475B"/>
    <w:rsid w:val="00C5482F"/>
    <w:rsid w:val="00C55354"/>
    <w:rsid w:val="00C5562C"/>
    <w:rsid w:val="00C556F3"/>
    <w:rsid w:val="00C55F49"/>
    <w:rsid w:val="00C56465"/>
    <w:rsid w:val="00C56636"/>
    <w:rsid w:val="00C57A7F"/>
    <w:rsid w:val="00C60041"/>
    <w:rsid w:val="00C600A2"/>
    <w:rsid w:val="00C60685"/>
    <w:rsid w:val="00C60E59"/>
    <w:rsid w:val="00C614D9"/>
    <w:rsid w:val="00C6186A"/>
    <w:rsid w:val="00C61ADC"/>
    <w:rsid w:val="00C6263A"/>
    <w:rsid w:val="00C62B7E"/>
    <w:rsid w:val="00C62E09"/>
    <w:rsid w:val="00C62EBD"/>
    <w:rsid w:val="00C6333D"/>
    <w:rsid w:val="00C63DEF"/>
    <w:rsid w:val="00C64216"/>
    <w:rsid w:val="00C648EC"/>
    <w:rsid w:val="00C64D65"/>
    <w:rsid w:val="00C658E2"/>
    <w:rsid w:val="00C66705"/>
    <w:rsid w:val="00C6772C"/>
    <w:rsid w:val="00C677E6"/>
    <w:rsid w:val="00C679C9"/>
    <w:rsid w:val="00C704A0"/>
    <w:rsid w:val="00C705D3"/>
    <w:rsid w:val="00C70C56"/>
    <w:rsid w:val="00C70DB5"/>
    <w:rsid w:val="00C70DF0"/>
    <w:rsid w:val="00C70E5E"/>
    <w:rsid w:val="00C71117"/>
    <w:rsid w:val="00C7142D"/>
    <w:rsid w:val="00C71E91"/>
    <w:rsid w:val="00C72105"/>
    <w:rsid w:val="00C72718"/>
    <w:rsid w:val="00C72C11"/>
    <w:rsid w:val="00C72D48"/>
    <w:rsid w:val="00C72F09"/>
    <w:rsid w:val="00C73234"/>
    <w:rsid w:val="00C73295"/>
    <w:rsid w:val="00C7334D"/>
    <w:rsid w:val="00C73ABF"/>
    <w:rsid w:val="00C741F6"/>
    <w:rsid w:val="00C74265"/>
    <w:rsid w:val="00C74A36"/>
    <w:rsid w:val="00C74A72"/>
    <w:rsid w:val="00C74F3E"/>
    <w:rsid w:val="00C750CB"/>
    <w:rsid w:val="00C75587"/>
    <w:rsid w:val="00C75887"/>
    <w:rsid w:val="00C75A99"/>
    <w:rsid w:val="00C7696B"/>
    <w:rsid w:val="00C76E2F"/>
    <w:rsid w:val="00C77D52"/>
    <w:rsid w:val="00C80313"/>
    <w:rsid w:val="00C80747"/>
    <w:rsid w:val="00C80A7B"/>
    <w:rsid w:val="00C80D93"/>
    <w:rsid w:val="00C80E89"/>
    <w:rsid w:val="00C80F1D"/>
    <w:rsid w:val="00C8190B"/>
    <w:rsid w:val="00C819AD"/>
    <w:rsid w:val="00C82924"/>
    <w:rsid w:val="00C82B11"/>
    <w:rsid w:val="00C82CA5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778E"/>
    <w:rsid w:val="00C87B31"/>
    <w:rsid w:val="00C87B62"/>
    <w:rsid w:val="00C87ED3"/>
    <w:rsid w:val="00C90175"/>
    <w:rsid w:val="00C91024"/>
    <w:rsid w:val="00C91155"/>
    <w:rsid w:val="00C92655"/>
    <w:rsid w:val="00C92A4A"/>
    <w:rsid w:val="00C92EA5"/>
    <w:rsid w:val="00C930E0"/>
    <w:rsid w:val="00C94391"/>
    <w:rsid w:val="00C94BB2"/>
    <w:rsid w:val="00C94EED"/>
    <w:rsid w:val="00C9547F"/>
    <w:rsid w:val="00C96961"/>
    <w:rsid w:val="00C97D49"/>
    <w:rsid w:val="00C97DFB"/>
    <w:rsid w:val="00CA0AF3"/>
    <w:rsid w:val="00CA0E7F"/>
    <w:rsid w:val="00CA13C7"/>
    <w:rsid w:val="00CA1936"/>
    <w:rsid w:val="00CA24C3"/>
    <w:rsid w:val="00CA26D2"/>
    <w:rsid w:val="00CA3132"/>
    <w:rsid w:val="00CA3509"/>
    <w:rsid w:val="00CA4424"/>
    <w:rsid w:val="00CA601D"/>
    <w:rsid w:val="00CA626B"/>
    <w:rsid w:val="00CA629F"/>
    <w:rsid w:val="00CA6321"/>
    <w:rsid w:val="00CA767D"/>
    <w:rsid w:val="00CB0380"/>
    <w:rsid w:val="00CB06B2"/>
    <w:rsid w:val="00CB0C07"/>
    <w:rsid w:val="00CB1072"/>
    <w:rsid w:val="00CB1365"/>
    <w:rsid w:val="00CB1BE9"/>
    <w:rsid w:val="00CB4025"/>
    <w:rsid w:val="00CB58C1"/>
    <w:rsid w:val="00CB5C0B"/>
    <w:rsid w:val="00CB5F03"/>
    <w:rsid w:val="00CB5F87"/>
    <w:rsid w:val="00CB6863"/>
    <w:rsid w:val="00CB6A64"/>
    <w:rsid w:val="00CB6AE1"/>
    <w:rsid w:val="00CB7FE9"/>
    <w:rsid w:val="00CC0722"/>
    <w:rsid w:val="00CC0AF0"/>
    <w:rsid w:val="00CC0B8D"/>
    <w:rsid w:val="00CC1338"/>
    <w:rsid w:val="00CC172C"/>
    <w:rsid w:val="00CC180F"/>
    <w:rsid w:val="00CC213F"/>
    <w:rsid w:val="00CC2217"/>
    <w:rsid w:val="00CC3048"/>
    <w:rsid w:val="00CC343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0AB0"/>
    <w:rsid w:val="00CD0B21"/>
    <w:rsid w:val="00CD0ED1"/>
    <w:rsid w:val="00CD1499"/>
    <w:rsid w:val="00CD1546"/>
    <w:rsid w:val="00CD1DD2"/>
    <w:rsid w:val="00CD27A2"/>
    <w:rsid w:val="00CD2E24"/>
    <w:rsid w:val="00CD3218"/>
    <w:rsid w:val="00CD362E"/>
    <w:rsid w:val="00CD37CF"/>
    <w:rsid w:val="00CD3EAA"/>
    <w:rsid w:val="00CD4062"/>
    <w:rsid w:val="00CD4323"/>
    <w:rsid w:val="00CD456B"/>
    <w:rsid w:val="00CD498F"/>
    <w:rsid w:val="00CD4CDD"/>
    <w:rsid w:val="00CD52C6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77F2"/>
    <w:rsid w:val="00CD7A27"/>
    <w:rsid w:val="00CD7BE2"/>
    <w:rsid w:val="00CE1140"/>
    <w:rsid w:val="00CE17B4"/>
    <w:rsid w:val="00CE1A7F"/>
    <w:rsid w:val="00CE1C27"/>
    <w:rsid w:val="00CE1DD7"/>
    <w:rsid w:val="00CE2269"/>
    <w:rsid w:val="00CE245A"/>
    <w:rsid w:val="00CE24DC"/>
    <w:rsid w:val="00CE2BC4"/>
    <w:rsid w:val="00CE345B"/>
    <w:rsid w:val="00CE383A"/>
    <w:rsid w:val="00CE6185"/>
    <w:rsid w:val="00CE6488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39"/>
    <w:rsid w:val="00CF2DDC"/>
    <w:rsid w:val="00CF3167"/>
    <w:rsid w:val="00CF3269"/>
    <w:rsid w:val="00CF3AF7"/>
    <w:rsid w:val="00CF4645"/>
    <w:rsid w:val="00CF5457"/>
    <w:rsid w:val="00CF590B"/>
    <w:rsid w:val="00CF5C92"/>
    <w:rsid w:val="00CF6345"/>
    <w:rsid w:val="00CF6475"/>
    <w:rsid w:val="00CF65CD"/>
    <w:rsid w:val="00CF6BCF"/>
    <w:rsid w:val="00CF779D"/>
    <w:rsid w:val="00CF79A8"/>
    <w:rsid w:val="00D0122A"/>
    <w:rsid w:val="00D01B31"/>
    <w:rsid w:val="00D02896"/>
    <w:rsid w:val="00D02D87"/>
    <w:rsid w:val="00D033C5"/>
    <w:rsid w:val="00D0348E"/>
    <w:rsid w:val="00D03813"/>
    <w:rsid w:val="00D03CD0"/>
    <w:rsid w:val="00D04305"/>
    <w:rsid w:val="00D043C5"/>
    <w:rsid w:val="00D04886"/>
    <w:rsid w:val="00D05043"/>
    <w:rsid w:val="00D050CD"/>
    <w:rsid w:val="00D05BB2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1346"/>
    <w:rsid w:val="00D11E57"/>
    <w:rsid w:val="00D12031"/>
    <w:rsid w:val="00D122CF"/>
    <w:rsid w:val="00D127B9"/>
    <w:rsid w:val="00D1289E"/>
    <w:rsid w:val="00D13134"/>
    <w:rsid w:val="00D1349C"/>
    <w:rsid w:val="00D13713"/>
    <w:rsid w:val="00D13CC3"/>
    <w:rsid w:val="00D15544"/>
    <w:rsid w:val="00D1573A"/>
    <w:rsid w:val="00D15754"/>
    <w:rsid w:val="00D1639B"/>
    <w:rsid w:val="00D16B03"/>
    <w:rsid w:val="00D16E24"/>
    <w:rsid w:val="00D171B7"/>
    <w:rsid w:val="00D174F3"/>
    <w:rsid w:val="00D17A74"/>
    <w:rsid w:val="00D17ED4"/>
    <w:rsid w:val="00D20019"/>
    <w:rsid w:val="00D2040A"/>
    <w:rsid w:val="00D2054E"/>
    <w:rsid w:val="00D20CCC"/>
    <w:rsid w:val="00D20E67"/>
    <w:rsid w:val="00D216A0"/>
    <w:rsid w:val="00D21747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4EFE"/>
    <w:rsid w:val="00D24FB3"/>
    <w:rsid w:val="00D2561A"/>
    <w:rsid w:val="00D260DD"/>
    <w:rsid w:val="00D264A9"/>
    <w:rsid w:val="00D3046A"/>
    <w:rsid w:val="00D30817"/>
    <w:rsid w:val="00D30B51"/>
    <w:rsid w:val="00D30C12"/>
    <w:rsid w:val="00D30EB0"/>
    <w:rsid w:val="00D312D1"/>
    <w:rsid w:val="00D31878"/>
    <w:rsid w:val="00D319B9"/>
    <w:rsid w:val="00D319FE"/>
    <w:rsid w:val="00D321C2"/>
    <w:rsid w:val="00D3245F"/>
    <w:rsid w:val="00D32ED4"/>
    <w:rsid w:val="00D33778"/>
    <w:rsid w:val="00D33892"/>
    <w:rsid w:val="00D33FDE"/>
    <w:rsid w:val="00D340A2"/>
    <w:rsid w:val="00D34457"/>
    <w:rsid w:val="00D344D5"/>
    <w:rsid w:val="00D3469A"/>
    <w:rsid w:val="00D34722"/>
    <w:rsid w:val="00D347CB"/>
    <w:rsid w:val="00D34A22"/>
    <w:rsid w:val="00D34D05"/>
    <w:rsid w:val="00D34EF0"/>
    <w:rsid w:val="00D36488"/>
    <w:rsid w:val="00D36C0D"/>
    <w:rsid w:val="00D371B8"/>
    <w:rsid w:val="00D37605"/>
    <w:rsid w:val="00D40579"/>
    <w:rsid w:val="00D40588"/>
    <w:rsid w:val="00D40B6C"/>
    <w:rsid w:val="00D412DB"/>
    <w:rsid w:val="00D415C0"/>
    <w:rsid w:val="00D4161F"/>
    <w:rsid w:val="00D417EE"/>
    <w:rsid w:val="00D418B8"/>
    <w:rsid w:val="00D41CDE"/>
    <w:rsid w:val="00D41EF5"/>
    <w:rsid w:val="00D424E8"/>
    <w:rsid w:val="00D42CA9"/>
    <w:rsid w:val="00D4324D"/>
    <w:rsid w:val="00D4330C"/>
    <w:rsid w:val="00D43D8D"/>
    <w:rsid w:val="00D444C4"/>
    <w:rsid w:val="00D44804"/>
    <w:rsid w:val="00D4480B"/>
    <w:rsid w:val="00D449F1"/>
    <w:rsid w:val="00D44A51"/>
    <w:rsid w:val="00D44BF9"/>
    <w:rsid w:val="00D4519E"/>
    <w:rsid w:val="00D451A0"/>
    <w:rsid w:val="00D4564F"/>
    <w:rsid w:val="00D45E66"/>
    <w:rsid w:val="00D463B4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22D9"/>
    <w:rsid w:val="00D52B51"/>
    <w:rsid w:val="00D535A6"/>
    <w:rsid w:val="00D53F21"/>
    <w:rsid w:val="00D54F1A"/>
    <w:rsid w:val="00D55830"/>
    <w:rsid w:val="00D56256"/>
    <w:rsid w:val="00D56530"/>
    <w:rsid w:val="00D567F1"/>
    <w:rsid w:val="00D573C3"/>
    <w:rsid w:val="00D6122F"/>
    <w:rsid w:val="00D615BF"/>
    <w:rsid w:val="00D61629"/>
    <w:rsid w:val="00D618F1"/>
    <w:rsid w:val="00D63347"/>
    <w:rsid w:val="00D643EE"/>
    <w:rsid w:val="00D64934"/>
    <w:rsid w:val="00D649C1"/>
    <w:rsid w:val="00D64D0A"/>
    <w:rsid w:val="00D66A74"/>
    <w:rsid w:val="00D6778F"/>
    <w:rsid w:val="00D679C3"/>
    <w:rsid w:val="00D67D57"/>
    <w:rsid w:val="00D67E6D"/>
    <w:rsid w:val="00D702F3"/>
    <w:rsid w:val="00D717F4"/>
    <w:rsid w:val="00D719BA"/>
    <w:rsid w:val="00D72B5F"/>
    <w:rsid w:val="00D72C2F"/>
    <w:rsid w:val="00D72D4B"/>
    <w:rsid w:val="00D72E69"/>
    <w:rsid w:val="00D733E8"/>
    <w:rsid w:val="00D738C1"/>
    <w:rsid w:val="00D739A7"/>
    <w:rsid w:val="00D73A49"/>
    <w:rsid w:val="00D73F9B"/>
    <w:rsid w:val="00D74239"/>
    <w:rsid w:val="00D74437"/>
    <w:rsid w:val="00D75721"/>
    <w:rsid w:val="00D75B93"/>
    <w:rsid w:val="00D75C5A"/>
    <w:rsid w:val="00D75D97"/>
    <w:rsid w:val="00D7620F"/>
    <w:rsid w:val="00D76623"/>
    <w:rsid w:val="00D767EA"/>
    <w:rsid w:val="00D768C1"/>
    <w:rsid w:val="00D77137"/>
    <w:rsid w:val="00D80263"/>
    <w:rsid w:val="00D80606"/>
    <w:rsid w:val="00D8077B"/>
    <w:rsid w:val="00D807B5"/>
    <w:rsid w:val="00D807C8"/>
    <w:rsid w:val="00D80DBF"/>
    <w:rsid w:val="00D8146A"/>
    <w:rsid w:val="00D81699"/>
    <w:rsid w:val="00D81B9B"/>
    <w:rsid w:val="00D81F26"/>
    <w:rsid w:val="00D8207E"/>
    <w:rsid w:val="00D82988"/>
    <w:rsid w:val="00D83175"/>
    <w:rsid w:val="00D83595"/>
    <w:rsid w:val="00D839B7"/>
    <w:rsid w:val="00D83CAD"/>
    <w:rsid w:val="00D83E48"/>
    <w:rsid w:val="00D8429C"/>
    <w:rsid w:val="00D8455A"/>
    <w:rsid w:val="00D8478D"/>
    <w:rsid w:val="00D84840"/>
    <w:rsid w:val="00D84A3A"/>
    <w:rsid w:val="00D84FF9"/>
    <w:rsid w:val="00D856F6"/>
    <w:rsid w:val="00D859E2"/>
    <w:rsid w:val="00D85E4F"/>
    <w:rsid w:val="00D866A8"/>
    <w:rsid w:val="00D8678E"/>
    <w:rsid w:val="00D86933"/>
    <w:rsid w:val="00D8701B"/>
    <w:rsid w:val="00D870D5"/>
    <w:rsid w:val="00D87E84"/>
    <w:rsid w:val="00D900EA"/>
    <w:rsid w:val="00D906B3"/>
    <w:rsid w:val="00D90850"/>
    <w:rsid w:val="00D91060"/>
    <w:rsid w:val="00D91642"/>
    <w:rsid w:val="00D920EE"/>
    <w:rsid w:val="00D9247A"/>
    <w:rsid w:val="00D927F8"/>
    <w:rsid w:val="00D92924"/>
    <w:rsid w:val="00D92A9F"/>
    <w:rsid w:val="00D933AC"/>
    <w:rsid w:val="00D93FE6"/>
    <w:rsid w:val="00D94052"/>
    <w:rsid w:val="00D947C7"/>
    <w:rsid w:val="00D94AAE"/>
    <w:rsid w:val="00D95527"/>
    <w:rsid w:val="00D966B1"/>
    <w:rsid w:val="00D96DB8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560"/>
    <w:rsid w:val="00DA1801"/>
    <w:rsid w:val="00DA2892"/>
    <w:rsid w:val="00DA2A3C"/>
    <w:rsid w:val="00DA2C74"/>
    <w:rsid w:val="00DA30C4"/>
    <w:rsid w:val="00DA326F"/>
    <w:rsid w:val="00DA3BEA"/>
    <w:rsid w:val="00DA3C4F"/>
    <w:rsid w:val="00DA4644"/>
    <w:rsid w:val="00DA4711"/>
    <w:rsid w:val="00DA4932"/>
    <w:rsid w:val="00DA5241"/>
    <w:rsid w:val="00DA5DB9"/>
    <w:rsid w:val="00DA5EB7"/>
    <w:rsid w:val="00DA60F3"/>
    <w:rsid w:val="00DA615C"/>
    <w:rsid w:val="00DA6D34"/>
    <w:rsid w:val="00DA7395"/>
    <w:rsid w:val="00DA75C8"/>
    <w:rsid w:val="00DB0052"/>
    <w:rsid w:val="00DB0990"/>
    <w:rsid w:val="00DB1498"/>
    <w:rsid w:val="00DB1C3A"/>
    <w:rsid w:val="00DB1D93"/>
    <w:rsid w:val="00DB2054"/>
    <w:rsid w:val="00DB31B0"/>
    <w:rsid w:val="00DB3E8A"/>
    <w:rsid w:val="00DB4361"/>
    <w:rsid w:val="00DB443A"/>
    <w:rsid w:val="00DB4916"/>
    <w:rsid w:val="00DB4948"/>
    <w:rsid w:val="00DB4B15"/>
    <w:rsid w:val="00DB4D63"/>
    <w:rsid w:val="00DB4E38"/>
    <w:rsid w:val="00DB5812"/>
    <w:rsid w:val="00DB59DE"/>
    <w:rsid w:val="00DB5E0D"/>
    <w:rsid w:val="00DB63C8"/>
    <w:rsid w:val="00DB677D"/>
    <w:rsid w:val="00DB7111"/>
    <w:rsid w:val="00DC00DB"/>
    <w:rsid w:val="00DC0451"/>
    <w:rsid w:val="00DC12A6"/>
    <w:rsid w:val="00DC19CB"/>
    <w:rsid w:val="00DC1AD3"/>
    <w:rsid w:val="00DC2A57"/>
    <w:rsid w:val="00DC30A2"/>
    <w:rsid w:val="00DC3141"/>
    <w:rsid w:val="00DC44FF"/>
    <w:rsid w:val="00DC49BC"/>
    <w:rsid w:val="00DC4B21"/>
    <w:rsid w:val="00DC4D24"/>
    <w:rsid w:val="00DC508E"/>
    <w:rsid w:val="00DC5E57"/>
    <w:rsid w:val="00DC6155"/>
    <w:rsid w:val="00DC6FA5"/>
    <w:rsid w:val="00DC7871"/>
    <w:rsid w:val="00DD04E4"/>
    <w:rsid w:val="00DD0877"/>
    <w:rsid w:val="00DD0AC3"/>
    <w:rsid w:val="00DD0C6F"/>
    <w:rsid w:val="00DD114A"/>
    <w:rsid w:val="00DD13A4"/>
    <w:rsid w:val="00DD182C"/>
    <w:rsid w:val="00DD18A8"/>
    <w:rsid w:val="00DD2810"/>
    <w:rsid w:val="00DD2871"/>
    <w:rsid w:val="00DD2A17"/>
    <w:rsid w:val="00DD2AAD"/>
    <w:rsid w:val="00DD3987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817"/>
    <w:rsid w:val="00DD7AB1"/>
    <w:rsid w:val="00DD7D13"/>
    <w:rsid w:val="00DE0133"/>
    <w:rsid w:val="00DE0299"/>
    <w:rsid w:val="00DE036D"/>
    <w:rsid w:val="00DE0477"/>
    <w:rsid w:val="00DE0A56"/>
    <w:rsid w:val="00DE1A48"/>
    <w:rsid w:val="00DE1BDC"/>
    <w:rsid w:val="00DE241A"/>
    <w:rsid w:val="00DE47CE"/>
    <w:rsid w:val="00DE4807"/>
    <w:rsid w:val="00DE4AFA"/>
    <w:rsid w:val="00DE5432"/>
    <w:rsid w:val="00DE659F"/>
    <w:rsid w:val="00DE6E8F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AD5"/>
    <w:rsid w:val="00DF1E55"/>
    <w:rsid w:val="00DF207D"/>
    <w:rsid w:val="00DF326E"/>
    <w:rsid w:val="00DF339D"/>
    <w:rsid w:val="00DF3ACA"/>
    <w:rsid w:val="00DF443B"/>
    <w:rsid w:val="00DF46CE"/>
    <w:rsid w:val="00DF4AC8"/>
    <w:rsid w:val="00DF51FC"/>
    <w:rsid w:val="00DF5236"/>
    <w:rsid w:val="00DF54BE"/>
    <w:rsid w:val="00DF54D0"/>
    <w:rsid w:val="00DF5571"/>
    <w:rsid w:val="00DF57BF"/>
    <w:rsid w:val="00DF60F3"/>
    <w:rsid w:val="00DF6445"/>
    <w:rsid w:val="00DF64EA"/>
    <w:rsid w:val="00DF65D7"/>
    <w:rsid w:val="00DF6A62"/>
    <w:rsid w:val="00DF7602"/>
    <w:rsid w:val="00DF77FC"/>
    <w:rsid w:val="00E002F0"/>
    <w:rsid w:val="00E0034D"/>
    <w:rsid w:val="00E007BE"/>
    <w:rsid w:val="00E0083B"/>
    <w:rsid w:val="00E01217"/>
    <w:rsid w:val="00E01DC3"/>
    <w:rsid w:val="00E0233E"/>
    <w:rsid w:val="00E02A92"/>
    <w:rsid w:val="00E02B27"/>
    <w:rsid w:val="00E02C1D"/>
    <w:rsid w:val="00E03BCE"/>
    <w:rsid w:val="00E046F5"/>
    <w:rsid w:val="00E05052"/>
    <w:rsid w:val="00E0577F"/>
    <w:rsid w:val="00E05D07"/>
    <w:rsid w:val="00E06648"/>
    <w:rsid w:val="00E0766A"/>
    <w:rsid w:val="00E07B64"/>
    <w:rsid w:val="00E07D84"/>
    <w:rsid w:val="00E104D5"/>
    <w:rsid w:val="00E1127E"/>
    <w:rsid w:val="00E11DEB"/>
    <w:rsid w:val="00E12490"/>
    <w:rsid w:val="00E127BD"/>
    <w:rsid w:val="00E1287F"/>
    <w:rsid w:val="00E139CD"/>
    <w:rsid w:val="00E13D4F"/>
    <w:rsid w:val="00E1426E"/>
    <w:rsid w:val="00E14D16"/>
    <w:rsid w:val="00E1520D"/>
    <w:rsid w:val="00E15EA3"/>
    <w:rsid w:val="00E15EEA"/>
    <w:rsid w:val="00E16056"/>
    <w:rsid w:val="00E161C7"/>
    <w:rsid w:val="00E16BB7"/>
    <w:rsid w:val="00E16BC4"/>
    <w:rsid w:val="00E16E7F"/>
    <w:rsid w:val="00E17286"/>
    <w:rsid w:val="00E20C14"/>
    <w:rsid w:val="00E20C63"/>
    <w:rsid w:val="00E2235B"/>
    <w:rsid w:val="00E227D4"/>
    <w:rsid w:val="00E23DAE"/>
    <w:rsid w:val="00E246EE"/>
    <w:rsid w:val="00E2483A"/>
    <w:rsid w:val="00E24F3F"/>
    <w:rsid w:val="00E253A6"/>
    <w:rsid w:val="00E262B3"/>
    <w:rsid w:val="00E27091"/>
    <w:rsid w:val="00E27809"/>
    <w:rsid w:val="00E279FD"/>
    <w:rsid w:val="00E3013D"/>
    <w:rsid w:val="00E301D5"/>
    <w:rsid w:val="00E30604"/>
    <w:rsid w:val="00E3084A"/>
    <w:rsid w:val="00E30D84"/>
    <w:rsid w:val="00E310AB"/>
    <w:rsid w:val="00E315D4"/>
    <w:rsid w:val="00E31B7A"/>
    <w:rsid w:val="00E32893"/>
    <w:rsid w:val="00E3289E"/>
    <w:rsid w:val="00E32B34"/>
    <w:rsid w:val="00E3365F"/>
    <w:rsid w:val="00E3387D"/>
    <w:rsid w:val="00E33955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4B3"/>
    <w:rsid w:val="00E365A7"/>
    <w:rsid w:val="00E36C42"/>
    <w:rsid w:val="00E36D78"/>
    <w:rsid w:val="00E37298"/>
    <w:rsid w:val="00E3764E"/>
    <w:rsid w:val="00E40097"/>
    <w:rsid w:val="00E40BB5"/>
    <w:rsid w:val="00E40CD3"/>
    <w:rsid w:val="00E41145"/>
    <w:rsid w:val="00E418F9"/>
    <w:rsid w:val="00E4222A"/>
    <w:rsid w:val="00E423DF"/>
    <w:rsid w:val="00E4248A"/>
    <w:rsid w:val="00E42A43"/>
    <w:rsid w:val="00E430B6"/>
    <w:rsid w:val="00E432A6"/>
    <w:rsid w:val="00E45175"/>
    <w:rsid w:val="00E451C7"/>
    <w:rsid w:val="00E458C4"/>
    <w:rsid w:val="00E45951"/>
    <w:rsid w:val="00E46B3D"/>
    <w:rsid w:val="00E479C3"/>
    <w:rsid w:val="00E47BF0"/>
    <w:rsid w:val="00E50348"/>
    <w:rsid w:val="00E50423"/>
    <w:rsid w:val="00E504DD"/>
    <w:rsid w:val="00E50B52"/>
    <w:rsid w:val="00E5147A"/>
    <w:rsid w:val="00E516E8"/>
    <w:rsid w:val="00E517E6"/>
    <w:rsid w:val="00E522A3"/>
    <w:rsid w:val="00E52C80"/>
    <w:rsid w:val="00E52DC1"/>
    <w:rsid w:val="00E52F34"/>
    <w:rsid w:val="00E53A9F"/>
    <w:rsid w:val="00E543BB"/>
    <w:rsid w:val="00E54543"/>
    <w:rsid w:val="00E54967"/>
    <w:rsid w:val="00E549CD"/>
    <w:rsid w:val="00E549D3"/>
    <w:rsid w:val="00E5569B"/>
    <w:rsid w:val="00E55D11"/>
    <w:rsid w:val="00E561B4"/>
    <w:rsid w:val="00E5623B"/>
    <w:rsid w:val="00E56357"/>
    <w:rsid w:val="00E56C78"/>
    <w:rsid w:val="00E5709A"/>
    <w:rsid w:val="00E5765C"/>
    <w:rsid w:val="00E57C36"/>
    <w:rsid w:val="00E57D31"/>
    <w:rsid w:val="00E57D6C"/>
    <w:rsid w:val="00E60E99"/>
    <w:rsid w:val="00E61510"/>
    <w:rsid w:val="00E61B20"/>
    <w:rsid w:val="00E61F58"/>
    <w:rsid w:val="00E6206C"/>
    <w:rsid w:val="00E621B3"/>
    <w:rsid w:val="00E62362"/>
    <w:rsid w:val="00E63336"/>
    <w:rsid w:val="00E63A34"/>
    <w:rsid w:val="00E64774"/>
    <w:rsid w:val="00E65376"/>
    <w:rsid w:val="00E65FBC"/>
    <w:rsid w:val="00E67790"/>
    <w:rsid w:val="00E71937"/>
    <w:rsid w:val="00E72619"/>
    <w:rsid w:val="00E72824"/>
    <w:rsid w:val="00E72C93"/>
    <w:rsid w:val="00E733EC"/>
    <w:rsid w:val="00E748A0"/>
    <w:rsid w:val="00E74CD4"/>
    <w:rsid w:val="00E750A8"/>
    <w:rsid w:val="00E750AF"/>
    <w:rsid w:val="00E75820"/>
    <w:rsid w:val="00E75C26"/>
    <w:rsid w:val="00E75C67"/>
    <w:rsid w:val="00E76299"/>
    <w:rsid w:val="00E76CB6"/>
    <w:rsid w:val="00E76F4F"/>
    <w:rsid w:val="00E77D5E"/>
    <w:rsid w:val="00E800E6"/>
    <w:rsid w:val="00E801F8"/>
    <w:rsid w:val="00E8025F"/>
    <w:rsid w:val="00E8034E"/>
    <w:rsid w:val="00E804F5"/>
    <w:rsid w:val="00E80E5D"/>
    <w:rsid w:val="00E815C3"/>
    <w:rsid w:val="00E820DA"/>
    <w:rsid w:val="00E82154"/>
    <w:rsid w:val="00E82C4D"/>
    <w:rsid w:val="00E83255"/>
    <w:rsid w:val="00E835E6"/>
    <w:rsid w:val="00E8496D"/>
    <w:rsid w:val="00E84A49"/>
    <w:rsid w:val="00E8530C"/>
    <w:rsid w:val="00E86055"/>
    <w:rsid w:val="00E86107"/>
    <w:rsid w:val="00E86D10"/>
    <w:rsid w:val="00E87469"/>
    <w:rsid w:val="00E874FF"/>
    <w:rsid w:val="00E8756C"/>
    <w:rsid w:val="00E87595"/>
    <w:rsid w:val="00E87BB6"/>
    <w:rsid w:val="00E87FE1"/>
    <w:rsid w:val="00E91239"/>
    <w:rsid w:val="00E91AF2"/>
    <w:rsid w:val="00E91DB7"/>
    <w:rsid w:val="00E92B5B"/>
    <w:rsid w:val="00E9387E"/>
    <w:rsid w:val="00E94454"/>
    <w:rsid w:val="00E9541B"/>
    <w:rsid w:val="00E95BC6"/>
    <w:rsid w:val="00E95F4F"/>
    <w:rsid w:val="00E963A9"/>
    <w:rsid w:val="00E965FC"/>
    <w:rsid w:val="00E97B7C"/>
    <w:rsid w:val="00EA0341"/>
    <w:rsid w:val="00EA0652"/>
    <w:rsid w:val="00EA0ED4"/>
    <w:rsid w:val="00EA12FF"/>
    <w:rsid w:val="00EA17D9"/>
    <w:rsid w:val="00EA1D85"/>
    <w:rsid w:val="00EA1DD3"/>
    <w:rsid w:val="00EA2318"/>
    <w:rsid w:val="00EA2E65"/>
    <w:rsid w:val="00EA2F8A"/>
    <w:rsid w:val="00EA343E"/>
    <w:rsid w:val="00EA397A"/>
    <w:rsid w:val="00EA4819"/>
    <w:rsid w:val="00EA4849"/>
    <w:rsid w:val="00EA4B09"/>
    <w:rsid w:val="00EA4D4A"/>
    <w:rsid w:val="00EA4DE6"/>
    <w:rsid w:val="00EA5062"/>
    <w:rsid w:val="00EA66BC"/>
    <w:rsid w:val="00EA6732"/>
    <w:rsid w:val="00EA6852"/>
    <w:rsid w:val="00EA6BBC"/>
    <w:rsid w:val="00EA6F7C"/>
    <w:rsid w:val="00EA7915"/>
    <w:rsid w:val="00EB02F1"/>
    <w:rsid w:val="00EB05F9"/>
    <w:rsid w:val="00EB0E8D"/>
    <w:rsid w:val="00EB136B"/>
    <w:rsid w:val="00EB15D1"/>
    <w:rsid w:val="00EB1965"/>
    <w:rsid w:val="00EB1C16"/>
    <w:rsid w:val="00EB216C"/>
    <w:rsid w:val="00EB2595"/>
    <w:rsid w:val="00EB2624"/>
    <w:rsid w:val="00EB267E"/>
    <w:rsid w:val="00EB2E9F"/>
    <w:rsid w:val="00EB3040"/>
    <w:rsid w:val="00EB311E"/>
    <w:rsid w:val="00EB376A"/>
    <w:rsid w:val="00EB4198"/>
    <w:rsid w:val="00EB43B7"/>
    <w:rsid w:val="00EB4A84"/>
    <w:rsid w:val="00EB4FE5"/>
    <w:rsid w:val="00EB5094"/>
    <w:rsid w:val="00EB57E1"/>
    <w:rsid w:val="00EB5A7F"/>
    <w:rsid w:val="00EB5DFC"/>
    <w:rsid w:val="00EB6213"/>
    <w:rsid w:val="00EB64F2"/>
    <w:rsid w:val="00EB681D"/>
    <w:rsid w:val="00EC00BC"/>
    <w:rsid w:val="00EC016F"/>
    <w:rsid w:val="00EC0430"/>
    <w:rsid w:val="00EC0869"/>
    <w:rsid w:val="00EC09E1"/>
    <w:rsid w:val="00EC1A98"/>
    <w:rsid w:val="00EC1B76"/>
    <w:rsid w:val="00EC203F"/>
    <w:rsid w:val="00EC2283"/>
    <w:rsid w:val="00EC2D82"/>
    <w:rsid w:val="00EC3619"/>
    <w:rsid w:val="00EC36C9"/>
    <w:rsid w:val="00EC3F08"/>
    <w:rsid w:val="00EC42E5"/>
    <w:rsid w:val="00EC433C"/>
    <w:rsid w:val="00EC4AFF"/>
    <w:rsid w:val="00EC4C99"/>
    <w:rsid w:val="00EC4E1F"/>
    <w:rsid w:val="00EC518D"/>
    <w:rsid w:val="00EC554A"/>
    <w:rsid w:val="00EC5575"/>
    <w:rsid w:val="00EC5FD1"/>
    <w:rsid w:val="00EC6081"/>
    <w:rsid w:val="00EC6D75"/>
    <w:rsid w:val="00EC79D1"/>
    <w:rsid w:val="00EC7DC4"/>
    <w:rsid w:val="00EC7F7C"/>
    <w:rsid w:val="00ED0439"/>
    <w:rsid w:val="00ED08EF"/>
    <w:rsid w:val="00ED0B6D"/>
    <w:rsid w:val="00ED1406"/>
    <w:rsid w:val="00ED1C16"/>
    <w:rsid w:val="00ED201F"/>
    <w:rsid w:val="00ED21DC"/>
    <w:rsid w:val="00ED26A6"/>
    <w:rsid w:val="00ED35B0"/>
    <w:rsid w:val="00ED3622"/>
    <w:rsid w:val="00ED3698"/>
    <w:rsid w:val="00ED374A"/>
    <w:rsid w:val="00ED376F"/>
    <w:rsid w:val="00ED4813"/>
    <w:rsid w:val="00ED51E9"/>
    <w:rsid w:val="00ED567E"/>
    <w:rsid w:val="00ED5A2B"/>
    <w:rsid w:val="00ED5E78"/>
    <w:rsid w:val="00ED61D2"/>
    <w:rsid w:val="00ED677F"/>
    <w:rsid w:val="00ED709E"/>
    <w:rsid w:val="00EE0F33"/>
    <w:rsid w:val="00EE124F"/>
    <w:rsid w:val="00EE12C4"/>
    <w:rsid w:val="00EE14D2"/>
    <w:rsid w:val="00EE16A0"/>
    <w:rsid w:val="00EE1CC9"/>
    <w:rsid w:val="00EE28D9"/>
    <w:rsid w:val="00EE2A4A"/>
    <w:rsid w:val="00EE3042"/>
    <w:rsid w:val="00EE3AEB"/>
    <w:rsid w:val="00EE3BF7"/>
    <w:rsid w:val="00EE3CB4"/>
    <w:rsid w:val="00EE3D6D"/>
    <w:rsid w:val="00EE4271"/>
    <w:rsid w:val="00EE4677"/>
    <w:rsid w:val="00EE4856"/>
    <w:rsid w:val="00EE4E11"/>
    <w:rsid w:val="00EE4E80"/>
    <w:rsid w:val="00EE5754"/>
    <w:rsid w:val="00EE6C5C"/>
    <w:rsid w:val="00EE6C7C"/>
    <w:rsid w:val="00EE71AE"/>
    <w:rsid w:val="00EE7C49"/>
    <w:rsid w:val="00EF0ED3"/>
    <w:rsid w:val="00EF1041"/>
    <w:rsid w:val="00EF1B7E"/>
    <w:rsid w:val="00EF20C7"/>
    <w:rsid w:val="00EF2462"/>
    <w:rsid w:val="00EF2576"/>
    <w:rsid w:val="00EF2B8C"/>
    <w:rsid w:val="00EF35D3"/>
    <w:rsid w:val="00EF3748"/>
    <w:rsid w:val="00EF37E8"/>
    <w:rsid w:val="00EF38C9"/>
    <w:rsid w:val="00EF3BB7"/>
    <w:rsid w:val="00EF3BEB"/>
    <w:rsid w:val="00EF41F3"/>
    <w:rsid w:val="00EF43A4"/>
    <w:rsid w:val="00EF4C90"/>
    <w:rsid w:val="00EF508B"/>
    <w:rsid w:val="00EF5263"/>
    <w:rsid w:val="00EF52D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F00C26"/>
    <w:rsid w:val="00F01647"/>
    <w:rsid w:val="00F0187C"/>
    <w:rsid w:val="00F022EE"/>
    <w:rsid w:val="00F02957"/>
    <w:rsid w:val="00F02DD6"/>
    <w:rsid w:val="00F02F2D"/>
    <w:rsid w:val="00F0380A"/>
    <w:rsid w:val="00F03CAE"/>
    <w:rsid w:val="00F0409E"/>
    <w:rsid w:val="00F041D4"/>
    <w:rsid w:val="00F04B15"/>
    <w:rsid w:val="00F04BEB"/>
    <w:rsid w:val="00F05282"/>
    <w:rsid w:val="00F05C8F"/>
    <w:rsid w:val="00F07124"/>
    <w:rsid w:val="00F07804"/>
    <w:rsid w:val="00F07E81"/>
    <w:rsid w:val="00F10041"/>
    <w:rsid w:val="00F10A2A"/>
    <w:rsid w:val="00F10FD3"/>
    <w:rsid w:val="00F1112C"/>
    <w:rsid w:val="00F11969"/>
    <w:rsid w:val="00F123F9"/>
    <w:rsid w:val="00F13B25"/>
    <w:rsid w:val="00F14247"/>
    <w:rsid w:val="00F1546D"/>
    <w:rsid w:val="00F160A3"/>
    <w:rsid w:val="00F16370"/>
    <w:rsid w:val="00F165F4"/>
    <w:rsid w:val="00F1689B"/>
    <w:rsid w:val="00F17222"/>
    <w:rsid w:val="00F17AF1"/>
    <w:rsid w:val="00F17D87"/>
    <w:rsid w:val="00F2053F"/>
    <w:rsid w:val="00F20CF4"/>
    <w:rsid w:val="00F211C4"/>
    <w:rsid w:val="00F2153E"/>
    <w:rsid w:val="00F219A8"/>
    <w:rsid w:val="00F21D69"/>
    <w:rsid w:val="00F21FFF"/>
    <w:rsid w:val="00F222EC"/>
    <w:rsid w:val="00F224CB"/>
    <w:rsid w:val="00F229F0"/>
    <w:rsid w:val="00F22ED9"/>
    <w:rsid w:val="00F22FE5"/>
    <w:rsid w:val="00F23317"/>
    <w:rsid w:val="00F241C1"/>
    <w:rsid w:val="00F24964"/>
    <w:rsid w:val="00F2524E"/>
    <w:rsid w:val="00F252E2"/>
    <w:rsid w:val="00F253AE"/>
    <w:rsid w:val="00F25773"/>
    <w:rsid w:val="00F2608C"/>
    <w:rsid w:val="00F265C6"/>
    <w:rsid w:val="00F278A1"/>
    <w:rsid w:val="00F27F80"/>
    <w:rsid w:val="00F30092"/>
    <w:rsid w:val="00F30B60"/>
    <w:rsid w:val="00F310C1"/>
    <w:rsid w:val="00F320CA"/>
    <w:rsid w:val="00F32EC5"/>
    <w:rsid w:val="00F33244"/>
    <w:rsid w:val="00F33763"/>
    <w:rsid w:val="00F33A3F"/>
    <w:rsid w:val="00F33AB4"/>
    <w:rsid w:val="00F33E57"/>
    <w:rsid w:val="00F34A0A"/>
    <w:rsid w:val="00F35802"/>
    <w:rsid w:val="00F35A00"/>
    <w:rsid w:val="00F35A4B"/>
    <w:rsid w:val="00F36552"/>
    <w:rsid w:val="00F36721"/>
    <w:rsid w:val="00F36B0F"/>
    <w:rsid w:val="00F37032"/>
    <w:rsid w:val="00F378FE"/>
    <w:rsid w:val="00F37A73"/>
    <w:rsid w:val="00F40A4A"/>
    <w:rsid w:val="00F4113F"/>
    <w:rsid w:val="00F412F9"/>
    <w:rsid w:val="00F419E8"/>
    <w:rsid w:val="00F41A3D"/>
    <w:rsid w:val="00F426E9"/>
    <w:rsid w:val="00F42A5C"/>
    <w:rsid w:val="00F42D47"/>
    <w:rsid w:val="00F431AF"/>
    <w:rsid w:val="00F432ED"/>
    <w:rsid w:val="00F43AAA"/>
    <w:rsid w:val="00F43C68"/>
    <w:rsid w:val="00F44581"/>
    <w:rsid w:val="00F45077"/>
    <w:rsid w:val="00F4594B"/>
    <w:rsid w:val="00F45C16"/>
    <w:rsid w:val="00F45F42"/>
    <w:rsid w:val="00F46049"/>
    <w:rsid w:val="00F46DB2"/>
    <w:rsid w:val="00F4738F"/>
    <w:rsid w:val="00F478E7"/>
    <w:rsid w:val="00F51ABE"/>
    <w:rsid w:val="00F51CE5"/>
    <w:rsid w:val="00F51F09"/>
    <w:rsid w:val="00F5255D"/>
    <w:rsid w:val="00F52C80"/>
    <w:rsid w:val="00F53730"/>
    <w:rsid w:val="00F53CB1"/>
    <w:rsid w:val="00F54561"/>
    <w:rsid w:val="00F545AA"/>
    <w:rsid w:val="00F546C1"/>
    <w:rsid w:val="00F54AD9"/>
    <w:rsid w:val="00F54CB1"/>
    <w:rsid w:val="00F550B0"/>
    <w:rsid w:val="00F55520"/>
    <w:rsid w:val="00F55E78"/>
    <w:rsid w:val="00F5607B"/>
    <w:rsid w:val="00F562FB"/>
    <w:rsid w:val="00F56D2A"/>
    <w:rsid w:val="00F57111"/>
    <w:rsid w:val="00F5754F"/>
    <w:rsid w:val="00F5775D"/>
    <w:rsid w:val="00F57C73"/>
    <w:rsid w:val="00F57F7D"/>
    <w:rsid w:val="00F60348"/>
    <w:rsid w:val="00F61140"/>
    <w:rsid w:val="00F61909"/>
    <w:rsid w:val="00F620CB"/>
    <w:rsid w:val="00F62718"/>
    <w:rsid w:val="00F62834"/>
    <w:rsid w:val="00F63D39"/>
    <w:rsid w:val="00F641E2"/>
    <w:rsid w:val="00F654FD"/>
    <w:rsid w:val="00F65797"/>
    <w:rsid w:val="00F65830"/>
    <w:rsid w:val="00F65EAA"/>
    <w:rsid w:val="00F66031"/>
    <w:rsid w:val="00F661E7"/>
    <w:rsid w:val="00F66340"/>
    <w:rsid w:val="00F6695C"/>
    <w:rsid w:val="00F66F65"/>
    <w:rsid w:val="00F6747B"/>
    <w:rsid w:val="00F675DB"/>
    <w:rsid w:val="00F67BCF"/>
    <w:rsid w:val="00F67D2D"/>
    <w:rsid w:val="00F7009C"/>
    <w:rsid w:val="00F7059D"/>
    <w:rsid w:val="00F705AD"/>
    <w:rsid w:val="00F70668"/>
    <w:rsid w:val="00F7083C"/>
    <w:rsid w:val="00F70E32"/>
    <w:rsid w:val="00F710BB"/>
    <w:rsid w:val="00F719B7"/>
    <w:rsid w:val="00F72711"/>
    <w:rsid w:val="00F72804"/>
    <w:rsid w:val="00F733DD"/>
    <w:rsid w:val="00F733F2"/>
    <w:rsid w:val="00F734EC"/>
    <w:rsid w:val="00F7385C"/>
    <w:rsid w:val="00F73CE8"/>
    <w:rsid w:val="00F74022"/>
    <w:rsid w:val="00F74097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6C8E"/>
    <w:rsid w:val="00F76D03"/>
    <w:rsid w:val="00F76F49"/>
    <w:rsid w:val="00F76FBC"/>
    <w:rsid w:val="00F77A41"/>
    <w:rsid w:val="00F77D30"/>
    <w:rsid w:val="00F80BE2"/>
    <w:rsid w:val="00F814CD"/>
    <w:rsid w:val="00F8156B"/>
    <w:rsid w:val="00F820E0"/>
    <w:rsid w:val="00F8285C"/>
    <w:rsid w:val="00F83319"/>
    <w:rsid w:val="00F8375B"/>
    <w:rsid w:val="00F83E32"/>
    <w:rsid w:val="00F84A9A"/>
    <w:rsid w:val="00F84BA1"/>
    <w:rsid w:val="00F85707"/>
    <w:rsid w:val="00F867E4"/>
    <w:rsid w:val="00F86814"/>
    <w:rsid w:val="00F8720A"/>
    <w:rsid w:val="00F8720B"/>
    <w:rsid w:val="00F87AB5"/>
    <w:rsid w:val="00F902B0"/>
    <w:rsid w:val="00F902CC"/>
    <w:rsid w:val="00F905D1"/>
    <w:rsid w:val="00F913DA"/>
    <w:rsid w:val="00F9181E"/>
    <w:rsid w:val="00F91BB1"/>
    <w:rsid w:val="00F920F2"/>
    <w:rsid w:val="00F922A5"/>
    <w:rsid w:val="00F92874"/>
    <w:rsid w:val="00F92EDC"/>
    <w:rsid w:val="00F92FCB"/>
    <w:rsid w:val="00F93279"/>
    <w:rsid w:val="00F93293"/>
    <w:rsid w:val="00F934AC"/>
    <w:rsid w:val="00F93628"/>
    <w:rsid w:val="00F93665"/>
    <w:rsid w:val="00F93DB3"/>
    <w:rsid w:val="00F95002"/>
    <w:rsid w:val="00F95251"/>
    <w:rsid w:val="00F95A6D"/>
    <w:rsid w:val="00F95B73"/>
    <w:rsid w:val="00F95FB7"/>
    <w:rsid w:val="00F96FD3"/>
    <w:rsid w:val="00F975FE"/>
    <w:rsid w:val="00F97843"/>
    <w:rsid w:val="00F97993"/>
    <w:rsid w:val="00F97CF6"/>
    <w:rsid w:val="00FA01F7"/>
    <w:rsid w:val="00FA029C"/>
    <w:rsid w:val="00FA04FB"/>
    <w:rsid w:val="00FA052D"/>
    <w:rsid w:val="00FA065E"/>
    <w:rsid w:val="00FA0A84"/>
    <w:rsid w:val="00FA0B45"/>
    <w:rsid w:val="00FA0DCF"/>
    <w:rsid w:val="00FA1180"/>
    <w:rsid w:val="00FA1D33"/>
    <w:rsid w:val="00FA2131"/>
    <w:rsid w:val="00FA283F"/>
    <w:rsid w:val="00FA302D"/>
    <w:rsid w:val="00FA3E72"/>
    <w:rsid w:val="00FA40E6"/>
    <w:rsid w:val="00FA428A"/>
    <w:rsid w:val="00FA436F"/>
    <w:rsid w:val="00FA4523"/>
    <w:rsid w:val="00FA4C3C"/>
    <w:rsid w:val="00FA4C44"/>
    <w:rsid w:val="00FA5656"/>
    <w:rsid w:val="00FA5A53"/>
    <w:rsid w:val="00FA5E5C"/>
    <w:rsid w:val="00FA601D"/>
    <w:rsid w:val="00FA66DB"/>
    <w:rsid w:val="00FA6835"/>
    <w:rsid w:val="00FA6F2D"/>
    <w:rsid w:val="00FA723C"/>
    <w:rsid w:val="00FA775B"/>
    <w:rsid w:val="00FA7C1B"/>
    <w:rsid w:val="00FA7DAB"/>
    <w:rsid w:val="00FA7F18"/>
    <w:rsid w:val="00FB05EB"/>
    <w:rsid w:val="00FB0EF6"/>
    <w:rsid w:val="00FB1394"/>
    <w:rsid w:val="00FB1778"/>
    <w:rsid w:val="00FB1855"/>
    <w:rsid w:val="00FB250C"/>
    <w:rsid w:val="00FB2723"/>
    <w:rsid w:val="00FB2CFD"/>
    <w:rsid w:val="00FB3154"/>
    <w:rsid w:val="00FB3CEC"/>
    <w:rsid w:val="00FB3D2F"/>
    <w:rsid w:val="00FB4336"/>
    <w:rsid w:val="00FB44D8"/>
    <w:rsid w:val="00FB47D3"/>
    <w:rsid w:val="00FB5C63"/>
    <w:rsid w:val="00FB5D30"/>
    <w:rsid w:val="00FB5EDC"/>
    <w:rsid w:val="00FB62D3"/>
    <w:rsid w:val="00FB6432"/>
    <w:rsid w:val="00FB6518"/>
    <w:rsid w:val="00FB683C"/>
    <w:rsid w:val="00FB6D49"/>
    <w:rsid w:val="00FB6F2B"/>
    <w:rsid w:val="00FB7284"/>
    <w:rsid w:val="00FC0681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6222"/>
    <w:rsid w:val="00FC6759"/>
    <w:rsid w:val="00FC6823"/>
    <w:rsid w:val="00FC72C0"/>
    <w:rsid w:val="00FC7703"/>
    <w:rsid w:val="00FD002A"/>
    <w:rsid w:val="00FD009D"/>
    <w:rsid w:val="00FD02F6"/>
    <w:rsid w:val="00FD0373"/>
    <w:rsid w:val="00FD1187"/>
    <w:rsid w:val="00FD163C"/>
    <w:rsid w:val="00FD1AA1"/>
    <w:rsid w:val="00FD1ACC"/>
    <w:rsid w:val="00FD1DB5"/>
    <w:rsid w:val="00FD25EB"/>
    <w:rsid w:val="00FD28F6"/>
    <w:rsid w:val="00FD2E2C"/>
    <w:rsid w:val="00FD346E"/>
    <w:rsid w:val="00FD46E4"/>
    <w:rsid w:val="00FD530C"/>
    <w:rsid w:val="00FD573F"/>
    <w:rsid w:val="00FD59DB"/>
    <w:rsid w:val="00FD5D73"/>
    <w:rsid w:val="00FD5DC4"/>
    <w:rsid w:val="00FD5E84"/>
    <w:rsid w:val="00FD62C7"/>
    <w:rsid w:val="00FD62F4"/>
    <w:rsid w:val="00FD65D3"/>
    <w:rsid w:val="00FD69D1"/>
    <w:rsid w:val="00FD6AFF"/>
    <w:rsid w:val="00FD6FF5"/>
    <w:rsid w:val="00FD702B"/>
    <w:rsid w:val="00FD793C"/>
    <w:rsid w:val="00FD7ED5"/>
    <w:rsid w:val="00FE00A8"/>
    <w:rsid w:val="00FE052E"/>
    <w:rsid w:val="00FE0ABC"/>
    <w:rsid w:val="00FE0AE6"/>
    <w:rsid w:val="00FE2B00"/>
    <w:rsid w:val="00FE2F1E"/>
    <w:rsid w:val="00FE2FAE"/>
    <w:rsid w:val="00FE30D1"/>
    <w:rsid w:val="00FE3EE3"/>
    <w:rsid w:val="00FE46E4"/>
    <w:rsid w:val="00FE59BF"/>
    <w:rsid w:val="00FE5E2D"/>
    <w:rsid w:val="00FE60AA"/>
    <w:rsid w:val="00FE64E5"/>
    <w:rsid w:val="00FE67C2"/>
    <w:rsid w:val="00FE6D92"/>
    <w:rsid w:val="00FE6DF7"/>
    <w:rsid w:val="00FE70ED"/>
    <w:rsid w:val="00FE7682"/>
    <w:rsid w:val="00FE7B72"/>
    <w:rsid w:val="00FF04CE"/>
    <w:rsid w:val="00FF08AE"/>
    <w:rsid w:val="00FF16BA"/>
    <w:rsid w:val="00FF2467"/>
    <w:rsid w:val="00FF3146"/>
    <w:rsid w:val="00FF3A54"/>
    <w:rsid w:val="00FF4428"/>
    <w:rsid w:val="00FF4AAD"/>
    <w:rsid w:val="00FF4C8A"/>
    <w:rsid w:val="00FF50BA"/>
    <w:rsid w:val="00FF5390"/>
    <w:rsid w:val="00FF53C4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83D3D52"/>
  <w15:docId w15:val="{71F26AD1-D79D-4123-951E-CCAEBA801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F398E-E9D2-4444-98CC-10ECDC99B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25</Pages>
  <Words>3660</Words>
  <Characters>20863</Characters>
  <Application>Microsoft Office Word</Application>
  <DocSecurity>0</DocSecurity>
  <Lines>173</Lines>
  <Paragraphs>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Administrator</cp:lastModifiedBy>
  <cp:revision>12</cp:revision>
  <cp:lastPrinted>2021-05-14T06:44:00Z</cp:lastPrinted>
  <dcterms:created xsi:type="dcterms:W3CDTF">2021-05-10T01:54:00Z</dcterms:created>
  <dcterms:modified xsi:type="dcterms:W3CDTF">2021-05-14T06:48:00Z</dcterms:modified>
</cp:coreProperties>
</file>