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4F27E713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2F44502" w:rsidR="00BB102D" w:rsidRPr="001D520A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108BE6E6" w14:textId="78C8375D" w:rsidR="00020752" w:rsidRDefault="0002075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2E496665" w14:textId="7CA9937C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D75CE8" w:rsidRPr="001D520A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</w:p>
    <w:p w14:paraId="2D170565" w14:textId="3E84BD30" w:rsidR="0069033F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44A64DF" w14:textId="1566ED89" w:rsidR="0006227F" w:rsidRPr="001D520A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28B35F30" w14:textId="57326486" w:rsidR="00251B3C" w:rsidRPr="001D520A" w:rsidRDefault="00251B3C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7978EFC1" w14:textId="43473FF9" w:rsidR="00804175" w:rsidRPr="001D520A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1D520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1F6DFE63" w14:textId="76365A1E" w:rsidR="00251B3C" w:rsidRPr="001D520A" w:rsidRDefault="00251B3C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49E5694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C074257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BE05178" w14:textId="106D943B" w:rsidR="00B8752F" w:rsidRPr="001D520A" w:rsidRDefault="00B8752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14:paraId="43158DC2" w14:textId="77777777" w:rsidR="00251B3C" w:rsidRPr="001D520A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7C93CCBF" w14:textId="77777777" w:rsidR="00251B3C" w:rsidRPr="001D520A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4125A649" w14:textId="77777777" w:rsidR="00251B3C" w:rsidRPr="001D520A" w:rsidRDefault="00251B3C" w:rsidP="002413F7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14:paraId="6007CD67" w14:textId="2CEC3401" w:rsidR="00804175" w:rsidRPr="001D520A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1D520A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</w:t>
      </w:r>
      <w:r w:rsidR="00D25073" w:rsidRPr="001D520A">
        <w:rPr>
          <w:rFonts w:ascii="Angsana New" w:hAnsi="Angsana New" w:cs="Angsana New"/>
          <w:sz w:val="30"/>
          <w:szCs w:val="30"/>
          <w:cs/>
        </w:rPr>
        <w:t>งบ</w:t>
      </w:r>
      <w:r w:rsidRPr="001D520A">
        <w:rPr>
          <w:rFonts w:ascii="Angsana New" w:hAnsi="Angsana New" w:cs="Angsana New"/>
          <w:sz w:val="30"/>
          <w:szCs w:val="30"/>
          <w:cs/>
        </w:rPr>
        <w:t>การเงิน</w:t>
      </w:r>
      <w:r w:rsidR="0038071B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1D520A">
        <w:rPr>
          <w:rFonts w:ascii="Angsana New" w:hAnsi="Angsana New" w:cs="Angsana New"/>
          <w:sz w:val="30"/>
          <w:szCs w:val="30"/>
          <w:cs/>
        </w:rPr>
        <w:t>เป็นส่วนหนึ่งของ</w:t>
      </w:r>
      <w:r w:rsidR="00D25073" w:rsidRPr="001D520A">
        <w:rPr>
          <w:rFonts w:ascii="Angsana New" w:hAnsi="Angsana New" w:cs="Angsana New"/>
          <w:sz w:val="30"/>
          <w:szCs w:val="30"/>
          <w:cs/>
        </w:rPr>
        <w:t>งบ</w:t>
      </w:r>
      <w:r w:rsidRPr="001D520A">
        <w:rPr>
          <w:rFonts w:ascii="Angsana New" w:hAnsi="Angsana New" w:cs="Angsana New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1D520A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7027EB0" w14:textId="6AC62531" w:rsidR="00804175" w:rsidRPr="001D520A" w:rsidRDefault="00804175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="0038071B">
        <w:rPr>
          <w:rFonts w:ascii="Angsana New" w:hAnsi="Angsana New" w:cs="Angsana New" w:hint="cs"/>
          <w:sz w:val="30"/>
          <w:szCs w:val="30"/>
          <w:cs/>
        </w:rPr>
        <w:t>ได้อนุมัติให้ออกงบการเงินระหว่างกาลนี้</w:t>
      </w:r>
      <w:r w:rsidRPr="001D520A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261DAB" w:rsidRPr="001D520A">
        <w:rPr>
          <w:rFonts w:ascii="Angsana New" w:hAnsi="Angsana New" w:cs="Angsana New"/>
          <w:sz w:val="30"/>
          <w:szCs w:val="30"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14</w:t>
      </w:r>
      <w:r w:rsidR="00261DAB" w:rsidRPr="001D520A">
        <w:rPr>
          <w:rFonts w:ascii="Angsana New" w:hAnsi="Angsana New" w:cs="Angsana New"/>
          <w:sz w:val="30"/>
          <w:szCs w:val="30"/>
        </w:rPr>
        <w:t xml:space="preserve"> </w:t>
      </w:r>
      <w:r w:rsidR="00261DAB" w:rsidRPr="001D520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0B294D" w:rsidRPr="000B294D">
        <w:rPr>
          <w:rFonts w:ascii="Angsana New" w:hAnsi="Angsana New" w:cs="Angsana New"/>
          <w:sz w:val="30"/>
          <w:szCs w:val="30"/>
        </w:rPr>
        <w:t>2564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</w:p>
    <w:p w14:paraId="75C2EBFE" w14:textId="77777777" w:rsidR="00804175" w:rsidRPr="0038071B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1E4691B" w14:textId="77777777" w:rsidR="00804175" w:rsidRPr="001D520A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1D520A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586DA6A" w14:textId="46EFF817" w:rsidR="003F0F60" w:rsidRPr="001D520A" w:rsidRDefault="00D109BD" w:rsidP="000649C8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บริษัท เดอะ สตีล จำกัด (มหาชน) </w:t>
      </w:r>
      <w:r w:rsidR="000649C8" w:rsidRPr="001D520A">
        <w:rPr>
          <w:rFonts w:ascii="Angsana New" w:hAnsi="Angsana New" w:cs="Angsana New"/>
          <w:sz w:val="30"/>
          <w:szCs w:val="30"/>
        </w:rPr>
        <w:t>“</w:t>
      </w:r>
      <w:r w:rsidR="000649C8" w:rsidRPr="001D520A">
        <w:rPr>
          <w:rFonts w:ascii="Angsana New" w:hAnsi="Angsana New" w:cs="Angsana New"/>
          <w:sz w:val="30"/>
          <w:szCs w:val="30"/>
          <w:cs/>
        </w:rPr>
        <w:t>บริษัท</w:t>
      </w:r>
      <w:r w:rsidR="000649C8" w:rsidRPr="001D520A">
        <w:rPr>
          <w:rFonts w:ascii="Angsana New" w:hAnsi="Angsana New" w:cs="Angsana New"/>
          <w:sz w:val="30"/>
          <w:szCs w:val="30"/>
        </w:rPr>
        <w:t>”</w:t>
      </w:r>
      <w:r w:rsidR="000649C8" w:rsidRPr="001D520A">
        <w:rPr>
          <w:rFonts w:ascii="Angsana New" w:hAnsi="Angsana New" w:cs="Angsana New"/>
          <w:sz w:val="30"/>
          <w:szCs w:val="30"/>
          <w:cs/>
        </w:rPr>
        <w:t xml:space="preserve">  เป็นนิติบุคคลที่จัดตั้งขึ้นในประเทศไทย และจดทะเบียน</w:t>
      </w:r>
      <w:r w:rsidR="00A51EBF">
        <w:rPr>
          <w:rFonts w:ascii="Angsana New" w:hAnsi="Angsana New" w:cs="Angsana New" w:hint="cs"/>
          <w:sz w:val="30"/>
          <w:szCs w:val="30"/>
          <w:cs/>
        </w:rPr>
        <w:t>กับ</w:t>
      </w:r>
      <w:r w:rsidR="000649C8" w:rsidRPr="001D520A">
        <w:rPr>
          <w:rFonts w:ascii="Angsana New" w:hAnsi="Angsana New" w:cs="Angsana New"/>
          <w:sz w:val="30"/>
          <w:szCs w:val="30"/>
          <w:cs/>
        </w:rPr>
        <w:t>ตลาดหลักทรัพย์แห่งประเทศไทย</w:t>
      </w:r>
      <w:r w:rsidR="00A51EBF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0B294D" w:rsidRPr="000B294D">
        <w:rPr>
          <w:rFonts w:ascii="Angsana New" w:hAnsi="Angsana New" w:cs="Angsana New"/>
          <w:sz w:val="30"/>
          <w:szCs w:val="30"/>
        </w:rPr>
        <w:t>3</w:t>
      </w:r>
      <w:r w:rsidR="00A51EBF">
        <w:rPr>
          <w:rFonts w:ascii="Angsana New" w:hAnsi="Angsana New" w:cs="Angsana New"/>
          <w:sz w:val="30"/>
          <w:szCs w:val="30"/>
        </w:rPr>
        <w:t xml:space="preserve"> </w:t>
      </w:r>
      <w:r w:rsidR="00A51EBF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0B294D" w:rsidRPr="000B294D">
        <w:rPr>
          <w:rFonts w:ascii="Angsana New" w:hAnsi="Angsana New" w:cs="Angsana New"/>
          <w:sz w:val="30"/>
          <w:szCs w:val="30"/>
        </w:rPr>
        <w:t>2549</w:t>
      </w:r>
      <w:r w:rsidR="000649C8" w:rsidRPr="001D520A">
        <w:rPr>
          <w:rFonts w:ascii="Angsana New" w:hAnsi="Angsana New" w:cs="Angsana New"/>
          <w:sz w:val="30"/>
          <w:szCs w:val="30"/>
          <w:cs/>
        </w:rPr>
        <w:t xml:space="preserve"> โดยมีที่อยู่ที่ได้จดทะเบียน</w:t>
      </w:r>
      <w:r w:rsidR="00A51EBF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0649C8" w:rsidRPr="001D520A">
        <w:rPr>
          <w:rFonts w:ascii="Angsana New" w:hAnsi="Angsana New" w:cs="Angsana New"/>
          <w:sz w:val="30"/>
          <w:szCs w:val="30"/>
          <w:cs/>
        </w:rPr>
        <w:t>ตั้งอยู่ที่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0B294D" w:rsidRPr="000B294D">
        <w:rPr>
          <w:rFonts w:ascii="Angsana New" w:hAnsi="Angsana New" w:cs="Angsana New"/>
          <w:sz w:val="30"/>
          <w:szCs w:val="30"/>
        </w:rPr>
        <w:t>1401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ถนนเอกชัย แขวงบางบอนใต้ เขตบางบอน กรุงเทพมหานคร ประเทศไทย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และมีสาขา </w:t>
      </w:r>
      <w:r w:rsidR="000B294D" w:rsidRPr="000B294D">
        <w:rPr>
          <w:rFonts w:ascii="Angsana New" w:hAnsi="Angsana New" w:cs="Angsana New"/>
          <w:sz w:val="30"/>
          <w:szCs w:val="30"/>
        </w:rPr>
        <w:t>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แห่ง </w:t>
      </w:r>
    </w:p>
    <w:p w14:paraId="522EF60F" w14:textId="77777777" w:rsidR="003F0F60" w:rsidRPr="001D520A" w:rsidRDefault="003F0F60" w:rsidP="000649C8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9B41DC8" w14:textId="3D7C5E59" w:rsidR="002F0B28" w:rsidRPr="001D520A" w:rsidRDefault="000649C8" w:rsidP="000649C8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="003F0F60" w:rsidRPr="001D520A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ได้แก่ </w:t>
      </w:r>
      <w:r w:rsidR="00D109BD" w:rsidRPr="001D520A">
        <w:rPr>
          <w:rFonts w:ascii="Angsana New" w:hAnsi="Angsana New" w:cs="Angsana New"/>
          <w:sz w:val="30"/>
          <w:szCs w:val="30"/>
          <w:cs/>
        </w:rPr>
        <w:t>กลุ่ม</w:t>
      </w:r>
      <w:r w:rsidR="00A51EBF">
        <w:rPr>
          <w:rFonts w:ascii="Angsana New" w:hAnsi="Angsana New" w:cs="Angsana New" w:hint="cs"/>
          <w:sz w:val="30"/>
          <w:szCs w:val="30"/>
          <w:cs/>
        </w:rPr>
        <w:t>ครอบครัว</w:t>
      </w:r>
      <w:r w:rsidR="00D109BD" w:rsidRPr="001D520A">
        <w:rPr>
          <w:rFonts w:ascii="Angsana New" w:hAnsi="Angsana New" w:cs="Angsana New"/>
          <w:sz w:val="30"/>
          <w:szCs w:val="30"/>
          <w:cs/>
        </w:rPr>
        <w:t>จิระพงษ์ตระกูล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(ถือหุ้นร้อยละ </w:t>
      </w:r>
      <w:r w:rsidR="000B294D" w:rsidRPr="000B294D">
        <w:rPr>
          <w:rFonts w:ascii="Angsana New" w:hAnsi="Angsana New" w:cs="Angsana New"/>
          <w:sz w:val="30"/>
          <w:szCs w:val="30"/>
        </w:rPr>
        <w:t>51</w:t>
      </w:r>
      <w:r w:rsidR="00D109BD" w:rsidRPr="001D520A">
        <w:rPr>
          <w:rFonts w:ascii="Angsana New" w:hAnsi="Angsana New" w:cs="Angsana New"/>
          <w:sz w:val="30"/>
          <w:szCs w:val="30"/>
        </w:rPr>
        <w:t>.</w:t>
      </w:r>
      <w:r w:rsidR="000B294D" w:rsidRPr="000B294D">
        <w:rPr>
          <w:rFonts w:ascii="Angsana New" w:hAnsi="Angsana New" w:cs="Angsana New"/>
          <w:sz w:val="30"/>
          <w:szCs w:val="30"/>
        </w:rPr>
        <w:t>15</w:t>
      </w:r>
      <w:r w:rsidRPr="001D520A">
        <w:rPr>
          <w:rFonts w:ascii="Angsana New" w:hAnsi="Angsana New" w:cs="Angsana New"/>
          <w:sz w:val="30"/>
          <w:szCs w:val="30"/>
          <w:cs/>
        </w:rPr>
        <w:t>) และ</w:t>
      </w:r>
      <w:r w:rsidR="00A51EBF">
        <w:rPr>
          <w:rFonts w:ascii="Angsana New" w:hAnsi="Angsana New" w:cs="Angsana New" w:hint="cs"/>
          <w:sz w:val="30"/>
          <w:szCs w:val="30"/>
          <w:cs/>
        </w:rPr>
        <w:t xml:space="preserve">ครอบครัว          </w:t>
      </w:r>
      <w:r w:rsidR="00D109BD" w:rsidRPr="001D520A">
        <w:rPr>
          <w:rFonts w:ascii="Angsana New" w:hAnsi="Angsana New" w:cs="Angsana New"/>
          <w:sz w:val="30"/>
          <w:szCs w:val="30"/>
          <w:cs/>
        </w:rPr>
        <w:t>งามชำนัญฤทธิ์</w:t>
      </w:r>
      <w:r w:rsidR="00D109BD"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(ถือหุ้นร้อยละ </w:t>
      </w:r>
      <w:r w:rsidR="000B294D" w:rsidRPr="000B294D">
        <w:rPr>
          <w:rFonts w:ascii="Angsana New" w:hAnsi="Angsana New" w:cs="Angsana New"/>
          <w:sz w:val="30"/>
          <w:szCs w:val="30"/>
        </w:rPr>
        <w:t>17</w:t>
      </w:r>
      <w:r w:rsidR="00D109BD" w:rsidRPr="001D520A">
        <w:rPr>
          <w:rFonts w:ascii="Angsana New" w:hAnsi="Angsana New" w:cs="Angsana New"/>
          <w:sz w:val="30"/>
          <w:szCs w:val="30"/>
        </w:rPr>
        <w:t>.</w:t>
      </w:r>
      <w:r w:rsidR="000B294D" w:rsidRPr="000B294D">
        <w:rPr>
          <w:rFonts w:ascii="Angsana New" w:hAnsi="Angsana New" w:cs="Angsana New"/>
          <w:sz w:val="30"/>
          <w:szCs w:val="30"/>
        </w:rPr>
        <w:t>96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1B277D04" w14:textId="54F3D5EC" w:rsidR="00731238" w:rsidRPr="001D520A" w:rsidRDefault="00731238" w:rsidP="000649C8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F6C8D71" w14:textId="1C089A9F" w:rsidR="00731238" w:rsidRPr="001D520A" w:rsidRDefault="00731238" w:rsidP="000649C8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บริษัทและ</w:t>
      </w:r>
      <w:r w:rsidR="00536C20" w:rsidRPr="001D520A">
        <w:rPr>
          <w:rFonts w:ascii="Angsana New" w:hAnsi="Angsana New" w:cs="Angsana New"/>
          <w:sz w:val="30"/>
          <w:szCs w:val="30"/>
          <w:cs/>
        </w:rPr>
        <w:t>บริษัทย่อย (</w:t>
      </w:r>
      <w:r w:rsidR="00536C20" w:rsidRPr="001D520A">
        <w:rPr>
          <w:rFonts w:ascii="Angsana New" w:hAnsi="Angsana New" w:cs="Angsana New"/>
          <w:sz w:val="30"/>
          <w:szCs w:val="30"/>
        </w:rPr>
        <w:t>“</w:t>
      </w:r>
      <w:r w:rsidR="00536C20" w:rsidRPr="001D520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536C20" w:rsidRPr="001D520A">
        <w:rPr>
          <w:rFonts w:ascii="Angsana New" w:hAnsi="Angsana New" w:cs="Angsana New"/>
          <w:sz w:val="30"/>
          <w:szCs w:val="30"/>
        </w:rPr>
        <w:t>”</w:t>
      </w:r>
      <w:r w:rsidR="00536C20" w:rsidRPr="001D520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1D520A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2A1196" w:rsidRPr="001D520A">
        <w:rPr>
          <w:rFonts w:ascii="Angsana New" w:hAnsi="Angsana New" w:cs="Angsana New"/>
          <w:sz w:val="30"/>
          <w:szCs w:val="30"/>
          <w:cs/>
        </w:rPr>
        <w:t>การ</w:t>
      </w:r>
      <w:r w:rsidR="00D109BD" w:rsidRPr="001D520A">
        <w:rPr>
          <w:rFonts w:ascii="Angsana New" w:hAnsi="Angsana New" w:cs="Angsana New"/>
          <w:sz w:val="30"/>
          <w:szCs w:val="30"/>
          <w:cs/>
        </w:rPr>
        <w:t>แปรรูปและจำหน่ายเหล็กรีดร้อนชนิดแผ่นและชนิดม้วน และเหล็กรูปพรรณต่างๆ รวมถึงให้บริการขนส่งสินค้าประเภทเหล็กทุกชนิด</w:t>
      </w:r>
      <w:r w:rsidR="00A51E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รายละเอียดของ</w:t>
      </w:r>
      <w:r w:rsidR="00536C20" w:rsidRPr="001D520A">
        <w:rPr>
          <w:rFonts w:ascii="Angsana New" w:hAnsi="Angsana New" w:cs="Angsana New"/>
          <w:sz w:val="30"/>
          <w:szCs w:val="30"/>
          <w:cs/>
        </w:rPr>
        <w:t>บริษัทร่วม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และบริษัทย่อย ณ วันที่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B294D" w:rsidRPr="000B294D">
        <w:rPr>
          <w:rFonts w:ascii="Angsana New" w:hAnsi="Angsana New" w:cs="Angsana New"/>
          <w:sz w:val="30"/>
          <w:szCs w:val="30"/>
        </w:rPr>
        <w:t>2564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A51EB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="00A51EBF">
        <w:rPr>
          <w:rFonts w:ascii="Angsana New" w:hAnsi="Angsana New" w:cs="Angsana New"/>
          <w:sz w:val="30"/>
          <w:szCs w:val="30"/>
        </w:rPr>
        <w:t xml:space="preserve"> </w:t>
      </w:r>
      <w:r w:rsidR="00A51EBF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0B294D" w:rsidRPr="000B294D">
        <w:rPr>
          <w:rFonts w:ascii="Angsana New" w:hAnsi="Angsana New" w:cs="Angsana New"/>
          <w:sz w:val="30"/>
          <w:szCs w:val="30"/>
        </w:rPr>
        <w:t>2563</w:t>
      </w:r>
      <w:r w:rsidR="00A51EBF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ได้เปิดเผยไว้ในหมายเหตุประกอบงบการเงิน</w:t>
      </w:r>
      <w:r w:rsidR="00A51EB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993A6B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0B294D" w:rsidRPr="000B294D">
        <w:rPr>
          <w:rFonts w:ascii="Angsana New" w:hAnsi="Angsana New" w:cs="Angsana New"/>
          <w:sz w:val="30"/>
          <w:szCs w:val="30"/>
        </w:rPr>
        <w:t>6</w:t>
      </w:r>
      <w:r w:rsidR="00A51E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และ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7</w:t>
      </w:r>
      <w:r w:rsidR="00A51EBF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6CF698CE" w14:textId="77777777" w:rsidR="00880BB9" w:rsidRPr="001D520A" w:rsidRDefault="00880BB9" w:rsidP="00880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2009F4A" w14:textId="237B8C78" w:rsidR="00C11916" w:rsidRPr="001D520A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1D520A" w:rsidRDefault="000F4CA1" w:rsidP="000F4CA1">
      <w:pPr>
        <w:rPr>
          <w:rFonts w:ascii="Angsana New" w:hAnsi="Angsana New" w:cs="Angsana New"/>
          <w:sz w:val="30"/>
          <w:szCs w:val="30"/>
          <w:lang w:val="th-TH"/>
        </w:rPr>
      </w:pPr>
    </w:p>
    <w:p w14:paraId="4CEBC58E" w14:textId="4BCE5044" w:rsidR="00005185" w:rsidRPr="001D520A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30"/>
          <w:szCs w:val="30"/>
        </w:rPr>
      </w:pPr>
      <w:r w:rsidRPr="001D520A">
        <w:rPr>
          <w:rFonts w:ascii="Angsana New" w:hAnsi="Angsana New"/>
          <w:i/>
          <w:iCs/>
          <w:sz w:val="30"/>
          <w:szCs w:val="30"/>
          <w:cs/>
        </w:rPr>
        <w:t>(ก)</w:t>
      </w:r>
      <w:r w:rsidRPr="001D520A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44EA25C8" w14:textId="65B844C4" w:rsidR="000F4CA1" w:rsidRPr="001D520A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66C456BA" w14:textId="18F0C1F1" w:rsidR="000F4CA1" w:rsidRPr="001D520A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30206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0B294D" w:rsidRPr="000B294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130206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13020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</w:p>
    <w:p w14:paraId="74197007" w14:textId="0EEBB841" w:rsidR="000F4CA1" w:rsidRPr="001D520A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40844E6" w14:textId="217CB029" w:rsidR="000F4CA1" w:rsidRPr="001D520A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ธันวาคม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2563</w:t>
      </w:r>
    </w:p>
    <w:p w14:paraId="00C184B9" w14:textId="77777777" w:rsidR="00BC32A3" w:rsidRPr="001D520A" w:rsidRDefault="00BC32A3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B1FE085" w14:textId="6D6A4EE3" w:rsidR="0085484B" w:rsidRPr="001D520A" w:rsidRDefault="00BC0DD2" w:rsidP="00854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</w:t>
      </w:r>
      <w:r w:rsidR="002A1196" w:rsidRPr="001D520A">
        <w:rPr>
          <w:rFonts w:ascii="Angsana New" w:hAnsi="Angsana New" w:cs="Angsana New"/>
          <w:sz w:val="30"/>
          <w:szCs w:val="30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 w:rsidR="00A957A3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="002A1196" w:rsidRPr="001D520A">
        <w:rPr>
          <w:rFonts w:ascii="Angsana New" w:hAnsi="Angsana New" w:cs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0B294D" w:rsidRPr="000B294D">
        <w:rPr>
          <w:rFonts w:ascii="Angsana New" w:hAnsi="Angsana New" w:cs="Angsana New"/>
          <w:sz w:val="30"/>
          <w:szCs w:val="30"/>
        </w:rPr>
        <w:t>1</w:t>
      </w:r>
      <w:r w:rsidR="002A1196" w:rsidRPr="001D520A">
        <w:rPr>
          <w:rFonts w:ascii="Angsana New" w:hAnsi="Angsana New" w:cs="Angsana New"/>
          <w:sz w:val="30"/>
          <w:szCs w:val="30"/>
        </w:rPr>
        <w:t xml:space="preserve"> </w:t>
      </w:r>
      <w:r w:rsidR="002A1196" w:rsidRPr="001D520A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0B294D" w:rsidRPr="000B294D">
        <w:rPr>
          <w:rFonts w:ascii="Angsana New" w:hAnsi="Angsana New" w:cs="Angsana New"/>
          <w:sz w:val="30"/>
          <w:szCs w:val="30"/>
        </w:rPr>
        <w:t>2564</w:t>
      </w:r>
      <w:r w:rsidR="002A1196" w:rsidRPr="001D520A">
        <w:rPr>
          <w:rFonts w:ascii="Angsana New" w:hAnsi="Angsana New" w:cs="Angsana New"/>
          <w:sz w:val="30"/>
          <w:szCs w:val="30"/>
          <w:cs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</w:t>
      </w:r>
      <w:r w:rsidR="00D87336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="002A1196" w:rsidRPr="001D520A">
        <w:rPr>
          <w:rFonts w:ascii="Angsana New" w:hAnsi="Angsana New" w:cs="Angsana New"/>
          <w:sz w:val="30"/>
          <w:szCs w:val="30"/>
          <w:cs/>
        </w:rPr>
        <w:t>งบการเงิน</w:t>
      </w:r>
    </w:p>
    <w:p w14:paraId="7602225B" w14:textId="63747A36" w:rsidR="009C5AD3" w:rsidRPr="001D520A" w:rsidRDefault="009C5AD3" w:rsidP="00C95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B37D12B" w14:textId="5CF03BED" w:rsidR="00804175" w:rsidRPr="001D520A" w:rsidRDefault="00804175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1D520A">
        <w:rPr>
          <w:rFonts w:ascii="Angsana New" w:hAnsi="Angsana New"/>
          <w:i/>
          <w:iCs/>
          <w:sz w:val="30"/>
          <w:szCs w:val="30"/>
          <w:cs/>
        </w:rPr>
        <w:t>(</w:t>
      </w:r>
      <w:r w:rsidR="009A730A" w:rsidRPr="001D520A">
        <w:rPr>
          <w:rFonts w:ascii="Angsana New" w:hAnsi="Angsana New"/>
          <w:i/>
          <w:iCs/>
          <w:sz w:val="30"/>
          <w:szCs w:val="30"/>
          <w:cs/>
        </w:rPr>
        <w:t>ข</w:t>
      </w:r>
      <w:r w:rsidRPr="001D520A">
        <w:rPr>
          <w:rFonts w:ascii="Angsana New" w:hAnsi="Angsana New"/>
          <w:i/>
          <w:iCs/>
          <w:sz w:val="30"/>
          <w:szCs w:val="30"/>
          <w:cs/>
        </w:rPr>
        <w:t>)</w:t>
      </w:r>
      <w:r w:rsidR="00BA1E52" w:rsidRPr="001D520A">
        <w:rPr>
          <w:rFonts w:ascii="Angsana New" w:hAnsi="Angsana New"/>
          <w:i/>
          <w:iCs/>
          <w:sz w:val="30"/>
          <w:szCs w:val="30"/>
        </w:rPr>
        <w:tab/>
      </w:r>
      <w:r w:rsidRPr="001D520A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E70AA9" w:rsidRPr="001D520A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2A1196" w:rsidRPr="001D520A">
        <w:rPr>
          <w:rFonts w:ascii="Angsana New" w:hAnsi="Angsana New"/>
          <w:i/>
          <w:iCs/>
          <w:sz w:val="30"/>
          <w:szCs w:val="30"/>
        </w:rPr>
        <w:t xml:space="preserve"> </w:t>
      </w:r>
      <w:r w:rsidR="00307C65" w:rsidRPr="001D520A">
        <w:rPr>
          <w:rFonts w:ascii="Angsana New" w:hAnsi="Angsana New"/>
          <w:i/>
          <w:iCs/>
          <w:sz w:val="30"/>
          <w:szCs w:val="30"/>
          <w:cs/>
        </w:rPr>
        <w:t>การประมาณ</w:t>
      </w:r>
      <w:r w:rsidR="00E70AA9" w:rsidRPr="001D520A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2A1196" w:rsidRPr="001D520A">
        <w:rPr>
          <w:rFonts w:ascii="Angsana New" w:hAnsi="Angsana New"/>
          <w:i/>
          <w:iCs/>
          <w:sz w:val="30"/>
          <w:szCs w:val="30"/>
          <w:cs/>
        </w:rPr>
        <w:t>และนโยบายการบัญชี</w:t>
      </w:r>
    </w:p>
    <w:p w14:paraId="64C42B8C" w14:textId="77777777" w:rsidR="007B1DB6" w:rsidRPr="001D520A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9C58828" w14:textId="223D8876" w:rsidR="00B8752F" w:rsidRPr="001D520A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1D520A">
        <w:rPr>
          <w:rFonts w:ascii="Angsana New" w:hAnsi="Angsana New" w:cs="Angsana New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ไม่แตกต่างจาก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>ที่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ได้</w:t>
      </w:r>
      <w:r w:rsidR="00F819C8" w:rsidRPr="001D520A">
        <w:rPr>
          <w:rFonts w:ascii="Angsana New" w:hAnsi="Angsana New" w:cs="Angsana New"/>
          <w:sz w:val="30"/>
          <w:szCs w:val="30"/>
          <w:cs/>
        </w:rPr>
        <w:t>อธิบาย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ไว้</w:t>
      </w:r>
      <w:r w:rsidR="00F819C8" w:rsidRPr="001D520A">
        <w:rPr>
          <w:rFonts w:ascii="Angsana New" w:hAnsi="Angsana New" w:cs="Angsana New"/>
          <w:sz w:val="30"/>
          <w:szCs w:val="30"/>
          <w:cs/>
        </w:rPr>
        <w:t>ใน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="007A0AF1" w:rsidRPr="001D520A">
        <w:rPr>
          <w:rFonts w:ascii="Angsana New" w:hAnsi="Angsana New" w:cs="Angsana New"/>
          <w:sz w:val="30"/>
          <w:szCs w:val="30"/>
        </w:rPr>
        <w:t xml:space="preserve"> 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B294D" w:rsidRPr="000B294D">
        <w:rPr>
          <w:rFonts w:ascii="Angsana New" w:hAnsi="Angsana New" w:cs="Angsana New"/>
          <w:sz w:val="30"/>
          <w:szCs w:val="30"/>
        </w:rPr>
        <w:t>2563</w:t>
      </w:r>
      <w:r w:rsidR="00261FE6" w:rsidRPr="001D520A">
        <w:rPr>
          <w:rFonts w:ascii="Angsana New" w:hAnsi="Angsana New" w:cs="Angsana New"/>
          <w:sz w:val="30"/>
          <w:szCs w:val="30"/>
        </w:rPr>
        <w:t xml:space="preserve"> </w:t>
      </w:r>
    </w:p>
    <w:p w14:paraId="082D37E2" w14:textId="34596D03" w:rsidR="00B8752F" w:rsidRPr="00D87336" w:rsidRDefault="00B8752F" w:rsidP="00E94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B427509" w14:textId="123F9E9F" w:rsidR="00991336" w:rsidRPr="001D520A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1D520A" w:rsidRDefault="004B492A" w:rsidP="004B492A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9D6F1ED" w14:textId="284D6E83" w:rsidR="000E0F5D" w:rsidRPr="001D520A" w:rsidRDefault="00802769" w:rsidP="00D87336">
      <w:pPr>
        <w:spacing w:line="240" w:lineRule="auto"/>
        <w:ind w:left="540" w:right="45"/>
        <w:jc w:val="thaiDistribute"/>
        <w:rPr>
          <w:rFonts w:ascii="Angsana New" w:hAnsi="Angsana New" w:cs="Angsana New"/>
          <w:b/>
          <w:sz w:val="30"/>
          <w:szCs w:val="30"/>
        </w:rPr>
      </w:pPr>
      <w:r w:rsidRPr="001D520A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 w:rsidR="00EB3E82" w:rsidRPr="001D520A">
        <w:rPr>
          <w:rFonts w:ascii="Angsana New" w:hAnsi="Angsana New" w:cs="Angsana New"/>
          <w:b/>
          <w:sz w:val="30"/>
          <w:szCs w:val="30"/>
          <w:cs/>
        </w:rPr>
        <w:t>ร่วม</w:t>
      </w:r>
      <w:r w:rsidR="000035AF" w:rsidRPr="001D520A">
        <w:rPr>
          <w:rFonts w:ascii="Angsana New" w:hAnsi="Angsana New" w:cs="Angsana New"/>
          <w:b/>
          <w:sz w:val="30"/>
          <w:szCs w:val="30"/>
          <w:cs/>
        </w:rPr>
        <w:t>และ</w:t>
      </w:r>
      <w:r w:rsidRPr="001D520A">
        <w:rPr>
          <w:rFonts w:ascii="Angsana New" w:hAnsi="Angsana New" w:cs="Angsana New"/>
          <w:b/>
          <w:sz w:val="30"/>
          <w:szCs w:val="30"/>
          <w:cs/>
        </w:rPr>
        <w:t>บริษัท</w:t>
      </w:r>
      <w:r w:rsidR="00EB3E82" w:rsidRPr="001D520A">
        <w:rPr>
          <w:rFonts w:ascii="Angsana New" w:hAnsi="Angsana New" w:cs="Angsana New"/>
          <w:b/>
          <w:sz w:val="30"/>
          <w:szCs w:val="30"/>
          <w:cs/>
        </w:rPr>
        <w:t>ย่อย</w:t>
      </w:r>
      <w:r w:rsidR="00754FD8" w:rsidRPr="001D520A">
        <w:rPr>
          <w:rFonts w:ascii="Angsana New" w:hAnsi="Angsana New" w:cs="Angsana New"/>
          <w:b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</w:t>
      </w:r>
      <w:r w:rsidR="00D87336">
        <w:rPr>
          <w:rFonts w:ascii="Angsana New" w:hAnsi="Angsana New" w:cs="Angsana New" w:hint="cs"/>
          <w:b/>
          <w:sz w:val="30"/>
          <w:szCs w:val="30"/>
          <w:cs/>
        </w:rPr>
        <w:t>ประกอบงบการเงินระหว่างกาลแบบย่อ</w:t>
      </w:r>
      <w:r w:rsidR="002D4A98" w:rsidRPr="001D520A">
        <w:rPr>
          <w:rFonts w:ascii="Angsana New" w:hAnsi="Angsana New" w:cs="Angsana New"/>
          <w:b/>
          <w:sz w:val="30"/>
          <w:szCs w:val="30"/>
          <w:cs/>
        </w:rPr>
        <w:t>ข้อ</w:t>
      </w:r>
      <w:r w:rsidR="00D75CE8" w:rsidRPr="001D520A">
        <w:rPr>
          <w:rFonts w:ascii="Angsana New" w:hAnsi="Angsana New" w:cs="Angsana New"/>
          <w:bCs/>
          <w:sz w:val="30"/>
          <w:szCs w:val="30"/>
        </w:rPr>
        <w:t xml:space="preserve"> </w:t>
      </w:r>
      <w:r w:rsidR="000B294D" w:rsidRPr="000B294D">
        <w:rPr>
          <w:rFonts w:ascii="Angsana New" w:hAnsi="Angsana New" w:cs="Angsana New"/>
          <w:bCs/>
          <w:sz w:val="30"/>
          <w:szCs w:val="30"/>
        </w:rPr>
        <w:t>6</w:t>
      </w:r>
      <w:r w:rsidR="00752EC2" w:rsidRPr="001D520A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307C65" w:rsidRPr="001D520A">
        <w:rPr>
          <w:rFonts w:ascii="Angsana New" w:hAnsi="Angsana New" w:cs="Angsana New"/>
          <w:b/>
          <w:sz w:val="30"/>
          <w:szCs w:val="30"/>
          <w:cs/>
        </w:rPr>
        <w:t>และ</w:t>
      </w:r>
      <w:r w:rsidR="004F50A8" w:rsidRPr="001D520A">
        <w:rPr>
          <w:rFonts w:ascii="Angsana New" w:hAnsi="Angsana New" w:cs="Angsana New"/>
          <w:bCs/>
          <w:sz w:val="30"/>
          <w:szCs w:val="30"/>
        </w:rPr>
        <w:t xml:space="preserve"> </w:t>
      </w:r>
      <w:r w:rsidR="000B294D" w:rsidRPr="000B294D">
        <w:rPr>
          <w:rFonts w:ascii="Angsana New" w:hAnsi="Angsana New" w:cs="Angsana New"/>
          <w:bCs/>
          <w:sz w:val="30"/>
          <w:szCs w:val="30"/>
        </w:rPr>
        <w:t>7</w:t>
      </w:r>
      <w:r w:rsidR="00752EC2" w:rsidRPr="001D520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D87336">
        <w:rPr>
          <w:rFonts w:ascii="Angsana New" w:hAnsi="Angsana New" w:cs="Angsana New" w:hint="cs"/>
          <w:b/>
          <w:sz w:val="30"/>
          <w:szCs w:val="30"/>
          <w:cs/>
        </w:rPr>
        <w:t xml:space="preserve">ตามลำดับ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="00D87336"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และนโยบาย</w:t>
      </w:r>
      <w:r w:rsidR="003020EB">
        <w:rPr>
          <w:rFonts w:ascii="Angsana New" w:hAnsi="Angsana New" w:cs="Angsana New"/>
          <w:b/>
          <w:sz w:val="30"/>
          <w:szCs w:val="30"/>
        </w:rPr>
        <w:t xml:space="preserve">        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การกำหนดราคาสำหรับรายการกับบุคคลหรือกิจการที่เกี่ยวข้องกันแต่ละประเภท</w:t>
      </w:r>
      <w:r w:rsidR="00D87336"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ไม่มีการเปลี่ยนแปลงอย่างมีสาระสำคัญในระหว่างงวดสามเดือนสิ้นสุดวันที่</w:t>
      </w:r>
      <w:r w:rsidR="00D87336"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bCs/>
          <w:sz w:val="30"/>
          <w:szCs w:val="30"/>
        </w:rPr>
        <w:t>31</w:t>
      </w:r>
      <w:r w:rsidR="00D87336"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มีนาคม</w:t>
      </w:r>
      <w:r w:rsidR="00D87336" w:rsidRPr="007A107E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bCs/>
          <w:sz w:val="30"/>
          <w:szCs w:val="30"/>
        </w:rPr>
        <w:t>2564</w:t>
      </w:r>
    </w:p>
    <w:p w14:paraId="64171C75" w14:textId="77777777" w:rsidR="003E6A17" w:rsidRPr="001D520A" w:rsidRDefault="003E6A17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D84F72F" w14:textId="0D111569" w:rsidR="007A107E" w:rsidRPr="00C1465F" w:rsidRDefault="007A107E" w:rsidP="007A1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1465F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C1465F">
        <w:rPr>
          <w:rFonts w:ascii="Angsana New" w:hAnsi="Angsana New" w:cs="Angsana New" w:hint="cs"/>
          <w:sz w:val="30"/>
          <w:szCs w:val="30"/>
          <w:cs/>
        </w:rPr>
        <w:t>แต่ละ</w:t>
      </w:r>
      <w:r w:rsidRPr="00C1465F">
        <w:rPr>
          <w:rFonts w:ascii="Angsana New" w:hAnsi="Angsana New" w:cs="Angsana New"/>
          <w:sz w:val="30"/>
          <w:szCs w:val="30"/>
          <w:cs/>
        </w:rPr>
        <w:t xml:space="preserve">งวดสามเดือนสิ้นสุดวันที่ </w:t>
      </w:r>
      <w:r w:rsidR="000B294D" w:rsidRPr="000B294D">
        <w:rPr>
          <w:rFonts w:ascii="Angsana New" w:hAnsi="Angsana New" w:cs="Angsana New"/>
          <w:sz w:val="30"/>
          <w:szCs w:val="30"/>
        </w:rPr>
        <w:t>3</w:t>
      </w:r>
      <w:r w:rsidR="000B294D" w:rsidRPr="000B294D">
        <w:rPr>
          <w:rFonts w:ascii="Angsana New" w:hAnsi="Angsana New" w:cs="Angsana New" w:hint="cs"/>
          <w:sz w:val="30"/>
          <w:szCs w:val="30"/>
        </w:rPr>
        <w:t>1</w:t>
      </w:r>
      <w:r w:rsidRPr="00C1465F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Pr="00C1465F">
        <w:rPr>
          <w:rFonts w:ascii="Angsana New" w:hAnsi="Angsana New" w:cs="Angsana New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25</w:t>
      </w:r>
      <w:r w:rsidR="000B294D" w:rsidRPr="000B294D">
        <w:rPr>
          <w:rFonts w:ascii="Angsana New" w:hAnsi="Angsana New" w:cs="Angsana New" w:hint="cs"/>
          <w:sz w:val="30"/>
          <w:szCs w:val="30"/>
        </w:rPr>
        <w:t>6</w:t>
      </w:r>
      <w:r w:rsidR="000B294D" w:rsidRPr="000B294D">
        <w:rPr>
          <w:rFonts w:ascii="Angsana New" w:hAnsi="Angsana New" w:cs="Angsana New"/>
          <w:sz w:val="30"/>
          <w:szCs w:val="30"/>
        </w:rPr>
        <w:t>4</w:t>
      </w:r>
      <w:r w:rsidRPr="00C146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1465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B294D" w:rsidRPr="000B294D">
        <w:rPr>
          <w:rFonts w:ascii="Angsana New" w:hAnsi="Angsana New" w:cs="Angsana New"/>
          <w:sz w:val="30"/>
          <w:szCs w:val="30"/>
        </w:rPr>
        <w:t>25</w:t>
      </w:r>
      <w:r w:rsidR="000B294D" w:rsidRPr="000B294D">
        <w:rPr>
          <w:rFonts w:ascii="Angsana New" w:hAnsi="Angsana New" w:cs="Angsana New" w:hint="cs"/>
          <w:sz w:val="30"/>
          <w:szCs w:val="30"/>
        </w:rPr>
        <w:t>6</w:t>
      </w:r>
      <w:r w:rsidR="000B294D" w:rsidRPr="000B294D">
        <w:rPr>
          <w:rFonts w:ascii="Angsana New" w:hAnsi="Angsana New" w:cs="Angsana New"/>
          <w:sz w:val="30"/>
          <w:szCs w:val="30"/>
        </w:rPr>
        <w:t>3</w:t>
      </w:r>
      <w:r w:rsidRPr="00C146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1465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59D3455" w14:textId="61CD1B7B" w:rsidR="00407B9E" w:rsidRPr="008C2F0D" w:rsidRDefault="00407B9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4"/>
          <w:szCs w:val="24"/>
          <w:highlight w:val="cyan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804175" w:rsidRPr="001D520A" w14:paraId="193925E8" w14:textId="77777777" w:rsidTr="004E790C">
        <w:trPr>
          <w:tblHeader/>
        </w:trPr>
        <w:tc>
          <w:tcPr>
            <w:tcW w:w="2168" w:type="pct"/>
            <w:shd w:val="clear" w:color="auto" w:fill="auto"/>
          </w:tcPr>
          <w:p w14:paraId="5B53334D" w14:textId="5EBFAA75" w:rsidR="00804175" w:rsidRPr="001D520A" w:rsidRDefault="00804175" w:rsidP="004E7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</w:tcPr>
          <w:p w14:paraId="21E3E678" w14:textId="706CDAD1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F0D46BC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7B5F7C86" w14:textId="7280D485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04175" w:rsidRPr="001D520A" w14:paraId="62FFF97A" w14:textId="77777777" w:rsidTr="009777AF">
        <w:trPr>
          <w:tblHeader/>
        </w:trPr>
        <w:tc>
          <w:tcPr>
            <w:tcW w:w="2168" w:type="pct"/>
          </w:tcPr>
          <w:p w14:paraId="406FE742" w14:textId="4ACBDA09" w:rsidR="00804175" w:rsidRPr="001D520A" w:rsidRDefault="005E07D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804175"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294D" w:rsidRPr="000B29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C82912"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82912"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7" w:type="pct"/>
          </w:tcPr>
          <w:p w14:paraId="2007AEBD" w14:textId="36DD756F" w:rsidR="00804175" w:rsidRPr="001D520A" w:rsidRDefault="000B294D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61C74161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4241356" w14:textId="3361C6B5" w:rsidR="00804175" w:rsidRPr="001D520A" w:rsidRDefault="000B294D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67068FB3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1C3AE7B" w14:textId="26751C35" w:rsidR="00804175" w:rsidRPr="001D520A" w:rsidRDefault="000B294D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4B09601A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1B8A0DC" w14:textId="0EAD9B74" w:rsidR="00804175" w:rsidRPr="001D520A" w:rsidRDefault="000B294D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04175" w:rsidRPr="001D520A" w14:paraId="757A914A" w14:textId="77777777" w:rsidTr="009777AF">
        <w:trPr>
          <w:tblHeader/>
        </w:trPr>
        <w:tc>
          <w:tcPr>
            <w:tcW w:w="2168" w:type="pct"/>
          </w:tcPr>
          <w:p w14:paraId="1112AA32" w14:textId="77777777" w:rsidR="00804175" w:rsidRPr="001D520A" w:rsidRDefault="00804175" w:rsidP="00964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14:paraId="1417F0B8" w14:textId="593CE958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E77A9C"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04175" w:rsidRPr="001D520A" w14:paraId="1CE2B2C6" w14:textId="77777777" w:rsidTr="005F266C">
        <w:tc>
          <w:tcPr>
            <w:tcW w:w="2168" w:type="pct"/>
          </w:tcPr>
          <w:p w14:paraId="7A24CAE6" w14:textId="4A656697" w:rsidR="00804175" w:rsidRPr="007A107E" w:rsidRDefault="0080417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EA5348"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607" w:type="pct"/>
          </w:tcPr>
          <w:p w14:paraId="7088E60B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EEE2403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</w:tcPr>
          <w:p w14:paraId="20E87636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10BB768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0987D6B1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3B4409D6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</w:tcPr>
          <w:p w14:paraId="3C3A1FCC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FC3D57" w:rsidRPr="001D520A" w14:paraId="730BC1A3" w14:textId="77777777" w:rsidTr="001E16CB">
        <w:tc>
          <w:tcPr>
            <w:tcW w:w="2168" w:type="pct"/>
          </w:tcPr>
          <w:p w14:paraId="5E31AE7B" w14:textId="59B72245" w:rsidR="00FC3D57" w:rsidRPr="001D520A" w:rsidRDefault="007A107E" w:rsidP="00FC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="00D37A6F"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D37A6F"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07" w:type="pct"/>
          </w:tcPr>
          <w:p w14:paraId="32FF9993" w14:textId="141B11F3" w:rsidR="00FC3D57" w:rsidRPr="001D520A" w:rsidRDefault="00FC3D57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B35DAB" w14:textId="77777777" w:rsidR="00FC3D57" w:rsidRPr="001D520A" w:rsidRDefault="00FC3D57" w:rsidP="00FC3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</w:tcPr>
          <w:p w14:paraId="061D249E" w14:textId="6D8C649A" w:rsidR="00FC3D57" w:rsidRPr="001D520A" w:rsidRDefault="00FC3D57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7127D6B" w14:textId="77777777" w:rsidR="00FC3D57" w:rsidRPr="001D520A" w:rsidRDefault="00FC3D57" w:rsidP="00FC3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0B62384F" w14:textId="2616DE33" w:rsidR="00FC3D57" w:rsidRPr="001D520A" w:rsidRDefault="000B294D" w:rsidP="00FC3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37" w:type="pct"/>
          </w:tcPr>
          <w:p w14:paraId="5216D849" w14:textId="77777777" w:rsidR="00FC3D57" w:rsidRPr="001D520A" w:rsidRDefault="00FC3D57" w:rsidP="00FC3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vAlign w:val="bottom"/>
          </w:tcPr>
          <w:p w14:paraId="51743B17" w14:textId="263EA971" w:rsidR="00FC3D57" w:rsidRPr="001D520A" w:rsidRDefault="000B294D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6704C" w:rsidRPr="001D520A" w14:paraId="11BF9211" w14:textId="77777777" w:rsidTr="001E16CB">
        <w:tc>
          <w:tcPr>
            <w:tcW w:w="2168" w:type="pct"/>
            <w:vAlign w:val="bottom"/>
          </w:tcPr>
          <w:p w14:paraId="6F1F1858" w14:textId="23F1C42C" w:rsidR="0006704C" w:rsidRPr="001D520A" w:rsidRDefault="0006704C" w:rsidP="00067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7" w:type="pct"/>
          </w:tcPr>
          <w:p w14:paraId="16F5EDDE" w14:textId="0CFF90C6" w:rsidR="0006704C" w:rsidRPr="001D520A" w:rsidRDefault="0006704C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3B327E6" w14:textId="77777777" w:rsidR="0006704C" w:rsidRPr="001D520A" w:rsidRDefault="0006704C" w:rsidP="00067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</w:tcPr>
          <w:p w14:paraId="3B0EA2FB" w14:textId="4361A5AA" w:rsidR="0006704C" w:rsidRPr="001D520A" w:rsidRDefault="0006704C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B8F5DE9" w14:textId="77777777" w:rsidR="0006704C" w:rsidRPr="001D520A" w:rsidRDefault="0006704C" w:rsidP="00067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06128E9D" w14:textId="29357906" w:rsidR="0006704C" w:rsidRPr="001D520A" w:rsidRDefault="000B294D" w:rsidP="00067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  <w:tc>
          <w:tcPr>
            <w:tcW w:w="137" w:type="pct"/>
          </w:tcPr>
          <w:p w14:paraId="10F5BDC8" w14:textId="77777777" w:rsidR="0006704C" w:rsidRPr="001D520A" w:rsidRDefault="0006704C" w:rsidP="00067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vAlign w:val="bottom"/>
          </w:tcPr>
          <w:p w14:paraId="3E7E6398" w14:textId="1073D0D4" w:rsidR="0006704C" w:rsidRPr="001D520A" w:rsidRDefault="000B294D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</w:tr>
      <w:tr w:rsidR="0006704C" w:rsidRPr="001D520A" w14:paraId="75ECC534" w14:textId="77777777" w:rsidTr="005F266C">
        <w:tc>
          <w:tcPr>
            <w:tcW w:w="2168" w:type="pct"/>
          </w:tcPr>
          <w:p w14:paraId="463070E5" w14:textId="49B3EEC5" w:rsidR="0006704C" w:rsidRPr="001D520A" w:rsidRDefault="0006704C" w:rsidP="00067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4B67C886" w14:textId="642AC017" w:rsidR="0006704C" w:rsidRPr="001D520A" w:rsidRDefault="0006704C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849385" w14:textId="77777777" w:rsidR="0006704C" w:rsidRPr="001D520A" w:rsidRDefault="0006704C" w:rsidP="00067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41C4329" w14:textId="17DABDDF" w:rsidR="0006704C" w:rsidRPr="001D520A" w:rsidRDefault="0006704C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4960AD" w14:textId="77777777" w:rsidR="0006704C" w:rsidRPr="001D520A" w:rsidRDefault="0006704C" w:rsidP="00067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390E8C16" w14:textId="74AEF508" w:rsidR="0006704C" w:rsidRPr="001D520A" w:rsidRDefault="000B294D" w:rsidP="00067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B68D1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857</w:t>
            </w:r>
          </w:p>
        </w:tc>
        <w:tc>
          <w:tcPr>
            <w:tcW w:w="137" w:type="pct"/>
          </w:tcPr>
          <w:p w14:paraId="7E210D84" w14:textId="77777777" w:rsidR="0006704C" w:rsidRPr="001D520A" w:rsidRDefault="0006704C" w:rsidP="00067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vAlign w:val="bottom"/>
          </w:tcPr>
          <w:p w14:paraId="551085E0" w14:textId="1A19F53D" w:rsidR="0006704C" w:rsidRPr="001D520A" w:rsidRDefault="000B294D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B68D1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</w:tr>
      <w:tr w:rsidR="00FF08AA" w:rsidRPr="001D520A" w14:paraId="22049BF3" w14:textId="77777777" w:rsidTr="005F266C">
        <w:tc>
          <w:tcPr>
            <w:tcW w:w="2168" w:type="pct"/>
          </w:tcPr>
          <w:p w14:paraId="358EA50E" w14:textId="398EAD17" w:rsidR="00FF08AA" w:rsidRPr="001D520A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3C5EDBE8" w14:textId="6AE13BE3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273A9C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20038A7" w14:textId="5DC3685A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8A5189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7E66B9B3" w14:textId="6EEA86CB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5EF0C6D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vAlign w:val="bottom"/>
          </w:tcPr>
          <w:p w14:paraId="7EBC89EF" w14:textId="5C98D208" w:rsidR="00FF08AA" w:rsidRPr="001D520A" w:rsidRDefault="000B294D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D37A6F" w:rsidRPr="001D520A" w14:paraId="306A67B0" w14:textId="77777777" w:rsidTr="005F266C">
        <w:tc>
          <w:tcPr>
            <w:tcW w:w="2168" w:type="pct"/>
            <w:vAlign w:val="bottom"/>
          </w:tcPr>
          <w:p w14:paraId="5A7E1F65" w14:textId="0E251C0F" w:rsidR="00D37A6F" w:rsidRPr="001D520A" w:rsidRDefault="00D37A6F" w:rsidP="00D3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ค่าเช่า </w:t>
            </w:r>
          </w:p>
        </w:tc>
        <w:tc>
          <w:tcPr>
            <w:tcW w:w="607" w:type="pct"/>
          </w:tcPr>
          <w:p w14:paraId="33873F3B" w14:textId="7DFD3E07" w:rsidR="00D37A6F" w:rsidRPr="001D520A" w:rsidRDefault="00D37A6F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919698" w14:textId="77777777" w:rsidR="00D37A6F" w:rsidRPr="001D520A" w:rsidRDefault="00D37A6F" w:rsidP="00D37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A4B2F17" w14:textId="7741A147" w:rsidR="00D37A6F" w:rsidRPr="001D520A" w:rsidRDefault="00D37A6F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5A7872" w14:textId="77777777" w:rsidR="00D37A6F" w:rsidRPr="001D520A" w:rsidRDefault="00D37A6F" w:rsidP="00D37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76CB8740" w14:textId="27BB2BAE" w:rsidR="00D37A6F" w:rsidRPr="00CB4517" w:rsidRDefault="000B294D" w:rsidP="00CB6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B809B7" w:rsidRPr="00CB45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  <w:tc>
          <w:tcPr>
            <w:tcW w:w="137" w:type="pct"/>
          </w:tcPr>
          <w:p w14:paraId="79109A48" w14:textId="77777777" w:rsidR="00D37A6F" w:rsidRPr="001D520A" w:rsidRDefault="00D37A6F" w:rsidP="00D37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vAlign w:val="bottom"/>
          </w:tcPr>
          <w:p w14:paraId="0CFBBC10" w14:textId="4F7F3DBA" w:rsidR="00D37A6F" w:rsidRPr="001D520A" w:rsidRDefault="000B294D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7B68D1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8C2F0D" w:rsidRPr="001D520A" w14:paraId="17F360D2" w14:textId="77777777" w:rsidTr="005F266C">
        <w:tc>
          <w:tcPr>
            <w:tcW w:w="2168" w:type="pct"/>
            <w:vAlign w:val="bottom"/>
          </w:tcPr>
          <w:p w14:paraId="09D177A6" w14:textId="6AEA0E4D" w:rsidR="008C2F0D" w:rsidRPr="001D520A" w:rsidRDefault="008C2F0D" w:rsidP="008C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607" w:type="pct"/>
          </w:tcPr>
          <w:p w14:paraId="43E7E15D" w14:textId="303381E8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BD8042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DEE24CA" w14:textId="430B6458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0637CB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3D973B7E" w14:textId="2FCD9D2E" w:rsidR="008C2F0D" w:rsidRPr="00CB4517" w:rsidRDefault="000B294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0540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937</w:t>
            </w:r>
          </w:p>
        </w:tc>
        <w:tc>
          <w:tcPr>
            <w:tcW w:w="137" w:type="pct"/>
          </w:tcPr>
          <w:p w14:paraId="6DD214F5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vAlign w:val="bottom"/>
          </w:tcPr>
          <w:p w14:paraId="2F7AE015" w14:textId="54D8E08E" w:rsidR="008C2F0D" w:rsidRPr="001D520A" w:rsidRDefault="000B294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8C2F0D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442</w:t>
            </w:r>
          </w:p>
        </w:tc>
      </w:tr>
      <w:tr w:rsidR="007B68D1" w:rsidRPr="001D520A" w14:paraId="0EF029A6" w14:textId="77777777" w:rsidTr="005F266C">
        <w:tc>
          <w:tcPr>
            <w:tcW w:w="2168" w:type="pct"/>
            <w:vAlign w:val="bottom"/>
          </w:tcPr>
          <w:p w14:paraId="5F720CCE" w14:textId="2602B332" w:rsidR="007B68D1" w:rsidRPr="001D520A" w:rsidRDefault="00FF08AA" w:rsidP="00D3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607" w:type="pct"/>
          </w:tcPr>
          <w:p w14:paraId="356216D9" w14:textId="77777777" w:rsidR="007B68D1" w:rsidRPr="001D520A" w:rsidRDefault="007B68D1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135EC6" w14:textId="77777777" w:rsidR="007B68D1" w:rsidRPr="001D520A" w:rsidRDefault="007B68D1" w:rsidP="00D37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5278088" w14:textId="77777777" w:rsidR="007B68D1" w:rsidRPr="001D520A" w:rsidRDefault="007B68D1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77AE0DD" w14:textId="77777777" w:rsidR="007B68D1" w:rsidRPr="001D520A" w:rsidRDefault="007B68D1" w:rsidP="00D37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101130B7" w14:textId="36AEEEA5" w:rsidR="007B68D1" w:rsidRPr="001D520A" w:rsidRDefault="007B68D1" w:rsidP="00CB6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7E869952" w14:textId="77777777" w:rsidR="007B68D1" w:rsidRPr="001D520A" w:rsidRDefault="007B68D1" w:rsidP="00D37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vAlign w:val="bottom"/>
          </w:tcPr>
          <w:p w14:paraId="0CB4CB83" w14:textId="0602DB97" w:rsidR="007B68D1" w:rsidRPr="001D520A" w:rsidRDefault="007B68D1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08AA" w:rsidRPr="001D520A" w14:paraId="2630C0F3" w14:textId="77777777" w:rsidTr="005F266C">
        <w:tc>
          <w:tcPr>
            <w:tcW w:w="2168" w:type="pct"/>
            <w:vAlign w:val="bottom"/>
          </w:tcPr>
          <w:p w14:paraId="0FBBD21E" w14:textId="2E6E67EB" w:rsidR="00FF08AA" w:rsidRPr="001D520A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3378810F" w14:textId="6E3270A1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0FBE877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B11EE6A" w14:textId="4D60200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9F43E27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7A010DAB" w14:textId="424CDA50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265</w:t>
            </w:r>
          </w:p>
        </w:tc>
        <w:tc>
          <w:tcPr>
            <w:tcW w:w="137" w:type="pct"/>
          </w:tcPr>
          <w:p w14:paraId="15765F78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vAlign w:val="bottom"/>
          </w:tcPr>
          <w:p w14:paraId="79394C4B" w14:textId="385CAB94" w:rsidR="00FF08AA" w:rsidRPr="001D520A" w:rsidRDefault="000B294D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271</w:t>
            </w:r>
          </w:p>
        </w:tc>
      </w:tr>
      <w:tr w:rsidR="00FF08AA" w:rsidRPr="001D520A" w14:paraId="492414D8" w14:textId="77777777" w:rsidTr="005F266C">
        <w:tc>
          <w:tcPr>
            <w:tcW w:w="2168" w:type="pct"/>
            <w:vAlign w:val="bottom"/>
          </w:tcPr>
          <w:p w14:paraId="23C490D5" w14:textId="63DEC96E" w:rsidR="00FF08AA" w:rsidRPr="001D520A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607" w:type="pct"/>
          </w:tcPr>
          <w:p w14:paraId="46F50E8D" w14:textId="22ADCE79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3C0287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339BD94" w14:textId="1BED30EE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92A83A6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5F094993" w14:textId="3B6CA5C0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137" w:type="pct"/>
          </w:tcPr>
          <w:p w14:paraId="0258772E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vAlign w:val="bottom"/>
          </w:tcPr>
          <w:p w14:paraId="16E0CCF8" w14:textId="3AD1C5AA" w:rsidR="00FF08AA" w:rsidRPr="001D520A" w:rsidRDefault="000B294D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</w:tr>
      <w:tr w:rsidR="00FF08AA" w:rsidRPr="00A957A3" w14:paraId="708BC4FF" w14:textId="77777777" w:rsidTr="00223181">
        <w:trPr>
          <w:trHeight w:val="200"/>
        </w:trPr>
        <w:tc>
          <w:tcPr>
            <w:tcW w:w="2168" w:type="pct"/>
            <w:vAlign w:val="bottom"/>
          </w:tcPr>
          <w:p w14:paraId="63C6710A" w14:textId="77777777" w:rsidR="00FF08AA" w:rsidRPr="00A957A3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4EEB7B27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3AE05DF0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</w:tcPr>
          <w:p w14:paraId="4C8080B3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78D63BEC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4DC5D853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3A08D147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vAlign w:val="bottom"/>
          </w:tcPr>
          <w:p w14:paraId="7F51648F" w14:textId="77777777" w:rsidR="00FF08AA" w:rsidRPr="00A957A3" w:rsidRDefault="00FF08AA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08AA" w:rsidRPr="001D520A" w14:paraId="07BCC2AB" w14:textId="77777777" w:rsidTr="005F266C">
        <w:tc>
          <w:tcPr>
            <w:tcW w:w="2168" w:type="pct"/>
            <w:vAlign w:val="bottom"/>
          </w:tcPr>
          <w:p w14:paraId="4C6350BC" w14:textId="719CE737" w:rsidR="00FF08AA" w:rsidRPr="00FF08AA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F08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191D18B0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0C48C9FE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</w:tcPr>
          <w:p w14:paraId="5F79D5A3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6005A92D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543810D1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05EA0A3B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5" w:type="pct"/>
            <w:vAlign w:val="bottom"/>
          </w:tcPr>
          <w:p w14:paraId="7E9726E9" w14:textId="77777777" w:rsidR="00FF08AA" w:rsidRPr="001D520A" w:rsidRDefault="00FF08AA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08AA" w:rsidRPr="001D520A" w14:paraId="560011E4" w14:textId="77777777" w:rsidTr="005F266C">
        <w:tc>
          <w:tcPr>
            <w:tcW w:w="2168" w:type="pct"/>
            <w:vAlign w:val="bottom"/>
          </w:tcPr>
          <w:p w14:paraId="40825CF2" w14:textId="15757AF4" w:rsidR="00FF08AA" w:rsidRPr="001D520A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07" w:type="pct"/>
          </w:tcPr>
          <w:p w14:paraId="64347585" w14:textId="66904084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465</w:t>
            </w:r>
            <w:r w:rsidR="000540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147" w:type="pct"/>
          </w:tcPr>
          <w:p w14:paraId="4B8D65B4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A8383EF" w14:textId="274008D9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176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085</w:t>
            </w:r>
          </w:p>
        </w:tc>
        <w:tc>
          <w:tcPr>
            <w:tcW w:w="147" w:type="pct"/>
          </w:tcPr>
          <w:p w14:paraId="72691D9F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5A246A3" w14:textId="61CF12C1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527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945</w:t>
            </w:r>
          </w:p>
        </w:tc>
        <w:tc>
          <w:tcPr>
            <w:tcW w:w="137" w:type="pct"/>
          </w:tcPr>
          <w:p w14:paraId="7D7CA803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32468243" w14:textId="4697D405" w:rsidR="00FF08AA" w:rsidRPr="001D520A" w:rsidRDefault="000B294D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189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553</w:t>
            </w:r>
          </w:p>
        </w:tc>
      </w:tr>
      <w:tr w:rsidR="00FF08AA" w:rsidRPr="001D520A" w14:paraId="14C5B4D7" w14:textId="77777777" w:rsidTr="005F266C">
        <w:tc>
          <w:tcPr>
            <w:tcW w:w="2168" w:type="pct"/>
            <w:vAlign w:val="bottom"/>
          </w:tcPr>
          <w:p w14:paraId="5FCB9194" w14:textId="6010D8CF" w:rsidR="00FF08AA" w:rsidRPr="001D520A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1F9CB1D6" w14:textId="4ACFF791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7" w:type="pct"/>
          </w:tcPr>
          <w:p w14:paraId="595F14C4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FAC7B9F" w14:textId="2B882761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7" w:type="pct"/>
          </w:tcPr>
          <w:p w14:paraId="070F4321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F8EFD96" w14:textId="50B12393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37" w:type="pct"/>
          </w:tcPr>
          <w:p w14:paraId="5BA350F6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2365D5BF" w14:textId="6432C743" w:rsidR="00FF08AA" w:rsidRPr="001D520A" w:rsidRDefault="000B294D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</w:tr>
      <w:tr w:rsidR="00FF08AA" w:rsidRPr="001D520A" w14:paraId="19B24A5D" w14:textId="77777777" w:rsidTr="005F266C">
        <w:tc>
          <w:tcPr>
            <w:tcW w:w="2168" w:type="pct"/>
            <w:vAlign w:val="bottom"/>
          </w:tcPr>
          <w:p w14:paraId="1F287F75" w14:textId="3B5E9237" w:rsidR="00FF08AA" w:rsidRPr="001D520A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6FAE5B9B" w14:textId="24078D65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502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933</w:t>
            </w:r>
          </w:p>
        </w:tc>
        <w:tc>
          <w:tcPr>
            <w:tcW w:w="147" w:type="pct"/>
          </w:tcPr>
          <w:p w14:paraId="0EFD3AAE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3C0D1F2" w14:textId="2A16C6F6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214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392</w:t>
            </w:r>
          </w:p>
        </w:tc>
        <w:tc>
          <w:tcPr>
            <w:tcW w:w="147" w:type="pct"/>
          </w:tcPr>
          <w:p w14:paraId="3742F540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EC764E7" w14:textId="717AC9A6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559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847</w:t>
            </w:r>
          </w:p>
        </w:tc>
        <w:tc>
          <w:tcPr>
            <w:tcW w:w="137" w:type="pct"/>
          </w:tcPr>
          <w:p w14:paraId="6276C4C9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1684F2E" w14:textId="4E233BA5" w:rsidR="00FF08AA" w:rsidRPr="001D520A" w:rsidRDefault="000B294D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233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891</w:t>
            </w:r>
          </w:p>
        </w:tc>
      </w:tr>
      <w:tr w:rsidR="00FF08AA" w:rsidRPr="00A957A3" w14:paraId="5831EA19" w14:textId="77777777" w:rsidTr="005F266C">
        <w:tc>
          <w:tcPr>
            <w:tcW w:w="2168" w:type="pct"/>
            <w:vAlign w:val="bottom"/>
          </w:tcPr>
          <w:p w14:paraId="26AE79A5" w14:textId="77777777" w:rsidR="00FF08AA" w:rsidRPr="00A957A3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0E7D7A3F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C78B6A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83C5B1E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80603E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DF91C44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8BE2C34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42B29604" w14:textId="77777777" w:rsidR="00FF08AA" w:rsidRPr="00A957A3" w:rsidRDefault="00FF08AA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08AA" w:rsidRPr="001D520A" w14:paraId="2A775BA3" w14:textId="77777777" w:rsidTr="005F266C">
        <w:tc>
          <w:tcPr>
            <w:tcW w:w="2168" w:type="pct"/>
            <w:vAlign w:val="bottom"/>
          </w:tcPr>
          <w:p w14:paraId="7CD200A8" w14:textId="0445511B" w:rsidR="00FF08AA" w:rsidRPr="001D520A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07" w:type="pct"/>
          </w:tcPr>
          <w:p w14:paraId="1F702A04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088E08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C3D93AF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157850E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59833D1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B08A893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637EC78" w14:textId="77777777" w:rsidR="00FF08AA" w:rsidRPr="001D520A" w:rsidRDefault="00FF08AA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08AA" w:rsidRPr="001D520A" w14:paraId="16A5AA8A" w14:textId="77777777" w:rsidTr="001E16CB">
        <w:tc>
          <w:tcPr>
            <w:tcW w:w="2168" w:type="pct"/>
          </w:tcPr>
          <w:p w14:paraId="3A950A98" w14:textId="39F4CD60" w:rsidR="00FF08AA" w:rsidRPr="001D520A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07" w:type="pct"/>
          </w:tcPr>
          <w:p w14:paraId="02C44C47" w14:textId="6D0E975B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127</w:t>
            </w:r>
            <w:r w:rsidR="000540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038</w:t>
            </w:r>
          </w:p>
        </w:tc>
        <w:tc>
          <w:tcPr>
            <w:tcW w:w="147" w:type="pct"/>
          </w:tcPr>
          <w:p w14:paraId="3FAEF837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6752735" w14:textId="269C5CAD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333</w:t>
            </w:r>
          </w:p>
        </w:tc>
        <w:tc>
          <w:tcPr>
            <w:tcW w:w="147" w:type="pct"/>
          </w:tcPr>
          <w:p w14:paraId="476DE2D6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A409A0" w14:textId="0C93C2D7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114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137" w:type="pct"/>
          </w:tcPr>
          <w:p w14:paraId="79122FD0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49C145F5" w14:textId="388ECFA4" w:rsidR="00FF08AA" w:rsidRPr="001D520A" w:rsidRDefault="000B294D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885</w:t>
            </w:r>
          </w:p>
        </w:tc>
      </w:tr>
      <w:tr w:rsidR="00FF08AA" w:rsidRPr="001D520A" w14:paraId="043894A4" w14:textId="77777777" w:rsidTr="001E16CB">
        <w:tc>
          <w:tcPr>
            <w:tcW w:w="2168" w:type="pct"/>
            <w:vAlign w:val="bottom"/>
          </w:tcPr>
          <w:p w14:paraId="3E0EE251" w14:textId="75DCFE98" w:rsidR="00FF08AA" w:rsidRPr="001D520A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7" w:type="pct"/>
          </w:tcPr>
          <w:p w14:paraId="5C0D1FF5" w14:textId="4D3EA166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  <w:tc>
          <w:tcPr>
            <w:tcW w:w="147" w:type="pct"/>
          </w:tcPr>
          <w:p w14:paraId="7E8FCE5F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DED0094" w14:textId="21A85AF2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822</w:t>
            </w:r>
          </w:p>
        </w:tc>
        <w:tc>
          <w:tcPr>
            <w:tcW w:w="147" w:type="pct"/>
          </w:tcPr>
          <w:p w14:paraId="383C2786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C51FF6" w14:textId="211011E5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  <w:tc>
          <w:tcPr>
            <w:tcW w:w="137" w:type="pct"/>
          </w:tcPr>
          <w:p w14:paraId="036809DF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494F59E5" w14:textId="79CBDE75" w:rsidR="00FF08AA" w:rsidRPr="001D520A" w:rsidRDefault="000B294D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822</w:t>
            </w:r>
          </w:p>
        </w:tc>
      </w:tr>
      <w:tr w:rsidR="00FF08AA" w:rsidRPr="001D520A" w14:paraId="594E5464" w14:textId="77777777" w:rsidTr="00DE52A8">
        <w:tc>
          <w:tcPr>
            <w:tcW w:w="2168" w:type="pct"/>
            <w:vAlign w:val="bottom"/>
          </w:tcPr>
          <w:p w14:paraId="78B16322" w14:textId="77777777" w:rsidR="00FF08AA" w:rsidRPr="001D520A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4835182C" w14:textId="442A2A3F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47" w:type="pct"/>
          </w:tcPr>
          <w:p w14:paraId="37ED1D89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E92EA89" w14:textId="5D306E6B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  <w:tc>
          <w:tcPr>
            <w:tcW w:w="147" w:type="pct"/>
          </w:tcPr>
          <w:p w14:paraId="053C547A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818377" w14:textId="3C6BF7FA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37" w:type="pct"/>
          </w:tcPr>
          <w:p w14:paraId="619D6071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6D89C4C3" w14:textId="3ECFF45F" w:rsidR="00FF08AA" w:rsidRPr="001D520A" w:rsidRDefault="000B294D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</w:tr>
      <w:tr w:rsidR="00FF08AA" w:rsidRPr="001D520A" w14:paraId="778C503F" w14:textId="77777777" w:rsidTr="005F266C">
        <w:tc>
          <w:tcPr>
            <w:tcW w:w="2168" w:type="pct"/>
            <w:vAlign w:val="bottom"/>
          </w:tcPr>
          <w:p w14:paraId="569EEFE5" w14:textId="6A24049E" w:rsidR="00FF08AA" w:rsidRPr="001D520A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2A6619FB" w14:textId="019A1036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524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  <w:tc>
          <w:tcPr>
            <w:tcW w:w="147" w:type="pct"/>
          </w:tcPr>
          <w:p w14:paraId="29FF7A57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905325F" w14:textId="62E04A67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253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  <w:tc>
          <w:tcPr>
            <w:tcW w:w="147" w:type="pct"/>
          </w:tcPr>
          <w:p w14:paraId="676A4D63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27B7DD" w14:textId="778C7921" w:rsidR="00FF08AA" w:rsidRPr="001D520A" w:rsidRDefault="000B294D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524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  <w:tc>
          <w:tcPr>
            <w:tcW w:w="137" w:type="pct"/>
          </w:tcPr>
          <w:p w14:paraId="32C57E84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5D9350B6" w14:textId="176223F8" w:rsidR="00FF08AA" w:rsidRPr="001D520A" w:rsidRDefault="000B294D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253</w:t>
            </w:r>
            <w:r w:rsidR="00FF08A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</w:tr>
      <w:tr w:rsidR="00FF08AA" w:rsidRPr="00A957A3" w14:paraId="787D9908" w14:textId="77777777" w:rsidTr="005F266C">
        <w:tc>
          <w:tcPr>
            <w:tcW w:w="2168" w:type="pct"/>
            <w:vAlign w:val="bottom"/>
          </w:tcPr>
          <w:p w14:paraId="6A08F7E3" w14:textId="77777777" w:rsidR="00FF08AA" w:rsidRPr="00A957A3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751A9D0C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07D08B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BD82FA6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A8D444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AE3E9D3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48E3B89" w14:textId="77777777" w:rsidR="00FF08AA" w:rsidRPr="00A957A3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F8EE897" w14:textId="77777777" w:rsidR="00FF08AA" w:rsidRPr="00A957A3" w:rsidRDefault="00FF08AA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08AA" w:rsidRPr="001D520A" w14:paraId="03FF54ED" w14:textId="77777777" w:rsidTr="00A46963">
        <w:tc>
          <w:tcPr>
            <w:tcW w:w="2168" w:type="pct"/>
          </w:tcPr>
          <w:p w14:paraId="6905572E" w14:textId="0A8A650B" w:rsidR="00FF08AA" w:rsidRPr="001D520A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0CEE77E6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7A7385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BAE7B4C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FBD0579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87DE54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4692199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03A9F55" w14:textId="77777777" w:rsidR="00FF08AA" w:rsidRPr="001D520A" w:rsidRDefault="00FF08AA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08AA" w:rsidRPr="001D520A" w14:paraId="22B0EF17" w14:textId="77777777" w:rsidTr="00A46963">
        <w:tc>
          <w:tcPr>
            <w:tcW w:w="2168" w:type="pct"/>
          </w:tcPr>
          <w:p w14:paraId="288807E6" w14:textId="7A530CCB" w:rsidR="00FF08AA" w:rsidRPr="001D520A" w:rsidRDefault="00FF08AA" w:rsidP="00FF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C146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07" w:type="pct"/>
          </w:tcPr>
          <w:p w14:paraId="05A3BFC6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00D1C3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87C26F2" w14:textId="5E2D80B2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EEC430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BE96111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33DBE4A" w14:textId="77777777" w:rsidR="00FF08AA" w:rsidRPr="001D520A" w:rsidRDefault="00FF08AA" w:rsidP="00FF0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2B9F320" w14:textId="77777777" w:rsidR="00FF08AA" w:rsidRPr="001D520A" w:rsidRDefault="00FF08AA" w:rsidP="00115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6BAF" w:rsidRPr="001D520A" w14:paraId="4159A379" w14:textId="77777777" w:rsidTr="00A46963">
        <w:tc>
          <w:tcPr>
            <w:tcW w:w="2168" w:type="pct"/>
          </w:tcPr>
          <w:p w14:paraId="557C325E" w14:textId="5F1EB19E" w:rsidR="00076BAF" w:rsidRPr="001D520A" w:rsidRDefault="00076BAF" w:rsidP="0007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18A52A53" w14:textId="5574C29B" w:rsidR="00076BAF" w:rsidRPr="000B294D" w:rsidRDefault="000B294D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6,464</w:t>
            </w:r>
          </w:p>
        </w:tc>
        <w:tc>
          <w:tcPr>
            <w:tcW w:w="147" w:type="pct"/>
          </w:tcPr>
          <w:p w14:paraId="13557464" w14:textId="77777777" w:rsidR="00076BAF" w:rsidRPr="001D520A" w:rsidRDefault="00076BAF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05EE9AF" w14:textId="5EDC1224" w:rsidR="00076BAF" w:rsidRPr="001D520A" w:rsidRDefault="000B294D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76B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515</w:t>
            </w:r>
          </w:p>
        </w:tc>
        <w:tc>
          <w:tcPr>
            <w:tcW w:w="147" w:type="pct"/>
          </w:tcPr>
          <w:p w14:paraId="6437B1BE" w14:textId="77777777" w:rsidR="00076BAF" w:rsidRPr="001D520A" w:rsidRDefault="00076BAF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AAB7B1" w14:textId="573B5E0F" w:rsidR="00076BAF" w:rsidRPr="001D520A" w:rsidRDefault="000B294D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4,205</w:t>
            </w:r>
          </w:p>
        </w:tc>
        <w:tc>
          <w:tcPr>
            <w:tcW w:w="137" w:type="pct"/>
          </w:tcPr>
          <w:p w14:paraId="7B55C9D4" w14:textId="77777777" w:rsidR="00076BAF" w:rsidRPr="001D520A" w:rsidRDefault="00076BAF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52CC3A0" w14:textId="6E3754AD" w:rsidR="00076BAF" w:rsidRPr="001D520A" w:rsidRDefault="000B294D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76BA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290</w:t>
            </w:r>
          </w:p>
        </w:tc>
      </w:tr>
      <w:tr w:rsidR="00076BAF" w:rsidRPr="001D520A" w14:paraId="74AC74A7" w14:textId="77777777" w:rsidTr="00FF08AA">
        <w:tc>
          <w:tcPr>
            <w:tcW w:w="2168" w:type="pct"/>
          </w:tcPr>
          <w:p w14:paraId="0E3BD3FF" w14:textId="61727A38" w:rsidR="00076BAF" w:rsidRPr="001D520A" w:rsidRDefault="00076BAF" w:rsidP="0007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เงินชดเชยพนักงานเมื่อออกจากงาน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8409709" w14:textId="50D62FC0" w:rsidR="00076BAF" w:rsidRPr="000B294D" w:rsidRDefault="000B294D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247</w:t>
            </w:r>
          </w:p>
        </w:tc>
        <w:tc>
          <w:tcPr>
            <w:tcW w:w="147" w:type="pct"/>
          </w:tcPr>
          <w:p w14:paraId="50EEECFD" w14:textId="77777777" w:rsidR="00076BAF" w:rsidRPr="001D520A" w:rsidRDefault="00076BAF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9069301" w14:textId="7290CBB1" w:rsidR="00076BAF" w:rsidRPr="001D520A" w:rsidRDefault="000B294D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301</w:t>
            </w:r>
          </w:p>
        </w:tc>
        <w:tc>
          <w:tcPr>
            <w:tcW w:w="147" w:type="pct"/>
          </w:tcPr>
          <w:p w14:paraId="0C427930" w14:textId="77777777" w:rsidR="00076BAF" w:rsidRPr="001D520A" w:rsidRDefault="00076BAF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D2FE899" w14:textId="068D7FF7" w:rsidR="00076BAF" w:rsidRPr="001D520A" w:rsidRDefault="000B294D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  <w:tc>
          <w:tcPr>
            <w:tcW w:w="137" w:type="pct"/>
          </w:tcPr>
          <w:p w14:paraId="61FB1E54" w14:textId="77777777" w:rsidR="00076BAF" w:rsidRPr="001D520A" w:rsidRDefault="00076BAF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9C77A51" w14:textId="4DC77231" w:rsidR="00076BAF" w:rsidRPr="001D520A" w:rsidRDefault="000B294D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149</w:t>
            </w:r>
          </w:p>
        </w:tc>
      </w:tr>
      <w:tr w:rsidR="00076BAF" w:rsidRPr="001D520A" w14:paraId="7E44A353" w14:textId="77777777" w:rsidTr="00FF08AA">
        <w:tc>
          <w:tcPr>
            <w:tcW w:w="2168" w:type="pct"/>
          </w:tcPr>
          <w:p w14:paraId="4EF4749A" w14:textId="75B3910A" w:rsidR="00076BAF" w:rsidRPr="001D520A" w:rsidRDefault="00076BAF" w:rsidP="0007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32A1768" w14:textId="04364EF7" w:rsidR="00076BAF" w:rsidRPr="000B294D" w:rsidRDefault="000B294D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6,711</w:t>
            </w:r>
          </w:p>
        </w:tc>
        <w:tc>
          <w:tcPr>
            <w:tcW w:w="147" w:type="pct"/>
          </w:tcPr>
          <w:p w14:paraId="50D0B3FE" w14:textId="77777777" w:rsidR="00076BAF" w:rsidRPr="001155C8" w:rsidRDefault="00076BAF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195EE7D" w14:textId="50B30E0C" w:rsidR="00076BAF" w:rsidRPr="001155C8" w:rsidRDefault="000B294D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076BAF" w:rsidRPr="001155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147" w:type="pct"/>
          </w:tcPr>
          <w:p w14:paraId="1FEB1BBC" w14:textId="77777777" w:rsidR="00076BAF" w:rsidRPr="001155C8" w:rsidRDefault="00076BAF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993CB8C" w14:textId="255AD89E" w:rsidR="00076BAF" w:rsidRPr="001155C8" w:rsidRDefault="000B294D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4,383</w:t>
            </w:r>
          </w:p>
        </w:tc>
        <w:tc>
          <w:tcPr>
            <w:tcW w:w="137" w:type="pct"/>
          </w:tcPr>
          <w:p w14:paraId="55F481F0" w14:textId="77777777" w:rsidR="00076BAF" w:rsidRPr="001155C8" w:rsidRDefault="00076BAF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029CA5A" w14:textId="4EDFDB9F" w:rsidR="00076BAF" w:rsidRPr="001155C8" w:rsidRDefault="000B294D" w:rsidP="00076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076B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439</w:t>
            </w:r>
          </w:p>
        </w:tc>
      </w:tr>
    </w:tbl>
    <w:p w14:paraId="5FC3D427" w14:textId="2261440A" w:rsidR="00FF08AA" w:rsidRDefault="00FF08A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7D8E7DC9" w14:textId="77777777" w:rsidR="000B294D" w:rsidRDefault="000B2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57EC67F" w14:textId="3824F9C3" w:rsidR="00FF7403" w:rsidRPr="001D520A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lastRenderedPageBreak/>
        <w:t>ยอดคงเหลือ</w:t>
      </w:r>
      <w:r w:rsidRPr="00020752">
        <w:rPr>
          <w:rFonts w:ascii="Angsana New" w:hAnsi="Angsana New" w:cs="Angsana New"/>
          <w:sz w:val="30"/>
          <w:szCs w:val="30"/>
          <w:cs/>
        </w:rPr>
        <w:t>กับกิจการที่เกี่ยวข้อง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กัน ณ วันที่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0B294D" w:rsidRPr="000B294D">
        <w:rPr>
          <w:rFonts w:ascii="Angsana New" w:hAnsi="Angsana New" w:cs="Angsana New"/>
          <w:sz w:val="30"/>
          <w:szCs w:val="30"/>
        </w:rPr>
        <w:t>2564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B294D" w:rsidRPr="000B294D">
        <w:rPr>
          <w:rFonts w:ascii="Angsana New" w:hAnsi="Angsana New" w:cs="Angsana New"/>
          <w:sz w:val="30"/>
          <w:szCs w:val="30"/>
        </w:rPr>
        <w:t>2563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422166F2" w14:textId="5FDD42F3" w:rsidR="00FF7403" w:rsidRPr="003020EB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FF"/>
          <w:sz w:val="28"/>
          <w:szCs w:val="28"/>
        </w:rPr>
      </w:pPr>
    </w:p>
    <w:p w14:paraId="21270C36" w14:textId="77777777" w:rsidR="00DF080A" w:rsidRPr="008C2F0D" w:rsidRDefault="00DF080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FF"/>
          <w:sz w:val="2"/>
          <w:szCs w:val="2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2"/>
        <w:gridCol w:w="1169"/>
        <w:gridCol w:w="270"/>
        <w:gridCol w:w="991"/>
        <w:gridCol w:w="269"/>
        <w:gridCol w:w="1033"/>
        <w:gridCol w:w="256"/>
        <w:gridCol w:w="1108"/>
      </w:tblGrid>
      <w:tr w:rsidR="00804175" w:rsidRPr="001D520A" w14:paraId="6FB865DF" w14:textId="77777777" w:rsidTr="00D41D04">
        <w:trPr>
          <w:tblHeader/>
        </w:trPr>
        <w:tc>
          <w:tcPr>
            <w:tcW w:w="2212" w:type="pct"/>
          </w:tcPr>
          <w:p w14:paraId="37AB88B4" w14:textId="526C47F8" w:rsidR="00804175" w:rsidRPr="00D41D04" w:rsidRDefault="00D41D04" w:rsidP="009777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41D0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30" w:type="pct"/>
            <w:gridSpan w:val="3"/>
          </w:tcPr>
          <w:p w14:paraId="4AA8390E" w14:textId="142887C8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2A1BBDB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01B09E5F" w14:textId="6635201C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0B2D" w:rsidRPr="001D520A" w14:paraId="28331891" w14:textId="77777777" w:rsidTr="00D41D04">
        <w:trPr>
          <w:tblHeader/>
        </w:trPr>
        <w:tc>
          <w:tcPr>
            <w:tcW w:w="2212" w:type="pct"/>
          </w:tcPr>
          <w:p w14:paraId="1029012C" w14:textId="77777777" w:rsidR="00600B2D" w:rsidRPr="001D520A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101EA16C" w14:textId="07AD4667" w:rsidR="00600B2D" w:rsidRPr="001D520A" w:rsidRDefault="000B294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00B2D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00B2D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022354B3" w14:textId="77777777" w:rsidR="00600B2D" w:rsidRPr="001D520A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0750DCD" w14:textId="4E899A3C" w:rsidR="00600B2D" w:rsidRPr="001D520A" w:rsidRDefault="000B294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00B2D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00B2D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459F42D9" w14:textId="77777777" w:rsidR="00600B2D" w:rsidRPr="001D520A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9D4535B" w14:textId="575E1C84" w:rsidR="00600B2D" w:rsidRPr="001D520A" w:rsidRDefault="000B294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00B2D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00B2D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318E7957" w14:textId="77777777" w:rsidR="00600B2D" w:rsidRPr="001D520A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1D1C9AF" w14:textId="44B55F57" w:rsidR="00600B2D" w:rsidRPr="001D520A" w:rsidRDefault="000B294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00B2D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00B2D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23959" w:rsidRPr="001D520A" w14:paraId="6355C962" w14:textId="77777777" w:rsidTr="00D41D04">
        <w:trPr>
          <w:tblHeader/>
        </w:trPr>
        <w:tc>
          <w:tcPr>
            <w:tcW w:w="2212" w:type="pct"/>
          </w:tcPr>
          <w:p w14:paraId="4B422BEC" w14:textId="3C98F142" w:rsidR="00B23959" w:rsidRPr="001D520A" w:rsidRDefault="00B23959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0" w:name="_Hlk35959253"/>
          </w:p>
        </w:tc>
        <w:tc>
          <w:tcPr>
            <w:tcW w:w="640" w:type="pct"/>
          </w:tcPr>
          <w:p w14:paraId="449BCDE2" w14:textId="5D4AAF03" w:rsidR="00B23959" w:rsidRPr="001D520A" w:rsidRDefault="000B294D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28362614" w14:textId="77777777" w:rsidR="00B23959" w:rsidRPr="001D520A" w:rsidRDefault="00B23959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05F91FA" w14:textId="5DB5ED07" w:rsidR="00B23959" w:rsidRPr="001D520A" w:rsidRDefault="000B294D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D6FECF4" w14:textId="77777777" w:rsidR="00B23959" w:rsidRPr="001D520A" w:rsidRDefault="00B23959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9E20AE8" w14:textId="35D167A3" w:rsidR="00B23959" w:rsidRPr="001D520A" w:rsidRDefault="000B294D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2FC93DF3" w14:textId="77777777" w:rsidR="00B23959" w:rsidRPr="001D520A" w:rsidRDefault="00B23959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65A5AAF" w14:textId="3256A33E" w:rsidR="00B23959" w:rsidRPr="001D520A" w:rsidRDefault="000B294D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04175" w:rsidRPr="001D520A" w14:paraId="263F8192" w14:textId="77777777" w:rsidTr="00B23959">
        <w:trPr>
          <w:tblHeader/>
        </w:trPr>
        <w:tc>
          <w:tcPr>
            <w:tcW w:w="2212" w:type="pct"/>
          </w:tcPr>
          <w:p w14:paraId="6D1B9E53" w14:textId="13ED073E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5795BB4E" w14:textId="32337CD6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E77A9C"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bookmarkEnd w:id="0"/>
      <w:tr w:rsidR="008B4B42" w:rsidRPr="001D520A" w14:paraId="10E70A39" w14:textId="77777777" w:rsidTr="00D41D04">
        <w:tc>
          <w:tcPr>
            <w:tcW w:w="2212" w:type="pct"/>
          </w:tcPr>
          <w:p w14:paraId="5BF052E7" w14:textId="76F07681" w:rsidR="008B4B42" w:rsidRPr="001D520A" w:rsidRDefault="008B4B42" w:rsidP="008B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0" w:type="pct"/>
          </w:tcPr>
          <w:p w14:paraId="2DA95730" w14:textId="013D6A1F" w:rsidR="008B4B42" w:rsidRPr="001D520A" w:rsidRDefault="000B294D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623</w:t>
            </w:r>
            <w:r w:rsidR="00716662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  <w:tc>
          <w:tcPr>
            <w:tcW w:w="148" w:type="pct"/>
          </w:tcPr>
          <w:p w14:paraId="54829C29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ADB4ED" w14:textId="689BE65E" w:rsidR="008B4B42" w:rsidRPr="001D520A" w:rsidRDefault="000B294D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304</w:t>
            </w:r>
            <w:r w:rsidR="00B23959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398</w:t>
            </w:r>
          </w:p>
        </w:tc>
        <w:tc>
          <w:tcPr>
            <w:tcW w:w="147" w:type="pct"/>
          </w:tcPr>
          <w:p w14:paraId="7002AE61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1E8A79D" w14:textId="55F884B9" w:rsidR="008B4B42" w:rsidRPr="001D520A" w:rsidRDefault="000B294D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618</w:t>
            </w:r>
            <w:r w:rsidR="002804DF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412</w:t>
            </w:r>
          </w:p>
        </w:tc>
        <w:tc>
          <w:tcPr>
            <w:tcW w:w="140" w:type="pct"/>
          </w:tcPr>
          <w:p w14:paraId="45730CEC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9C3A03C" w14:textId="2570B6B6" w:rsidR="008B4B42" w:rsidRPr="001D520A" w:rsidRDefault="000B294D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303</w:t>
            </w:r>
            <w:r w:rsidR="00B23959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247</w:t>
            </w:r>
          </w:p>
        </w:tc>
      </w:tr>
      <w:tr w:rsidR="008B4B42" w:rsidRPr="001D520A" w14:paraId="4897DC70" w14:textId="77777777" w:rsidTr="00D41D04">
        <w:tc>
          <w:tcPr>
            <w:tcW w:w="2212" w:type="pct"/>
          </w:tcPr>
          <w:p w14:paraId="6DA75CE4" w14:textId="09A2028B" w:rsidR="008B4B42" w:rsidRPr="001D520A" w:rsidRDefault="001F115B" w:rsidP="008B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  <w:r w:rsidR="008B4B42" w:rsidRPr="001D520A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8A377C9" w14:textId="753CFD00" w:rsidR="008B4B42" w:rsidRPr="001D520A" w:rsidRDefault="000B294D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="00716662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007</w:t>
            </w:r>
          </w:p>
        </w:tc>
        <w:tc>
          <w:tcPr>
            <w:tcW w:w="148" w:type="pct"/>
          </w:tcPr>
          <w:p w14:paraId="423735A8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5B124D7D" w14:textId="2D2EFA95" w:rsidR="008B4B42" w:rsidRPr="001D520A" w:rsidRDefault="000B294D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423</w:t>
            </w:r>
            <w:r w:rsidR="00B23959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  <w:tc>
          <w:tcPr>
            <w:tcW w:w="147" w:type="pct"/>
          </w:tcPr>
          <w:p w14:paraId="68339DFB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F40A3C4" w14:textId="5A48ED31" w:rsidR="008B4B42" w:rsidRPr="001D520A" w:rsidRDefault="000B294D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2804DF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40" w:type="pct"/>
          </w:tcPr>
          <w:p w14:paraId="0DD75A2B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9AACD6F" w14:textId="6E0825A5" w:rsidR="008B4B42" w:rsidRPr="001D520A" w:rsidRDefault="000B294D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418</w:t>
            </w:r>
            <w:r w:rsidR="00B23959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994</w:t>
            </w:r>
          </w:p>
        </w:tc>
      </w:tr>
      <w:tr w:rsidR="00B405F5" w:rsidRPr="001D520A" w14:paraId="0D2B329A" w14:textId="77777777" w:rsidTr="00D41D04">
        <w:tc>
          <w:tcPr>
            <w:tcW w:w="2212" w:type="pct"/>
          </w:tcPr>
          <w:p w14:paraId="1A2D7535" w14:textId="44845C30" w:rsidR="00B405F5" w:rsidRPr="00D41D04" w:rsidRDefault="00D41D04" w:rsidP="008B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1D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5CF63DDB" w14:textId="14583959" w:rsidR="00B405F5" w:rsidRPr="00D41D04" w:rsidRDefault="000B294D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710</w:t>
            </w:r>
            <w:r w:rsidR="00716662" w:rsidRPr="00D41D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148" w:type="pct"/>
          </w:tcPr>
          <w:p w14:paraId="6DAFDEF6" w14:textId="77777777" w:rsidR="00B405F5" w:rsidRPr="00D41D04" w:rsidRDefault="00B405F5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0F096C7F" w14:textId="53FE2E0F" w:rsidR="00B405F5" w:rsidRPr="00D41D04" w:rsidRDefault="000B294D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</w:t>
            </w:r>
            <w:r w:rsidR="001F115B" w:rsidRPr="00D41D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147" w:type="pct"/>
          </w:tcPr>
          <w:p w14:paraId="7793F19D" w14:textId="77777777" w:rsidR="00B405F5" w:rsidRPr="00D41D04" w:rsidRDefault="00B405F5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01A91E0F" w14:textId="1E666282" w:rsidR="00B405F5" w:rsidRPr="00D41D04" w:rsidRDefault="000B294D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701</w:t>
            </w:r>
            <w:r w:rsidR="002804DF" w:rsidRPr="00D41D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140" w:type="pct"/>
          </w:tcPr>
          <w:p w14:paraId="4FF2C90A" w14:textId="77777777" w:rsidR="00B405F5" w:rsidRPr="00D41D04" w:rsidRDefault="00B405F5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30176930" w14:textId="5309E94A" w:rsidR="00B405F5" w:rsidRPr="00D41D04" w:rsidRDefault="000B294D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722</w:t>
            </w:r>
            <w:r w:rsidR="001F115B" w:rsidRPr="00D41D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241</w:t>
            </w:r>
          </w:p>
        </w:tc>
      </w:tr>
      <w:tr w:rsidR="00B405F5" w:rsidRPr="001D520A" w14:paraId="3D7101C1" w14:textId="77777777" w:rsidTr="00D41D04">
        <w:tc>
          <w:tcPr>
            <w:tcW w:w="2212" w:type="pct"/>
          </w:tcPr>
          <w:p w14:paraId="2FC9D215" w14:textId="7CC20D15" w:rsidR="00B405F5" w:rsidRPr="001D520A" w:rsidRDefault="00B405F5" w:rsidP="00D4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40" w:type="pct"/>
          </w:tcPr>
          <w:p w14:paraId="6C8D4438" w14:textId="34474F25" w:rsidR="00B405F5" w:rsidRPr="001D520A" w:rsidRDefault="00716662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C7002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27F1B53" w14:textId="77777777" w:rsidR="00B405F5" w:rsidRPr="001D520A" w:rsidRDefault="00B405F5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147DFBF" w14:textId="723449AC" w:rsidR="00B405F5" w:rsidRPr="001D520A" w:rsidRDefault="00114FDA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978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D5F7CC1" w14:textId="77777777" w:rsidR="00B405F5" w:rsidRPr="001D520A" w:rsidRDefault="00B405F5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341C4D6" w14:textId="375BB360" w:rsidR="00B405F5" w:rsidRPr="001D520A" w:rsidRDefault="002F0273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EB3E7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3D2945F2" w14:textId="77777777" w:rsidR="00B405F5" w:rsidRPr="001D520A" w:rsidRDefault="00B405F5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36D26A8" w14:textId="7368A9B7" w:rsidR="00B405F5" w:rsidRPr="001D520A" w:rsidRDefault="00114FDA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978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41D04" w:rsidRPr="001D520A" w14:paraId="46BC4FFD" w14:textId="77777777" w:rsidTr="00D41D04">
        <w:tc>
          <w:tcPr>
            <w:tcW w:w="2212" w:type="pct"/>
          </w:tcPr>
          <w:p w14:paraId="7D9E1CF0" w14:textId="21CB441D" w:rsidR="00D41D04" w:rsidRPr="001D520A" w:rsidRDefault="00D41D04" w:rsidP="00D4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1C1AE412" w:rsidR="00D41D04" w:rsidRPr="004C7002" w:rsidRDefault="00A83AC3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7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709,1</w:t>
            </w:r>
            <w:r w:rsidR="004C7002" w:rsidRPr="004C7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8" w:type="pct"/>
          </w:tcPr>
          <w:p w14:paraId="02876C40" w14:textId="77777777" w:rsidR="00D41D04" w:rsidRPr="004C7002" w:rsidRDefault="00D41D04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416DE51A" w:rsidR="00D41D04" w:rsidRPr="004C7002" w:rsidRDefault="000B294D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7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725</w:t>
            </w:r>
            <w:r w:rsidR="00C14089" w:rsidRPr="004C7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C7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147" w:type="pct"/>
          </w:tcPr>
          <w:p w14:paraId="49AF9D61" w14:textId="77777777" w:rsidR="00D41D04" w:rsidRPr="004C7002" w:rsidRDefault="00D41D04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167425FD" w:rsidR="00D41D04" w:rsidRPr="004C7002" w:rsidRDefault="00A83AC3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7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699,5</w:t>
            </w:r>
            <w:r w:rsidR="004C7002" w:rsidRPr="004C7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40" w:type="pct"/>
          </w:tcPr>
          <w:p w14:paraId="274CA64A" w14:textId="77777777" w:rsidR="00D41D04" w:rsidRPr="00534A77" w:rsidRDefault="00D41D04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467CADBD" w:rsidR="00D41D04" w:rsidRPr="00534A77" w:rsidRDefault="000B294D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720</w:t>
            </w:r>
            <w:r w:rsidR="00C14089" w:rsidRPr="00534A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263</w:t>
            </w:r>
          </w:p>
        </w:tc>
      </w:tr>
    </w:tbl>
    <w:p w14:paraId="670C5CDA" w14:textId="77777777" w:rsidR="00DF080A" w:rsidRPr="001D520A" w:rsidRDefault="00DF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2"/>
        <w:gridCol w:w="1169"/>
        <w:gridCol w:w="270"/>
        <w:gridCol w:w="991"/>
        <w:gridCol w:w="269"/>
        <w:gridCol w:w="1033"/>
        <w:gridCol w:w="256"/>
        <w:gridCol w:w="1108"/>
      </w:tblGrid>
      <w:tr w:rsidR="00F8251F" w:rsidRPr="001D520A" w14:paraId="77BD90AE" w14:textId="77777777" w:rsidTr="00F8251F">
        <w:trPr>
          <w:tblHeader/>
        </w:trPr>
        <w:tc>
          <w:tcPr>
            <w:tcW w:w="2212" w:type="pct"/>
          </w:tcPr>
          <w:p w14:paraId="664121D0" w14:textId="47E9C9DC" w:rsidR="00F8251F" w:rsidRPr="00DF080A" w:rsidRDefault="00DF080A" w:rsidP="003F0F6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08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30" w:type="pct"/>
            <w:gridSpan w:val="3"/>
          </w:tcPr>
          <w:p w14:paraId="6BBB1488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30F9BCC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08D8944A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51F" w:rsidRPr="001D520A" w14:paraId="7C436D58" w14:textId="77777777" w:rsidTr="00F8251F">
        <w:trPr>
          <w:tblHeader/>
        </w:trPr>
        <w:tc>
          <w:tcPr>
            <w:tcW w:w="2212" w:type="pct"/>
          </w:tcPr>
          <w:p w14:paraId="3E646414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2C602E28" w14:textId="0CE29376" w:rsidR="00F8251F" w:rsidRPr="001D520A" w:rsidRDefault="000B294D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8251F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8251F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00D774AD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4A3B08A" w14:textId="07D17584" w:rsidR="00F8251F" w:rsidRPr="001D520A" w:rsidRDefault="000B294D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8251F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8251F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76B897F7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2AAD15F" w14:textId="5BFBC2DF" w:rsidR="00F8251F" w:rsidRPr="001D520A" w:rsidRDefault="000B294D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8251F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8251F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0E2F000F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C21EB0F" w14:textId="2E723D70" w:rsidR="00F8251F" w:rsidRPr="001D520A" w:rsidRDefault="000B294D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8251F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8251F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F8251F" w:rsidRPr="001D520A" w14:paraId="53CF6366" w14:textId="77777777" w:rsidTr="00F8251F">
        <w:trPr>
          <w:tblHeader/>
        </w:trPr>
        <w:tc>
          <w:tcPr>
            <w:tcW w:w="2212" w:type="pct"/>
          </w:tcPr>
          <w:p w14:paraId="41C6D370" w14:textId="0DF63D3A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03AA3CF1" w14:textId="067CA017" w:rsidR="00F8251F" w:rsidRPr="001D520A" w:rsidRDefault="000B294D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34F0A771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F54753E" w14:textId="522DEF45" w:rsidR="00F8251F" w:rsidRPr="001D520A" w:rsidRDefault="000B294D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622812C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4C250EB" w14:textId="26AC9105" w:rsidR="00F8251F" w:rsidRPr="001D520A" w:rsidRDefault="000B294D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0DA742B5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4B6CC7A" w14:textId="661B3AED" w:rsidR="00F8251F" w:rsidRPr="001D520A" w:rsidRDefault="000B294D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8251F" w:rsidRPr="001D520A" w14:paraId="70BC2F2C" w14:textId="77777777" w:rsidTr="003F0F60">
        <w:trPr>
          <w:tblHeader/>
        </w:trPr>
        <w:tc>
          <w:tcPr>
            <w:tcW w:w="2212" w:type="pct"/>
          </w:tcPr>
          <w:p w14:paraId="56251C4A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68BB33B9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64DC" w:rsidRPr="001D520A" w14:paraId="38262AC2" w14:textId="77777777" w:rsidTr="00DF080A">
        <w:tc>
          <w:tcPr>
            <w:tcW w:w="2212" w:type="pct"/>
          </w:tcPr>
          <w:p w14:paraId="7E6AAB8F" w14:textId="6CCB7CC5" w:rsidR="009964DC" w:rsidRPr="001D520A" w:rsidRDefault="009964DC" w:rsidP="0099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5D448176" w14:textId="557E868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8277717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D10846D" w14:textId="71FBD7B6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DB4FF9F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3BF4F2E" w14:textId="67C314E4" w:rsidR="009964DC" w:rsidRPr="001D520A" w:rsidRDefault="000B294D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829</w:t>
            </w:r>
          </w:p>
        </w:tc>
        <w:tc>
          <w:tcPr>
            <w:tcW w:w="140" w:type="pct"/>
          </w:tcPr>
          <w:p w14:paraId="4D4D5813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B38ABDE" w14:textId="64E8FE6E" w:rsidR="009964DC" w:rsidRPr="001D520A" w:rsidRDefault="000B294D" w:rsidP="00236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896</w:t>
            </w:r>
          </w:p>
        </w:tc>
      </w:tr>
      <w:tr w:rsidR="009964DC" w:rsidRPr="00441C82" w14:paraId="4208C96C" w14:textId="77777777" w:rsidTr="00DF080A">
        <w:tc>
          <w:tcPr>
            <w:tcW w:w="2212" w:type="pct"/>
          </w:tcPr>
          <w:p w14:paraId="18A4EC0E" w14:textId="15E0210B" w:rsidR="009964DC" w:rsidRPr="001D520A" w:rsidRDefault="009964DC" w:rsidP="0099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0" w:type="pct"/>
          </w:tcPr>
          <w:p w14:paraId="0A0085A5" w14:textId="50BB1B51" w:rsidR="009964DC" w:rsidRPr="001D520A" w:rsidRDefault="000B294D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48" w:type="pct"/>
          </w:tcPr>
          <w:p w14:paraId="5113B307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BC7F432" w14:textId="560881EC" w:rsidR="009964DC" w:rsidRPr="001D520A" w:rsidRDefault="000B294D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47" w:type="pct"/>
          </w:tcPr>
          <w:p w14:paraId="40F02E81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934ECF1" w14:textId="38C6458A" w:rsidR="009964DC" w:rsidRPr="001D520A" w:rsidRDefault="000B294D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40" w:type="pct"/>
          </w:tcPr>
          <w:p w14:paraId="5E72D0D6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5C2822C" w14:textId="5CCB7F60" w:rsidR="009964DC" w:rsidRPr="001D520A" w:rsidRDefault="000B294D" w:rsidP="00236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9964DC" w:rsidRPr="001D520A" w14:paraId="5FC5E3DB" w14:textId="77777777" w:rsidTr="00DF080A">
        <w:tc>
          <w:tcPr>
            <w:tcW w:w="2212" w:type="pct"/>
          </w:tcPr>
          <w:p w14:paraId="2B43166A" w14:textId="007453F9" w:rsidR="009964DC" w:rsidRPr="001D520A" w:rsidRDefault="009964DC" w:rsidP="0099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7BFB45A" w14:textId="4C3CF582" w:rsidR="009964DC" w:rsidRPr="001D520A" w:rsidRDefault="000B294D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111</w:t>
            </w:r>
          </w:p>
        </w:tc>
        <w:tc>
          <w:tcPr>
            <w:tcW w:w="148" w:type="pct"/>
          </w:tcPr>
          <w:p w14:paraId="2076C45A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07577A81" w14:textId="13D20C03" w:rsidR="009964DC" w:rsidRPr="001D520A" w:rsidRDefault="000B294D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295</w:t>
            </w:r>
          </w:p>
        </w:tc>
        <w:tc>
          <w:tcPr>
            <w:tcW w:w="147" w:type="pct"/>
          </w:tcPr>
          <w:p w14:paraId="4203571E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531F2D7" w14:textId="6ABE5FBE" w:rsidR="009964DC" w:rsidRPr="001D520A" w:rsidRDefault="000B294D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111</w:t>
            </w:r>
          </w:p>
        </w:tc>
        <w:tc>
          <w:tcPr>
            <w:tcW w:w="140" w:type="pct"/>
          </w:tcPr>
          <w:p w14:paraId="383DECE2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AB57E95" w14:textId="7C31C55E" w:rsidR="009964DC" w:rsidRPr="001D520A" w:rsidRDefault="000B294D" w:rsidP="00236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295</w:t>
            </w:r>
          </w:p>
        </w:tc>
      </w:tr>
      <w:tr w:rsidR="009964DC" w:rsidRPr="001D520A" w14:paraId="0DB14FE8" w14:textId="77777777" w:rsidTr="00F8251F">
        <w:tc>
          <w:tcPr>
            <w:tcW w:w="2212" w:type="pct"/>
          </w:tcPr>
          <w:p w14:paraId="1B62AE2B" w14:textId="2DA3A5EA" w:rsidR="009964DC" w:rsidRPr="001D520A" w:rsidRDefault="0011327E" w:rsidP="0099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3C05BFF" w14:textId="2A92743D" w:rsidR="009964DC" w:rsidRPr="00D762E4" w:rsidRDefault="000B294D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148" w:type="pct"/>
          </w:tcPr>
          <w:p w14:paraId="75961E33" w14:textId="77777777" w:rsidR="009964DC" w:rsidRPr="00D762E4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1B117F31" w14:textId="0B8929DF" w:rsidR="009964DC" w:rsidRPr="00D762E4" w:rsidRDefault="000B294D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147" w:type="pct"/>
          </w:tcPr>
          <w:p w14:paraId="09494D9A" w14:textId="77777777" w:rsidR="009964DC" w:rsidRPr="00D762E4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C32B568" w14:textId="756A4583" w:rsidR="009964DC" w:rsidRPr="00D762E4" w:rsidRDefault="00A83AC3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7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140" w:type="pct"/>
          </w:tcPr>
          <w:p w14:paraId="206633EB" w14:textId="77777777" w:rsidR="009964DC" w:rsidRPr="00D762E4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BE28FBF" w14:textId="3737E0CE" w:rsidR="009964DC" w:rsidRPr="00D762E4" w:rsidRDefault="000B294D" w:rsidP="00236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964DC" w:rsidRPr="00D762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</w:t>
            </w:r>
          </w:p>
        </w:tc>
      </w:tr>
    </w:tbl>
    <w:p w14:paraId="4F5F3F07" w14:textId="79551744" w:rsidR="00F8251F" w:rsidRDefault="00F8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19"/>
        <w:gridCol w:w="236"/>
        <w:gridCol w:w="1075"/>
        <w:gridCol w:w="236"/>
        <w:gridCol w:w="1024"/>
        <w:gridCol w:w="236"/>
        <w:gridCol w:w="1204"/>
      </w:tblGrid>
      <w:tr w:rsidR="00437397" w:rsidRPr="00C1465F" w14:paraId="213AA53E" w14:textId="77777777" w:rsidTr="00A957A3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698C1B7E" w14:textId="72C7FD71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C146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สั้นแก่บริษัทย่อย</w:t>
            </w: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3F07970D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7397" w:rsidRPr="00C1465F" w14:paraId="11C9DC6D" w14:textId="77777777" w:rsidTr="00A957A3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61E1F4FE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4809A54" w14:textId="77777777" w:rsidR="00437397" w:rsidRPr="00C1465F" w:rsidRDefault="00437397" w:rsidP="00E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4AD4B20" w14:textId="1F368F57" w:rsidR="00437397" w:rsidRPr="00C1465F" w:rsidRDefault="000B294D" w:rsidP="00E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37397" w:rsidRPr="00C146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37397"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27F6D2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334BB37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FF2084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E8F6B9A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1FD255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2D4C332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7513778" w14:textId="41C3D193" w:rsidR="00437397" w:rsidRPr="00C1465F" w:rsidRDefault="000B294D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37397"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37397"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37397" w:rsidRPr="00C1465F" w14:paraId="19CFCF05" w14:textId="77777777" w:rsidTr="00A957A3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0819EF4F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5FE5588" w14:textId="64C0AFD3" w:rsidR="00437397" w:rsidRPr="00C1465F" w:rsidRDefault="000B294D" w:rsidP="00E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242635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ADABD5C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9F40CD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C85ABCD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C9B34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77B21E4" w14:textId="06A9D7DD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437397" w:rsidRPr="00C1465F" w14:paraId="06F812E0" w14:textId="77777777" w:rsidTr="00A957A3">
        <w:trPr>
          <w:tblHeader/>
        </w:trPr>
        <w:tc>
          <w:tcPr>
            <w:tcW w:w="4050" w:type="dxa"/>
            <w:shd w:val="clear" w:color="auto" w:fill="auto"/>
          </w:tcPr>
          <w:p w14:paraId="5445A637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F067D0D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146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37397" w:rsidRPr="00C1465F" w14:paraId="19F0AC2F" w14:textId="77777777" w:rsidTr="00A957A3">
        <w:tc>
          <w:tcPr>
            <w:tcW w:w="4050" w:type="dxa"/>
            <w:shd w:val="clear" w:color="auto" w:fill="auto"/>
          </w:tcPr>
          <w:p w14:paraId="75F8C2DC" w14:textId="77777777" w:rsidR="00437397" w:rsidRPr="00C1465F" w:rsidRDefault="00437397" w:rsidP="0043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9" w:type="dxa"/>
            <w:tcBorders>
              <w:bottom w:val="double" w:sz="4" w:space="0" w:color="auto"/>
            </w:tcBorders>
            <w:shd w:val="clear" w:color="auto" w:fill="auto"/>
          </w:tcPr>
          <w:p w14:paraId="6358678F" w14:textId="3369D416" w:rsidR="00437397" w:rsidRPr="00A957A3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</w:t>
            </w:r>
            <w:r w:rsidR="00437397"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189B9AE" w14:textId="77777777" w:rsidR="00437397" w:rsidRPr="00F27FF1" w:rsidRDefault="00437397" w:rsidP="0043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BA53529" w14:textId="31593587" w:rsidR="00437397" w:rsidRPr="00C1465F" w:rsidRDefault="00437397" w:rsidP="0043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F51D6A" w14:textId="77777777" w:rsidR="00437397" w:rsidRPr="00C1465F" w:rsidRDefault="00437397" w:rsidP="0043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5765C34" w14:textId="7A463746" w:rsidR="00437397" w:rsidRPr="00C1465F" w:rsidRDefault="00437397" w:rsidP="00437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201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8BBF190" w14:textId="77777777" w:rsidR="00437397" w:rsidRPr="00C1465F" w:rsidRDefault="00437397" w:rsidP="0043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4D2EDD68" w14:textId="134BDBEA" w:rsidR="00437397" w:rsidRPr="00A957A3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276</w:t>
            </w:r>
            <w:r w:rsidR="00437397"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799</w:t>
            </w:r>
          </w:p>
        </w:tc>
      </w:tr>
    </w:tbl>
    <w:p w14:paraId="377F5136" w14:textId="6DEE6AF8" w:rsidR="009964DC" w:rsidRDefault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AC43CE2" w14:textId="2972330F" w:rsidR="00437397" w:rsidRDefault="00437397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9964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B294D" w:rsidRPr="000B294D">
        <w:rPr>
          <w:rFonts w:ascii="Angsana New" w:hAnsi="Angsana New" w:cs="Angsana New" w:hint="cs"/>
          <w:sz w:val="30"/>
          <w:szCs w:val="30"/>
        </w:rPr>
        <w:t>3</w:t>
      </w:r>
      <w:r w:rsidR="000B294D" w:rsidRPr="000B294D">
        <w:rPr>
          <w:rFonts w:ascii="Angsana New" w:hAnsi="Angsana New" w:cs="Angsana New"/>
          <w:sz w:val="30"/>
          <w:szCs w:val="30"/>
        </w:rPr>
        <w:t>1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0B294D" w:rsidRPr="000B294D">
        <w:rPr>
          <w:rFonts w:ascii="Angsana New" w:hAnsi="Angsana New" w:cs="Angsana New"/>
          <w:sz w:val="30"/>
          <w:szCs w:val="30"/>
        </w:rPr>
        <w:t>25</w:t>
      </w:r>
      <w:r w:rsidR="000B294D" w:rsidRPr="000B294D">
        <w:rPr>
          <w:rFonts w:ascii="Angsana New" w:hAnsi="Angsana New" w:cs="Angsana New" w:hint="cs"/>
          <w:sz w:val="30"/>
          <w:szCs w:val="30"/>
        </w:rPr>
        <w:t>6</w:t>
      </w:r>
      <w:r w:rsidR="000B294D" w:rsidRPr="000B294D">
        <w:rPr>
          <w:rFonts w:ascii="Angsana New" w:hAnsi="Angsana New" w:cs="Angsana New"/>
          <w:sz w:val="30"/>
          <w:szCs w:val="30"/>
        </w:rPr>
        <w:t>4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บริษัทมีเงิน</w:t>
      </w:r>
      <w:r w:rsidRPr="00D762E4">
        <w:rPr>
          <w:rFonts w:ascii="Angsana New" w:hAnsi="Angsana New" w:cs="Angsana New" w:hint="cs"/>
          <w:sz w:val="30"/>
          <w:szCs w:val="30"/>
          <w:cs/>
        </w:rPr>
        <w:t xml:space="preserve">ให้กู้ยืมระยะสั้นแก่บริษัทย่อย เป็นเงินให้กู้ยืมประเภทไม่มีหลักประกัน โดยมีอัตราดอกเบี้ยร้อยละ </w:t>
      </w:r>
      <w:r w:rsidR="000B294D" w:rsidRPr="000B294D">
        <w:rPr>
          <w:rFonts w:ascii="Angsana New" w:hAnsi="Angsana New" w:cs="Angsana New"/>
          <w:sz w:val="30"/>
          <w:szCs w:val="30"/>
        </w:rPr>
        <w:t>5</w:t>
      </w:r>
      <w:r w:rsidRPr="00D762E4">
        <w:rPr>
          <w:rFonts w:ascii="Angsana New" w:hAnsi="Angsana New" w:cs="Angsana New"/>
          <w:sz w:val="30"/>
          <w:szCs w:val="30"/>
        </w:rPr>
        <w:t>.</w:t>
      </w:r>
      <w:r w:rsidR="000B294D" w:rsidRPr="000B294D">
        <w:rPr>
          <w:rFonts w:ascii="Angsana New" w:hAnsi="Angsana New" w:cs="Angsana New"/>
          <w:sz w:val="30"/>
          <w:szCs w:val="30"/>
        </w:rPr>
        <w:t>5</w:t>
      </w:r>
      <w:r w:rsidRPr="00D762E4">
        <w:rPr>
          <w:rFonts w:ascii="Angsana New" w:hAnsi="Angsana New" w:cs="Angsana New"/>
          <w:sz w:val="30"/>
          <w:szCs w:val="30"/>
        </w:rPr>
        <w:t xml:space="preserve"> </w:t>
      </w:r>
      <w:r w:rsidRPr="00D762E4">
        <w:rPr>
          <w:rFonts w:ascii="Angsana New" w:hAnsi="Angsana New" w:cs="Angsana New" w:hint="cs"/>
          <w:sz w:val="30"/>
          <w:szCs w:val="30"/>
          <w:cs/>
        </w:rPr>
        <w:t>ต่อปี และชำระคืนเมื่อทวงถาม</w:t>
      </w:r>
    </w:p>
    <w:p w14:paraId="41899F31" w14:textId="57ACDF5C" w:rsidR="00441C82" w:rsidRDefault="00441C82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1"/>
        <w:gridCol w:w="1168"/>
        <w:gridCol w:w="271"/>
        <w:gridCol w:w="994"/>
        <w:gridCol w:w="269"/>
        <w:gridCol w:w="1179"/>
        <w:gridCol w:w="256"/>
        <w:gridCol w:w="1092"/>
      </w:tblGrid>
      <w:tr w:rsidR="00441C82" w:rsidRPr="001D520A" w14:paraId="623010FB" w14:textId="77777777" w:rsidTr="00A957A3">
        <w:trPr>
          <w:tblHeader/>
        </w:trPr>
        <w:tc>
          <w:tcPr>
            <w:tcW w:w="2180" w:type="pct"/>
          </w:tcPr>
          <w:p w14:paraId="370717CB" w14:textId="5201B2B7" w:rsidR="00441C82" w:rsidRPr="00DF080A" w:rsidRDefault="00441C82" w:rsidP="00441C8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lastRenderedPageBreak/>
              <w:t>เงินจ่ายล่วงหน้าค่าสินค้า</w:t>
            </w:r>
          </w:p>
        </w:tc>
        <w:tc>
          <w:tcPr>
            <w:tcW w:w="1312" w:type="pct"/>
            <w:gridSpan w:val="3"/>
          </w:tcPr>
          <w:p w14:paraId="2628A768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0AB0066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3B3B04B3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1C82" w:rsidRPr="001D520A" w14:paraId="6407724D" w14:textId="77777777" w:rsidTr="00A957A3">
        <w:trPr>
          <w:tblHeader/>
        </w:trPr>
        <w:tc>
          <w:tcPr>
            <w:tcW w:w="2180" w:type="pct"/>
          </w:tcPr>
          <w:p w14:paraId="69085D33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0EC5C93" w14:textId="7D9DB4F0" w:rsidR="00441C82" w:rsidRPr="001D520A" w:rsidRDefault="000B294D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06A82E3A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D020ABC" w14:textId="19DBAD5F" w:rsidR="00441C82" w:rsidRPr="001D520A" w:rsidRDefault="000B294D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5262C551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238881F" w14:textId="06B714E6" w:rsidR="00441C82" w:rsidRPr="001D520A" w:rsidRDefault="000B294D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</w:tcPr>
          <w:p w14:paraId="3DCAE2FB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B72893B" w14:textId="5848E9BD" w:rsidR="00441C82" w:rsidRPr="001D520A" w:rsidRDefault="000B294D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41C82" w:rsidRPr="001D520A" w14:paraId="66FD4FA8" w14:textId="77777777" w:rsidTr="00A957A3">
        <w:trPr>
          <w:tblHeader/>
        </w:trPr>
        <w:tc>
          <w:tcPr>
            <w:tcW w:w="2180" w:type="pct"/>
          </w:tcPr>
          <w:p w14:paraId="0CB8D3F6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9A82BA2" w14:textId="0F73A3EB" w:rsidR="00441C82" w:rsidRPr="001D520A" w:rsidRDefault="000B294D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339EA039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775714A" w14:textId="38255FFA" w:rsidR="00441C82" w:rsidRPr="001D520A" w:rsidRDefault="000B294D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1F8801C5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FB8ACE5" w14:textId="0071BB76" w:rsidR="00441C82" w:rsidRPr="001D520A" w:rsidRDefault="000B294D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2ACDAE3A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FA1A32A" w14:textId="4BBA1DC6" w:rsidR="00441C82" w:rsidRPr="001D520A" w:rsidRDefault="000B294D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41C82" w:rsidRPr="001D520A" w14:paraId="3A328E6E" w14:textId="77777777" w:rsidTr="00A957A3">
        <w:trPr>
          <w:tblHeader/>
        </w:trPr>
        <w:tc>
          <w:tcPr>
            <w:tcW w:w="2180" w:type="pct"/>
          </w:tcPr>
          <w:p w14:paraId="1EE5D239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20" w:type="pct"/>
            <w:gridSpan w:val="7"/>
          </w:tcPr>
          <w:p w14:paraId="71BEA7A6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C82" w:rsidRPr="001D520A" w14:paraId="71D2D25E" w14:textId="77777777" w:rsidTr="00A957A3">
        <w:tc>
          <w:tcPr>
            <w:tcW w:w="2180" w:type="pct"/>
          </w:tcPr>
          <w:p w14:paraId="08B2826E" w14:textId="77777777" w:rsidR="00441C82" w:rsidRPr="001D520A" w:rsidRDefault="00441C82" w:rsidP="0044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43427E1E" w14:textId="5150EBE8" w:rsidR="00441C82" w:rsidRPr="00A957A3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441C82"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46" w:type="pct"/>
          </w:tcPr>
          <w:p w14:paraId="68ED1BAA" w14:textId="77777777" w:rsidR="00441C82" w:rsidRPr="00A957A3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6B4B2FA2" w14:textId="33D80C2C" w:rsidR="00441C82" w:rsidRPr="00A957A3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3E6F42C0" w14:textId="77777777" w:rsidR="00441C82" w:rsidRPr="00A957A3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4D60A4FA" w14:textId="7A0CC695" w:rsidR="00441C82" w:rsidRPr="00A957A3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441C82"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38" w:type="pct"/>
          </w:tcPr>
          <w:p w14:paraId="0FA5F3E0" w14:textId="77777777" w:rsidR="00441C82" w:rsidRPr="00A957A3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6C897ED0" w14:textId="6B438E90" w:rsidR="00441C82" w:rsidRPr="00A957A3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74253D61" w14:textId="77777777" w:rsidR="00783B65" w:rsidRPr="00A957A3" w:rsidRDefault="00783B65" w:rsidP="00411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70"/>
        <w:gridCol w:w="267"/>
        <w:gridCol w:w="1093"/>
        <w:gridCol w:w="267"/>
        <w:gridCol w:w="1078"/>
        <w:gridCol w:w="252"/>
        <w:gridCol w:w="1102"/>
      </w:tblGrid>
      <w:tr w:rsidR="004F52F4" w:rsidRPr="001D520A" w14:paraId="52B8A952" w14:textId="77777777" w:rsidTr="00A957A3">
        <w:tc>
          <w:tcPr>
            <w:tcW w:w="2182" w:type="pct"/>
          </w:tcPr>
          <w:p w14:paraId="3C5DFF2A" w14:textId="43A5E825" w:rsidR="004F52F4" w:rsidRPr="001D520A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63" w:type="pct"/>
            <w:gridSpan w:val="3"/>
          </w:tcPr>
          <w:p w14:paraId="7D12AF84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0E4632C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64BD7183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2F4" w:rsidRPr="001D520A" w14:paraId="4E5FE717" w14:textId="77777777" w:rsidTr="00A957A3">
        <w:tc>
          <w:tcPr>
            <w:tcW w:w="2182" w:type="pct"/>
            <w:shd w:val="clear" w:color="auto" w:fill="auto"/>
          </w:tcPr>
          <w:p w14:paraId="11449CDD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042773F" w14:textId="728B5F3B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60E55EC3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A71457E" w14:textId="62085991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4683C6C5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86D3ECB" w14:textId="27186302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6" w:type="pct"/>
          </w:tcPr>
          <w:p w14:paraId="220ED9AC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EC172DA" w14:textId="6FBC3886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52F4" w:rsidRPr="001D520A" w14:paraId="1D03B9AE" w14:textId="77777777" w:rsidTr="00A957A3">
        <w:tc>
          <w:tcPr>
            <w:tcW w:w="2182" w:type="pct"/>
            <w:shd w:val="clear" w:color="auto" w:fill="auto"/>
          </w:tcPr>
          <w:p w14:paraId="50314BA6" w14:textId="7BB9D6F1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E300789" w14:textId="0139B266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639DB948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4D9E6EF" w14:textId="788A1FA7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267D2841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A7E1FC1" w14:textId="5BD46AAC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6" w:type="pct"/>
          </w:tcPr>
          <w:p w14:paraId="4394F64C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4B98A84" w14:textId="37352CF4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F52F4" w:rsidRPr="001D520A" w14:paraId="7F495B30" w14:textId="77777777" w:rsidTr="00A957A3">
        <w:tc>
          <w:tcPr>
            <w:tcW w:w="2182" w:type="pct"/>
          </w:tcPr>
          <w:p w14:paraId="32F705E1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8" w:type="pct"/>
            <w:gridSpan w:val="7"/>
          </w:tcPr>
          <w:p w14:paraId="49A94F05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2F4" w:rsidRPr="001D520A" w14:paraId="4901FCC0" w14:textId="77777777" w:rsidTr="00A957A3">
        <w:tc>
          <w:tcPr>
            <w:tcW w:w="2182" w:type="pct"/>
          </w:tcPr>
          <w:p w14:paraId="3C3C419D" w14:textId="77777777" w:rsidR="004F52F4" w:rsidRPr="001D520A" w:rsidRDefault="004F52F4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6EAE0391" w14:textId="3DF3A669" w:rsidR="004F52F4" w:rsidRPr="001D520A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0540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44" w:type="pct"/>
          </w:tcPr>
          <w:p w14:paraId="24CBC238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7E6B197" w14:textId="400D09F8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  <w:tc>
          <w:tcPr>
            <w:tcW w:w="144" w:type="pct"/>
          </w:tcPr>
          <w:p w14:paraId="2837C021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DD27665" w14:textId="12600E4B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BC2FE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36" w:type="pct"/>
          </w:tcPr>
          <w:p w14:paraId="0E14FAAE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5E18D99" w14:textId="0886B7D2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</w:tr>
      <w:tr w:rsidR="004F52F4" w:rsidRPr="001D520A" w14:paraId="5150C905" w14:textId="77777777" w:rsidTr="00A957A3">
        <w:tc>
          <w:tcPr>
            <w:tcW w:w="2182" w:type="pct"/>
          </w:tcPr>
          <w:p w14:paraId="6C4A273E" w14:textId="3F983105" w:rsidR="004F52F4" w:rsidRPr="001D520A" w:rsidRDefault="00783B65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0" w:type="pct"/>
          </w:tcPr>
          <w:p w14:paraId="73D05906" w14:textId="427D1B62" w:rsidR="004F52F4" w:rsidRPr="001D520A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BC2FE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063</w:t>
            </w:r>
          </w:p>
        </w:tc>
        <w:tc>
          <w:tcPr>
            <w:tcW w:w="144" w:type="pct"/>
          </w:tcPr>
          <w:p w14:paraId="1AF443C7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7D8E1DE" w14:textId="75491B4A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094</w:t>
            </w:r>
          </w:p>
        </w:tc>
        <w:tc>
          <w:tcPr>
            <w:tcW w:w="144" w:type="pct"/>
          </w:tcPr>
          <w:p w14:paraId="465DBA72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4C6751E" w14:textId="4027DE06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BC2FEA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063</w:t>
            </w:r>
          </w:p>
        </w:tc>
        <w:tc>
          <w:tcPr>
            <w:tcW w:w="136" w:type="pct"/>
          </w:tcPr>
          <w:p w14:paraId="1C87C13D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F0D03A0" w14:textId="37BE4334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094</w:t>
            </w:r>
          </w:p>
        </w:tc>
      </w:tr>
      <w:tr w:rsidR="004F52F4" w:rsidRPr="001D520A" w14:paraId="4B12C3CA" w14:textId="77777777" w:rsidTr="00A957A3">
        <w:tc>
          <w:tcPr>
            <w:tcW w:w="2182" w:type="pct"/>
          </w:tcPr>
          <w:p w14:paraId="233CB1FD" w14:textId="77777777" w:rsidR="004F52F4" w:rsidRPr="001D520A" w:rsidRDefault="004F52F4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A850356" w14:textId="38C61B62" w:rsidR="004F52F4" w:rsidRPr="001D520A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 w:rsidR="000540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44" w:type="pct"/>
          </w:tcPr>
          <w:p w14:paraId="0BDDDE93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B06932" w14:textId="3A41AD76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</w:t>
            </w:r>
            <w:r w:rsidR="004F52F4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144" w:type="pct"/>
          </w:tcPr>
          <w:p w14:paraId="5FC07B0E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63DA465" w14:textId="057012E8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 w:rsidR="00BC2FEA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36" w:type="pct"/>
          </w:tcPr>
          <w:p w14:paraId="35D8AE81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4AB4F6C" w14:textId="48E4A381" w:rsidR="004F52F4" w:rsidRPr="001D520A" w:rsidRDefault="000B294D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</w:t>
            </w:r>
            <w:r w:rsidR="004F52F4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905</w:t>
            </w:r>
          </w:p>
        </w:tc>
      </w:tr>
    </w:tbl>
    <w:p w14:paraId="1B554CC8" w14:textId="77777777" w:rsidR="008C2F0D" w:rsidRPr="00A957A3" w:rsidRDefault="008C2F0D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4"/>
        <w:gridCol w:w="269"/>
        <w:gridCol w:w="1079"/>
        <w:gridCol w:w="253"/>
        <w:gridCol w:w="1099"/>
      </w:tblGrid>
      <w:tr w:rsidR="008C2F0D" w:rsidRPr="001D520A" w14:paraId="075FF44D" w14:textId="77777777" w:rsidTr="0011327E">
        <w:tc>
          <w:tcPr>
            <w:tcW w:w="2196" w:type="pct"/>
          </w:tcPr>
          <w:p w14:paraId="46C08F1C" w14:textId="6EF1E31F" w:rsidR="008C2F0D" w:rsidRPr="001D520A" w:rsidRDefault="008C2F0D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40" w:type="pct"/>
            <w:gridSpan w:val="3"/>
          </w:tcPr>
          <w:p w14:paraId="643F0395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60794B56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284C04C6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F0D" w:rsidRPr="001D520A" w14:paraId="7A1E435D" w14:textId="77777777" w:rsidTr="0011327E">
        <w:tc>
          <w:tcPr>
            <w:tcW w:w="2196" w:type="pct"/>
            <w:shd w:val="clear" w:color="auto" w:fill="auto"/>
          </w:tcPr>
          <w:p w14:paraId="072BF5AF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C7CE788" w14:textId="31BDC4B5" w:rsidR="008C2F0D" w:rsidRPr="001D520A" w:rsidRDefault="000B294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C2F0D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C2F0D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1ECB25A6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2701197" w14:textId="4846F4F0" w:rsidR="008C2F0D" w:rsidRPr="001D520A" w:rsidRDefault="000B294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C2F0D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505FC836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590B14A" w14:textId="693BF89E" w:rsidR="008C2F0D" w:rsidRPr="001D520A" w:rsidRDefault="000B294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C2F0D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C2F0D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" w:type="pct"/>
          </w:tcPr>
          <w:p w14:paraId="1AEE060D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86AF3F8" w14:textId="5480F714" w:rsidR="008C2F0D" w:rsidRPr="001D520A" w:rsidRDefault="000B294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C2F0D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C2F0D" w:rsidRPr="001D520A" w14:paraId="0E589471" w14:textId="77777777" w:rsidTr="0011327E">
        <w:tc>
          <w:tcPr>
            <w:tcW w:w="2196" w:type="pct"/>
            <w:shd w:val="clear" w:color="auto" w:fill="auto"/>
          </w:tcPr>
          <w:p w14:paraId="760B318E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26790EA5" w14:textId="0943E982" w:rsidR="008C2F0D" w:rsidRPr="001D520A" w:rsidRDefault="000B294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0D33A5BD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169F651" w14:textId="7ABECC2F" w:rsidR="008C2F0D" w:rsidRPr="001D520A" w:rsidRDefault="000B294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291B2CD0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92E18F" w14:textId="599FB53B" w:rsidR="008C2F0D" w:rsidRPr="001D520A" w:rsidRDefault="000B294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27E3F50E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F3CE636" w14:textId="7E52C16E" w:rsidR="008C2F0D" w:rsidRPr="001D520A" w:rsidRDefault="000B294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C2F0D" w:rsidRPr="001D520A" w14:paraId="54A843B3" w14:textId="77777777" w:rsidTr="0011327E">
        <w:tc>
          <w:tcPr>
            <w:tcW w:w="2196" w:type="pct"/>
          </w:tcPr>
          <w:p w14:paraId="77435909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6DBBB1FE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2F0D" w:rsidRPr="001D520A" w14:paraId="276C76D1" w14:textId="77777777" w:rsidTr="0011327E">
        <w:tc>
          <w:tcPr>
            <w:tcW w:w="2196" w:type="pct"/>
          </w:tcPr>
          <w:p w14:paraId="4BCF4C3F" w14:textId="35A61EFA" w:rsidR="008C2F0D" w:rsidRPr="001D520A" w:rsidRDefault="008C2F0D" w:rsidP="008C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6AACE0BB" w14:textId="40FF2401" w:rsidR="008C2F0D" w:rsidRPr="001D520A" w:rsidRDefault="008C2F0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5364998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EB1EFAA" w14:textId="17150345" w:rsidR="008C2F0D" w:rsidRPr="001D520A" w:rsidRDefault="008C2F0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B43FD03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A4E3507" w14:textId="1D8D7C13" w:rsidR="008C2F0D" w:rsidRPr="001D520A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C2F0D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463</w:t>
            </w:r>
          </w:p>
        </w:tc>
        <w:tc>
          <w:tcPr>
            <w:tcW w:w="137" w:type="pct"/>
          </w:tcPr>
          <w:p w14:paraId="05553EB0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252A40E" w14:textId="64647B15" w:rsidR="008C2F0D" w:rsidRPr="001D520A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C2F0D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985</w:t>
            </w:r>
          </w:p>
        </w:tc>
      </w:tr>
      <w:tr w:rsidR="008C2F0D" w:rsidRPr="001D520A" w14:paraId="36C39713" w14:textId="77777777" w:rsidTr="0011327E">
        <w:tc>
          <w:tcPr>
            <w:tcW w:w="2196" w:type="pct"/>
          </w:tcPr>
          <w:p w14:paraId="299CD4A4" w14:textId="2B867909" w:rsidR="008C2F0D" w:rsidRPr="001D520A" w:rsidRDefault="008C2F0D" w:rsidP="008C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</w:tcPr>
          <w:p w14:paraId="00965865" w14:textId="60DE1680" w:rsidR="008C2F0D" w:rsidRPr="001D520A" w:rsidRDefault="008C2F0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C9D2BD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3A67168" w14:textId="12191675" w:rsidR="008C2F0D" w:rsidRPr="001D520A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13597278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98932F4" w14:textId="261F828E" w:rsidR="008C2F0D" w:rsidRPr="001D520A" w:rsidRDefault="008C2F0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F74BC87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C716F31" w14:textId="183ED415" w:rsidR="008C2F0D" w:rsidRPr="001D520A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8C2F0D" w:rsidRPr="001D520A" w14:paraId="06DB8477" w14:textId="77777777" w:rsidTr="0011327E">
        <w:tc>
          <w:tcPr>
            <w:tcW w:w="2196" w:type="pct"/>
          </w:tcPr>
          <w:p w14:paraId="0716FF94" w14:textId="77777777" w:rsidR="008C2F0D" w:rsidRPr="001D520A" w:rsidRDefault="008C2F0D" w:rsidP="008C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602" w:type="pct"/>
          </w:tcPr>
          <w:p w14:paraId="18578777" w14:textId="19E8BBD3" w:rsidR="008C2F0D" w:rsidRPr="001D520A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145" w:type="pct"/>
          </w:tcPr>
          <w:p w14:paraId="70F4AAA2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542F0D9" w14:textId="6FF6FBAF" w:rsidR="008C2F0D" w:rsidRPr="001D520A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146" w:type="pct"/>
          </w:tcPr>
          <w:p w14:paraId="241EB988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C06442" w14:textId="3E6ED1A9" w:rsidR="008C2F0D" w:rsidRPr="001D520A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137" w:type="pct"/>
          </w:tcPr>
          <w:p w14:paraId="74D3073F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ECA02D5" w14:textId="50C9C413" w:rsidR="008C2F0D" w:rsidRPr="001D520A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</w:tr>
      <w:tr w:rsidR="008C2F0D" w:rsidRPr="001D520A" w14:paraId="1323221D" w14:textId="77777777" w:rsidTr="0011327E">
        <w:tc>
          <w:tcPr>
            <w:tcW w:w="2196" w:type="pct"/>
          </w:tcPr>
          <w:p w14:paraId="2E758FF7" w14:textId="77777777" w:rsidR="008C2F0D" w:rsidRPr="001D520A" w:rsidRDefault="008C2F0D" w:rsidP="008C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F20BC30" w14:textId="6439A0C4" w:rsidR="008C2F0D" w:rsidRPr="001D520A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45" w:type="pct"/>
          </w:tcPr>
          <w:p w14:paraId="55E065E3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CB19766" w14:textId="7635C2F2" w:rsidR="008C2F0D" w:rsidRPr="001D520A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46" w:type="pct"/>
          </w:tcPr>
          <w:p w14:paraId="6409E70A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AF1534E" w14:textId="0CD99469" w:rsidR="008C2F0D" w:rsidRPr="001D520A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8C2F0D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582</w:t>
            </w:r>
          </w:p>
        </w:tc>
        <w:tc>
          <w:tcPr>
            <w:tcW w:w="137" w:type="pct"/>
          </w:tcPr>
          <w:p w14:paraId="4715CE06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A8D8B3B" w14:textId="66EBBBB9" w:rsidR="008C2F0D" w:rsidRPr="001D520A" w:rsidRDefault="000B294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8C2F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</w:t>
            </w:r>
          </w:p>
        </w:tc>
      </w:tr>
    </w:tbl>
    <w:p w14:paraId="4AC54AD2" w14:textId="77777777" w:rsidR="00A957A3" w:rsidRPr="00A957A3" w:rsidRDefault="00A957A3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20"/>
        <w:gridCol w:w="1119"/>
        <w:gridCol w:w="236"/>
        <w:gridCol w:w="1142"/>
        <w:gridCol w:w="236"/>
        <w:gridCol w:w="1131"/>
        <w:gridCol w:w="236"/>
        <w:gridCol w:w="1077"/>
      </w:tblGrid>
      <w:tr w:rsidR="00A334E1" w:rsidRPr="00C1465F" w14:paraId="18C3BE4D" w14:textId="77777777" w:rsidTr="0011327E">
        <w:trPr>
          <w:tblHeader/>
        </w:trPr>
        <w:tc>
          <w:tcPr>
            <w:tcW w:w="2216" w:type="pct"/>
            <w:shd w:val="clear" w:color="auto" w:fill="auto"/>
            <w:vAlign w:val="bottom"/>
          </w:tcPr>
          <w:p w14:paraId="26786E9F" w14:textId="0EA4F096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C146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สั้นจากบริษัทย่อย</w:t>
            </w:r>
          </w:p>
        </w:tc>
        <w:tc>
          <w:tcPr>
            <w:tcW w:w="2784" w:type="pct"/>
            <w:gridSpan w:val="7"/>
            <w:shd w:val="clear" w:color="auto" w:fill="auto"/>
            <w:vAlign w:val="bottom"/>
          </w:tcPr>
          <w:p w14:paraId="7538A2A0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4E1" w:rsidRPr="00C1465F" w14:paraId="7A6BF538" w14:textId="77777777" w:rsidTr="00A957A3">
        <w:trPr>
          <w:tblHeader/>
        </w:trPr>
        <w:tc>
          <w:tcPr>
            <w:tcW w:w="2216" w:type="pct"/>
            <w:shd w:val="clear" w:color="auto" w:fill="auto"/>
            <w:vAlign w:val="bottom"/>
          </w:tcPr>
          <w:p w14:paraId="28685249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45298AD8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65C04F84" w14:textId="7AD2DA31" w:rsidR="00A334E1" w:rsidRPr="00C1465F" w:rsidRDefault="000B294D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334E1" w:rsidRPr="00C146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334E1"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DB76CFF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20DD37A6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61AC99F1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59AAD0F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09EDF19E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85AF3B9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444B1F6" w14:textId="38A0E749" w:rsidR="00A334E1" w:rsidRPr="00C1465F" w:rsidRDefault="000B294D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334E1"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334E1"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A334E1" w:rsidRPr="00C1465F" w14:paraId="536B4CB0" w14:textId="77777777" w:rsidTr="00A957A3">
        <w:trPr>
          <w:tblHeader/>
        </w:trPr>
        <w:tc>
          <w:tcPr>
            <w:tcW w:w="2216" w:type="pct"/>
            <w:shd w:val="clear" w:color="auto" w:fill="auto"/>
            <w:vAlign w:val="bottom"/>
          </w:tcPr>
          <w:p w14:paraId="1AAB50CB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39474181" w14:textId="61155ABB" w:rsidR="00A334E1" w:rsidRPr="00C1465F" w:rsidRDefault="000B294D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DA8CFD2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5039A2F3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E2D2143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461F124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C6CB7D6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1D56AB3" w14:textId="2DBAA5F2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334E1" w:rsidRPr="00C1465F" w14:paraId="5D8146A3" w14:textId="77777777" w:rsidTr="00A957A3">
        <w:trPr>
          <w:tblHeader/>
        </w:trPr>
        <w:tc>
          <w:tcPr>
            <w:tcW w:w="2216" w:type="pct"/>
            <w:shd w:val="clear" w:color="auto" w:fill="auto"/>
          </w:tcPr>
          <w:p w14:paraId="5669D8D9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4" w:type="pct"/>
            <w:gridSpan w:val="7"/>
            <w:shd w:val="clear" w:color="auto" w:fill="auto"/>
          </w:tcPr>
          <w:p w14:paraId="35B0DFAA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146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957A3" w:rsidRPr="00C1465F" w14:paraId="1FA29685" w14:textId="77777777" w:rsidTr="00A957A3">
        <w:tc>
          <w:tcPr>
            <w:tcW w:w="2216" w:type="pct"/>
            <w:shd w:val="clear" w:color="auto" w:fill="auto"/>
          </w:tcPr>
          <w:p w14:paraId="1AE44291" w14:textId="5D27F196" w:rsidR="00A957A3" w:rsidRPr="002C29BC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C2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41DA763D" w14:textId="0E3F60F1" w:rsidR="00A957A3" w:rsidRPr="00A957A3" w:rsidRDefault="00A957A3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19,640</w:t>
            </w:r>
          </w:p>
        </w:tc>
        <w:tc>
          <w:tcPr>
            <w:tcW w:w="127" w:type="pct"/>
            <w:shd w:val="clear" w:color="auto" w:fill="auto"/>
          </w:tcPr>
          <w:p w14:paraId="74F6D986" w14:textId="77777777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D03E1F1" w14:textId="5EA78892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 w:rsidRPr="00A957A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8FFA28E" w14:textId="77777777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20C10C7" w14:textId="5C2F3F80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 w:rsidRPr="00A957A3">
              <w:rPr>
                <w:rFonts w:ascii="Angsana New" w:hAnsi="Angsana New" w:cs="Angsana New"/>
                <w:sz w:val="30"/>
                <w:szCs w:val="30"/>
              </w:rPr>
              <w:t>(460)</w:t>
            </w:r>
          </w:p>
        </w:tc>
        <w:tc>
          <w:tcPr>
            <w:tcW w:w="127" w:type="pct"/>
            <w:shd w:val="clear" w:color="auto" w:fill="auto"/>
          </w:tcPr>
          <w:p w14:paraId="03EC916A" w14:textId="77777777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2593514C" w14:textId="534178EC" w:rsidR="00A957A3" w:rsidRPr="00A957A3" w:rsidRDefault="00A957A3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19,180</w:t>
            </w:r>
          </w:p>
        </w:tc>
      </w:tr>
    </w:tbl>
    <w:p w14:paraId="50AFE012" w14:textId="77777777" w:rsidR="00A957A3" w:rsidRDefault="00A957A3" w:rsidP="00A95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-202"/>
        <w:jc w:val="thaiDistribute"/>
        <w:rPr>
          <w:rFonts w:ascii="Angsana New" w:hAnsi="Angsana New" w:cs="Angsana New"/>
          <w:sz w:val="30"/>
          <w:szCs w:val="30"/>
        </w:rPr>
      </w:pPr>
    </w:p>
    <w:p w14:paraId="7C6EB7BC" w14:textId="6C2C9221" w:rsidR="00D04975" w:rsidRDefault="00D04975" w:rsidP="00A95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9964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B294D" w:rsidRPr="000B294D">
        <w:rPr>
          <w:rFonts w:ascii="Angsana New" w:hAnsi="Angsana New" w:cs="Angsana New" w:hint="cs"/>
          <w:sz w:val="30"/>
          <w:szCs w:val="30"/>
        </w:rPr>
        <w:t>3</w:t>
      </w:r>
      <w:r w:rsidR="000B294D" w:rsidRPr="000B294D">
        <w:rPr>
          <w:rFonts w:ascii="Angsana New" w:hAnsi="Angsana New" w:cs="Angsana New"/>
          <w:sz w:val="30"/>
          <w:szCs w:val="30"/>
        </w:rPr>
        <w:t>1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0B294D" w:rsidRPr="000B294D">
        <w:rPr>
          <w:rFonts w:ascii="Angsana New" w:hAnsi="Angsana New" w:cs="Angsana New"/>
          <w:sz w:val="30"/>
          <w:szCs w:val="30"/>
        </w:rPr>
        <w:t>25</w:t>
      </w:r>
      <w:r w:rsidR="000B294D" w:rsidRPr="000B294D">
        <w:rPr>
          <w:rFonts w:ascii="Angsana New" w:hAnsi="Angsana New" w:cs="Angsana New" w:hint="cs"/>
          <w:sz w:val="30"/>
          <w:szCs w:val="30"/>
        </w:rPr>
        <w:t>6</w:t>
      </w:r>
      <w:r w:rsidR="000B294D" w:rsidRPr="000B294D">
        <w:rPr>
          <w:rFonts w:ascii="Angsana New" w:hAnsi="Angsana New" w:cs="Angsana New"/>
          <w:sz w:val="30"/>
          <w:szCs w:val="30"/>
        </w:rPr>
        <w:t>4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บริษัทมี</w:t>
      </w:r>
      <w:r w:rsidRPr="003E3B61">
        <w:rPr>
          <w:rFonts w:ascii="Angsana New" w:hAnsi="Angsana New" w:cs="Angsana New" w:hint="cs"/>
          <w:sz w:val="30"/>
          <w:szCs w:val="30"/>
          <w:cs/>
        </w:rPr>
        <w:t>เงินกู้ยืมระยะสั้น</w:t>
      </w:r>
      <w:r w:rsidR="004C7002">
        <w:rPr>
          <w:rFonts w:ascii="Angsana New" w:hAnsi="Angsana New" w:cs="Angsana New" w:hint="cs"/>
          <w:sz w:val="30"/>
          <w:szCs w:val="30"/>
          <w:cs/>
        </w:rPr>
        <w:t>จาก</w:t>
      </w:r>
      <w:r w:rsidRPr="003E3B61">
        <w:rPr>
          <w:rFonts w:ascii="Angsana New" w:hAnsi="Angsana New" w:cs="Angsana New" w:hint="cs"/>
          <w:sz w:val="30"/>
          <w:szCs w:val="30"/>
          <w:cs/>
        </w:rPr>
        <w:t xml:space="preserve">บริษัทย่อย เป็นเงินกู้ยืมประเภทไม่มีหลักประกัน โดยมีอัตราดอกเบี้ยร้อยละ </w:t>
      </w:r>
      <w:r w:rsidR="000B294D" w:rsidRPr="000B294D">
        <w:rPr>
          <w:rFonts w:ascii="Angsana New" w:hAnsi="Angsana New" w:cs="Angsana New"/>
          <w:sz w:val="30"/>
          <w:szCs w:val="30"/>
        </w:rPr>
        <w:t>5</w:t>
      </w:r>
      <w:r w:rsidR="00277961" w:rsidRPr="003E3B61">
        <w:rPr>
          <w:rFonts w:ascii="Angsana New" w:hAnsi="Angsana New" w:cs="Angsana New"/>
          <w:sz w:val="30"/>
          <w:szCs w:val="30"/>
        </w:rPr>
        <w:t>.</w:t>
      </w:r>
      <w:r w:rsidR="000B294D" w:rsidRPr="000B294D">
        <w:rPr>
          <w:rFonts w:ascii="Angsana New" w:hAnsi="Angsana New" w:cs="Angsana New"/>
          <w:sz w:val="30"/>
          <w:szCs w:val="30"/>
        </w:rPr>
        <w:t>5</w:t>
      </w:r>
      <w:r w:rsidRPr="003E3B61">
        <w:rPr>
          <w:rFonts w:ascii="Angsana New" w:hAnsi="Angsana New" w:cs="Angsana New"/>
          <w:sz w:val="30"/>
          <w:szCs w:val="30"/>
        </w:rPr>
        <w:t xml:space="preserve"> </w:t>
      </w:r>
      <w:r w:rsidRPr="003E3B61">
        <w:rPr>
          <w:rFonts w:ascii="Angsana New" w:hAnsi="Angsana New" w:cs="Angsana New" w:hint="cs"/>
          <w:sz w:val="30"/>
          <w:szCs w:val="30"/>
          <w:cs/>
        </w:rPr>
        <w:t>ต่อปี และชำระคืนเมื่อทวงถาม</w:t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544276" w:rsidRPr="001D520A" w14:paraId="274CF030" w14:textId="77777777" w:rsidTr="001E16CB">
        <w:tc>
          <w:tcPr>
            <w:tcW w:w="2196" w:type="pct"/>
          </w:tcPr>
          <w:p w14:paraId="46DFB158" w14:textId="5F08F098" w:rsidR="00544276" w:rsidRPr="001D520A" w:rsidRDefault="00C374B4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339" w:type="pct"/>
            <w:gridSpan w:val="3"/>
          </w:tcPr>
          <w:p w14:paraId="0EA35AB5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BDB8E26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20E90AB8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276" w:rsidRPr="001D520A" w14:paraId="38C952A2" w14:textId="77777777" w:rsidTr="001E16CB">
        <w:tc>
          <w:tcPr>
            <w:tcW w:w="2196" w:type="pct"/>
            <w:shd w:val="clear" w:color="auto" w:fill="auto"/>
          </w:tcPr>
          <w:p w14:paraId="4DA735E2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</w:tcPr>
          <w:p w14:paraId="22CAEDC7" w14:textId="77B2A035" w:rsidR="00544276" w:rsidRPr="001D520A" w:rsidRDefault="000B294D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5E10BA7E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CF4D63" w14:textId="454D7060" w:rsidR="00544276" w:rsidRPr="001D520A" w:rsidRDefault="000B294D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5D8B219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535287A" w14:textId="2657C44C" w:rsidR="00544276" w:rsidRPr="001D520A" w:rsidRDefault="000B294D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" w:type="pct"/>
          </w:tcPr>
          <w:p w14:paraId="635E770E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0A50C4" w14:textId="2DA2C571" w:rsidR="00544276" w:rsidRPr="001D520A" w:rsidRDefault="000B294D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9778A" w:rsidRPr="001D520A" w14:paraId="3EFD6461" w14:textId="77777777" w:rsidTr="001E16CB">
        <w:tc>
          <w:tcPr>
            <w:tcW w:w="2196" w:type="pct"/>
            <w:shd w:val="clear" w:color="auto" w:fill="auto"/>
          </w:tcPr>
          <w:p w14:paraId="1E73EC1E" w14:textId="317134F2" w:rsidR="0079778A" w:rsidRPr="001D520A" w:rsidRDefault="0079778A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6035F784" w14:textId="4337A664" w:rsidR="0079778A" w:rsidRPr="001D520A" w:rsidRDefault="000B294D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11655AC6" w14:textId="77777777" w:rsidR="0079778A" w:rsidRPr="001D520A" w:rsidRDefault="0079778A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8580CE8" w14:textId="4A9569EA" w:rsidR="0079778A" w:rsidRPr="001D520A" w:rsidRDefault="000B294D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64F41C36" w14:textId="77777777" w:rsidR="0079778A" w:rsidRPr="001D520A" w:rsidRDefault="0079778A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3EB2E3E" w14:textId="4FC66B3E" w:rsidR="0079778A" w:rsidRPr="001D520A" w:rsidRDefault="000B294D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7059C634" w14:textId="77777777" w:rsidR="0079778A" w:rsidRPr="001D520A" w:rsidRDefault="0079778A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15B63F" w14:textId="2F6C6249" w:rsidR="0079778A" w:rsidRPr="001D520A" w:rsidRDefault="000B294D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544276" w:rsidRPr="001D520A" w14:paraId="54F56B79" w14:textId="77777777" w:rsidTr="001E16CB">
        <w:tc>
          <w:tcPr>
            <w:tcW w:w="2196" w:type="pct"/>
          </w:tcPr>
          <w:p w14:paraId="1A00C0BF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29EF1B42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4276" w:rsidRPr="001D520A" w14:paraId="608A6DE8" w14:textId="77777777" w:rsidTr="001E16CB">
        <w:tc>
          <w:tcPr>
            <w:tcW w:w="2196" w:type="pct"/>
          </w:tcPr>
          <w:p w14:paraId="6628D925" w14:textId="77777777" w:rsidR="00544276" w:rsidRPr="001D520A" w:rsidRDefault="00544276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481F58A0" w14:textId="58D2BEB1" w:rsidR="00544276" w:rsidRPr="001D520A" w:rsidRDefault="00CB4517" w:rsidP="00C3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597D973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D7DFD1F" w14:textId="77777777" w:rsidR="00544276" w:rsidRPr="001D520A" w:rsidRDefault="00544276" w:rsidP="00C3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5648147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C053AA" w14:textId="42C5537A" w:rsidR="00544276" w:rsidRPr="001D520A" w:rsidRDefault="00CB4517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C56768D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C0ED83C" w14:textId="34CF08C0" w:rsidR="00544276" w:rsidRPr="001D520A" w:rsidRDefault="000B294D" w:rsidP="00C3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D460B1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544276" w:rsidRPr="001D520A" w14:paraId="116C9522" w14:textId="77777777" w:rsidTr="00C374B4">
        <w:tc>
          <w:tcPr>
            <w:tcW w:w="2196" w:type="pct"/>
          </w:tcPr>
          <w:p w14:paraId="39A73DB7" w14:textId="77777777" w:rsidR="00544276" w:rsidRPr="001D520A" w:rsidRDefault="00544276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FF7668D" w14:textId="61F7F33E" w:rsidR="00544276" w:rsidRPr="001D520A" w:rsidRDefault="000B294D" w:rsidP="00C3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942</w:t>
            </w:r>
          </w:p>
        </w:tc>
        <w:tc>
          <w:tcPr>
            <w:tcW w:w="145" w:type="pct"/>
          </w:tcPr>
          <w:p w14:paraId="31261D98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E4A190D" w14:textId="78AE9315" w:rsidR="00544276" w:rsidRPr="001D520A" w:rsidRDefault="000B294D" w:rsidP="00C3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20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5" w:type="pct"/>
          </w:tcPr>
          <w:p w14:paraId="1BAFD07B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2DDC079" w14:textId="27204A0F" w:rsidR="00544276" w:rsidRPr="001D520A" w:rsidRDefault="00CB4517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02DA7DD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28DB530" w14:textId="77777777" w:rsidR="00544276" w:rsidRPr="001D520A" w:rsidRDefault="00544276" w:rsidP="00C3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4276" w:rsidRPr="001D520A" w14:paraId="00B5BCD7" w14:textId="77777777" w:rsidTr="001E16CB">
        <w:tc>
          <w:tcPr>
            <w:tcW w:w="2196" w:type="pct"/>
          </w:tcPr>
          <w:p w14:paraId="0DA1F0A8" w14:textId="77777777" w:rsidR="00544276" w:rsidRPr="001D520A" w:rsidRDefault="00544276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89A0319" w14:textId="04A94868" w:rsidR="00544276" w:rsidRPr="001D520A" w:rsidRDefault="000B294D" w:rsidP="00C3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145" w:type="pct"/>
          </w:tcPr>
          <w:p w14:paraId="6775940C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4BD7284" w14:textId="33CB7E34" w:rsidR="00544276" w:rsidRPr="007209AA" w:rsidRDefault="000B294D" w:rsidP="0072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209AA" w:rsidRPr="007209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45" w:type="pct"/>
          </w:tcPr>
          <w:p w14:paraId="12DF09D9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1897FC9" w14:textId="1CC5FA04" w:rsidR="00544276" w:rsidRPr="001D520A" w:rsidRDefault="00CB4517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2F7ED1A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C4FE94B" w14:textId="6F515204" w:rsidR="00544276" w:rsidRPr="007209AA" w:rsidRDefault="000B294D" w:rsidP="0072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7209AA" w:rsidRPr="007209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</w:p>
        </w:tc>
      </w:tr>
    </w:tbl>
    <w:p w14:paraId="2C4103F7" w14:textId="14BD313A" w:rsidR="00544276" w:rsidRPr="00A957A3" w:rsidRDefault="005442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688563A" w14:textId="77777777" w:rsidR="00F13CEA" w:rsidRPr="003E3B61" w:rsidRDefault="00F13CEA" w:rsidP="00F13CEA">
      <w:pPr>
        <w:pStyle w:val="block"/>
        <w:spacing w:after="0" w:line="240" w:lineRule="auto"/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3E3B61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สัญญาสำคัญที่ทำกับกิจการที่เกี่ยวข้องกัน</w:t>
      </w:r>
    </w:p>
    <w:p w14:paraId="5760BBF2" w14:textId="77777777" w:rsidR="00F13CEA" w:rsidRPr="00A957A3" w:rsidRDefault="00F13CEA" w:rsidP="00F13CEA">
      <w:pPr>
        <w:pStyle w:val="block"/>
        <w:spacing w:after="0" w:line="240" w:lineRule="auto"/>
        <w:ind w:left="540" w:right="4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5171AB1" w14:textId="5A0E2501" w:rsidR="00F13CEA" w:rsidRPr="00A957A3" w:rsidRDefault="00F13CEA" w:rsidP="00993A6B">
      <w:pPr>
        <w:pStyle w:val="block"/>
        <w:spacing w:after="0"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A957A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กลุ่มบริษัทไม่มีสัญญา</w:t>
      </w:r>
      <w:r w:rsidR="00993A6B" w:rsidRPr="00A957A3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สำคัญ</w:t>
      </w:r>
      <w:r w:rsidRPr="00A957A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ใหม่ที่ทำกับกิจการที่เกี่ยวข้องกันในระหว่างงวดสามเดือนสิ้นสุดวันที่</w:t>
      </w:r>
      <w:r w:rsidR="00993A6B" w:rsidRPr="00A957A3">
        <w:rPr>
          <w:rFonts w:ascii="Angsana New" w:hAnsi="Angsana New" w:cstheme="minorBidi" w:hint="cs"/>
          <w:spacing w:val="-2"/>
          <w:sz w:val="30"/>
          <w:szCs w:val="30"/>
          <w:cs/>
          <w:lang w:val="en-US" w:bidi="th-TH"/>
        </w:rPr>
        <w:t xml:space="preserve"> </w:t>
      </w:r>
      <w:r w:rsidR="000B294D" w:rsidRPr="00A957A3">
        <w:rPr>
          <w:rFonts w:ascii="Angsana New" w:hAnsi="Angsana New"/>
          <w:spacing w:val="-2"/>
          <w:sz w:val="30"/>
          <w:szCs w:val="30"/>
          <w:lang w:val="en-US" w:bidi="th-TH"/>
        </w:rPr>
        <w:t>31</w:t>
      </w:r>
      <w:r w:rsidRPr="00A957A3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Pr="00A957A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มีนาคม </w:t>
      </w:r>
      <w:r w:rsidR="000B294D" w:rsidRPr="00A957A3">
        <w:rPr>
          <w:rFonts w:ascii="Angsana New" w:hAnsi="Angsana New"/>
          <w:spacing w:val="-2"/>
          <w:sz w:val="30"/>
          <w:szCs w:val="30"/>
          <w:lang w:val="en-US" w:bidi="th-TH"/>
        </w:rPr>
        <w:t>2564</w:t>
      </w:r>
    </w:p>
    <w:p w14:paraId="39164601" w14:textId="271E3EA2" w:rsidR="00F13CEA" w:rsidRPr="003B0CFF" w:rsidRDefault="00F13CE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E5582BA" w14:textId="2D83E177" w:rsidR="004858BB" w:rsidRPr="003B0CFF" w:rsidRDefault="00871359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ภาระ</w:t>
      </w:r>
      <w:r w:rsidR="003B0CFF" w:rsidRPr="003B0CF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ค้ำประกัน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60677A4" w14:textId="791E3BBC" w:rsidR="003B0CFF" w:rsidRPr="003B0CFF" w:rsidRDefault="003B0CFF" w:rsidP="003B0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ไม่มี</w:t>
      </w:r>
      <w:r w:rsidR="00871359">
        <w:rPr>
          <w:rFonts w:ascii="Angsana New" w:hAnsi="Angsana New" w:cs="Angsana New" w:hint="cs"/>
          <w:sz w:val="30"/>
          <w:szCs w:val="30"/>
          <w:cs/>
        </w:rPr>
        <w:t>ภาระ</w:t>
      </w:r>
      <w:r>
        <w:rPr>
          <w:rFonts w:ascii="Angsana New" w:hAnsi="Angsana New" w:cs="Angsana New" w:hint="cs"/>
          <w:sz w:val="30"/>
          <w:szCs w:val="30"/>
          <w:cs/>
        </w:rPr>
        <w:t>ค้ำประกัน</w:t>
      </w:r>
      <w:r w:rsidR="00871359">
        <w:rPr>
          <w:rFonts w:ascii="Angsana New" w:hAnsi="Angsana New" w:cs="Angsana New" w:hint="cs"/>
          <w:sz w:val="30"/>
          <w:szCs w:val="30"/>
          <w:cs/>
        </w:rPr>
        <w:t>วงเงินสินเชื่อของบริษัทร่วม</w:t>
      </w:r>
      <w:r>
        <w:rPr>
          <w:rFonts w:ascii="Angsana New" w:hAnsi="Angsana New" w:cs="Angsana New" w:hint="cs"/>
          <w:sz w:val="30"/>
          <w:szCs w:val="30"/>
          <w:cs/>
        </w:rPr>
        <w:t>ใหม่</w:t>
      </w:r>
      <w:r w:rsidR="00871359"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871359">
        <w:rPr>
          <w:rFonts w:ascii="Angsana New" w:hAnsi="Angsana New" w:cs="Angsana New"/>
          <w:sz w:val="30"/>
          <w:szCs w:val="30"/>
        </w:rPr>
        <w:t xml:space="preserve">31 </w:t>
      </w:r>
      <w:r w:rsidR="0087135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71359">
        <w:rPr>
          <w:rFonts w:ascii="Angsana New" w:hAnsi="Angsana New" w:cs="Angsana New"/>
          <w:sz w:val="30"/>
          <w:szCs w:val="30"/>
        </w:rPr>
        <w:t>2564</w:t>
      </w:r>
    </w:p>
    <w:p w14:paraId="1B4F11AC" w14:textId="4365AD41" w:rsidR="004858BB" w:rsidRDefault="004858BB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53040B6" w14:textId="38850099" w:rsidR="00BB102D" w:rsidRPr="001D520A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</w:rPr>
        <w:t>ลูกหนี้การค้า</w:t>
      </w:r>
    </w:p>
    <w:p w14:paraId="31BD11F1" w14:textId="77777777" w:rsidR="00BB102D" w:rsidRPr="001D520A" w:rsidRDefault="00BB102D" w:rsidP="00BB102D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4858BB" w:rsidRPr="001D520A" w14:paraId="36C49647" w14:textId="77777777" w:rsidTr="004858BB">
        <w:trPr>
          <w:trHeight w:val="385"/>
          <w:tblHeader/>
        </w:trPr>
        <w:tc>
          <w:tcPr>
            <w:tcW w:w="4140" w:type="dxa"/>
          </w:tcPr>
          <w:p w14:paraId="4E5BCFFC" w14:textId="77777777" w:rsidR="004858BB" w:rsidRPr="001D520A" w:rsidRDefault="004858BB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019A79A" w14:textId="77777777" w:rsidR="004858BB" w:rsidRPr="001D520A" w:rsidRDefault="004858BB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33F8C0C" w14:textId="77777777" w:rsidR="004858BB" w:rsidRPr="001D520A" w:rsidRDefault="004858BB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7EC7EAE" w14:textId="77777777" w:rsidR="004858BB" w:rsidRPr="001D520A" w:rsidRDefault="004858BB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8BB" w:rsidRPr="001D520A" w14:paraId="5A44E003" w14:textId="77777777" w:rsidTr="004858BB">
        <w:trPr>
          <w:trHeight w:val="385"/>
          <w:tblHeader/>
        </w:trPr>
        <w:tc>
          <w:tcPr>
            <w:tcW w:w="4140" w:type="dxa"/>
          </w:tcPr>
          <w:p w14:paraId="2EC5FD0F" w14:textId="77777777" w:rsidR="004858BB" w:rsidRPr="001D520A" w:rsidRDefault="004858BB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2594FE" w14:textId="23B4FD4A" w:rsidR="004858BB" w:rsidRPr="001D520A" w:rsidRDefault="000B294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9D1A99E" w14:textId="77777777" w:rsidR="004858BB" w:rsidRPr="001D520A" w:rsidRDefault="004858BB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64E7F7" w14:textId="6B2AA234" w:rsidR="004858BB" w:rsidRPr="001D520A" w:rsidRDefault="000B294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923D935" w14:textId="77777777" w:rsidR="004858BB" w:rsidRPr="001D520A" w:rsidRDefault="004858BB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07E14" w14:textId="036060A4" w:rsidR="004858BB" w:rsidRPr="001D520A" w:rsidRDefault="000B294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E01851B" w14:textId="77777777" w:rsidR="004858BB" w:rsidRPr="001D520A" w:rsidRDefault="004858BB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C2D5B" w14:textId="705E16D9" w:rsidR="004858BB" w:rsidRPr="001D520A" w:rsidRDefault="000B294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858BB" w:rsidRPr="001D520A" w14:paraId="74418479" w14:textId="77777777" w:rsidTr="004858BB">
        <w:trPr>
          <w:trHeight w:val="385"/>
        </w:trPr>
        <w:tc>
          <w:tcPr>
            <w:tcW w:w="4140" w:type="dxa"/>
          </w:tcPr>
          <w:p w14:paraId="45F99B0E" w14:textId="4DBD554A" w:rsidR="004858BB" w:rsidRPr="001D520A" w:rsidRDefault="004858BB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D65C9" w14:textId="21BA8137" w:rsidR="004858BB" w:rsidRPr="001D520A" w:rsidRDefault="000B294D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B467B07" w14:textId="77777777" w:rsidR="004858BB" w:rsidRPr="001D520A" w:rsidRDefault="004858BB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A9F6C" w14:textId="7BE9909E" w:rsidR="004858BB" w:rsidRPr="001D520A" w:rsidRDefault="000B294D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8F2E7F2" w14:textId="77777777" w:rsidR="004858BB" w:rsidRPr="001D520A" w:rsidRDefault="004858BB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91677" w14:textId="118F1D70" w:rsidR="004858BB" w:rsidRPr="001D520A" w:rsidRDefault="000B294D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C9FAE1E" w14:textId="77777777" w:rsidR="004858BB" w:rsidRPr="001D520A" w:rsidRDefault="004858BB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79B66" w14:textId="6C5C3262" w:rsidR="004858BB" w:rsidRPr="001D520A" w:rsidRDefault="000B294D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858BB" w:rsidRPr="001D520A" w14:paraId="43280C49" w14:textId="77777777" w:rsidTr="004858BB">
        <w:trPr>
          <w:trHeight w:val="399"/>
        </w:trPr>
        <w:tc>
          <w:tcPr>
            <w:tcW w:w="4140" w:type="dxa"/>
          </w:tcPr>
          <w:p w14:paraId="1F52B8C5" w14:textId="77777777" w:rsidR="004858BB" w:rsidRPr="001D520A" w:rsidRDefault="004858BB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32716478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58BB" w:rsidRPr="001D520A" w14:paraId="695266F9" w14:textId="77777777" w:rsidTr="004858BB">
        <w:trPr>
          <w:trHeight w:val="399"/>
        </w:trPr>
        <w:tc>
          <w:tcPr>
            <w:tcW w:w="4140" w:type="dxa"/>
          </w:tcPr>
          <w:p w14:paraId="726C2B4D" w14:textId="51D0EBAE" w:rsidR="004858BB" w:rsidRPr="000A3993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A3993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DBE3E4" w14:textId="58CC8DFB" w:rsidR="004858BB" w:rsidRPr="000A3993" w:rsidRDefault="000B294D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858BB" w:rsidRPr="000A39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5626C4">
              <w:rPr>
                <w:rFonts w:ascii="Angsana New" w:hAnsi="Angsana New" w:cs="Angsana New"/>
                <w:sz w:val="30"/>
                <w:szCs w:val="30"/>
              </w:rPr>
              <w:t>4,112</w:t>
            </w:r>
          </w:p>
        </w:tc>
        <w:tc>
          <w:tcPr>
            <w:tcW w:w="270" w:type="dxa"/>
          </w:tcPr>
          <w:p w14:paraId="57C288C7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062A29" w14:textId="07DF9BAC" w:rsidR="004858BB" w:rsidRPr="001D520A" w:rsidRDefault="000B294D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952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885</w:t>
            </w:r>
          </w:p>
        </w:tc>
        <w:tc>
          <w:tcPr>
            <w:tcW w:w="270" w:type="dxa"/>
          </w:tcPr>
          <w:p w14:paraId="508C4800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3116D" w14:textId="0778C8D9" w:rsidR="004858BB" w:rsidRPr="001D520A" w:rsidRDefault="000B294D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5626C4">
              <w:rPr>
                <w:rFonts w:ascii="Angsana New" w:hAnsi="Angsana New" w:cs="Angsana New"/>
                <w:sz w:val="30"/>
                <w:szCs w:val="30"/>
              </w:rPr>
              <w:t>4,943</w:t>
            </w:r>
          </w:p>
        </w:tc>
        <w:tc>
          <w:tcPr>
            <w:tcW w:w="270" w:type="dxa"/>
          </w:tcPr>
          <w:p w14:paraId="60B04BE0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5BC2F0" w14:textId="1968DCCA" w:rsidR="004858BB" w:rsidRPr="001D520A" w:rsidRDefault="000B294D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948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487</w:t>
            </w:r>
          </w:p>
        </w:tc>
      </w:tr>
      <w:tr w:rsidR="004858BB" w:rsidRPr="001D520A" w14:paraId="7FE1BEE9" w14:textId="77777777" w:rsidTr="004858BB">
        <w:trPr>
          <w:trHeight w:val="399"/>
        </w:trPr>
        <w:tc>
          <w:tcPr>
            <w:tcW w:w="4140" w:type="dxa"/>
          </w:tcPr>
          <w:p w14:paraId="5FDB6390" w14:textId="344B6FDE" w:rsidR="004858BB" w:rsidRPr="000A3993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99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CF871" w14:textId="77777777" w:rsidR="004858BB" w:rsidRPr="000A3993" w:rsidRDefault="004858BB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3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3CA69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49034C" w14:textId="77777777" w:rsidR="004858BB" w:rsidRPr="001D520A" w:rsidRDefault="004858BB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105CD8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C682F7" w14:textId="77777777" w:rsidR="004858BB" w:rsidRPr="001D520A" w:rsidRDefault="004858BB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B15EB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A4D08E" w14:textId="77777777" w:rsidR="004858BB" w:rsidRPr="001D520A" w:rsidRDefault="004858BB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58BB" w:rsidRPr="001D520A" w14:paraId="2FC3B36B" w14:textId="77777777" w:rsidTr="004858BB">
        <w:trPr>
          <w:trHeight w:val="399"/>
        </w:trPr>
        <w:tc>
          <w:tcPr>
            <w:tcW w:w="4140" w:type="dxa"/>
          </w:tcPr>
          <w:p w14:paraId="102BF3B6" w14:textId="5F779C22" w:rsidR="004858BB" w:rsidRPr="000A3993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99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3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0BBBEC" w14:textId="6E52581A" w:rsidR="004858BB" w:rsidRPr="000A3993" w:rsidRDefault="000B294D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4858BB" w:rsidRPr="000A39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493523BA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A87775" w14:textId="39FEF2FE" w:rsidR="004858BB" w:rsidRPr="001D520A" w:rsidRDefault="000B294D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156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035</w:t>
            </w:r>
          </w:p>
        </w:tc>
        <w:tc>
          <w:tcPr>
            <w:tcW w:w="270" w:type="dxa"/>
          </w:tcPr>
          <w:p w14:paraId="57FB71A9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443609" w14:textId="3EB231D0" w:rsidR="004858BB" w:rsidRPr="00407EF0" w:rsidRDefault="000B294D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4858BB" w:rsidRPr="00407E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27D9E8B6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1681B" w14:textId="0011C73B" w:rsidR="004858BB" w:rsidRPr="001D520A" w:rsidRDefault="000B294D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810</w:t>
            </w:r>
          </w:p>
        </w:tc>
      </w:tr>
      <w:tr w:rsidR="004858BB" w:rsidRPr="001D520A" w14:paraId="758F7639" w14:textId="77777777" w:rsidTr="004858BB">
        <w:trPr>
          <w:trHeight w:val="399"/>
        </w:trPr>
        <w:tc>
          <w:tcPr>
            <w:tcW w:w="4140" w:type="dxa"/>
          </w:tcPr>
          <w:p w14:paraId="67DFF98D" w14:textId="5A111A7E" w:rsidR="004858BB" w:rsidRPr="000A3993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99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3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6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B1D7F7" w14:textId="5D65F191" w:rsidR="004858BB" w:rsidRPr="000A3993" w:rsidRDefault="000B294D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858BB" w:rsidRPr="000A39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48B6FC51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FA843F" w14:textId="599D0EB6" w:rsidR="004858BB" w:rsidRPr="001D520A" w:rsidRDefault="000B294D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85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5BB0300A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2FD098" w14:textId="4B453E7B" w:rsidR="004858BB" w:rsidRPr="00407EF0" w:rsidRDefault="000B294D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858BB" w:rsidRPr="00407E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72620C57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805D7E" w14:textId="2EFF09F0" w:rsidR="004858BB" w:rsidRPr="001D520A" w:rsidRDefault="000B294D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</w:tr>
      <w:tr w:rsidR="004858BB" w:rsidRPr="001D520A" w14:paraId="3B302247" w14:textId="77777777" w:rsidTr="004858BB">
        <w:trPr>
          <w:trHeight w:val="399"/>
        </w:trPr>
        <w:tc>
          <w:tcPr>
            <w:tcW w:w="4140" w:type="dxa"/>
          </w:tcPr>
          <w:p w14:paraId="5DAC5BB8" w14:textId="6A2944E7" w:rsidR="004858BB" w:rsidRPr="000A3993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99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6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3993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12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8E0A23" w14:textId="1D1E10FB" w:rsidR="004858BB" w:rsidRPr="000A3993" w:rsidRDefault="000B294D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4858BB" w:rsidRPr="000A39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007</w:t>
            </w:r>
          </w:p>
        </w:tc>
        <w:tc>
          <w:tcPr>
            <w:tcW w:w="270" w:type="dxa"/>
          </w:tcPr>
          <w:p w14:paraId="3D27BB9A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4E973" w14:textId="7F9CB6C0" w:rsidR="004858BB" w:rsidRPr="001D520A" w:rsidRDefault="000B294D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02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370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908</w:t>
            </w:r>
          </w:p>
        </w:tc>
        <w:tc>
          <w:tcPr>
            <w:tcW w:w="270" w:type="dxa"/>
          </w:tcPr>
          <w:p w14:paraId="2C8CA6D6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93337" w14:textId="550DDBBB" w:rsidR="004858BB" w:rsidRPr="00407EF0" w:rsidRDefault="000B294D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4858BB" w:rsidRPr="00407E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007</w:t>
            </w:r>
          </w:p>
        </w:tc>
        <w:tc>
          <w:tcPr>
            <w:tcW w:w="270" w:type="dxa"/>
          </w:tcPr>
          <w:p w14:paraId="4F5E85CB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3F9B27" w14:textId="5B91B2F9" w:rsidR="004858BB" w:rsidRPr="001D520A" w:rsidRDefault="000B294D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370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908</w:t>
            </w:r>
          </w:p>
        </w:tc>
      </w:tr>
      <w:tr w:rsidR="004858BB" w:rsidRPr="001D520A" w14:paraId="675536E3" w14:textId="77777777" w:rsidTr="004858BB">
        <w:trPr>
          <w:trHeight w:val="399"/>
        </w:trPr>
        <w:tc>
          <w:tcPr>
            <w:tcW w:w="4140" w:type="dxa"/>
          </w:tcPr>
          <w:p w14:paraId="5C62DCDC" w14:textId="14B9E622" w:rsidR="004858BB" w:rsidRPr="000A3993" w:rsidRDefault="004858BB" w:rsidP="00F8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993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0A399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A3993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D64D2" w14:textId="3686A94D" w:rsidR="004858BB" w:rsidRPr="000A3993" w:rsidRDefault="000B294D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="004858BB" w:rsidRPr="000A39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2F41D483" w14:textId="77777777" w:rsidR="004858BB" w:rsidRPr="001D520A" w:rsidRDefault="004858BB" w:rsidP="00F8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8261C3" w14:textId="0D4F1D56" w:rsidR="004858BB" w:rsidRPr="001D520A" w:rsidRDefault="000B294D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137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23ED23D9" w14:textId="77777777" w:rsidR="004858BB" w:rsidRPr="001D520A" w:rsidRDefault="004858BB" w:rsidP="00F8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50389" w14:textId="6402DC2E" w:rsidR="004858BB" w:rsidRPr="00407EF0" w:rsidRDefault="000B294D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="004858BB" w:rsidRPr="00407E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18E59875" w14:textId="77777777" w:rsidR="004858BB" w:rsidRPr="001D520A" w:rsidRDefault="004858BB" w:rsidP="00F8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167361" w14:textId="28DE95DC" w:rsidR="004858BB" w:rsidRPr="001D520A" w:rsidRDefault="000B294D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137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519</w:t>
            </w:r>
          </w:p>
        </w:tc>
      </w:tr>
      <w:tr w:rsidR="004858BB" w:rsidRPr="001D520A" w14:paraId="7012C8D5" w14:textId="77777777" w:rsidTr="004858BB">
        <w:trPr>
          <w:trHeight w:val="399"/>
        </w:trPr>
        <w:tc>
          <w:tcPr>
            <w:tcW w:w="4140" w:type="dxa"/>
          </w:tcPr>
          <w:p w14:paraId="3E8653BA" w14:textId="6EA39E14" w:rsidR="004858BB" w:rsidRPr="000A3993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A39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3184B" w14:textId="7E536927" w:rsidR="004858BB" w:rsidRPr="000A3993" w:rsidRDefault="000B294D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858BB" w:rsidRPr="000A39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62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800,424</w:t>
            </w:r>
          </w:p>
        </w:tc>
        <w:tc>
          <w:tcPr>
            <w:tcW w:w="270" w:type="dxa"/>
          </w:tcPr>
          <w:p w14:paraId="4A37C32C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47453A" w14:textId="2E0A0379" w:rsidR="004858BB" w:rsidRPr="001D520A" w:rsidRDefault="000B294D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631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70" w:type="dxa"/>
          </w:tcPr>
          <w:p w14:paraId="41379E88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9A6CB" w14:textId="776CB438" w:rsidR="004858BB" w:rsidRPr="001D520A" w:rsidRDefault="000B294D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62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785,451</w:t>
            </w:r>
          </w:p>
        </w:tc>
        <w:tc>
          <w:tcPr>
            <w:tcW w:w="270" w:type="dxa"/>
          </w:tcPr>
          <w:p w14:paraId="0C1075FE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8B463F" w14:textId="5909E904" w:rsidR="004858BB" w:rsidRPr="001D520A" w:rsidRDefault="000B294D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624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895</w:t>
            </w:r>
          </w:p>
        </w:tc>
      </w:tr>
      <w:tr w:rsidR="004858BB" w:rsidRPr="001D520A" w14:paraId="5E353C5E" w14:textId="77777777" w:rsidTr="004858BB">
        <w:trPr>
          <w:trHeight w:val="399"/>
        </w:trPr>
        <w:tc>
          <w:tcPr>
            <w:tcW w:w="4140" w:type="dxa"/>
          </w:tcPr>
          <w:p w14:paraId="12A6E997" w14:textId="42D050B2" w:rsidR="004858BB" w:rsidRPr="000A3993" w:rsidRDefault="004858BB" w:rsidP="0048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A3993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0A3993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85C065F" w14:textId="024F1F17" w:rsidR="004858BB" w:rsidRPr="000A3993" w:rsidRDefault="004858BB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99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151</w:t>
            </w:r>
            <w:r w:rsidRPr="000A39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595</w:t>
            </w:r>
            <w:r w:rsidRPr="000A399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6D2D0C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660A97" w14:textId="728A8747" w:rsidR="004858BB" w:rsidRPr="001D520A" w:rsidRDefault="004858BB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12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154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373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B1059E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1522B" w14:textId="1976ACD2" w:rsidR="004858BB" w:rsidRPr="001D520A" w:rsidRDefault="004858BB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151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586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 xml:space="preserve">)    </w:t>
            </w:r>
          </w:p>
        </w:tc>
        <w:tc>
          <w:tcPr>
            <w:tcW w:w="270" w:type="dxa"/>
          </w:tcPr>
          <w:p w14:paraId="762A184E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F35CA0" w14:textId="621D18DF" w:rsidR="004858BB" w:rsidRPr="001D520A" w:rsidRDefault="004858BB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 xml:space="preserve">  (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154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364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858BB" w:rsidRPr="001D520A" w14:paraId="29D99F8D" w14:textId="77777777" w:rsidTr="004858BB">
        <w:trPr>
          <w:trHeight w:val="399"/>
        </w:trPr>
        <w:tc>
          <w:tcPr>
            <w:tcW w:w="4140" w:type="dxa"/>
          </w:tcPr>
          <w:p w14:paraId="38D1986D" w14:textId="03DEB6C3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8CB0446" w14:textId="73850E6D" w:rsidR="004858BB" w:rsidRPr="001D520A" w:rsidRDefault="000B294D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858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62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648,829</w:t>
            </w:r>
          </w:p>
        </w:tc>
        <w:tc>
          <w:tcPr>
            <w:tcW w:w="270" w:type="dxa"/>
          </w:tcPr>
          <w:p w14:paraId="6F6F97F1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4E054" w14:textId="45FCCA49" w:rsidR="004858BB" w:rsidRPr="001D520A" w:rsidRDefault="000B294D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477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4CBEC005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960EC" w14:textId="384FB1FD" w:rsidR="004858BB" w:rsidRPr="001D520A" w:rsidRDefault="000B294D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</w:t>
            </w:r>
            <w:r w:rsidR="005626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3,865</w:t>
            </w:r>
          </w:p>
        </w:tc>
        <w:tc>
          <w:tcPr>
            <w:tcW w:w="270" w:type="dxa"/>
          </w:tcPr>
          <w:p w14:paraId="4A682728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3192D" w14:textId="130D5017" w:rsidR="004858BB" w:rsidRPr="001D520A" w:rsidRDefault="000B294D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470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531</w:t>
            </w:r>
          </w:p>
        </w:tc>
      </w:tr>
    </w:tbl>
    <w:p w14:paraId="05B9CE3D" w14:textId="77777777" w:rsidR="004B1F44" w:rsidRPr="004B1F44" w:rsidRDefault="004B1F44" w:rsidP="004B1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169"/>
        <w:gridCol w:w="270"/>
        <w:gridCol w:w="992"/>
        <w:gridCol w:w="270"/>
        <w:gridCol w:w="1033"/>
        <w:gridCol w:w="257"/>
        <w:gridCol w:w="1106"/>
      </w:tblGrid>
      <w:tr w:rsidR="004858BB" w:rsidRPr="00E741BF" w14:paraId="28D74EE5" w14:textId="77777777" w:rsidTr="00571E1B">
        <w:tc>
          <w:tcPr>
            <w:tcW w:w="2241" w:type="pct"/>
          </w:tcPr>
          <w:p w14:paraId="2B7216FE" w14:textId="77777777" w:rsidR="004858BB" w:rsidRPr="00E741BF" w:rsidRDefault="004858BB" w:rsidP="0005409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316" w:type="pct"/>
            <w:gridSpan w:val="3"/>
          </w:tcPr>
          <w:p w14:paraId="52E8C5A5" w14:textId="77777777" w:rsidR="004858BB" w:rsidRPr="00E741BF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6F32DB2" w14:textId="77777777" w:rsidR="004858BB" w:rsidRPr="00E741BF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7A2CEEEF" w14:textId="77777777" w:rsidR="004858BB" w:rsidRPr="00E741BF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8BB" w:rsidRPr="00E741BF" w14:paraId="081C0904" w14:textId="77777777" w:rsidTr="00571E1B">
        <w:tc>
          <w:tcPr>
            <w:tcW w:w="2241" w:type="pct"/>
          </w:tcPr>
          <w:p w14:paraId="66FA7BA2" w14:textId="3EA2FF9E" w:rsidR="004858BB" w:rsidRPr="00E741BF" w:rsidRDefault="004858BB" w:rsidP="0005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B294D" w:rsidRPr="000B29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3" w:type="pct"/>
          </w:tcPr>
          <w:p w14:paraId="3265EAE4" w14:textId="53CFB9B3" w:rsidR="004858BB" w:rsidRPr="00E741BF" w:rsidRDefault="000B294D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0AF0FC08" w14:textId="77777777" w:rsidR="004858BB" w:rsidRPr="00E741BF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A017228" w14:textId="10000E77" w:rsidR="004858BB" w:rsidRPr="00E741BF" w:rsidRDefault="000B294D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04854BAA" w14:textId="77777777" w:rsidR="004858BB" w:rsidRPr="00E741BF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08B47827" w14:textId="0BF55EBA" w:rsidR="004858BB" w:rsidRPr="00E741BF" w:rsidRDefault="000B294D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0E7216E9" w14:textId="77777777" w:rsidR="004858BB" w:rsidRPr="00E741BF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9E59899" w14:textId="2D6273BC" w:rsidR="004858BB" w:rsidRPr="00E741BF" w:rsidRDefault="000B294D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858BB" w:rsidRPr="00E741BF" w14:paraId="1A71B2AB" w14:textId="77777777" w:rsidTr="0085770C">
        <w:tc>
          <w:tcPr>
            <w:tcW w:w="2241" w:type="pct"/>
          </w:tcPr>
          <w:p w14:paraId="3692935A" w14:textId="77777777" w:rsidR="004858BB" w:rsidRPr="00E741BF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9" w:type="pct"/>
            <w:gridSpan w:val="7"/>
          </w:tcPr>
          <w:p w14:paraId="302BC6AD" w14:textId="77777777" w:rsidR="004858BB" w:rsidRPr="00E741BF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58BB" w:rsidRPr="00E741BF" w14:paraId="4A4D7DC7" w14:textId="77777777" w:rsidTr="00571E1B">
        <w:tc>
          <w:tcPr>
            <w:tcW w:w="2241" w:type="pct"/>
          </w:tcPr>
          <w:p w14:paraId="16DFF91B" w14:textId="77777777" w:rsidR="004858BB" w:rsidRPr="00E741BF" w:rsidRDefault="004858BB" w:rsidP="0005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41BF">
              <w:rPr>
                <w:rFonts w:asciiTheme="majorBidi" w:hAnsiTheme="majorBidi" w:cstheme="majorBidi"/>
                <w:sz w:val="30"/>
                <w:szCs w:val="30"/>
                <w:cs/>
              </w:rPr>
              <w:t>- 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633" w:type="pct"/>
          </w:tcPr>
          <w:p w14:paraId="29643004" w14:textId="76CF66BC" w:rsidR="004858BB" w:rsidRPr="002C29BC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9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2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778</w:t>
            </w:r>
            <w:r w:rsidRPr="002C29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0392CD91" w14:textId="77777777" w:rsidR="004858BB" w:rsidRPr="002C29BC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1E4EB6C" w14:textId="6213DF67" w:rsidR="004858BB" w:rsidRPr="002C29BC" w:rsidRDefault="000B294D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858BB" w:rsidRPr="002C2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146" w:type="pct"/>
          </w:tcPr>
          <w:p w14:paraId="36286D78" w14:textId="77777777" w:rsidR="004858BB" w:rsidRPr="002C29BC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47FC6943" w14:textId="16D91137" w:rsidR="004858BB" w:rsidRPr="002C29BC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29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2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778</w:t>
            </w:r>
            <w:r w:rsidRPr="002C29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395F12EC" w14:textId="77777777" w:rsidR="004858BB" w:rsidRPr="002C29BC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65AA93" w14:textId="794E78CB" w:rsidR="004858BB" w:rsidRPr="002C29BC" w:rsidRDefault="000B294D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D4733" w:rsidRPr="002C2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</w:tbl>
    <w:p w14:paraId="7E1FF7CB" w14:textId="2AD07056" w:rsidR="004858BB" w:rsidRDefault="004858BB" w:rsidP="004B1F44">
      <w:pPr>
        <w:rPr>
          <w:rFonts w:ascii="Angsana New" w:hAnsi="Angsana New" w:cs="Angsana New"/>
          <w:sz w:val="30"/>
          <w:szCs w:val="30"/>
        </w:rPr>
      </w:pPr>
    </w:p>
    <w:p w14:paraId="60D13C4C" w14:textId="2BAC223C" w:rsidR="00D762E4" w:rsidRDefault="00B30C51" w:rsidP="00571E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2"/>
          <w:tab w:val="num" w:pos="540"/>
          <w:tab w:val="decimal" w:pos="630"/>
        </w:tabs>
        <w:spacing w:line="240" w:lineRule="auto"/>
        <w:ind w:left="450" w:right="-45" w:hanging="428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D762E4">
        <w:rPr>
          <w:rFonts w:ascii="Angsana New" w:hAnsi="Angsana New" w:cs="Angsana New"/>
          <w:sz w:val="30"/>
          <w:szCs w:val="30"/>
          <w:u w:val="none"/>
          <w:cs/>
        </w:rPr>
        <w:tab/>
      </w:r>
      <w:r w:rsidR="00D762E4">
        <w:rPr>
          <w:rFonts w:ascii="Angsana New" w:hAnsi="Angsana New" w:cs="Angsana New" w:hint="cs"/>
          <w:sz w:val="30"/>
          <w:szCs w:val="30"/>
          <w:u w:val="none"/>
          <w:cs/>
        </w:rPr>
        <w:t>สินค้าคงเหลือ</w:t>
      </w:r>
    </w:p>
    <w:p w14:paraId="05AA1BD6" w14:textId="69FA9185" w:rsidR="00D762E4" w:rsidRDefault="00D762E4" w:rsidP="00D762E4">
      <w:pPr>
        <w:rPr>
          <w:rFonts w:cstheme="minorBidi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D762E4" w:rsidRPr="00A245D0" w14:paraId="53509687" w14:textId="77777777" w:rsidTr="003020EB">
        <w:trPr>
          <w:trHeight w:val="385"/>
          <w:tblHeader/>
        </w:trPr>
        <w:tc>
          <w:tcPr>
            <w:tcW w:w="3951" w:type="dxa"/>
          </w:tcPr>
          <w:p w14:paraId="36E160C8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F4A9964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6BEB8F21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46DEE44B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6FE8DC19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2E4" w:rsidRPr="00A245D0" w14:paraId="5AD02107" w14:textId="77777777" w:rsidTr="003020EB">
        <w:trPr>
          <w:trHeight w:val="385"/>
          <w:tblHeader/>
        </w:trPr>
        <w:tc>
          <w:tcPr>
            <w:tcW w:w="3951" w:type="dxa"/>
          </w:tcPr>
          <w:p w14:paraId="55ABA52A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4EC1A38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60B6A7A4" w14:textId="224984CD" w:rsidR="00D762E4" w:rsidRPr="00A245D0" w:rsidRDefault="000B294D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5A4A1B7D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80D6D3D" w14:textId="1C0E078B" w:rsidR="00D762E4" w:rsidRPr="00A245D0" w:rsidRDefault="000B294D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</w:tcPr>
          <w:p w14:paraId="6624AD67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81D2601" w14:textId="0EBD87EC" w:rsidR="00D762E4" w:rsidRPr="00A245D0" w:rsidRDefault="000B294D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0" w:type="dxa"/>
          </w:tcPr>
          <w:p w14:paraId="0147C930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39FDDB3A" w14:textId="5606DB3D" w:rsidR="00D762E4" w:rsidRPr="00A245D0" w:rsidRDefault="000B294D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762E4" w:rsidRPr="00A245D0" w14:paraId="6209D704" w14:textId="77777777" w:rsidTr="003020EB">
        <w:trPr>
          <w:trHeight w:val="385"/>
          <w:tblHeader/>
        </w:trPr>
        <w:tc>
          <w:tcPr>
            <w:tcW w:w="3951" w:type="dxa"/>
          </w:tcPr>
          <w:p w14:paraId="7D8FF07E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60A01A5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18EDD1C3" w14:textId="2E0509E8" w:rsidR="00D762E4" w:rsidRPr="00A245D0" w:rsidRDefault="000B294D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694EFDE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AC3032C" w14:textId="1A12547A" w:rsidR="00D762E4" w:rsidRPr="00A245D0" w:rsidRDefault="000B294D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365D7BA3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B5CEF16" w14:textId="3B1686C8" w:rsidR="00D762E4" w:rsidRPr="00A245D0" w:rsidRDefault="000B294D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774CF4C8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5E579C08" w14:textId="54661A95" w:rsidR="00D762E4" w:rsidRPr="00A245D0" w:rsidRDefault="000B294D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762E4" w:rsidRPr="00A245D0" w14:paraId="68CCDCB4" w14:textId="77777777" w:rsidTr="003020EB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2E8A94D0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57BB9AB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468EA140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7002" w:rsidRPr="00A245D0" w14:paraId="2A1C6E0D" w14:textId="77777777" w:rsidTr="003020EB">
        <w:trPr>
          <w:trHeight w:val="399"/>
        </w:trPr>
        <w:tc>
          <w:tcPr>
            <w:tcW w:w="3951" w:type="dxa"/>
          </w:tcPr>
          <w:p w14:paraId="163BD809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239" w:type="dxa"/>
          </w:tcPr>
          <w:p w14:paraId="10DB814D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FFC2B02" w14:textId="3039ADA8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842"/>
              </w:tabs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035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36" w:type="dxa"/>
          </w:tcPr>
          <w:p w14:paraId="180AC2DF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6FE2A200" w14:textId="22D01E54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974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41" w:type="dxa"/>
          </w:tcPr>
          <w:p w14:paraId="646DD4A8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4841835" w14:textId="19D5DA35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035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80" w:type="dxa"/>
          </w:tcPr>
          <w:p w14:paraId="3AA187AA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1DE5980" w14:textId="121F10F0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974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4C7002" w:rsidRPr="00A245D0" w14:paraId="5141B0E4" w14:textId="77777777" w:rsidTr="003020EB">
        <w:trPr>
          <w:trHeight w:val="399"/>
        </w:trPr>
        <w:tc>
          <w:tcPr>
            <w:tcW w:w="3951" w:type="dxa"/>
          </w:tcPr>
          <w:p w14:paraId="1FB6A771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239" w:type="dxa"/>
          </w:tcPr>
          <w:p w14:paraId="3D424ECD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3D5E384" w14:textId="1DB6EFCC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236" w:type="dxa"/>
          </w:tcPr>
          <w:p w14:paraId="2F861F03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7608AAF" w14:textId="5093FA87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left" w:pos="825"/>
              </w:tabs>
              <w:spacing w:after="0"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41" w:type="dxa"/>
          </w:tcPr>
          <w:p w14:paraId="5DB5382F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C395066" w14:textId="520C51D9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280" w:type="dxa"/>
          </w:tcPr>
          <w:p w14:paraId="0DCE0D0F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4D7AE2C" w14:textId="5C85E197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4C7002" w:rsidRPr="00A245D0" w14:paraId="72B4C4E2" w14:textId="77777777" w:rsidTr="003020EB">
        <w:trPr>
          <w:trHeight w:val="399"/>
        </w:trPr>
        <w:tc>
          <w:tcPr>
            <w:tcW w:w="3951" w:type="dxa"/>
          </w:tcPr>
          <w:p w14:paraId="602BEBAD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39" w:type="dxa"/>
          </w:tcPr>
          <w:p w14:paraId="0FFD2551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D8D4341" w14:textId="19E34787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36" w:type="dxa"/>
          </w:tcPr>
          <w:p w14:paraId="2F5A029C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B22E707" w14:textId="77777777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left" w:pos="825"/>
              </w:tabs>
              <w:spacing w:after="0"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505AE8A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605CA68" w14:textId="232BAB66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80" w:type="dxa"/>
          </w:tcPr>
          <w:p w14:paraId="5732F5BC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90A142C" w14:textId="77777777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7002" w:rsidRPr="00A245D0" w14:paraId="77DEA310" w14:textId="77777777" w:rsidTr="003020EB">
        <w:trPr>
          <w:trHeight w:val="399"/>
        </w:trPr>
        <w:tc>
          <w:tcPr>
            <w:tcW w:w="3951" w:type="dxa"/>
          </w:tcPr>
          <w:p w14:paraId="1BF1F755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239" w:type="dxa"/>
          </w:tcPr>
          <w:p w14:paraId="2CAA3AA4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998795A" w14:textId="75C6C141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36" w:type="dxa"/>
          </w:tcPr>
          <w:p w14:paraId="09742806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83015BE" w14:textId="27D50541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241" w:type="dxa"/>
          </w:tcPr>
          <w:p w14:paraId="77BEF043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3143D29" w14:textId="5307B020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80" w:type="dxa"/>
          </w:tcPr>
          <w:p w14:paraId="6A7B53CA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84A5D01" w14:textId="10F16FDC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</w:tr>
      <w:tr w:rsidR="00D762E4" w:rsidRPr="00A245D0" w14:paraId="0E739CF9" w14:textId="77777777" w:rsidTr="003020EB">
        <w:trPr>
          <w:trHeight w:val="399"/>
        </w:trPr>
        <w:tc>
          <w:tcPr>
            <w:tcW w:w="3951" w:type="dxa"/>
          </w:tcPr>
          <w:p w14:paraId="33228364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</w:tcPr>
          <w:p w14:paraId="4E17606E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B3247" w14:textId="0E2EAAC1" w:rsidR="00D762E4" w:rsidRPr="00A245D0" w:rsidRDefault="004C7002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36" w:type="dxa"/>
          </w:tcPr>
          <w:p w14:paraId="0124B13A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77AFB30B" w14:textId="6D39D7D7" w:rsidR="00D762E4" w:rsidRPr="00A245D0" w:rsidRDefault="000B294D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  <w:r w:rsidR="00D762E4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</w:p>
        </w:tc>
        <w:tc>
          <w:tcPr>
            <w:tcW w:w="241" w:type="dxa"/>
          </w:tcPr>
          <w:p w14:paraId="2A7496F3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FA126" w14:textId="0B1867A2" w:rsidR="00D762E4" w:rsidRPr="00A245D0" w:rsidRDefault="000B294D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62E4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 w:rsidR="00D762E4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80" w:type="dxa"/>
          </w:tcPr>
          <w:p w14:paraId="1966037A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79A01C89" w14:textId="66D768D6" w:rsidR="00D762E4" w:rsidRPr="00A245D0" w:rsidRDefault="000B294D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  <w:r w:rsidR="00D762E4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</w:p>
        </w:tc>
      </w:tr>
      <w:tr w:rsidR="00D762E4" w:rsidRPr="00A245D0" w14:paraId="7492CA6F" w14:textId="77777777" w:rsidTr="003020EB">
        <w:trPr>
          <w:trHeight w:val="399"/>
        </w:trPr>
        <w:tc>
          <w:tcPr>
            <w:tcW w:w="3951" w:type="dxa"/>
          </w:tcPr>
          <w:p w14:paraId="0459B0D6" w14:textId="77777777" w:rsidR="00D762E4" w:rsidRPr="00A245D0" w:rsidRDefault="00D762E4" w:rsidP="003020EB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239" w:type="dxa"/>
          </w:tcPr>
          <w:p w14:paraId="7FE1B3F1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11938" w14:textId="0BDFDAB6" w:rsidR="00D762E4" w:rsidRPr="00A245D0" w:rsidRDefault="00D762E4" w:rsidP="00D7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538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AF125C6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7043121D" w14:textId="12F9F3E6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left" w:pos="598"/>
                <w:tab w:val="left" w:pos="828"/>
              </w:tabs>
              <w:spacing w:after="0" w:line="240" w:lineRule="auto"/>
              <w:ind w:right="-3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056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581AE608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7B8B8" w14:textId="238CE0D1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538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2C762F54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4D02841A" w14:textId="393077F2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0"/>
                <w:tab w:val="left" w:pos="530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056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62E4" w:rsidRPr="00A245D0" w14:paraId="6ED8D3A7" w14:textId="77777777" w:rsidTr="003020EB">
        <w:trPr>
          <w:trHeight w:val="399"/>
        </w:trPr>
        <w:tc>
          <w:tcPr>
            <w:tcW w:w="3951" w:type="dxa"/>
          </w:tcPr>
          <w:p w14:paraId="3E6D013B" w14:textId="77777777" w:rsidR="00D762E4" w:rsidRPr="00A245D0" w:rsidRDefault="00D762E4" w:rsidP="003020EB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hideMark/>
          </w:tcPr>
          <w:p w14:paraId="76D5067A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66728D" w14:textId="06786C55" w:rsidR="00D762E4" w:rsidRPr="00A245D0" w:rsidRDefault="004C7002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236" w:type="dxa"/>
          </w:tcPr>
          <w:p w14:paraId="26456B5C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45D9F" w14:textId="09AB8E57" w:rsidR="00D762E4" w:rsidRPr="00A245D0" w:rsidRDefault="000B294D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555"/>
                <w:tab w:val="left" w:pos="659"/>
              </w:tabs>
              <w:spacing w:after="0" w:line="240" w:lineRule="auto"/>
              <w:ind w:right="-2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  <w:r w:rsidR="00D762E4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41" w:type="dxa"/>
          </w:tcPr>
          <w:p w14:paraId="03F87542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B705F1" w14:textId="43046B4C" w:rsidR="00D762E4" w:rsidRPr="00A245D0" w:rsidRDefault="000B294D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62E4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 w:rsidR="00D762E4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280" w:type="dxa"/>
          </w:tcPr>
          <w:p w14:paraId="216BEBC2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03908" w14:textId="779B5750" w:rsidR="00D762E4" w:rsidRPr="00A245D0" w:rsidRDefault="000B294D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  <w:r w:rsidR="00D762E4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</w:tr>
      <w:tr w:rsidR="00D762E4" w:rsidRPr="004C7002" w14:paraId="67B60C61" w14:textId="77777777" w:rsidTr="004C7002">
        <w:trPr>
          <w:trHeight w:val="242"/>
        </w:trPr>
        <w:tc>
          <w:tcPr>
            <w:tcW w:w="3951" w:type="dxa"/>
          </w:tcPr>
          <w:p w14:paraId="0F3C8F27" w14:textId="77777777" w:rsidR="00D762E4" w:rsidRPr="004C7002" w:rsidRDefault="00D762E4" w:rsidP="003020EB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214C8AC9" w14:textId="77777777" w:rsidR="00D762E4" w:rsidRPr="004C7002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74FCAA" w14:textId="77777777" w:rsidR="00D762E4" w:rsidRPr="004C7002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30DCFB6" w14:textId="77777777" w:rsidR="00D762E4" w:rsidRPr="004C7002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vAlign w:val="bottom"/>
          </w:tcPr>
          <w:p w14:paraId="73E65DAB" w14:textId="77777777" w:rsidR="00D762E4" w:rsidRPr="004C7002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3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67A46054" w14:textId="77777777" w:rsidR="00D762E4" w:rsidRPr="004C7002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10766C" w14:textId="77777777" w:rsidR="00D762E4" w:rsidRPr="004C7002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0" w:type="dxa"/>
          </w:tcPr>
          <w:p w14:paraId="1A9BC309" w14:textId="77777777" w:rsidR="00D762E4" w:rsidRPr="004C7002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tcBorders>
              <w:top w:val="double" w:sz="4" w:space="0" w:color="auto"/>
            </w:tcBorders>
            <w:vAlign w:val="bottom"/>
          </w:tcPr>
          <w:p w14:paraId="6495F3C7" w14:textId="77777777" w:rsidR="00D762E4" w:rsidRPr="004C7002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762E4" w:rsidRPr="00A245D0" w14:paraId="111E5A9F" w14:textId="77777777" w:rsidTr="003020EB">
        <w:trPr>
          <w:trHeight w:val="399"/>
        </w:trPr>
        <w:tc>
          <w:tcPr>
            <w:tcW w:w="3951" w:type="dxa"/>
          </w:tcPr>
          <w:p w14:paraId="3BC69C02" w14:textId="77777777" w:rsidR="00A245D0" w:rsidRDefault="00A245D0" w:rsidP="003020EB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4E05E571" w14:textId="3132A541" w:rsidR="00D762E4" w:rsidRPr="00A245D0" w:rsidRDefault="00A245D0" w:rsidP="004C7002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รวมในบัญชีต้นทุนขาย</w:t>
            </w:r>
            <w:r w:rsidR="004C70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</w:t>
            </w:r>
            <w:r w:rsidR="00D50B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239" w:type="dxa"/>
          </w:tcPr>
          <w:p w14:paraId="533FF1B9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  <w:shd w:val="clear" w:color="auto" w:fill="auto"/>
            <w:vAlign w:val="bottom"/>
          </w:tcPr>
          <w:p w14:paraId="57291F98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FADFECE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  <w:shd w:val="clear" w:color="auto" w:fill="auto"/>
            <w:vAlign w:val="bottom"/>
          </w:tcPr>
          <w:p w14:paraId="311516F4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7002" w:rsidRPr="00A245D0" w14:paraId="6A0478F4" w14:textId="77777777" w:rsidTr="004C7002">
        <w:trPr>
          <w:trHeight w:val="399"/>
        </w:trPr>
        <w:tc>
          <w:tcPr>
            <w:tcW w:w="3951" w:type="dxa"/>
          </w:tcPr>
          <w:p w14:paraId="16DE8C94" w14:textId="43A3C039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B29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72C3D7EA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E3F1727" w14:textId="2E649601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56829C8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7817A5BC" w14:textId="63DB80AC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3E3E1376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E7D5A93" w14:textId="76E43E4B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5A08A8E5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19443DD3" w14:textId="2D36AE18" w:rsidR="004C7002" w:rsidRPr="00A245D0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C7002" w:rsidRPr="00A245D0" w14:paraId="2F2E23D7" w14:textId="77777777" w:rsidTr="004C7002">
        <w:trPr>
          <w:trHeight w:val="399"/>
        </w:trPr>
        <w:tc>
          <w:tcPr>
            <w:tcW w:w="3951" w:type="dxa"/>
          </w:tcPr>
          <w:p w14:paraId="2BC729D6" w14:textId="77777777" w:rsidR="004C7002" w:rsidRPr="00E741BF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29CB84F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06" w:type="dxa"/>
            <w:gridSpan w:val="8"/>
            <w:shd w:val="clear" w:color="auto" w:fill="auto"/>
          </w:tcPr>
          <w:p w14:paraId="5B1AD36F" w14:textId="6A5DEF4A" w:rsidR="004C7002" w:rsidRPr="000B294D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7002" w:rsidRPr="00A245D0" w14:paraId="0DB60BD6" w14:textId="77777777" w:rsidTr="003020EB">
        <w:trPr>
          <w:trHeight w:val="399"/>
        </w:trPr>
        <w:tc>
          <w:tcPr>
            <w:tcW w:w="3951" w:type="dxa"/>
          </w:tcPr>
          <w:p w14:paraId="11C52956" w14:textId="02C4391C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>-</w:t>
            </w: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9" w:type="dxa"/>
          </w:tcPr>
          <w:p w14:paraId="53CF8C47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C4556EF" w14:textId="3CCFAB0F" w:rsidR="004C7002" w:rsidRPr="000B294D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794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36" w:type="dxa"/>
          </w:tcPr>
          <w:p w14:paraId="6B24F22D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36BA302" w14:textId="05E227A9" w:rsidR="004C7002" w:rsidRPr="000B294D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706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241" w:type="dxa"/>
          </w:tcPr>
          <w:p w14:paraId="5359448A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2A7408B" w14:textId="0EFFECA8" w:rsidR="004C7002" w:rsidRPr="000B294D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280" w:type="dxa"/>
          </w:tcPr>
          <w:p w14:paraId="0563E93E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4F7B3B5" w14:textId="4B9A058B" w:rsidR="004C7002" w:rsidRPr="000B294D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721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D762E4" w:rsidRPr="00A245D0" w14:paraId="4967733C" w14:textId="77777777" w:rsidTr="003020EB">
        <w:trPr>
          <w:trHeight w:val="399"/>
        </w:trPr>
        <w:tc>
          <w:tcPr>
            <w:tcW w:w="3951" w:type="dxa"/>
          </w:tcPr>
          <w:p w14:paraId="48A11669" w14:textId="1B73154E" w:rsidR="00D762E4" w:rsidRPr="00A245D0" w:rsidRDefault="00D762E4" w:rsidP="00A2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proofErr w:type="gramStart"/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- </w:t>
            </w:r>
            <w:r w:rsidR="00A245D0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</w:t>
            </w:r>
            <w:r w:rsidR="00A245D0" w:rsidRPr="00A245D0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(</w:t>
            </w:r>
            <w:proofErr w:type="gramEnd"/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กลับรายการ) การปรับลดมูลค่าเป็น</w:t>
            </w:r>
          </w:p>
        </w:tc>
        <w:tc>
          <w:tcPr>
            <w:tcW w:w="239" w:type="dxa"/>
          </w:tcPr>
          <w:p w14:paraId="66E597F4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103555E" w14:textId="77777777" w:rsidR="00D762E4" w:rsidRPr="00A245D0" w:rsidRDefault="00D762E4" w:rsidP="00A24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EEB5F0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BC69A45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D1919FC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706DF58" w14:textId="77777777" w:rsidR="00D762E4" w:rsidRPr="00A245D0" w:rsidRDefault="00D762E4" w:rsidP="00A24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6DB3041D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7B1C1E0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2E4" w:rsidRPr="00A245D0" w14:paraId="0FE504AE" w14:textId="77777777" w:rsidTr="003020EB">
        <w:trPr>
          <w:trHeight w:val="399"/>
        </w:trPr>
        <w:tc>
          <w:tcPr>
            <w:tcW w:w="3951" w:type="dxa"/>
          </w:tcPr>
          <w:p w14:paraId="20BC9BDE" w14:textId="5D46C84F" w:rsidR="00D762E4" w:rsidRPr="00A245D0" w:rsidRDefault="00A245D0" w:rsidP="00A2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   </w:t>
            </w:r>
            <w:r w:rsidR="00D762E4"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239" w:type="dxa"/>
          </w:tcPr>
          <w:p w14:paraId="7EB449AB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B23E6" w14:textId="1C3FBABD" w:rsidR="00D762E4" w:rsidRPr="00A245D0" w:rsidRDefault="00D762E4" w:rsidP="00A24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01D1548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36C6461F" w14:textId="63EDBD07" w:rsidR="00D762E4" w:rsidRPr="00A245D0" w:rsidRDefault="000B294D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3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41" w:type="dxa"/>
          </w:tcPr>
          <w:p w14:paraId="6F7CDA5E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23073" w14:textId="144BB972" w:rsidR="00D762E4" w:rsidRPr="00A245D0" w:rsidRDefault="00D762E4" w:rsidP="00A24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51997F9F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08C1DA6C" w14:textId="7EC8D9E3" w:rsidR="00D762E4" w:rsidRPr="00A245D0" w:rsidRDefault="000B294D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</w:tr>
      <w:tr w:rsidR="00D762E4" w:rsidRPr="00A245D0" w14:paraId="3DCB6714" w14:textId="77777777" w:rsidTr="003020EB">
        <w:trPr>
          <w:trHeight w:val="399"/>
        </w:trPr>
        <w:tc>
          <w:tcPr>
            <w:tcW w:w="3951" w:type="dxa"/>
          </w:tcPr>
          <w:p w14:paraId="5FF13777" w14:textId="77777777" w:rsidR="00D762E4" w:rsidRPr="00A245D0" w:rsidRDefault="00D762E4" w:rsidP="003020EB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</w:tcPr>
          <w:p w14:paraId="43E9A92C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0BC7C3" w14:textId="034AD24A" w:rsidR="00D762E4" w:rsidRPr="00A245D0" w:rsidRDefault="000B294D" w:rsidP="00A24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762E4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</w:t>
            </w:r>
            <w:r w:rsidR="00D762E4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236" w:type="dxa"/>
          </w:tcPr>
          <w:p w14:paraId="3CFB6852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DDB99" w14:textId="7A89CA58" w:rsidR="00D762E4" w:rsidRPr="00A245D0" w:rsidRDefault="000B294D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  <w:tab w:val="decimal" w:pos="195"/>
              </w:tabs>
              <w:spacing w:after="0" w:line="240" w:lineRule="auto"/>
              <w:ind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62E4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  <w:r w:rsidR="00D762E4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41" w:type="dxa"/>
          </w:tcPr>
          <w:p w14:paraId="413E2CD6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AE6B0" w14:textId="31544B45" w:rsidR="00D762E4" w:rsidRPr="009A612B" w:rsidRDefault="009A612B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C70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2,876,</w:t>
            </w:r>
            <w:r w:rsidR="004C7002" w:rsidRPr="004C70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80" w:type="dxa"/>
          </w:tcPr>
          <w:p w14:paraId="1980925B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B6B2C" w14:textId="7CA6B820" w:rsidR="00D762E4" w:rsidRPr="00A245D0" w:rsidRDefault="000B294D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62E4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</w:t>
            </w:r>
            <w:r w:rsidR="00D762E4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</w:p>
        </w:tc>
      </w:tr>
    </w:tbl>
    <w:p w14:paraId="4CAD7EAC" w14:textId="77777777" w:rsidR="00D762E4" w:rsidRPr="004C7002" w:rsidRDefault="00D762E4" w:rsidP="001E641E">
      <w:pPr>
        <w:ind w:left="540"/>
        <w:rPr>
          <w:rFonts w:ascii="Angsana New" w:hAnsi="Angsana New" w:cs="Angsana New"/>
          <w:sz w:val="20"/>
          <w:szCs w:val="20"/>
          <w:lang w:val="en-GB"/>
        </w:rPr>
      </w:pPr>
    </w:p>
    <w:p w14:paraId="1CF529CF" w14:textId="277F1E6F" w:rsidR="00D762E4" w:rsidRDefault="001E641E" w:rsidP="00571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 มีนาคม </w:t>
      </w:r>
      <w:r w:rsidRPr="001E641E">
        <w:rPr>
          <w:rFonts w:ascii="Angsana New" w:hAnsi="Angsana New" w:cs="Angsana New"/>
          <w:sz w:val="30"/>
          <w:szCs w:val="30"/>
          <w:lang w:val="en-GB"/>
        </w:rPr>
        <w:t xml:space="preserve">2564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กลุ่มบริษัทและบริษัทมีเจ้าหนี้ทรัสต์รีซีทจำนวน </w:t>
      </w:r>
      <w:r w:rsidR="002A5C7D">
        <w:rPr>
          <w:rFonts w:ascii="Angsana New" w:hAnsi="Angsana New" w:cs="Angsana New"/>
          <w:sz w:val="30"/>
          <w:szCs w:val="30"/>
          <w:lang w:val="en-GB"/>
        </w:rPr>
        <w:t>7</w:t>
      </w:r>
      <w:r w:rsidR="00B06BC5">
        <w:rPr>
          <w:rFonts w:ascii="Angsana New" w:hAnsi="Angsana New" w:cs="Angsana New"/>
          <w:sz w:val="30"/>
          <w:szCs w:val="30"/>
          <w:lang w:val="en-GB"/>
        </w:rPr>
        <w:t>59.0</w:t>
      </w:r>
      <w:r w:rsidRPr="001E641E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ล้านบาท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(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31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2563: </w:t>
      </w:r>
      <w:r w:rsidR="002A5C7D">
        <w:rPr>
          <w:rFonts w:ascii="Angsana New" w:hAnsi="Angsana New" w:cs="Angsana New"/>
          <w:i/>
          <w:iCs/>
          <w:sz w:val="30"/>
          <w:szCs w:val="30"/>
          <w:lang w:val="en-GB"/>
        </w:rPr>
        <w:t>5</w:t>
      </w:r>
      <w:r w:rsidR="00B06BC5">
        <w:rPr>
          <w:rFonts w:ascii="Angsana New" w:hAnsi="Angsana New" w:cs="Angsana New"/>
          <w:i/>
          <w:iCs/>
          <w:sz w:val="30"/>
          <w:szCs w:val="30"/>
          <w:lang w:val="en-GB"/>
        </w:rPr>
        <w:t>59.5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="00571E1B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      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ล้านบาท)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โดยมีอัตราดอกเบี้ยร้อยละ </w:t>
      </w:r>
      <w:r w:rsidRPr="001E641E">
        <w:rPr>
          <w:rFonts w:ascii="Angsana New" w:hAnsi="Angsana New" w:cs="Angsana New"/>
          <w:sz w:val="30"/>
          <w:szCs w:val="30"/>
          <w:lang w:val="en-GB"/>
        </w:rPr>
        <w:t xml:space="preserve">0.50 </w:t>
      </w:r>
      <w:r w:rsidR="00571E1B">
        <w:rPr>
          <w:rFonts w:ascii="Angsana New" w:hAnsi="Angsana New" w:cs="Angsana New" w:hint="cs"/>
          <w:sz w:val="30"/>
          <w:szCs w:val="30"/>
          <w:cs/>
          <w:lang w:val="en-GB"/>
        </w:rPr>
        <w:t>ถึง ร้อยละ</w:t>
      </w:r>
      <w:r w:rsidRPr="001E641E">
        <w:rPr>
          <w:rFonts w:ascii="Angsana New" w:hAnsi="Angsana New" w:cs="Angsana New"/>
          <w:sz w:val="30"/>
          <w:szCs w:val="30"/>
          <w:lang w:val="en-GB"/>
        </w:rPr>
        <w:t xml:space="preserve"> 1.70</w:t>
      </w:r>
      <w:r w:rsidR="00F2674B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F2674B">
        <w:rPr>
          <w:rFonts w:ascii="Angsana New" w:hAnsi="Angsana New" w:cs="Angsana New" w:hint="cs"/>
          <w:sz w:val="30"/>
          <w:szCs w:val="30"/>
          <w:cs/>
          <w:lang w:val="en-GB"/>
        </w:rPr>
        <w:t>ต่อปี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(31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2563: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ร้อยละ 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1.65 </w:t>
      </w:r>
      <w:r w:rsidR="00571E1B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ถึงร้อยละ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1.70 </w:t>
      </w:r>
      <w:r w:rsidR="00F2674B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       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ต่อปี)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 ในงบการเงินรวมและงบการเงินเฉพาะกิจการ</w:t>
      </w:r>
      <w:r w:rsidR="00571E1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>
        <w:rPr>
          <w:rFonts w:ascii="Angsana New" w:hAnsi="Angsana New" w:cs="Angsana New" w:hint="cs"/>
          <w:sz w:val="30"/>
          <w:szCs w:val="30"/>
          <w:cs/>
          <w:lang w:val="en-GB"/>
        </w:rPr>
        <w:t>์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จนกว่าจะมีการจ่ายชำระเจ้าหนี้ทรัสต์รีซีทให้แก่ธนาคารพาณิชย์</w:t>
      </w:r>
      <w:r w:rsidR="00D762E4">
        <w:rPr>
          <w:rFonts w:ascii="Angsana New" w:hAnsi="Angsana New" w:cs="Angsana New"/>
          <w:sz w:val="30"/>
          <w:szCs w:val="30"/>
        </w:rPr>
        <w:br w:type="page"/>
      </w:r>
    </w:p>
    <w:p w14:paraId="19C4EB4E" w14:textId="77777777" w:rsidR="00B30C51" w:rsidRPr="001D520A" w:rsidRDefault="00B30C51" w:rsidP="00B30C5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B30C51" w:rsidRPr="001D520A" w:rsidSect="00EB3E7D">
          <w:headerReference w:type="default" r:id="rId8"/>
          <w:footerReference w:type="default" r:id="rId9"/>
          <w:pgSz w:w="11907" w:h="16840" w:code="9"/>
          <w:pgMar w:top="691" w:right="1152" w:bottom="1354" w:left="1152" w:header="720" w:footer="720" w:gutter="0"/>
          <w:pgNumType w:start="12"/>
          <w:cols w:space="708"/>
          <w:docGrid w:linePitch="360"/>
        </w:sectPr>
      </w:pPr>
    </w:p>
    <w:p w14:paraId="4D0953CD" w14:textId="2557B3ED" w:rsidR="00804175" w:rsidRPr="004A2A3A" w:rsidRDefault="00D75CE8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2"/>
          <w:tab w:val="num" w:pos="540"/>
        </w:tabs>
        <w:spacing w:line="240" w:lineRule="auto"/>
        <w:ind w:left="450" w:right="-45" w:hanging="428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A2A3A">
        <w:rPr>
          <w:rFonts w:ascii="Angsana New" w:hAnsi="Angsana New" w:cs="Angsana New"/>
          <w:sz w:val="30"/>
          <w:szCs w:val="30"/>
          <w:u w:val="none"/>
          <w:cs/>
        </w:rPr>
        <w:lastRenderedPageBreak/>
        <w:t>เงินลงทุนในบริษัทร่วม</w:t>
      </w:r>
      <w:r w:rsidR="00804175" w:rsidRPr="004A2A3A">
        <w:rPr>
          <w:rFonts w:ascii="Angsana New" w:hAnsi="Angsana New" w:cs="Angsana New"/>
          <w:sz w:val="30"/>
          <w:szCs w:val="30"/>
          <w:u w:val="none"/>
          <w:cs/>
        </w:rPr>
        <w:t xml:space="preserve"> </w:t>
      </w:r>
    </w:p>
    <w:p w14:paraId="6931B6C2" w14:textId="77777777" w:rsidR="00C32630" w:rsidRPr="001D520A" w:rsidRDefault="00C32630" w:rsidP="00C32630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1454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440"/>
        <w:gridCol w:w="900"/>
        <w:gridCol w:w="223"/>
        <w:gridCol w:w="947"/>
        <w:gridCol w:w="223"/>
        <w:gridCol w:w="892"/>
        <w:gridCol w:w="223"/>
        <w:gridCol w:w="1002"/>
        <w:gridCol w:w="223"/>
        <w:gridCol w:w="1003"/>
        <w:gridCol w:w="223"/>
        <w:gridCol w:w="1116"/>
        <w:gridCol w:w="223"/>
        <w:gridCol w:w="892"/>
        <w:gridCol w:w="223"/>
        <w:gridCol w:w="957"/>
        <w:gridCol w:w="223"/>
        <w:gridCol w:w="910"/>
        <w:gridCol w:w="223"/>
        <w:gridCol w:w="857"/>
      </w:tblGrid>
      <w:tr w:rsidR="0061391C" w:rsidRPr="0016177D" w14:paraId="641A292C" w14:textId="77777777" w:rsidTr="00571E1B">
        <w:trPr>
          <w:cantSplit/>
          <w:trHeight w:val="326"/>
          <w:tblHeader/>
        </w:trPr>
        <w:tc>
          <w:tcPr>
            <w:tcW w:w="7470" w:type="dxa"/>
            <w:gridSpan w:val="9"/>
          </w:tcPr>
          <w:p w14:paraId="592F964D" w14:textId="4E7F1B56" w:rsidR="0061391C" w:rsidRPr="0016177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23" w:type="dxa"/>
          </w:tcPr>
          <w:p w14:paraId="11A5E5F0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850" w:type="dxa"/>
            <w:gridSpan w:val="11"/>
          </w:tcPr>
          <w:p w14:paraId="2472D320" w14:textId="0EC6659E" w:rsidR="0061391C" w:rsidRPr="0016177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61391C" w:rsidRPr="0016177D" w14:paraId="51A8A571" w14:textId="77777777" w:rsidTr="00571E1B">
        <w:trPr>
          <w:cantSplit/>
          <w:trHeight w:val="452"/>
          <w:tblHeader/>
        </w:trPr>
        <w:tc>
          <w:tcPr>
            <w:tcW w:w="1620" w:type="dxa"/>
          </w:tcPr>
          <w:p w14:paraId="5AAA5FD0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2A9ECE" w14:textId="77777777" w:rsidR="0061391C" w:rsidRPr="0016177D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5F1B226B" w14:textId="77777777" w:rsidR="0061391C" w:rsidRPr="0016177D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สัดส่วน</w:t>
            </w:r>
          </w:p>
          <w:p w14:paraId="2F045E0E" w14:textId="77777777" w:rsidR="0061391C" w:rsidRPr="0016177D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23" w:type="dxa"/>
          </w:tcPr>
          <w:p w14:paraId="55990A3D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17" w:type="dxa"/>
            <w:gridSpan w:val="3"/>
          </w:tcPr>
          <w:p w14:paraId="6B2AA71D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E5A0562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  <w:r w:rsidRPr="0016177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3" w:type="dxa"/>
          </w:tcPr>
          <w:p w14:paraId="3E8D7890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342" w:type="dxa"/>
            <w:gridSpan w:val="3"/>
          </w:tcPr>
          <w:p w14:paraId="5456FEBC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87744A5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23" w:type="dxa"/>
          </w:tcPr>
          <w:p w14:paraId="02913953" w14:textId="77777777" w:rsidR="0061391C" w:rsidRPr="0016177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6D048AE4" w14:textId="77777777" w:rsidR="000035AF" w:rsidRPr="0016177D" w:rsidRDefault="000035AF" w:rsidP="000035A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F06BC02" w14:textId="62513DAB" w:rsidR="0061391C" w:rsidRPr="0016177D" w:rsidRDefault="000035AF" w:rsidP="000035A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223" w:type="dxa"/>
          </w:tcPr>
          <w:p w14:paraId="29E09478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90" w:type="dxa"/>
            <w:gridSpan w:val="3"/>
          </w:tcPr>
          <w:p w14:paraId="206194AE" w14:textId="77777777" w:rsidR="000035AF" w:rsidRPr="0016177D" w:rsidRDefault="000035AF" w:rsidP="000035A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21F1BB3C" w14:textId="5A91921A" w:rsidR="0061391C" w:rsidRPr="0016177D" w:rsidRDefault="000035AF" w:rsidP="000035A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US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งวดสามเดือนสิ้นสุดวันที่</w:t>
            </w:r>
          </w:p>
        </w:tc>
      </w:tr>
      <w:tr w:rsidR="000D49D9" w:rsidRPr="0016177D" w14:paraId="44615016" w14:textId="77777777" w:rsidTr="00571E1B">
        <w:trPr>
          <w:cantSplit/>
          <w:trHeight w:val="614"/>
          <w:tblHeader/>
        </w:trPr>
        <w:tc>
          <w:tcPr>
            <w:tcW w:w="1620" w:type="dxa"/>
          </w:tcPr>
          <w:p w14:paraId="4DDFC62D" w14:textId="77777777" w:rsidR="000D49D9" w:rsidRPr="0016177D" w:rsidRDefault="000D49D9" w:rsidP="000D49D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C29C4B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DF731E" w14:textId="6776A403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มีนาคม</w:t>
            </w:r>
          </w:p>
          <w:p w14:paraId="70F2AAF5" w14:textId="53944568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28955E4F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54FC65C" w14:textId="1A9E5892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607959BD" w14:textId="3E932255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A7488D8" w14:textId="77777777" w:rsidR="000D49D9" w:rsidRPr="0016177D" w:rsidRDefault="000D49D9" w:rsidP="000D49D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1ACD720A" w14:textId="5E9ED89C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มีนาคม</w:t>
            </w:r>
          </w:p>
          <w:p w14:paraId="53B2907F" w14:textId="5BF93B50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045E43AA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6DF3721F" w14:textId="139BB4A8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31EFA5D" w14:textId="6073B25D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76777555" w14:textId="77777777" w:rsidR="000D49D9" w:rsidRPr="0016177D" w:rsidRDefault="000D49D9" w:rsidP="000D49D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0747117A" w14:textId="73597CE7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มีนาคม</w:t>
            </w:r>
          </w:p>
          <w:p w14:paraId="45757F72" w14:textId="61F3876A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47A70DFB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349FB76" w14:textId="2FD75915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1E488350" w14:textId="27660F92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5EE268BB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33CB07B0" w14:textId="20B21E26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มีนาคม</w:t>
            </w:r>
          </w:p>
          <w:p w14:paraId="2ED8B184" w14:textId="150D7FE6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4A1ED7CA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D741C41" w14:textId="3C3C3E61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06DECD4" w14:textId="3DB17AC4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02F23038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0" w:type="dxa"/>
            <w:vAlign w:val="bottom"/>
          </w:tcPr>
          <w:p w14:paraId="0163FC6D" w14:textId="4CF96639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มีนาคม</w:t>
            </w:r>
          </w:p>
          <w:p w14:paraId="7DC3B865" w14:textId="38C213A3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5885FBB7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14:paraId="6B710D06" w14:textId="4BE6539D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137810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มีนาคม</w:t>
            </w:r>
          </w:p>
          <w:p w14:paraId="2828E837" w14:textId="05D65D66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61391C" w:rsidRPr="0016177D" w14:paraId="20446352" w14:textId="77777777" w:rsidTr="00571E1B">
        <w:trPr>
          <w:cantSplit/>
          <w:trHeight w:val="266"/>
        </w:trPr>
        <w:tc>
          <w:tcPr>
            <w:tcW w:w="1620" w:type="dxa"/>
          </w:tcPr>
          <w:p w14:paraId="644A281E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F1F5B9" w14:textId="77777777" w:rsidR="0061391C" w:rsidRPr="0016177D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5C6C601F" w14:textId="77777777" w:rsidR="0061391C" w:rsidRPr="0016177D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23" w:type="dxa"/>
          </w:tcPr>
          <w:p w14:paraId="44B05BA7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190" w:type="dxa"/>
            <w:gridSpan w:val="15"/>
          </w:tcPr>
          <w:p w14:paraId="3CB90011" w14:textId="1D623CBA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1B0F92" w:rsidRPr="0016177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1391C" w:rsidRPr="0016177D" w14:paraId="7327C531" w14:textId="77777777" w:rsidTr="00571E1B">
        <w:trPr>
          <w:cantSplit/>
          <w:trHeight w:val="266"/>
        </w:trPr>
        <w:tc>
          <w:tcPr>
            <w:tcW w:w="1620" w:type="dxa"/>
          </w:tcPr>
          <w:p w14:paraId="7AA2FDC7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59EEB5F3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5C71274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23" w:type="dxa"/>
          </w:tcPr>
          <w:p w14:paraId="311BCA8D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47" w:type="dxa"/>
          </w:tcPr>
          <w:p w14:paraId="123657F8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23" w:type="dxa"/>
          </w:tcPr>
          <w:p w14:paraId="49D98947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92" w:type="dxa"/>
          </w:tcPr>
          <w:p w14:paraId="39744DDF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3DDC3F20" w14:textId="77777777" w:rsidR="0061391C" w:rsidRPr="0016177D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56E83AB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3BBE172E" w14:textId="77777777" w:rsidR="0061391C" w:rsidRPr="0016177D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068C144F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46F3D0F2" w14:textId="77777777" w:rsidR="0061391C" w:rsidRPr="0016177D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2A3C13D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2F38F529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14:paraId="372201FB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2EB2DD17" w14:textId="77777777" w:rsidR="0061391C" w:rsidRPr="0016177D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1ED88C35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7487805A" w14:textId="77777777" w:rsidR="0061391C" w:rsidRPr="0016177D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0" w:type="dxa"/>
          </w:tcPr>
          <w:p w14:paraId="54BE77CC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2A06A11B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7" w:type="dxa"/>
          </w:tcPr>
          <w:p w14:paraId="5B5F5409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0F92" w:rsidRPr="0016177D" w14:paraId="762DFFA7" w14:textId="77777777" w:rsidTr="00571E1B">
        <w:trPr>
          <w:cantSplit/>
          <w:trHeight w:val="266"/>
        </w:trPr>
        <w:tc>
          <w:tcPr>
            <w:tcW w:w="1620" w:type="dxa"/>
          </w:tcPr>
          <w:p w14:paraId="69157C99" w14:textId="77777777" w:rsidR="001B0F92" w:rsidRPr="0016177D" w:rsidRDefault="001B0F92" w:rsidP="001B0F92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ไพร์ม สตีล </w:t>
            </w:r>
          </w:p>
          <w:p w14:paraId="1E9F0A2E" w14:textId="05D1FA2A" w:rsidR="001B0F92" w:rsidRPr="0016177D" w:rsidRDefault="001B0F92" w:rsidP="001B0F92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มิลล์</w:t>
            </w: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3ECFDC43" w14:textId="77777777" w:rsidR="001B0F92" w:rsidRPr="0016177D" w:rsidRDefault="001B0F92" w:rsidP="001B0F92">
            <w:pPr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ผลิตและจำหน่ายเหล็กม้วน</w:t>
            </w:r>
          </w:p>
          <w:p w14:paraId="565640A1" w14:textId="40F0BC7F" w:rsidR="001B0F92" w:rsidRPr="0016177D" w:rsidRDefault="001B0F92" w:rsidP="001B0F92">
            <w:pPr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หน้าแคบ</w:t>
            </w:r>
          </w:p>
        </w:tc>
        <w:tc>
          <w:tcPr>
            <w:tcW w:w="900" w:type="dxa"/>
          </w:tcPr>
          <w:p w14:paraId="45FA49FD" w14:textId="64C604F7" w:rsidR="001B0F92" w:rsidRPr="0016177D" w:rsidRDefault="000B294D" w:rsidP="001B0F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23" w:type="dxa"/>
          </w:tcPr>
          <w:p w14:paraId="2A3A0197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2DF53F29" w14:textId="77E1BDC4" w:rsidR="001B0F92" w:rsidRPr="0016177D" w:rsidRDefault="001B0F92" w:rsidP="001B0F9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14:paraId="3484CFFA" w14:textId="2FA91DA5" w:rsidR="001B0F92" w:rsidRPr="0016177D" w:rsidRDefault="000B294D" w:rsidP="001B0F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23" w:type="dxa"/>
          </w:tcPr>
          <w:p w14:paraId="662B799E" w14:textId="77777777" w:rsidR="001B0F92" w:rsidRPr="0016177D" w:rsidRDefault="001B0F92" w:rsidP="001B0F9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14:paraId="2CE58D66" w14:textId="330DA752" w:rsidR="001B0F92" w:rsidRPr="0016177D" w:rsidRDefault="000B294D" w:rsidP="001B0F9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B0F92"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23" w:type="dxa"/>
          </w:tcPr>
          <w:p w14:paraId="7D6E4437" w14:textId="77777777" w:rsidR="001B0F92" w:rsidRPr="0016177D" w:rsidRDefault="001B0F92" w:rsidP="001B0F92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2" w:type="dxa"/>
          </w:tcPr>
          <w:p w14:paraId="0A3BDABC" w14:textId="6F4D694C" w:rsidR="001B0F92" w:rsidRPr="0016177D" w:rsidRDefault="000B294D" w:rsidP="001B0F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B0F92"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23" w:type="dxa"/>
          </w:tcPr>
          <w:p w14:paraId="35430F60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68B1AEBD" w14:textId="39ACEB34" w:rsidR="001B0F92" w:rsidRPr="0016177D" w:rsidRDefault="000B294D" w:rsidP="001B0F9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23" w:type="dxa"/>
          </w:tcPr>
          <w:p w14:paraId="038972D6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B073DFA" w14:textId="4ACDBCE3" w:rsidR="001B0F92" w:rsidRPr="0016177D" w:rsidRDefault="000B294D" w:rsidP="001B0F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23" w:type="dxa"/>
          </w:tcPr>
          <w:p w14:paraId="6FE18F89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2" w:type="dxa"/>
          </w:tcPr>
          <w:p w14:paraId="3B4C744E" w14:textId="57CB3725" w:rsidR="001B0F92" w:rsidRPr="0016177D" w:rsidRDefault="000B294D" w:rsidP="001B0F9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506</w:t>
            </w:r>
          </w:p>
        </w:tc>
        <w:tc>
          <w:tcPr>
            <w:tcW w:w="223" w:type="dxa"/>
          </w:tcPr>
          <w:p w14:paraId="7F169FC9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1FCDEDA" w14:textId="15DB21BD" w:rsidR="001B0F92" w:rsidRPr="0016177D" w:rsidRDefault="000B294D" w:rsidP="001B0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223" w:type="dxa"/>
          </w:tcPr>
          <w:p w14:paraId="7CFE1C58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0" w:type="dxa"/>
          </w:tcPr>
          <w:p w14:paraId="3B92634A" w14:textId="184077D0" w:rsidR="001B0F92" w:rsidRPr="0016177D" w:rsidRDefault="001B0F92" w:rsidP="001B0F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79F7E984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57" w:type="dxa"/>
            <w:shd w:val="clear" w:color="auto" w:fill="auto"/>
          </w:tcPr>
          <w:p w14:paraId="36C672C7" w14:textId="51DE7B7D" w:rsidR="001B0F92" w:rsidRPr="0016177D" w:rsidRDefault="001B0F92" w:rsidP="001B0F92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B0F92" w:rsidRPr="0016177D" w14:paraId="1BC23D59" w14:textId="77777777" w:rsidTr="00571E1B">
        <w:trPr>
          <w:cantSplit/>
          <w:trHeight w:val="266"/>
        </w:trPr>
        <w:tc>
          <w:tcPr>
            <w:tcW w:w="1620" w:type="dxa"/>
          </w:tcPr>
          <w:p w14:paraId="79440B95" w14:textId="77777777" w:rsidR="001B0F92" w:rsidRPr="0016177D" w:rsidRDefault="001B0F92" w:rsidP="001B0F92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บล็อกซ์ </w:t>
            </w:r>
          </w:p>
          <w:p w14:paraId="5290C424" w14:textId="01C7FD3C" w:rsidR="001B0F92" w:rsidRPr="0016177D" w:rsidRDefault="001B0F92" w:rsidP="001B0F92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7B0460AD" w14:textId="77777777" w:rsidR="001B0F92" w:rsidRPr="0016177D" w:rsidRDefault="001B0F92" w:rsidP="001B0F92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</w:t>
            </w:r>
          </w:p>
          <w:p w14:paraId="16C189D9" w14:textId="4ACCF267" w:rsidR="001B0F92" w:rsidRPr="0016177D" w:rsidRDefault="001B0F92" w:rsidP="001B0F92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ก่อสร้าง </w:t>
            </w:r>
          </w:p>
        </w:tc>
        <w:tc>
          <w:tcPr>
            <w:tcW w:w="900" w:type="dxa"/>
          </w:tcPr>
          <w:p w14:paraId="19D20B79" w14:textId="33DD50EB" w:rsidR="001B0F92" w:rsidRPr="0016177D" w:rsidRDefault="000B294D" w:rsidP="001B0F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23" w:type="dxa"/>
          </w:tcPr>
          <w:p w14:paraId="2A0ED8EE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14:paraId="16A4F03D" w14:textId="693B796D" w:rsidR="001B0F92" w:rsidRPr="0016177D" w:rsidRDefault="000B294D" w:rsidP="001B0F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23" w:type="dxa"/>
          </w:tcPr>
          <w:p w14:paraId="50A11C77" w14:textId="77777777" w:rsidR="001B0F92" w:rsidRPr="0016177D" w:rsidRDefault="001B0F92" w:rsidP="001B0F9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14:paraId="4FCDE5EF" w14:textId="44A9DD45" w:rsidR="001B0F92" w:rsidRPr="0016177D" w:rsidRDefault="000B294D" w:rsidP="001B0F9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23" w:type="dxa"/>
          </w:tcPr>
          <w:p w14:paraId="28FAE076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3B81D227" w14:textId="18B3A5E9" w:rsidR="001B0F92" w:rsidRPr="0016177D" w:rsidRDefault="000B294D" w:rsidP="001B0F92">
            <w:pPr>
              <w:pStyle w:val="acctfourfigures"/>
              <w:tabs>
                <w:tab w:val="clear" w:pos="765"/>
              </w:tabs>
              <w:spacing w:line="240" w:lineRule="auto"/>
              <w:ind w:left="78" w:right="-36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23" w:type="dxa"/>
          </w:tcPr>
          <w:p w14:paraId="7E680059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76E262E5" w14:textId="1DD1B3A6" w:rsidR="001B0F92" w:rsidRPr="0016177D" w:rsidRDefault="000B294D" w:rsidP="001B0F9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23" w:type="dxa"/>
          </w:tcPr>
          <w:p w14:paraId="65F8E21A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806E37A" w14:textId="54B1ADD8" w:rsidR="001B0F92" w:rsidRPr="0016177D" w:rsidRDefault="000B294D" w:rsidP="001B0F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23" w:type="dxa"/>
          </w:tcPr>
          <w:p w14:paraId="5B51859A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2" w:type="dxa"/>
          </w:tcPr>
          <w:p w14:paraId="617F4D52" w14:textId="3247150A" w:rsidR="001B0F92" w:rsidRPr="0016177D" w:rsidRDefault="000B294D" w:rsidP="001B0F9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23" w:type="dxa"/>
          </w:tcPr>
          <w:p w14:paraId="6BC61D9A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A6A7C7B" w14:textId="30296223" w:rsidR="001B0F92" w:rsidRPr="0016177D" w:rsidRDefault="000B294D" w:rsidP="001B0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23" w:type="dxa"/>
          </w:tcPr>
          <w:p w14:paraId="523644F0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0" w:type="dxa"/>
          </w:tcPr>
          <w:p w14:paraId="06FF8541" w14:textId="68238838" w:rsidR="001B0F92" w:rsidRPr="0016177D" w:rsidRDefault="001B0F92" w:rsidP="001B0F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13A7CED4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57" w:type="dxa"/>
            <w:shd w:val="clear" w:color="auto" w:fill="auto"/>
          </w:tcPr>
          <w:p w14:paraId="27B6680B" w14:textId="75FC9C75" w:rsidR="001B0F92" w:rsidRPr="0016177D" w:rsidRDefault="001B0F92" w:rsidP="001B0F92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B0F92" w:rsidRPr="0016177D" w14:paraId="0CEDF0F0" w14:textId="77777777" w:rsidTr="00571E1B">
        <w:trPr>
          <w:cantSplit/>
          <w:trHeight w:val="336"/>
        </w:trPr>
        <w:tc>
          <w:tcPr>
            <w:tcW w:w="1620" w:type="dxa"/>
          </w:tcPr>
          <w:p w14:paraId="148A65DD" w14:textId="77777777" w:rsidR="001B0F92" w:rsidRPr="0016177D" w:rsidRDefault="001B0F92" w:rsidP="001B0F92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1C7288E8" w14:textId="77777777" w:rsidR="001B0F92" w:rsidRPr="0016177D" w:rsidRDefault="001B0F92" w:rsidP="001B0F9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FAF9E8" w14:textId="77777777" w:rsidR="001B0F92" w:rsidRPr="0016177D" w:rsidRDefault="001B0F92" w:rsidP="001B0F9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</w:tcPr>
          <w:p w14:paraId="67521A03" w14:textId="77777777" w:rsidR="001B0F92" w:rsidRPr="0016177D" w:rsidRDefault="001B0F92" w:rsidP="001B0F9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</w:tcPr>
          <w:p w14:paraId="53BCD21C" w14:textId="77777777" w:rsidR="001B0F92" w:rsidRPr="0016177D" w:rsidRDefault="001B0F92" w:rsidP="001B0F9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</w:tcPr>
          <w:p w14:paraId="0DD56107" w14:textId="77777777" w:rsidR="001B0F92" w:rsidRPr="0016177D" w:rsidRDefault="001B0F92" w:rsidP="001B0F9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</w:tcPr>
          <w:p w14:paraId="4DF80FC0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3" w:type="dxa"/>
          </w:tcPr>
          <w:p w14:paraId="40811A28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33D54F77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3" w:type="dxa"/>
          </w:tcPr>
          <w:p w14:paraId="19566764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93508" w14:textId="01188B50" w:rsidR="001B0F92" w:rsidRPr="0016177D" w:rsidRDefault="000B294D" w:rsidP="001B0F9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0B294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223" w:type="dxa"/>
          </w:tcPr>
          <w:p w14:paraId="1C04353F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B7459" w14:textId="4C62BB36" w:rsidR="001B0F92" w:rsidRPr="0016177D" w:rsidRDefault="000B294D" w:rsidP="001B0F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0B294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223" w:type="dxa"/>
          </w:tcPr>
          <w:p w14:paraId="632B5897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28607" w14:textId="22D09EA7" w:rsidR="001B0F92" w:rsidRPr="0016177D" w:rsidRDefault="000B294D" w:rsidP="001B0F9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507</w:t>
            </w:r>
          </w:p>
        </w:tc>
        <w:tc>
          <w:tcPr>
            <w:tcW w:w="223" w:type="dxa"/>
          </w:tcPr>
          <w:p w14:paraId="430C86F8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2BC6C" w14:textId="4BD34794" w:rsidR="001B0F92" w:rsidRPr="0016177D" w:rsidRDefault="000B294D" w:rsidP="001B0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408</w:t>
            </w:r>
          </w:p>
        </w:tc>
        <w:tc>
          <w:tcPr>
            <w:tcW w:w="223" w:type="dxa"/>
          </w:tcPr>
          <w:p w14:paraId="48235D64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CAE36" w14:textId="10B4A618" w:rsidR="001B0F92" w:rsidRPr="0016177D" w:rsidRDefault="001B0F92" w:rsidP="001B0F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2144183F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2FF6E" w14:textId="041733C0" w:rsidR="001B0F92" w:rsidRPr="0016177D" w:rsidRDefault="001B0F92" w:rsidP="001B0F92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D2DE4D2" w14:textId="77777777" w:rsidR="006F5AB0" w:rsidRPr="001D520A" w:rsidRDefault="006F5AB0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350"/>
        <w:gridCol w:w="900"/>
        <w:gridCol w:w="223"/>
        <w:gridCol w:w="946"/>
        <w:gridCol w:w="223"/>
        <w:gridCol w:w="896"/>
        <w:gridCol w:w="223"/>
        <w:gridCol w:w="1001"/>
        <w:gridCol w:w="219"/>
        <w:gridCol w:w="9"/>
        <w:gridCol w:w="945"/>
        <w:gridCol w:w="223"/>
        <w:gridCol w:w="1036"/>
        <w:gridCol w:w="223"/>
        <w:gridCol w:w="893"/>
        <w:gridCol w:w="223"/>
        <w:gridCol w:w="957"/>
        <w:gridCol w:w="223"/>
        <w:gridCol w:w="897"/>
        <w:gridCol w:w="223"/>
        <w:gridCol w:w="947"/>
      </w:tblGrid>
      <w:tr w:rsidR="006565BD" w:rsidRPr="0016177D" w14:paraId="78E1B2A7" w14:textId="77777777" w:rsidTr="0016177D">
        <w:trPr>
          <w:cantSplit/>
          <w:trHeight w:val="326"/>
          <w:tblHeader/>
        </w:trPr>
        <w:tc>
          <w:tcPr>
            <w:tcW w:w="7382" w:type="dxa"/>
            <w:gridSpan w:val="9"/>
          </w:tcPr>
          <w:p w14:paraId="198004A6" w14:textId="77777777" w:rsidR="006565BD" w:rsidRPr="0016177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28" w:type="dxa"/>
            <w:gridSpan w:val="2"/>
          </w:tcPr>
          <w:p w14:paraId="5F3F0694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90" w:type="dxa"/>
            <w:gridSpan w:val="11"/>
          </w:tcPr>
          <w:p w14:paraId="0FEC5767" w14:textId="285855B3" w:rsidR="006565BD" w:rsidRPr="0016177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C24D9D" w:rsidRPr="0016177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565BD" w:rsidRPr="0016177D" w14:paraId="5E31D240" w14:textId="77777777" w:rsidTr="0016177D">
        <w:trPr>
          <w:cantSplit/>
          <w:trHeight w:val="452"/>
          <w:tblHeader/>
        </w:trPr>
        <w:tc>
          <w:tcPr>
            <w:tcW w:w="1620" w:type="dxa"/>
          </w:tcPr>
          <w:p w14:paraId="058F9F44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DDAB13" w14:textId="26E3E1F1" w:rsidR="006565BD" w:rsidRPr="0016177D" w:rsidRDefault="00BE420C" w:rsidP="00ED351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069" w:type="dxa"/>
            <w:gridSpan w:val="3"/>
          </w:tcPr>
          <w:p w14:paraId="5FF8DAA8" w14:textId="77777777" w:rsidR="006565BD" w:rsidRPr="0016177D" w:rsidRDefault="006565BD" w:rsidP="00ED351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สัดส่วน</w:t>
            </w:r>
          </w:p>
          <w:p w14:paraId="68E94874" w14:textId="77777777" w:rsidR="006565BD" w:rsidRPr="0016177D" w:rsidRDefault="006565BD" w:rsidP="00ED351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23" w:type="dxa"/>
          </w:tcPr>
          <w:p w14:paraId="588D79C8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0" w:type="dxa"/>
            <w:gridSpan w:val="3"/>
          </w:tcPr>
          <w:p w14:paraId="4685E039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8F7BA22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  <w:r w:rsidRPr="0016177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9" w:type="dxa"/>
          </w:tcPr>
          <w:p w14:paraId="72AC7281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213" w:type="dxa"/>
            <w:gridSpan w:val="4"/>
          </w:tcPr>
          <w:p w14:paraId="5CB1BBFE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985E64D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23" w:type="dxa"/>
          </w:tcPr>
          <w:p w14:paraId="10E0E873" w14:textId="77777777" w:rsidR="006565BD" w:rsidRPr="0016177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3" w:type="dxa"/>
            <w:gridSpan w:val="3"/>
          </w:tcPr>
          <w:p w14:paraId="5C3E877E" w14:textId="77777777" w:rsidR="000035AF" w:rsidRPr="0016177D" w:rsidRDefault="000035AF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4AC744DA" w14:textId="6330A533" w:rsidR="006565BD" w:rsidRPr="0016177D" w:rsidRDefault="000035AF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  <w:r w:rsidR="006565BD" w:rsidRPr="001617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23" w:type="dxa"/>
          </w:tcPr>
          <w:p w14:paraId="59A94B51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67" w:type="dxa"/>
            <w:gridSpan w:val="3"/>
          </w:tcPr>
          <w:p w14:paraId="7409543C" w14:textId="77777777" w:rsidR="000035AF" w:rsidRPr="0016177D" w:rsidRDefault="000035AF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0A1E744" w14:textId="1D9EE6CF" w:rsidR="006565BD" w:rsidRPr="0016177D" w:rsidRDefault="000035AF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</w:tr>
      <w:tr w:rsidR="000D49D9" w:rsidRPr="0016177D" w14:paraId="0E9D93DC" w14:textId="77777777" w:rsidTr="0016177D">
        <w:trPr>
          <w:cantSplit/>
          <w:trHeight w:val="614"/>
          <w:tblHeader/>
        </w:trPr>
        <w:tc>
          <w:tcPr>
            <w:tcW w:w="1620" w:type="dxa"/>
          </w:tcPr>
          <w:p w14:paraId="385BC415" w14:textId="77777777" w:rsidR="000D49D9" w:rsidRPr="0016177D" w:rsidRDefault="000D49D9" w:rsidP="000D49D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7E2EF9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68DCE3" w14:textId="0A3E616E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มีนาคม</w:t>
            </w:r>
          </w:p>
          <w:p w14:paraId="55F1BCA7" w14:textId="2C57AB89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35DF30C7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108946D9" w14:textId="44709205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32960CB7" w14:textId="0699D68F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417285B2" w14:textId="77777777" w:rsidR="000D49D9" w:rsidRPr="0016177D" w:rsidRDefault="000D49D9" w:rsidP="000D49D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10211F68" w14:textId="207E0967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มีนาคม</w:t>
            </w:r>
          </w:p>
          <w:p w14:paraId="617FE6DD" w14:textId="7391E5DF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02C88707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34F98B7" w14:textId="6D4071FC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6D7872B0" w14:textId="29A067B3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8" w:type="dxa"/>
            <w:gridSpan w:val="2"/>
            <w:vAlign w:val="bottom"/>
          </w:tcPr>
          <w:p w14:paraId="40D4B3A9" w14:textId="77777777" w:rsidR="000D49D9" w:rsidRPr="0016177D" w:rsidRDefault="000D49D9" w:rsidP="000D49D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2F734F9C" w14:textId="2E4051B1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มีนาคม</w:t>
            </w:r>
          </w:p>
          <w:p w14:paraId="207E9FD0" w14:textId="4E5825A0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34C5BB5D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5B317B37" w14:textId="0AB91D97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E0FF7C5" w14:textId="1F92F31B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5A11A55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66AEF0F9" w14:textId="038E685E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มีนาคม</w:t>
            </w:r>
          </w:p>
          <w:p w14:paraId="1F22A6A4" w14:textId="01910D39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0F5FAF6F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2892F08" w14:textId="725923C9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152F8462" w14:textId="1AB597B1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5AF65C3F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20467100" w14:textId="576E0F15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มีนาคม</w:t>
            </w:r>
          </w:p>
          <w:p w14:paraId="346F3A09" w14:textId="01A7A196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2A122CFC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2011BAC" w14:textId="67761511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2854B11" w14:textId="5EF648AF" w:rsidR="000D49D9" w:rsidRPr="0016177D" w:rsidRDefault="000B294D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6565BD" w:rsidRPr="0016177D" w14:paraId="00CF8245" w14:textId="77777777" w:rsidTr="0016177D">
        <w:trPr>
          <w:cantSplit/>
          <w:trHeight w:val="266"/>
        </w:trPr>
        <w:tc>
          <w:tcPr>
            <w:tcW w:w="1620" w:type="dxa"/>
          </w:tcPr>
          <w:p w14:paraId="4E3E19BD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6E580E" w14:textId="77777777" w:rsidR="006565BD" w:rsidRPr="0016177D" w:rsidRDefault="006565BD" w:rsidP="00ED3516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69" w:type="dxa"/>
            <w:gridSpan w:val="3"/>
          </w:tcPr>
          <w:p w14:paraId="0734D640" w14:textId="77777777" w:rsidR="006565BD" w:rsidRPr="0016177D" w:rsidRDefault="006565BD" w:rsidP="00ED3516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23" w:type="dxa"/>
          </w:tcPr>
          <w:p w14:paraId="110BFB77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138" w:type="dxa"/>
            <w:gridSpan w:val="16"/>
          </w:tcPr>
          <w:p w14:paraId="13BAD023" w14:textId="4BC2F395" w:rsidR="006565BD" w:rsidRPr="0016177D" w:rsidRDefault="00BE420C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177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565BD" w:rsidRPr="0016177D" w14:paraId="192C914B" w14:textId="77777777" w:rsidTr="0016177D">
        <w:trPr>
          <w:cantSplit/>
          <w:trHeight w:val="266"/>
        </w:trPr>
        <w:tc>
          <w:tcPr>
            <w:tcW w:w="1620" w:type="dxa"/>
          </w:tcPr>
          <w:p w14:paraId="33C54358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1B55C3D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5A06A44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23" w:type="dxa"/>
          </w:tcPr>
          <w:p w14:paraId="46196338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46" w:type="dxa"/>
          </w:tcPr>
          <w:p w14:paraId="5700397D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23" w:type="dxa"/>
          </w:tcPr>
          <w:p w14:paraId="3EAA6659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96" w:type="dxa"/>
          </w:tcPr>
          <w:p w14:paraId="2A253A6D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713F361F" w14:textId="77777777" w:rsidR="006565BD" w:rsidRPr="0016177D" w:rsidRDefault="006565BD" w:rsidP="00ED351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10C2AE4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" w:type="dxa"/>
            <w:gridSpan w:val="2"/>
          </w:tcPr>
          <w:p w14:paraId="6AD62865" w14:textId="77777777" w:rsidR="006565BD" w:rsidRPr="0016177D" w:rsidRDefault="006565BD" w:rsidP="00ED351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34D8940B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73B42C74" w14:textId="77777777" w:rsidR="006565BD" w:rsidRPr="0016177D" w:rsidRDefault="006565BD" w:rsidP="00ED351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621A62C3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294BC029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3" w:type="dxa"/>
          </w:tcPr>
          <w:p w14:paraId="5A17BF42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5C112310" w14:textId="77777777" w:rsidR="006565BD" w:rsidRPr="0016177D" w:rsidRDefault="006565BD" w:rsidP="00ED351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187AFFB8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41B106B1" w14:textId="77777777" w:rsidR="006565BD" w:rsidRPr="0016177D" w:rsidRDefault="006565BD" w:rsidP="00ED351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3F5A8DC4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0FFD6D66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14:paraId="085AA9B1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420C" w:rsidRPr="0016177D" w14:paraId="5C5317C9" w14:textId="77777777" w:rsidTr="0016177D">
        <w:trPr>
          <w:cantSplit/>
          <w:trHeight w:val="266"/>
        </w:trPr>
        <w:tc>
          <w:tcPr>
            <w:tcW w:w="1620" w:type="dxa"/>
          </w:tcPr>
          <w:p w14:paraId="6B0463E1" w14:textId="77777777" w:rsidR="00BE420C" w:rsidRPr="0016177D" w:rsidRDefault="00BE420C" w:rsidP="00BE420C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ไพร์ม สตีล </w:t>
            </w:r>
          </w:p>
          <w:p w14:paraId="5DCEA13E" w14:textId="2278A85A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มิลล์</w:t>
            </w: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4FAB880D" w14:textId="4DD10208" w:rsidR="004A023B" w:rsidRPr="0016177D" w:rsidRDefault="00BE420C" w:rsidP="0016177D">
            <w:pPr>
              <w:spacing w:line="240" w:lineRule="auto"/>
              <w:ind w:left="100" w:right="-80" w:hanging="100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</w:t>
            </w:r>
          </w:p>
          <w:p w14:paraId="09DF3C39" w14:textId="1C416120" w:rsidR="00BE420C" w:rsidRPr="0016177D" w:rsidRDefault="004A023B" w:rsidP="00BE420C">
            <w:pPr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เหล็ก</w:t>
            </w:r>
            <w:r w:rsidR="00BE420C" w:rsidRPr="0016177D">
              <w:rPr>
                <w:rFonts w:ascii="Angsana New" w:hAnsi="Angsana New" w:cs="Angsana New"/>
                <w:sz w:val="28"/>
                <w:szCs w:val="28"/>
                <w:cs/>
              </w:rPr>
              <w:t>ม้วน</w:t>
            </w:r>
          </w:p>
          <w:p w14:paraId="5B0CADCD" w14:textId="5415FAAC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หน้าแคบ</w:t>
            </w:r>
          </w:p>
        </w:tc>
        <w:tc>
          <w:tcPr>
            <w:tcW w:w="900" w:type="dxa"/>
          </w:tcPr>
          <w:p w14:paraId="107468FE" w14:textId="443F4F5B" w:rsidR="00BE420C" w:rsidRPr="0016177D" w:rsidRDefault="000B294D" w:rsidP="00BE42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23" w:type="dxa"/>
          </w:tcPr>
          <w:p w14:paraId="6F8A1741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5CEC91BE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7AA00C13" w14:textId="26A8B771" w:rsidR="00BE420C" w:rsidRPr="0016177D" w:rsidRDefault="000B294D" w:rsidP="00BE42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23" w:type="dxa"/>
          </w:tcPr>
          <w:p w14:paraId="68FC1DE0" w14:textId="77777777" w:rsidR="00BE420C" w:rsidRPr="0016177D" w:rsidRDefault="00BE420C" w:rsidP="00BE420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2B1306A6" w14:textId="7D6BB457" w:rsidR="00BE420C" w:rsidRPr="0016177D" w:rsidRDefault="000B294D" w:rsidP="00BE420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 w:right="-1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BE420C"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23" w:type="dxa"/>
          </w:tcPr>
          <w:p w14:paraId="13F2D3D7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5B5A829" w14:textId="1A826EEA" w:rsidR="00BE420C" w:rsidRPr="0016177D" w:rsidRDefault="000B294D" w:rsidP="00BE420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68" w:firstLine="160"/>
              <w:rPr>
                <w:rFonts w:ascii="Angsana New" w:hAnsi="Angsana New" w:cs="Angsana New"/>
                <w:sz w:val="28"/>
                <w:szCs w:val="28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BE420C"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28" w:type="dxa"/>
            <w:gridSpan w:val="2"/>
          </w:tcPr>
          <w:p w14:paraId="05010A8F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ind w:right="-168" w:firstLine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13FEC560" w14:textId="07930B14" w:rsidR="00BE420C" w:rsidRPr="0016177D" w:rsidRDefault="000B294D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23" w:type="dxa"/>
          </w:tcPr>
          <w:p w14:paraId="2FE6BAE9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419D379D" w14:textId="78B69065" w:rsidR="00BE420C" w:rsidRPr="0016177D" w:rsidRDefault="000B294D" w:rsidP="00BE42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23" w:type="dxa"/>
          </w:tcPr>
          <w:p w14:paraId="476B5A00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3" w:type="dxa"/>
          </w:tcPr>
          <w:p w14:paraId="7C689547" w14:textId="14806C0E" w:rsidR="00BE420C" w:rsidRPr="0016177D" w:rsidRDefault="00BE420C" w:rsidP="00BE42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5333B87B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023931E9" w14:textId="1E4A0EC3" w:rsidR="00BE420C" w:rsidRPr="0016177D" w:rsidRDefault="00BE420C" w:rsidP="00BE420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673C6859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137BFAB9" w14:textId="1E434DBC" w:rsidR="00BE420C" w:rsidRPr="0016177D" w:rsidRDefault="000B294D" w:rsidP="00BE420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23" w:type="dxa"/>
          </w:tcPr>
          <w:p w14:paraId="164E5444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7" w:type="dxa"/>
          </w:tcPr>
          <w:p w14:paraId="56036C00" w14:textId="72D8F28D" w:rsidR="00BE420C" w:rsidRPr="0016177D" w:rsidRDefault="000B294D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</w:tr>
      <w:tr w:rsidR="00BE420C" w:rsidRPr="0016177D" w14:paraId="0A6ED09C" w14:textId="77777777" w:rsidTr="0016177D">
        <w:trPr>
          <w:cantSplit/>
          <w:trHeight w:val="266"/>
        </w:trPr>
        <w:tc>
          <w:tcPr>
            <w:tcW w:w="1620" w:type="dxa"/>
          </w:tcPr>
          <w:p w14:paraId="79C89F68" w14:textId="77777777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บล็อกซ์ </w:t>
            </w:r>
          </w:p>
          <w:p w14:paraId="7B94D835" w14:textId="20984C8C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0DBD62C4" w14:textId="77777777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</w:t>
            </w:r>
          </w:p>
          <w:p w14:paraId="183759F3" w14:textId="3582ACC1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ก่อสร้าง </w:t>
            </w:r>
          </w:p>
        </w:tc>
        <w:tc>
          <w:tcPr>
            <w:tcW w:w="900" w:type="dxa"/>
          </w:tcPr>
          <w:p w14:paraId="1E8279F3" w14:textId="240CC8BB" w:rsidR="00BE420C" w:rsidRPr="0016177D" w:rsidRDefault="000B294D" w:rsidP="00BE42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23" w:type="dxa"/>
          </w:tcPr>
          <w:p w14:paraId="0E8D1B60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565FD8E9" w14:textId="7F898BB4" w:rsidR="00BE420C" w:rsidRPr="0016177D" w:rsidRDefault="000B294D" w:rsidP="00BE42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23" w:type="dxa"/>
          </w:tcPr>
          <w:p w14:paraId="361154D6" w14:textId="77777777" w:rsidR="00BE420C" w:rsidRPr="0016177D" w:rsidRDefault="00BE420C" w:rsidP="00BE420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51F068B0" w14:textId="7EDC02D0" w:rsidR="00BE420C" w:rsidRPr="0016177D" w:rsidRDefault="000B294D" w:rsidP="00BE420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 w:right="-1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23" w:type="dxa"/>
          </w:tcPr>
          <w:p w14:paraId="0EED04B4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5DA1BEC" w14:textId="0D25F518" w:rsidR="00BE420C" w:rsidRPr="0016177D" w:rsidRDefault="000B294D" w:rsidP="00BE420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68" w:firstLine="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28" w:type="dxa"/>
            <w:gridSpan w:val="2"/>
          </w:tcPr>
          <w:p w14:paraId="0B6DFEDC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ind w:right="-168" w:firstLine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15D6F466" w14:textId="48BE0DAD" w:rsidR="00BE420C" w:rsidRPr="0016177D" w:rsidRDefault="000B294D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23" w:type="dxa"/>
          </w:tcPr>
          <w:p w14:paraId="726AA28D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FEAEF95" w14:textId="598C3372" w:rsidR="00BE420C" w:rsidRPr="0016177D" w:rsidRDefault="000B294D" w:rsidP="00BE42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23" w:type="dxa"/>
          </w:tcPr>
          <w:p w14:paraId="72F62AC6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3" w:type="dxa"/>
          </w:tcPr>
          <w:p w14:paraId="68D3F3AD" w14:textId="7F5AE44E" w:rsidR="00BE420C" w:rsidRPr="0016177D" w:rsidRDefault="00BE420C" w:rsidP="00BE42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B294D"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23" w:type="dxa"/>
          </w:tcPr>
          <w:p w14:paraId="26381688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50C51B59" w14:textId="533AC4AC" w:rsidR="00BE420C" w:rsidRPr="0016177D" w:rsidRDefault="00BE420C" w:rsidP="00BE420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B294D"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23" w:type="dxa"/>
          </w:tcPr>
          <w:p w14:paraId="34B70B29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6D33F7F6" w14:textId="2E234A05" w:rsidR="00BE420C" w:rsidRPr="0016177D" w:rsidRDefault="000B294D" w:rsidP="00BE420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23" w:type="dxa"/>
          </w:tcPr>
          <w:p w14:paraId="7DBC90EC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7" w:type="dxa"/>
          </w:tcPr>
          <w:p w14:paraId="4610B7FA" w14:textId="708594D0" w:rsidR="00BE420C" w:rsidRPr="0016177D" w:rsidRDefault="000B294D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BE420C" w:rsidRPr="0016177D" w14:paraId="18D998D8" w14:textId="77777777" w:rsidTr="0016177D">
        <w:trPr>
          <w:cantSplit/>
          <w:trHeight w:val="336"/>
        </w:trPr>
        <w:tc>
          <w:tcPr>
            <w:tcW w:w="1620" w:type="dxa"/>
          </w:tcPr>
          <w:p w14:paraId="7AC46769" w14:textId="7D030161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BC02ED7" w14:textId="77777777" w:rsidR="00BE420C" w:rsidRPr="0016177D" w:rsidRDefault="00BE420C" w:rsidP="00BE42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6D1C625" w14:textId="77777777" w:rsidR="00BE420C" w:rsidRPr="0016177D" w:rsidRDefault="00BE420C" w:rsidP="00BE42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</w:tcPr>
          <w:p w14:paraId="68AB63B0" w14:textId="77777777" w:rsidR="00BE420C" w:rsidRPr="0016177D" w:rsidRDefault="00BE420C" w:rsidP="00BE42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6" w:type="dxa"/>
          </w:tcPr>
          <w:p w14:paraId="121C46A9" w14:textId="77777777" w:rsidR="00BE420C" w:rsidRPr="0016177D" w:rsidRDefault="00BE420C" w:rsidP="00BE42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</w:tcPr>
          <w:p w14:paraId="61CF6E33" w14:textId="77777777" w:rsidR="00BE420C" w:rsidRPr="0016177D" w:rsidRDefault="00BE420C" w:rsidP="00BE42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6DC38C31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3" w:type="dxa"/>
          </w:tcPr>
          <w:p w14:paraId="01E622B3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74CDD9E8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8" w:type="dxa"/>
            <w:gridSpan w:val="2"/>
          </w:tcPr>
          <w:p w14:paraId="182D91EC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3BFDC" w14:textId="6BB40E6A" w:rsidR="00BE420C" w:rsidRPr="0016177D" w:rsidRDefault="000B294D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223" w:type="dxa"/>
          </w:tcPr>
          <w:p w14:paraId="6D242C71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9DCDF" w14:textId="2D7FE01B" w:rsidR="00BE420C" w:rsidRPr="0016177D" w:rsidRDefault="000B294D" w:rsidP="00BE42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223" w:type="dxa"/>
          </w:tcPr>
          <w:p w14:paraId="1E2B0731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FB4C5" w14:textId="4E8D65E1" w:rsidR="00BE420C" w:rsidRPr="0016177D" w:rsidRDefault="00BE420C" w:rsidP="00BE42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0B294D" w:rsidRPr="000B294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23" w:type="dxa"/>
          </w:tcPr>
          <w:p w14:paraId="1C86DED5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D1F4F31" w14:textId="53B270B3" w:rsidR="00BE420C" w:rsidRPr="0016177D" w:rsidRDefault="00BE420C" w:rsidP="00BE420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0B294D" w:rsidRPr="000B294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23" w:type="dxa"/>
          </w:tcPr>
          <w:p w14:paraId="352E0562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160BC" w14:textId="32CBD176" w:rsidR="00BE420C" w:rsidRPr="0016177D" w:rsidRDefault="000B294D" w:rsidP="00BE420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223" w:type="dxa"/>
          </w:tcPr>
          <w:p w14:paraId="0138E7DD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3BB69" w14:textId="47E03122" w:rsidR="00BE420C" w:rsidRPr="0016177D" w:rsidRDefault="000B294D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</w:tr>
    </w:tbl>
    <w:p w14:paraId="7E933313" w14:textId="319ABEC7" w:rsidR="00BE420C" w:rsidRPr="00BE420C" w:rsidRDefault="00BE420C" w:rsidP="00E16B8D">
      <w:pPr>
        <w:spacing w:line="240" w:lineRule="auto"/>
        <w:rPr>
          <w:rFonts w:ascii="Angsana New" w:hAnsi="Angsana New" w:cs="Angsana New"/>
          <w:color w:val="0000FF"/>
          <w:sz w:val="30"/>
          <w:szCs w:val="30"/>
          <w:shd w:val="clear" w:color="auto" w:fill="D9D9D9"/>
          <w:cs/>
        </w:rPr>
      </w:pPr>
    </w:p>
    <w:p w14:paraId="40E29F68" w14:textId="5DC2D393" w:rsidR="006F5AB0" w:rsidRDefault="00BE420C" w:rsidP="00BE420C">
      <w:pPr>
        <w:tabs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shd w:val="clear" w:color="auto" w:fill="D9D9D9"/>
        </w:rPr>
      </w:pPr>
      <w:r w:rsidRPr="00244E3B">
        <w:rPr>
          <w:rFonts w:ascii="Angsana New" w:hAnsi="Angsana New" w:cs="Angsana New"/>
          <w:sz w:val="30"/>
          <w:szCs w:val="30"/>
          <w:cs/>
        </w:rPr>
        <w:tab/>
      </w:r>
      <w:r w:rsidRPr="00244E3B">
        <w:rPr>
          <w:rFonts w:ascii="Angsana New" w:hAnsi="Angsana New" w:cs="Angsana New"/>
          <w:sz w:val="30"/>
          <w:szCs w:val="30"/>
          <w:cs/>
        </w:rPr>
        <w:tab/>
      </w:r>
      <w:r w:rsidRPr="00244E3B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="00CD7D7B" w:rsidRPr="00CD7D7B">
        <w:rPr>
          <w:rFonts w:ascii="Angsana New" w:hAnsi="Angsana New" w:cs="Angsana New" w:hint="cs"/>
          <w:sz w:val="30"/>
          <w:szCs w:val="30"/>
          <w:cs/>
        </w:rPr>
        <w:t>ทั้งหมดจดทะเบียนและ</w:t>
      </w:r>
      <w:r w:rsidR="007444B1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ดำเนินธุรกิจในประเทศไทยและไม่ได้เป็นบริษัท</w:t>
      </w:r>
      <w:r w:rsidR="00571E1B">
        <w:rPr>
          <w:rFonts w:ascii="Angsana New" w:hAnsi="Angsana New" w:cs="Angsana New" w:hint="cs"/>
          <w:sz w:val="30"/>
          <w:szCs w:val="30"/>
          <w:cs/>
        </w:rPr>
        <w:t>ที่</w:t>
      </w:r>
      <w:r w:rsidRPr="00244E3B">
        <w:rPr>
          <w:rFonts w:ascii="Angsana New" w:hAnsi="Angsana New" w:cs="Angsana New" w:hint="cs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0C0EB46D" w14:textId="77777777" w:rsidR="00BE420C" w:rsidRDefault="00BE420C" w:rsidP="00BE420C">
      <w:pPr>
        <w:tabs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shd w:val="clear" w:color="auto" w:fill="D9D9D9"/>
        </w:rPr>
      </w:pPr>
    </w:p>
    <w:p w14:paraId="6A9831E9" w14:textId="0BE79672" w:rsidR="00BE420C" w:rsidRPr="00BE420C" w:rsidRDefault="00BE420C" w:rsidP="00BE420C">
      <w:pPr>
        <w:tabs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shd w:val="clear" w:color="auto" w:fill="D9D9D9"/>
          <w:cs/>
        </w:rPr>
        <w:sectPr w:rsidR="00BE420C" w:rsidRPr="00BE420C" w:rsidSect="00925F84">
          <w:headerReference w:type="even" r:id="rId10"/>
          <w:headerReference w:type="default" r:id="rId11"/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6304FDA" w14:textId="17C3DE53" w:rsidR="008834BE" w:rsidRPr="001D520A" w:rsidRDefault="007A4B8D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</w:t>
      </w:r>
      <w:r w:rsidR="00007EE9"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งินลงทุนในบริษัทย่อย</w:t>
      </w:r>
      <w:r w:rsidR="006A7BD2"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734EEC19" w14:textId="77777777" w:rsidR="004648C8" w:rsidRPr="00A46963" w:rsidRDefault="004648C8" w:rsidP="004648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450" w:tblpY="47"/>
        <w:tblW w:w="1414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905"/>
        <w:gridCol w:w="234"/>
        <w:gridCol w:w="946"/>
        <w:gridCol w:w="235"/>
        <w:gridCol w:w="953"/>
        <w:gridCol w:w="237"/>
        <w:gridCol w:w="1005"/>
        <w:gridCol w:w="235"/>
        <w:gridCol w:w="917"/>
        <w:gridCol w:w="235"/>
        <w:gridCol w:w="953"/>
        <w:gridCol w:w="235"/>
        <w:gridCol w:w="917"/>
        <w:gridCol w:w="235"/>
        <w:gridCol w:w="953"/>
        <w:gridCol w:w="235"/>
        <w:gridCol w:w="845"/>
        <w:gridCol w:w="233"/>
        <w:gridCol w:w="937"/>
      </w:tblGrid>
      <w:tr w:rsidR="004648C8" w:rsidRPr="00A46963" w14:paraId="10006D10" w14:textId="77777777" w:rsidTr="00A46963">
        <w:trPr>
          <w:cantSplit/>
          <w:trHeight w:val="174"/>
          <w:tblHeader/>
        </w:trPr>
        <w:tc>
          <w:tcPr>
            <w:tcW w:w="2700" w:type="dxa"/>
            <w:gridSpan w:val="2"/>
            <w:vAlign w:val="bottom"/>
          </w:tcPr>
          <w:p w14:paraId="35C46003" w14:textId="7552262F" w:rsidR="004648C8" w:rsidRPr="00A46963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85" w:type="dxa"/>
            <w:gridSpan w:val="3"/>
            <w:vAlign w:val="bottom"/>
          </w:tcPr>
          <w:p w14:paraId="49A42057" w14:textId="77777777" w:rsidR="004648C8" w:rsidRPr="00A46963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38798DDC" w14:textId="77777777" w:rsidR="004648C8" w:rsidRPr="00A46963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2A440C1C" w14:textId="77777777" w:rsidR="004648C8" w:rsidRPr="00A46963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0F916A30" w14:textId="77777777" w:rsidR="004648C8" w:rsidRPr="00A46963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95" w:type="dxa"/>
            <w:gridSpan w:val="11"/>
            <w:vAlign w:val="bottom"/>
          </w:tcPr>
          <w:p w14:paraId="58A36903" w14:textId="34B8DE83" w:rsidR="004648C8" w:rsidRPr="00A46963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3516" w:rsidRPr="00A46963" w14:paraId="4BFF3208" w14:textId="77777777" w:rsidTr="00A46963">
        <w:trPr>
          <w:cantSplit/>
          <w:trHeight w:val="549"/>
          <w:tblHeader/>
        </w:trPr>
        <w:tc>
          <w:tcPr>
            <w:tcW w:w="1620" w:type="dxa"/>
            <w:vAlign w:val="bottom"/>
          </w:tcPr>
          <w:p w14:paraId="7B64B189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0FBD3D9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</w:t>
            </w:r>
          </w:p>
          <w:p w14:paraId="37FB0812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2085" w:type="dxa"/>
            <w:gridSpan w:val="3"/>
            <w:vAlign w:val="bottom"/>
          </w:tcPr>
          <w:p w14:paraId="34716505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  <w:p w14:paraId="7D3D396B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35" w:type="dxa"/>
            <w:vAlign w:val="bottom"/>
          </w:tcPr>
          <w:p w14:paraId="30D0BE73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53270FED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C9AE23F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35" w:type="dxa"/>
            <w:vAlign w:val="bottom"/>
          </w:tcPr>
          <w:p w14:paraId="7CE65AFB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05" w:type="dxa"/>
            <w:gridSpan w:val="3"/>
            <w:vAlign w:val="bottom"/>
          </w:tcPr>
          <w:p w14:paraId="2C3D560E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81B2F20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35" w:type="dxa"/>
            <w:vAlign w:val="bottom"/>
          </w:tcPr>
          <w:p w14:paraId="1C426A55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105" w:type="dxa"/>
            <w:gridSpan w:val="3"/>
          </w:tcPr>
          <w:p w14:paraId="18A50766" w14:textId="77777777" w:rsidR="00ED3516" w:rsidRPr="00A46963" w:rsidRDefault="00ED3516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B6A5BB0" w14:textId="0E199612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  <w:r w:rsidRPr="00A4696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35" w:type="dxa"/>
          </w:tcPr>
          <w:p w14:paraId="0A4C1DB2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15" w:type="dxa"/>
            <w:gridSpan w:val="3"/>
          </w:tcPr>
          <w:p w14:paraId="18C39D72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B000CFD" w14:textId="237BE898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A46963" w:rsidRPr="00A46963" w14:paraId="7EF01419" w14:textId="77777777" w:rsidTr="00A46963">
        <w:trPr>
          <w:cantSplit/>
          <w:trHeight w:val="437"/>
          <w:tblHeader/>
        </w:trPr>
        <w:tc>
          <w:tcPr>
            <w:tcW w:w="1620" w:type="dxa"/>
          </w:tcPr>
          <w:p w14:paraId="182F3AF2" w14:textId="77777777" w:rsidR="00A46963" w:rsidRPr="00A46963" w:rsidRDefault="00A46963" w:rsidP="00A469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F507D0" w14:textId="77777777" w:rsidR="00A46963" w:rsidRPr="00A46963" w:rsidRDefault="00A46963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14:paraId="6139B5B7" w14:textId="56117F82" w:rsidR="00A46963" w:rsidRPr="00A46963" w:rsidRDefault="000B294D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34" w:type="dxa"/>
          </w:tcPr>
          <w:p w14:paraId="7DFD10AF" w14:textId="77777777" w:rsidR="00A46963" w:rsidRPr="00A46963" w:rsidRDefault="00A46963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7075F64B" w14:textId="0202F4D1" w:rsidR="00A46963" w:rsidRPr="00A46963" w:rsidRDefault="000B294D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5" w:type="dxa"/>
          </w:tcPr>
          <w:p w14:paraId="78768AA9" w14:textId="77777777" w:rsidR="00A46963" w:rsidRPr="00A46963" w:rsidRDefault="00A46963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76B2797D" w14:textId="52111D4C" w:rsidR="00A46963" w:rsidRPr="00A46963" w:rsidRDefault="000B294D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37" w:type="dxa"/>
          </w:tcPr>
          <w:p w14:paraId="37EBB99B" w14:textId="77777777" w:rsidR="00A46963" w:rsidRPr="00A46963" w:rsidRDefault="00A46963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693C3943" w14:textId="4273C8B2" w:rsidR="00A46963" w:rsidRPr="00A46963" w:rsidRDefault="000B294D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5" w:type="dxa"/>
          </w:tcPr>
          <w:p w14:paraId="466DA3E5" w14:textId="77777777" w:rsidR="00A46963" w:rsidRPr="00A46963" w:rsidRDefault="00A46963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773558E3" w14:textId="3851411E" w:rsidR="00A46963" w:rsidRPr="00A46963" w:rsidRDefault="000B294D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35" w:type="dxa"/>
          </w:tcPr>
          <w:p w14:paraId="549FEE5B" w14:textId="77777777" w:rsidR="00A46963" w:rsidRPr="00A46963" w:rsidRDefault="00A46963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1687F67F" w14:textId="389116D9" w:rsidR="00A46963" w:rsidRPr="00A46963" w:rsidRDefault="000B294D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5" w:type="dxa"/>
          </w:tcPr>
          <w:p w14:paraId="0F5FB156" w14:textId="77777777" w:rsidR="00A46963" w:rsidRPr="00A46963" w:rsidRDefault="00A46963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6522F852" w14:textId="277EC701" w:rsidR="00A46963" w:rsidRPr="00A46963" w:rsidRDefault="000B294D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35" w:type="dxa"/>
          </w:tcPr>
          <w:p w14:paraId="099D57F4" w14:textId="77777777" w:rsidR="00A46963" w:rsidRPr="00A46963" w:rsidRDefault="00A46963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</w:tcPr>
          <w:p w14:paraId="7443F046" w14:textId="6D88867F" w:rsidR="00A46963" w:rsidRPr="00A46963" w:rsidRDefault="000B294D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5" w:type="dxa"/>
          </w:tcPr>
          <w:p w14:paraId="6D6595F4" w14:textId="77777777" w:rsidR="00A46963" w:rsidRPr="00A46963" w:rsidRDefault="00A46963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5" w:type="dxa"/>
          </w:tcPr>
          <w:p w14:paraId="762BA434" w14:textId="7A0C505E" w:rsidR="00A46963" w:rsidRPr="00A46963" w:rsidRDefault="000B294D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33" w:type="dxa"/>
          </w:tcPr>
          <w:p w14:paraId="03474F96" w14:textId="77777777" w:rsidR="00A46963" w:rsidRPr="00A46963" w:rsidRDefault="00A46963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5A0B4F5A" w14:textId="159C691A" w:rsidR="00A46963" w:rsidRPr="00A46963" w:rsidRDefault="000B294D" w:rsidP="00A469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A46963"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D73AA" w:rsidRPr="00A46963" w14:paraId="1B054BD1" w14:textId="77777777" w:rsidTr="00A46963">
        <w:trPr>
          <w:cantSplit/>
          <w:trHeight w:val="180"/>
          <w:tblHeader/>
        </w:trPr>
        <w:tc>
          <w:tcPr>
            <w:tcW w:w="1620" w:type="dxa"/>
          </w:tcPr>
          <w:p w14:paraId="5B3FEC35" w14:textId="77777777" w:rsidR="00CD73AA" w:rsidRPr="00A46963" w:rsidRDefault="00CD73AA" w:rsidP="00CD73A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558119" w14:textId="77777777" w:rsidR="00CD73AA" w:rsidRPr="00A46963" w:rsidRDefault="00CD73AA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14:paraId="71467FBC" w14:textId="64209F9B" w:rsidR="00CD73AA" w:rsidRPr="00A46963" w:rsidRDefault="000B294D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4" w:type="dxa"/>
          </w:tcPr>
          <w:p w14:paraId="389F3F77" w14:textId="77777777" w:rsidR="00CD73AA" w:rsidRPr="00A46963" w:rsidRDefault="00CD73AA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50528EEC" w14:textId="26A9D888" w:rsidR="00CD73AA" w:rsidRPr="00A46963" w:rsidRDefault="000B294D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0A41D3A5" w14:textId="77777777" w:rsidR="00CD73AA" w:rsidRPr="00A46963" w:rsidRDefault="00CD73AA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1A61279A" w14:textId="474288AB" w:rsidR="00CD73AA" w:rsidRPr="00A46963" w:rsidRDefault="000B294D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7" w:type="dxa"/>
          </w:tcPr>
          <w:p w14:paraId="1C38FD70" w14:textId="77777777" w:rsidR="00CD73AA" w:rsidRPr="00A46963" w:rsidRDefault="00CD73AA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515F77E5" w14:textId="3A2210E2" w:rsidR="00CD73AA" w:rsidRPr="00A46963" w:rsidRDefault="000B294D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56876D99" w14:textId="77777777" w:rsidR="00CD73AA" w:rsidRPr="00A46963" w:rsidRDefault="00CD73AA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24846585" w14:textId="219A9FFD" w:rsidR="00CD73AA" w:rsidRPr="00A46963" w:rsidRDefault="000B294D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0637581E" w14:textId="77777777" w:rsidR="00CD73AA" w:rsidRPr="00A46963" w:rsidRDefault="00CD73AA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143C1E3D" w14:textId="2CA1B01A" w:rsidR="00CD73AA" w:rsidRPr="00A46963" w:rsidRDefault="000B294D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24B7590A" w14:textId="77777777" w:rsidR="00CD73AA" w:rsidRPr="00A46963" w:rsidRDefault="00CD73AA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28DF929A" w14:textId="232E7A70" w:rsidR="00CD73AA" w:rsidRPr="00A46963" w:rsidRDefault="000B294D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2407D9BD" w14:textId="77777777" w:rsidR="00CD73AA" w:rsidRPr="00A46963" w:rsidRDefault="00CD73AA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5C38FF8D" w14:textId="501375A1" w:rsidR="00CD73AA" w:rsidRPr="00A46963" w:rsidRDefault="000B294D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11B0A08A" w14:textId="77777777" w:rsidR="00CD73AA" w:rsidRPr="00A46963" w:rsidRDefault="00CD73AA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5" w:type="dxa"/>
          </w:tcPr>
          <w:p w14:paraId="4600A9BB" w14:textId="7CB39287" w:rsidR="00CD73AA" w:rsidRPr="00A46963" w:rsidRDefault="000B294D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3" w:type="dxa"/>
          </w:tcPr>
          <w:p w14:paraId="227C3CE8" w14:textId="77777777" w:rsidR="00CD73AA" w:rsidRPr="00A46963" w:rsidRDefault="00CD73AA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13395F2F" w14:textId="4F648B9D" w:rsidR="00CD73AA" w:rsidRPr="00A46963" w:rsidRDefault="000B294D" w:rsidP="00CD73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ED3516" w:rsidRPr="00A46963" w14:paraId="5CF4D42D" w14:textId="77777777" w:rsidTr="00A46963">
        <w:trPr>
          <w:cantSplit/>
          <w:trHeight w:val="314"/>
          <w:tblHeader/>
        </w:trPr>
        <w:tc>
          <w:tcPr>
            <w:tcW w:w="1620" w:type="dxa"/>
          </w:tcPr>
          <w:p w14:paraId="353A5E2E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3BC89B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85" w:type="dxa"/>
            <w:gridSpan w:val="3"/>
          </w:tcPr>
          <w:p w14:paraId="5F8B9722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5" w:type="dxa"/>
          </w:tcPr>
          <w:p w14:paraId="0931CF5E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125" w:type="dxa"/>
            <w:gridSpan w:val="15"/>
          </w:tcPr>
          <w:p w14:paraId="56ECFEB9" w14:textId="3395B368" w:rsidR="00ED3516" w:rsidRPr="00A46963" w:rsidRDefault="00A46963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(ล้าน</w:t>
            </w:r>
            <w:r w:rsidR="00ED3516" w:rsidRPr="00A4696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D3516" w:rsidRPr="00A46963" w14:paraId="6DD36323" w14:textId="77777777" w:rsidTr="00A46963">
        <w:trPr>
          <w:cantSplit/>
          <w:trHeight w:val="324"/>
        </w:trPr>
        <w:tc>
          <w:tcPr>
            <w:tcW w:w="2700" w:type="dxa"/>
            <w:gridSpan w:val="2"/>
          </w:tcPr>
          <w:p w14:paraId="377C9B70" w14:textId="77777777" w:rsidR="00ED3516" w:rsidRPr="00A46963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905" w:type="dxa"/>
          </w:tcPr>
          <w:p w14:paraId="4263F067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0F0A7BA8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2036A683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5" w:type="dxa"/>
          </w:tcPr>
          <w:p w14:paraId="6B9EB831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430D3061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6C05C763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34BF0C1D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204084C9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6632DB19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480C443E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19A2E986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19E57BD8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1A669CC7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6D992F4B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</w:tcPr>
          <w:p w14:paraId="28B84882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40C26B3C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5" w:type="dxa"/>
          </w:tcPr>
          <w:p w14:paraId="17046FE7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3" w:type="dxa"/>
          </w:tcPr>
          <w:p w14:paraId="2045BA5A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2E0AC279" w14:textId="77777777" w:rsidR="00ED3516" w:rsidRPr="00A46963" w:rsidRDefault="00ED3516" w:rsidP="00ED3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5B0762" w:rsidRPr="00A46963" w14:paraId="6CE8D864" w14:textId="77777777" w:rsidTr="00A46963">
        <w:trPr>
          <w:cantSplit/>
          <w:trHeight w:val="562"/>
        </w:trPr>
        <w:tc>
          <w:tcPr>
            <w:tcW w:w="1620" w:type="dxa"/>
          </w:tcPr>
          <w:p w14:paraId="6E3AB23F" w14:textId="77777777" w:rsidR="005B0762" w:rsidRPr="00A46963" w:rsidRDefault="005B0762" w:rsidP="005B0762">
            <w:pPr>
              <w:tabs>
                <w:tab w:val="clear" w:pos="227"/>
                <w:tab w:val="clear" w:pos="454"/>
              </w:tabs>
              <w:spacing w:line="240" w:lineRule="auto"/>
              <w:ind w:left="190" w:hanging="179"/>
              <w:rPr>
                <w:rFonts w:ascii="Angsana New" w:hAnsi="Angsana New" w:cs="Angsana New"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</w:rPr>
              <w:t>บริษัท เดอะ สตีล</w:t>
            </w:r>
          </w:p>
          <w:p w14:paraId="618F24FB" w14:textId="207FFC0A" w:rsidR="005B0762" w:rsidRPr="00A46963" w:rsidRDefault="005B0762" w:rsidP="005B0762">
            <w:pPr>
              <w:tabs>
                <w:tab w:val="clear" w:pos="227"/>
                <w:tab w:val="clear" w:pos="454"/>
              </w:tabs>
              <w:spacing w:line="240" w:lineRule="auto"/>
              <w:ind w:left="190" w:hanging="179"/>
              <w:rPr>
                <w:rFonts w:ascii="Angsana New" w:hAnsi="Angsana New" w:cs="Angsana New"/>
                <w:sz w:val="28"/>
                <w:szCs w:val="28"/>
              </w:rPr>
            </w:pPr>
            <w:r w:rsidRPr="00A469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080" w:type="dxa"/>
          </w:tcPr>
          <w:p w14:paraId="45C9B0DE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ให้บริการ</w:t>
            </w:r>
          </w:p>
          <w:p w14:paraId="4B8AA758" w14:textId="12039FF7" w:rsidR="005B0762" w:rsidRPr="00A46963" w:rsidRDefault="005B0762" w:rsidP="005B07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469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ขนส่งสินค้า</w:t>
            </w:r>
          </w:p>
        </w:tc>
        <w:tc>
          <w:tcPr>
            <w:tcW w:w="905" w:type="dxa"/>
          </w:tcPr>
          <w:p w14:paraId="2142C5F8" w14:textId="2623A44B" w:rsidR="005B0762" w:rsidRPr="00A46963" w:rsidRDefault="000B294D" w:rsidP="005B07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</w:t>
            </w:r>
            <w:r w:rsidR="005B0762"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4" w:type="dxa"/>
          </w:tcPr>
          <w:p w14:paraId="19B17D42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491F0F5D" w14:textId="24025FE6" w:rsidR="005B0762" w:rsidRPr="00A46963" w:rsidRDefault="000B294D" w:rsidP="005B07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60</w:t>
            </w:r>
            <w:r w:rsidR="005B0762"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5" w:type="dxa"/>
          </w:tcPr>
          <w:p w14:paraId="479D3A14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75C9DC31" w14:textId="07F21A1F" w:rsidR="005B0762" w:rsidRPr="00A46963" w:rsidRDefault="000B294D" w:rsidP="005B076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37" w:type="dxa"/>
          </w:tcPr>
          <w:p w14:paraId="5C113637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1B59C3E9" w14:textId="629262EF" w:rsidR="005B0762" w:rsidRPr="00A46963" w:rsidRDefault="000B294D" w:rsidP="005B076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35" w:type="dxa"/>
          </w:tcPr>
          <w:p w14:paraId="5DBD72A5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47E41C33" w14:textId="6671EDF5" w:rsidR="005B0762" w:rsidRPr="00A46963" w:rsidRDefault="000B294D" w:rsidP="005B07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5" w:type="dxa"/>
          </w:tcPr>
          <w:p w14:paraId="151ABED3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3E176684" w14:textId="3B4FF7B6" w:rsidR="005B0762" w:rsidRPr="00A46963" w:rsidRDefault="000B294D" w:rsidP="005B0762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5" w:type="dxa"/>
          </w:tcPr>
          <w:p w14:paraId="22C4A2D5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186D70FF" w14:textId="0AF22D2A" w:rsidR="005B0762" w:rsidRPr="00A46963" w:rsidRDefault="005B0762" w:rsidP="005B076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3994B23D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53" w:type="dxa"/>
          </w:tcPr>
          <w:p w14:paraId="1886B291" w14:textId="10975C1F" w:rsidR="005B0762" w:rsidRPr="00A46963" w:rsidRDefault="005B0762" w:rsidP="005B076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027D2771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5" w:type="dxa"/>
          </w:tcPr>
          <w:p w14:paraId="4A58429B" w14:textId="514C1D22" w:rsidR="005B0762" w:rsidRPr="00A46963" w:rsidRDefault="000B294D" w:rsidP="005B076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3" w:type="dxa"/>
          </w:tcPr>
          <w:p w14:paraId="3700218E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1B1417FC" w14:textId="43DBF688" w:rsidR="005B0762" w:rsidRPr="00A46963" w:rsidRDefault="000B294D" w:rsidP="005B076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5B0762" w:rsidRPr="00A46963" w14:paraId="53E8485D" w14:textId="77777777" w:rsidTr="00A46963">
        <w:trPr>
          <w:cantSplit/>
          <w:trHeight w:val="562"/>
        </w:trPr>
        <w:tc>
          <w:tcPr>
            <w:tcW w:w="1620" w:type="dxa"/>
          </w:tcPr>
          <w:p w14:paraId="3E529D4E" w14:textId="36C32778" w:rsidR="005B0762" w:rsidRPr="00A46963" w:rsidRDefault="005B0762" w:rsidP="005B0762">
            <w:pPr>
              <w:tabs>
                <w:tab w:val="clear" w:pos="227"/>
                <w:tab w:val="clear" w:pos="454"/>
              </w:tabs>
              <w:spacing w:line="240" w:lineRule="auto"/>
              <w:ind w:left="190" w:hanging="179"/>
              <w:rPr>
                <w:rFonts w:ascii="Angsana New" w:hAnsi="Angsana New" w:cs="Angsana New"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bookmarkStart w:id="1" w:name="_Hlk71617417"/>
            <w:r w:rsidRPr="00A46963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เดอะ สตีล อินดัสทรี </w:t>
            </w:r>
            <w:bookmarkEnd w:id="1"/>
            <w:r w:rsidRPr="00A46963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080" w:type="dxa"/>
          </w:tcPr>
          <w:p w14:paraId="05379EA8" w14:textId="77777777" w:rsidR="005B0762" w:rsidRDefault="005B0762" w:rsidP="005B07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รับจ้างผลิต</w:t>
            </w:r>
          </w:p>
          <w:p w14:paraId="02698312" w14:textId="3126AC4C" w:rsidR="005B0762" w:rsidRPr="00A46963" w:rsidRDefault="005B0762" w:rsidP="005B07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ท่อเหล็ก</w:t>
            </w:r>
          </w:p>
        </w:tc>
        <w:tc>
          <w:tcPr>
            <w:tcW w:w="905" w:type="dxa"/>
          </w:tcPr>
          <w:p w14:paraId="24D5F2D4" w14:textId="5A0B87C8" w:rsidR="005B0762" w:rsidRPr="00A46963" w:rsidRDefault="000B294D" w:rsidP="005B07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="005B0762" w:rsidRPr="00A4696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4" w:type="dxa"/>
          </w:tcPr>
          <w:p w14:paraId="3ED165B7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0237FEE4" w14:textId="431D551F" w:rsidR="005B0762" w:rsidRPr="00A46963" w:rsidRDefault="000B294D" w:rsidP="005B07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="005B0762"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5" w:type="dxa"/>
          </w:tcPr>
          <w:p w14:paraId="393A2966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07530D38" w14:textId="772319BF" w:rsidR="005B0762" w:rsidRPr="00A46963" w:rsidRDefault="000B294D" w:rsidP="005B076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37" w:type="dxa"/>
          </w:tcPr>
          <w:p w14:paraId="182EDBB0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58AEA735" w14:textId="40AF2450" w:rsidR="005B0762" w:rsidRPr="00A46963" w:rsidRDefault="000B294D" w:rsidP="005B076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35" w:type="dxa"/>
          </w:tcPr>
          <w:p w14:paraId="3F5185E7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358ACD1B" w14:textId="1383EEF3" w:rsidR="005B0762" w:rsidRPr="00A245D0" w:rsidRDefault="000B294D" w:rsidP="005B07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35" w:type="dxa"/>
          </w:tcPr>
          <w:p w14:paraId="28EB44A6" w14:textId="77777777" w:rsidR="005B0762" w:rsidRPr="00A245D0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64B564DA" w14:textId="13C02C16" w:rsidR="005B0762" w:rsidRPr="00A245D0" w:rsidRDefault="000B294D" w:rsidP="005B0762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35" w:type="dxa"/>
          </w:tcPr>
          <w:p w14:paraId="1DEAE327" w14:textId="77777777" w:rsidR="005B0762" w:rsidRPr="00A245D0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57190E7B" w14:textId="71A5E2D9" w:rsidR="005B0762" w:rsidRPr="00A245D0" w:rsidRDefault="005B0762" w:rsidP="005B076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245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774D712D" w14:textId="77777777" w:rsidR="005B0762" w:rsidRPr="00A245D0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</w:tcPr>
          <w:p w14:paraId="70FBCC26" w14:textId="6FDBB1B7" w:rsidR="005B0762" w:rsidRPr="00A245D0" w:rsidRDefault="005B0762" w:rsidP="005B076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245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06D3B0F0" w14:textId="77777777" w:rsidR="005B0762" w:rsidRPr="00A245D0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5" w:type="dxa"/>
          </w:tcPr>
          <w:p w14:paraId="0237A6A8" w14:textId="08DBBD1A" w:rsidR="005B0762" w:rsidRPr="00A245D0" w:rsidRDefault="000B294D" w:rsidP="005B076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33" w:type="dxa"/>
          </w:tcPr>
          <w:p w14:paraId="2C0128BD" w14:textId="77777777" w:rsidR="005B0762" w:rsidRPr="00A245D0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4384ACDC" w14:textId="196A65D0" w:rsidR="005B0762" w:rsidRPr="00A245D0" w:rsidRDefault="000B294D" w:rsidP="005B076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</w:tr>
      <w:tr w:rsidR="005B0762" w:rsidRPr="00A46963" w14:paraId="6C2CE342" w14:textId="77777777" w:rsidTr="00A46963">
        <w:trPr>
          <w:cantSplit/>
          <w:trHeight w:val="848"/>
        </w:trPr>
        <w:tc>
          <w:tcPr>
            <w:tcW w:w="1620" w:type="dxa"/>
          </w:tcPr>
          <w:p w14:paraId="550BB7CB" w14:textId="0698D93D" w:rsidR="005B0762" w:rsidRPr="00A46963" w:rsidRDefault="005B0762" w:rsidP="005B0762">
            <w:pPr>
              <w:tabs>
                <w:tab w:val="clear" w:pos="227"/>
                <w:tab w:val="clear" w:pos="454"/>
              </w:tabs>
              <w:spacing w:line="240" w:lineRule="auto"/>
              <w:ind w:left="19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1080" w:type="dxa"/>
          </w:tcPr>
          <w:p w14:paraId="2AAF6B52" w14:textId="6114E765" w:rsidR="005B0762" w:rsidRPr="00A46963" w:rsidRDefault="005B0762" w:rsidP="005B0762">
            <w:pPr>
              <w:pStyle w:val="acctfourfigures"/>
              <w:tabs>
                <w:tab w:val="decimal" w:pos="529"/>
              </w:tabs>
              <w:spacing w:line="240" w:lineRule="auto"/>
              <w:ind w:left="102" w:right="-79" w:hanging="199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จำหน่ายเหล็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รีดร้อนชนิดม้วนและ</w:t>
            </w:r>
          </w:p>
          <w:p w14:paraId="1E7C5745" w14:textId="32DE1FCB" w:rsidR="005B0762" w:rsidRDefault="005B0762" w:rsidP="005B07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เหล็ก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รูป</w:t>
            </w:r>
          </w:p>
          <w:p w14:paraId="3D96D1F8" w14:textId="59529D81" w:rsidR="005B0762" w:rsidRPr="00A46963" w:rsidRDefault="005B0762" w:rsidP="005B0762">
            <w:pPr>
              <w:pStyle w:val="acctfourfigures"/>
              <w:tabs>
                <w:tab w:val="clear" w:pos="765"/>
                <w:tab w:val="decimal" w:pos="100"/>
                <w:tab w:val="decimal" w:pos="52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พรรณต่างๆ</w:t>
            </w:r>
          </w:p>
        </w:tc>
        <w:tc>
          <w:tcPr>
            <w:tcW w:w="905" w:type="dxa"/>
          </w:tcPr>
          <w:p w14:paraId="5E01EE29" w14:textId="57FB76F3" w:rsidR="005B0762" w:rsidRPr="00A46963" w:rsidRDefault="000B294D" w:rsidP="005B07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</w:t>
            </w:r>
            <w:r w:rsidR="005B0762" w:rsidRPr="00A46963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4" w:type="dxa"/>
          </w:tcPr>
          <w:p w14:paraId="0B1A7749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115EDD93" w14:textId="6E1906A4" w:rsidR="005B0762" w:rsidRPr="00A46963" w:rsidRDefault="000B294D" w:rsidP="005B07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="005B0762"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0B294D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5" w:type="dxa"/>
          </w:tcPr>
          <w:p w14:paraId="7F6710C3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2FFB0A2B" w14:textId="5C23BF6B" w:rsidR="005B0762" w:rsidRPr="00A46963" w:rsidRDefault="000B294D" w:rsidP="005B076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2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37" w:type="dxa"/>
          </w:tcPr>
          <w:p w14:paraId="4CC1DAE1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43F6B99D" w14:textId="001FF0ED" w:rsidR="005B0762" w:rsidRPr="00A46963" w:rsidRDefault="000B294D" w:rsidP="005B076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5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35" w:type="dxa"/>
          </w:tcPr>
          <w:p w14:paraId="6B3B87A3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65CF5C9E" w14:textId="70386D17" w:rsidR="005B0762" w:rsidRPr="00A46963" w:rsidRDefault="000B294D" w:rsidP="005B07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35" w:type="dxa"/>
          </w:tcPr>
          <w:p w14:paraId="5F210285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106AA274" w14:textId="7835E59F" w:rsidR="005B0762" w:rsidRPr="00A46963" w:rsidRDefault="000B294D" w:rsidP="005B0762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35" w:type="dxa"/>
          </w:tcPr>
          <w:p w14:paraId="65E6F276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67F08D27" w14:textId="61A4030E" w:rsidR="005B0762" w:rsidRPr="00A46963" w:rsidRDefault="005B0762" w:rsidP="005B076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B294D"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267</w:t>
            </w:r>
            <w:r w:rsidRPr="00A46963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12640DC7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53" w:type="dxa"/>
          </w:tcPr>
          <w:p w14:paraId="23714165" w14:textId="24343E86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0B294D"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267</w:t>
            </w:r>
            <w:r w:rsidRPr="00A46963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4AE678B6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5" w:type="dxa"/>
          </w:tcPr>
          <w:p w14:paraId="06B1C0BA" w14:textId="2975EE9B" w:rsidR="005B0762" w:rsidRPr="00A46963" w:rsidRDefault="000B294D" w:rsidP="005B076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33" w:type="dxa"/>
          </w:tcPr>
          <w:p w14:paraId="6C3B548B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3B274272" w14:textId="013A5394" w:rsidR="005B0762" w:rsidRPr="00A46963" w:rsidRDefault="000B294D" w:rsidP="005B076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B29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</w:p>
        </w:tc>
      </w:tr>
      <w:tr w:rsidR="005B0762" w:rsidRPr="00A46963" w14:paraId="1A070345" w14:textId="77777777" w:rsidTr="00A46963">
        <w:trPr>
          <w:cantSplit/>
          <w:trHeight w:val="187"/>
        </w:trPr>
        <w:tc>
          <w:tcPr>
            <w:tcW w:w="1620" w:type="dxa"/>
          </w:tcPr>
          <w:p w14:paraId="1832CEAE" w14:textId="5AD578E5" w:rsidR="005B0762" w:rsidRPr="00A46963" w:rsidRDefault="005B0762" w:rsidP="005B0762">
            <w:pPr>
              <w:spacing w:line="240" w:lineRule="auto"/>
              <w:ind w:lef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02F99FD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5" w:type="dxa"/>
          </w:tcPr>
          <w:p w14:paraId="6D336243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34" w:type="dxa"/>
          </w:tcPr>
          <w:p w14:paraId="674D9F25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6" w:type="dxa"/>
          </w:tcPr>
          <w:p w14:paraId="27DF438E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5" w:type="dxa"/>
          </w:tcPr>
          <w:p w14:paraId="3B2F74C1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269EE59C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38DB4ED0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</w:tcPr>
          <w:p w14:paraId="506B63CB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14:paraId="42E0419B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3041AF80" w14:textId="5EAD1FC0" w:rsidR="005B0762" w:rsidRPr="00A46963" w:rsidRDefault="000B294D" w:rsidP="005B07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9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354</w:t>
            </w:r>
          </w:p>
        </w:tc>
        <w:tc>
          <w:tcPr>
            <w:tcW w:w="235" w:type="dxa"/>
          </w:tcPr>
          <w:p w14:paraId="62F69352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287E981E" w14:textId="6FB1F53F" w:rsidR="005B0762" w:rsidRPr="00A46963" w:rsidRDefault="000B294D" w:rsidP="005B0762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6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9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354</w:t>
            </w:r>
          </w:p>
        </w:tc>
        <w:tc>
          <w:tcPr>
            <w:tcW w:w="235" w:type="dxa"/>
          </w:tcPr>
          <w:p w14:paraId="1B9E7CE2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2A29B69B" w14:textId="15115F39" w:rsidR="005B0762" w:rsidRPr="00A46963" w:rsidRDefault="005B0762" w:rsidP="005B076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0B294D" w:rsidRPr="000B294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267</w:t>
            </w: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1D4F1D3F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7F21B18E" w14:textId="58DA0455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0B294D" w:rsidRPr="000B294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267</w:t>
            </w: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  <w:vAlign w:val="bottom"/>
          </w:tcPr>
          <w:p w14:paraId="4AA59337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4D0D7DEB" w14:textId="26917D5B" w:rsidR="005B0762" w:rsidRPr="00A46963" w:rsidRDefault="000B294D" w:rsidP="005B076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87</w:t>
            </w:r>
          </w:p>
        </w:tc>
        <w:tc>
          <w:tcPr>
            <w:tcW w:w="233" w:type="dxa"/>
          </w:tcPr>
          <w:p w14:paraId="19A49184" w14:textId="77777777" w:rsidR="005B0762" w:rsidRPr="00A46963" w:rsidRDefault="005B0762" w:rsidP="005B0762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596F3311" w14:textId="519E9512" w:rsidR="005B0762" w:rsidRPr="00A46963" w:rsidRDefault="000B294D" w:rsidP="005B076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B29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87</w:t>
            </w:r>
          </w:p>
        </w:tc>
      </w:tr>
    </w:tbl>
    <w:p w14:paraId="1130097C" w14:textId="77777777" w:rsidR="0001562E" w:rsidRPr="001D520A" w:rsidRDefault="0001562E" w:rsidP="0001562E">
      <w:pPr>
        <w:rPr>
          <w:rFonts w:ascii="Angsana New" w:hAnsi="Angsana New" w:cs="Angsana New"/>
          <w:sz w:val="30"/>
          <w:szCs w:val="30"/>
        </w:rPr>
      </w:pPr>
    </w:p>
    <w:p w14:paraId="3AE9F2B1" w14:textId="1F959AC0" w:rsidR="00401CE5" w:rsidRPr="00EC6B1D" w:rsidRDefault="00EC6B1D" w:rsidP="00571E1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684" w:right="-45" w:hanging="144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sectPr w:rsidR="00401CE5" w:rsidRPr="00EC6B1D" w:rsidSect="00925F8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EC6B1D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บริษัท</w:t>
      </w:r>
      <w:r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ย่อยทั้งหมด</w:t>
      </w:r>
      <w:r w:rsidR="00CD7D7B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จดทะเบียนและ</w:t>
      </w:r>
      <w:r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ดำเนินธุรกิจในประเทศไทย</w:t>
      </w:r>
    </w:p>
    <w:p w14:paraId="0DDE2A5E" w14:textId="4D99D332" w:rsidR="00925F84" w:rsidRPr="001D520A" w:rsidRDefault="00925F84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1D520A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lastRenderedPageBreak/>
        <w:t>ที่ดิน อาคาร และอุปกรณ์</w:t>
      </w:r>
    </w:p>
    <w:p w14:paraId="48F8AEF1" w14:textId="01E53114" w:rsidR="00925F84" w:rsidRPr="00CD7D7B" w:rsidRDefault="00925F84" w:rsidP="00925F84">
      <w:pPr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6D4995" w:rsidRPr="001D520A" w14:paraId="40B63AE2" w14:textId="77777777" w:rsidTr="00750AFE">
        <w:trPr>
          <w:trHeight w:val="385"/>
          <w:tblHeader/>
        </w:trPr>
        <w:tc>
          <w:tcPr>
            <w:tcW w:w="3780" w:type="dxa"/>
          </w:tcPr>
          <w:p w14:paraId="19A2AB6A" w14:textId="77777777" w:rsidR="006D4995" w:rsidRPr="001D520A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6B596" w14:textId="77777777" w:rsidR="006D4995" w:rsidRPr="001D520A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0C0F830" w14:textId="77777777" w:rsidR="006D4995" w:rsidRPr="001D520A" w:rsidRDefault="006D4995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5FE01DD" w14:textId="77777777" w:rsidR="006D4995" w:rsidRPr="001D520A" w:rsidRDefault="006D4995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C9A2624" w14:textId="77777777" w:rsidR="006D4995" w:rsidRPr="001D520A" w:rsidRDefault="006D4995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995" w:rsidRPr="001D520A" w14:paraId="0BFF7269" w14:textId="77777777" w:rsidTr="00750AFE">
        <w:trPr>
          <w:trHeight w:val="385"/>
        </w:trPr>
        <w:tc>
          <w:tcPr>
            <w:tcW w:w="3780" w:type="dxa"/>
          </w:tcPr>
          <w:p w14:paraId="1BF8BE33" w14:textId="34078AEE" w:rsidR="006D4995" w:rsidRPr="006D4995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49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D4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294D" w:rsidRPr="000B29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D4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D49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0A57768" w14:textId="77777777" w:rsidR="006D4995" w:rsidRPr="001D520A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E29231" w14:textId="06C584AC" w:rsidR="006D4995" w:rsidRPr="001D520A" w:rsidRDefault="000B294D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D0F5198" w14:textId="77777777" w:rsidR="006D4995" w:rsidRPr="001D520A" w:rsidRDefault="006D4995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BA0E5B" w14:textId="4C73D601" w:rsidR="006D4995" w:rsidRPr="001D520A" w:rsidRDefault="000B294D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FC5A69A" w14:textId="77777777" w:rsidR="006D4995" w:rsidRPr="001D520A" w:rsidRDefault="006D4995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55136" w14:textId="1622BB82" w:rsidR="006D4995" w:rsidRPr="001D520A" w:rsidRDefault="000B294D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7597AC7" w14:textId="77777777" w:rsidR="006D4995" w:rsidRPr="001D520A" w:rsidRDefault="006D4995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C80F4A" w14:textId="4A252FDA" w:rsidR="006D4995" w:rsidRPr="001D520A" w:rsidRDefault="000B294D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D4995" w:rsidRPr="001D520A" w14:paraId="6F055C42" w14:textId="77777777" w:rsidTr="00750AFE">
        <w:trPr>
          <w:trHeight w:val="399"/>
        </w:trPr>
        <w:tc>
          <w:tcPr>
            <w:tcW w:w="3780" w:type="dxa"/>
          </w:tcPr>
          <w:p w14:paraId="61D4E89B" w14:textId="77777777" w:rsidR="006D4995" w:rsidRPr="001D520A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C6092" w14:textId="77777777" w:rsidR="006D4995" w:rsidRPr="001D520A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hideMark/>
          </w:tcPr>
          <w:p w14:paraId="6A4187D8" w14:textId="77777777" w:rsidR="006D4995" w:rsidRPr="001D520A" w:rsidRDefault="006D4995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4995" w:rsidRPr="001D520A" w14:paraId="29308C84" w14:textId="77777777" w:rsidTr="00750AFE">
        <w:trPr>
          <w:trHeight w:val="399"/>
        </w:trPr>
        <w:tc>
          <w:tcPr>
            <w:tcW w:w="3780" w:type="dxa"/>
          </w:tcPr>
          <w:p w14:paraId="3BB1344E" w14:textId="4DF63A15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70" w:type="dxa"/>
          </w:tcPr>
          <w:p w14:paraId="18307692" w14:textId="77777777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41778A" w14:textId="76886693" w:rsidR="006D4995" w:rsidRPr="001C15DA" w:rsidRDefault="000B294D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B294D">
              <w:rPr>
                <w:rFonts w:ascii="Angsana New" w:hAnsi="Angsana New"/>
                <w:sz w:val="30"/>
                <w:szCs w:val="30"/>
              </w:rPr>
              <w:t>944</w:t>
            </w:r>
            <w:r w:rsidR="006D4995" w:rsidRPr="00DA3DDF">
              <w:rPr>
                <w:rFonts w:ascii="Angsana New" w:hAnsi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14:paraId="68939AF5" w14:textId="77777777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ACA131" w14:textId="079E5506" w:rsidR="006D4995" w:rsidRPr="005C1C6F" w:rsidRDefault="000B294D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D4995" w:rsidRPr="005C1C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011</w:t>
            </w:r>
            <w:r w:rsidR="006D4995" w:rsidRPr="005C1C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56B095C3" w14:textId="77777777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6E4630" w14:textId="3E51770A" w:rsidR="006D4995" w:rsidRPr="001D520A" w:rsidRDefault="000B294D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/>
                <w:sz w:val="30"/>
                <w:szCs w:val="30"/>
              </w:rPr>
              <w:t>669</w:t>
            </w:r>
            <w:r w:rsidR="006D4995">
              <w:rPr>
                <w:rFonts w:ascii="Angsana New" w:hAnsi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270" w:type="dxa"/>
          </w:tcPr>
          <w:p w14:paraId="548782F1" w14:textId="77777777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B739C8" w14:textId="17C2AB6A" w:rsidR="006D4995" w:rsidRPr="001D520A" w:rsidRDefault="000B294D" w:rsidP="005C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708</w:t>
            </w:r>
            <w:r w:rsidR="006D4995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</w:tr>
      <w:tr w:rsidR="006D4995" w:rsidRPr="001D520A" w14:paraId="055FC98A" w14:textId="77777777" w:rsidTr="00750AFE">
        <w:trPr>
          <w:trHeight w:val="399"/>
        </w:trPr>
        <w:tc>
          <w:tcPr>
            <w:tcW w:w="3780" w:type="dxa"/>
          </w:tcPr>
          <w:p w14:paraId="468B7C4B" w14:textId="5587E8EF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02C2900" w14:textId="77777777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2DEA72" w14:textId="28CF8D74" w:rsidR="006D4995" w:rsidRPr="006F3094" w:rsidRDefault="000B294D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816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21880496" w14:textId="77777777" w:rsidR="006D4995" w:rsidRPr="006F309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A24BAEA" w14:textId="504CA94A" w:rsidR="006D4995" w:rsidRPr="006F3094" w:rsidRDefault="000B294D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/>
                <w:sz w:val="30"/>
                <w:szCs w:val="30"/>
              </w:rPr>
              <w:t>1</w:t>
            </w:r>
            <w:r w:rsidR="0028167E">
              <w:rPr>
                <w:rFonts w:ascii="Angsana New" w:hAnsi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sz w:val="30"/>
                <w:szCs w:val="30"/>
              </w:rPr>
              <w:t>3</w:t>
            </w:r>
            <w:r w:rsidR="004C7002">
              <w:rPr>
                <w:rFonts w:ascii="Angsana New" w:hAnsi="Angsana New"/>
                <w:sz w:val="30"/>
                <w:szCs w:val="30"/>
              </w:rPr>
              <w:t>95</w:t>
            </w:r>
            <w:r w:rsidR="006D4995" w:rsidRPr="006F309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E23ADB3" w14:textId="77777777" w:rsidR="006D4995" w:rsidRPr="006F309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CB8E42" w14:textId="667826F9" w:rsidR="006D4995" w:rsidRPr="006F3094" w:rsidRDefault="000B294D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theme="minorBidi"/>
                <w:sz w:val="30"/>
                <w:szCs w:val="30"/>
              </w:rPr>
              <w:t>2</w:t>
            </w:r>
            <w:r w:rsidR="0028167E">
              <w:rPr>
                <w:rFonts w:ascii="Angsana New" w:hAnsi="Angsana New" w:cstheme="minorBidi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theme="minorBidi"/>
                <w:sz w:val="30"/>
                <w:szCs w:val="30"/>
              </w:rPr>
              <w:t>128</w:t>
            </w:r>
            <w:r w:rsidR="006D4995" w:rsidRPr="006F309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11D58E9" w14:textId="77777777" w:rsidR="006D4995" w:rsidRPr="006F309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E8C1CE" w14:textId="0EA915DC" w:rsidR="006D4995" w:rsidRPr="006F3094" w:rsidRDefault="000B294D" w:rsidP="005C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/>
                <w:sz w:val="30"/>
                <w:szCs w:val="30"/>
              </w:rPr>
              <w:t>1</w:t>
            </w:r>
            <w:r w:rsidR="0028167E">
              <w:rPr>
                <w:rFonts w:ascii="Angsana New" w:hAnsi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  <w:tr w:rsidR="0028167E" w:rsidRPr="001D520A" w14:paraId="6DDC969A" w14:textId="77777777" w:rsidTr="00750AFE">
        <w:trPr>
          <w:trHeight w:val="399"/>
        </w:trPr>
        <w:tc>
          <w:tcPr>
            <w:tcW w:w="3780" w:type="dxa"/>
          </w:tcPr>
          <w:p w14:paraId="25974B50" w14:textId="63E89C66" w:rsidR="0028167E" w:rsidRPr="00C1465F" w:rsidRDefault="0028167E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รับโอนมาจากสินค้าคงเหลือ</w:t>
            </w:r>
          </w:p>
        </w:tc>
        <w:tc>
          <w:tcPr>
            <w:tcW w:w="270" w:type="dxa"/>
          </w:tcPr>
          <w:p w14:paraId="38310711" w14:textId="77777777" w:rsidR="0028167E" w:rsidRPr="001D520A" w:rsidRDefault="0028167E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E8EA32" w14:textId="0B1180F0" w:rsidR="0028167E" w:rsidRDefault="000B294D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8167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416D63E5" w14:textId="77777777" w:rsidR="0028167E" w:rsidRPr="006F3094" w:rsidRDefault="0028167E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9E18F7" w14:textId="6DCF86F2" w:rsidR="0028167E" w:rsidRPr="006F3094" w:rsidRDefault="000B294D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B294D">
              <w:rPr>
                <w:rFonts w:ascii="Angsana New" w:hAnsi="Angsana New"/>
                <w:sz w:val="30"/>
                <w:szCs w:val="30"/>
              </w:rPr>
              <w:t>954</w:t>
            </w:r>
          </w:p>
        </w:tc>
        <w:tc>
          <w:tcPr>
            <w:tcW w:w="270" w:type="dxa"/>
          </w:tcPr>
          <w:p w14:paraId="78308E39" w14:textId="77777777" w:rsidR="0028167E" w:rsidRPr="006F3094" w:rsidRDefault="0028167E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CD2062" w14:textId="549207CB" w:rsidR="0028167E" w:rsidRDefault="000B294D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B294D">
              <w:rPr>
                <w:rFonts w:ascii="Angsana New" w:hAnsi="Angsana New"/>
                <w:sz w:val="30"/>
                <w:szCs w:val="30"/>
              </w:rPr>
              <w:t>1</w:t>
            </w:r>
            <w:r w:rsidR="0028167E">
              <w:rPr>
                <w:rFonts w:ascii="Angsana New" w:hAnsi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4D603D39" w14:textId="77777777" w:rsidR="0028167E" w:rsidRPr="006F3094" w:rsidRDefault="0028167E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1983A9" w14:textId="2EEE1446" w:rsidR="0028167E" w:rsidRPr="006F3094" w:rsidRDefault="000B294D" w:rsidP="005C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0B294D">
              <w:rPr>
                <w:rFonts w:ascii="Angsana New" w:hAnsi="Angsana New"/>
                <w:sz w:val="30"/>
                <w:szCs w:val="30"/>
              </w:rPr>
              <w:t>954</w:t>
            </w:r>
          </w:p>
        </w:tc>
      </w:tr>
      <w:tr w:rsidR="006F3094" w:rsidRPr="001D520A" w14:paraId="57B7DE65" w14:textId="77777777" w:rsidTr="00750AFE">
        <w:trPr>
          <w:trHeight w:val="399"/>
        </w:trPr>
        <w:tc>
          <w:tcPr>
            <w:tcW w:w="3780" w:type="dxa"/>
          </w:tcPr>
          <w:p w14:paraId="663B55E8" w14:textId="70F44F14" w:rsidR="006F3094" w:rsidRPr="00C1465F" w:rsidRDefault="006F3094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270" w:type="dxa"/>
          </w:tcPr>
          <w:p w14:paraId="0D5B9899" w14:textId="77777777" w:rsidR="006F3094" w:rsidRPr="001D520A" w:rsidRDefault="006F3094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9EDF7" w14:textId="6E50CFBC" w:rsidR="006F3094" w:rsidRPr="006F3094" w:rsidRDefault="000B294D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5061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482AE20A" w14:textId="77777777" w:rsidR="006F3094" w:rsidRPr="006F3094" w:rsidRDefault="006F3094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2E7426" w14:textId="6FC1CD1F" w:rsidR="006F3094" w:rsidRPr="006F3094" w:rsidRDefault="006F3094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6F30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2A9978" w14:textId="77777777" w:rsidR="006F3094" w:rsidRPr="006F3094" w:rsidRDefault="006F3094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4E44E4" w14:textId="78E70CED" w:rsidR="006F3094" w:rsidRPr="006F3094" w:rsidRDefault="006F3094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F30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5D6CB" w14:textId="77777777" w:rsidR="006F3094" w:rsidRPr="006F3094" w:rsidRDefault="006F3094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FDE144" w14:textId="52E7EB3D" w:rsidR="006F3094" w:rsidRPr="006F3094" w:rsidRDefault="006F3094" w:rsidP="005C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6F30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995" w:rsidRPr="001D520A" w14:paraId="0C6515B6" w14:textId="77777777" w:rsidTr="00750AFE">
        <w:trPr>
          <w:trHeight w:val="399"/>
        </w:trPr>
        <w:tc>
          <w:tcPr>
            <w:tcW w:w="3780" w:type="dxa"/>
          </w:tcPr>
          <w:p w14:paraId="46C37478" w14:textId="4CFB9F2F" w:rsidR="006D4995" w:rsidRPr="00E724AB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270" w:type="dxa"/>
          </w:tcPr>
          <w:p w14:paraId="5358086B" w14:textId="77777777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47CF21" w14:textId="728C5AC9" w:rsidR="006D4995" w:rsidRPr="006F3094" w:rsidRDefault="00B66AD3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309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837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825</w:t>
            </w:r>
            <w:r w:rsidRPr="006F309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E21229" w14:textId="77777777" w:rsidR="006D4995" w:rsidRPr="006F309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DF7B66" w14:textId="7371C4F3" w:rsidR="006D4995" w:rsidRPr="006F3094" w:rsidRDefault="005C1C6F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6F3094">
              <w:rPr>
                <w:rFonts w:ascii="Angsana New" w:hAnsi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4</w:t>
            </w:r>
            <w:r w:rsidRPr="006F309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8DBCFE" w14:textId="77777777" w:rsidR="006D4995" w:rsidRPr="006F309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9813F2" w14:textId="76D7D6E5" w:rsidR="006D4995" w:rsidRPr="006F3094" w:rsidRDefault="00B66AD3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6F3094">
              <w:rPr>
                <w:rFonts w:ascii="Angsana New" w:hAnsi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160</w:t>
            </w:r>
            <w:r w:rsidRPr="006F309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42032F" w14:textId="77777777" w:rsidR="006D4995" w:rsidRPr="006F309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80D47F" w14:textId="2DE17CEF" w:rsidR="006D4995" w:rsidRPr="006F3094" w:rsidRDefault="005C1C6F" w:rsidP="005C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6F3094">
              <w:rPr>
                <w:rFonts w:ascii="Angsana New" w:hAnsi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4</w:t>
            </w:r>
            <w:r w:rsidRPr="006F30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4995" w:rsidRPr="001D520A" w14:paraId="657480B8" w14:textId="77777777" w:rsidTr="00750AFE">
        <w:trPr>
          <w:trHeight w:val="399"/>
        </w:trPr>
        <w:tc>
          <w:tcPr>
            <w:tcW w:w="3780" w:type="dxa"/>
          </w:tcPr>
          <w:p w14:paraId="1CFE9580" w14:textId="3F25ABCC" w:rsidR="006D4995" w:rsidRPr="00E724AB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6DBA13AF" w14:textId="77777777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205A8" w14:textId="12D94215" w:rsidR="006D4995" w:rsidRPr="006F3094" w:rsidRDefault="001C15DA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309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5061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274</w:t>
            </w:r>
            <w:r w:rsidRPr="006F309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EFB2DA" w14:textId="77777777" w:rsidR="006D4995" w:rsidRPr="006F309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AD5792" w14:textId="5434A286" w:rsidR="006D4995" w:rsidRPr="006F3094" w:rsidRDefault="006D4995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6F3094">
              <w:rPr>
                <w:rFonts w:ascii="Angsana New" w:hAnsi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20</w:t>
            </w:r>
            <w:r w:rsidR="005C1C6F" w:rsidRPr="006F3094">
              <w:rPr>
                <w:rFonts w:ascii="Angsana New" w:hAnsi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651</w:t>
            </w:r>
            <w:r w:rsidRPr="006F309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0557FB" w14:textId="77777777" w:rsidR="006D4995" w:rsidRPr="006F309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0CE6CB" w14:textId="390CC2FC" w:rsidR="006D4995" w:rsidRPr="006F3094" w:rsidRDefault="006D4995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6F3094">
              <w:rPr>
                <w:rFonts w:ascii="Angsana New" w:hAnsi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10</w:t>
            </w:r>
            <w:r w:rsidR="0028167E">
              <w:rPr>
                <w:rFonts w:ascii="Angsana New" w:hAnsi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503</w:t>
            </w:r>
            <w:r w:rsidRPr="006F309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FEAC7A" w14:textId="77777777" w:rsidR="006D4995" w:rsidRPr="006F309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2B76AB" w14:textId="30D9C22B" w:rsidR="006D4995" w:rsidRPr="006F3094" w:rsidRDefault="006D4995" w:rsidP="005C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6F3094">
              <w:rPr>
                <w:rFonts w:ascii="Angsana New" w:hAnsi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13</w:t>
            </w:r>
            <w:r w:rsidR="005C1C6F" w:rsidRPr="006F3094">
              <w:rPr>
                <w:rFonts w:ascii="Angsana New" w:hAnsi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631</w:t>
            </w:r>
            <w:r w:rsidRPr="006F30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4995" w:rsidRPr="001D520A" w14:paraId="4FC4B2A7" w14:textId="77777777" w:rsidTr="00750AFE">
        <w:trPr>
          <w:trHeight w:val="399"/>
        </w:trPr>
        <w:tc>
          <w:tcPr>
            <w:tcW w:w="3780" w:type="dxa"/>
          </w:tcPr>
          <w:p w14:paraId="39B73767" w14:textId="2290F9B7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44D546F4" w14:textId="77777777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0FE4FE" w14:textId="520FEF7D" w:rsidR="006D4995" w:rsidRPr="00F82765" w:rsidRDefault="000B294D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992</w:t>
            </w:r>
            <w:r w:rsidR="00B66AD3" w:rsidRPr="00373E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484</w:t>
            </w:r>
          </w:p>
        </w:tc>
        <w:tc>
          <w:tcPr>
            <w:tcW w:w="270" w:type="dxa"/>
          </w:tcPr>
          <w:p w14:paraId="0DD0C2C3" w14:textId="77777777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C6831" w14:textId="0E2B1E9C" w:rsidR="006D4995" w:rsidRPr="001D520A" w:rsidRDefault="009A612B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7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992,7</w:t>
            </w:r>
            <w:r w:rsidR="004C7002" w:rsidRPr="004C70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68C5DFDD" w14:textId="77777777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A06BE" w14:textId="1D80FD40" w:rsidR="006D4995" w:rsidRPr="00B66AD3" w:rsidRDefault="000B294D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  <w:r w:rsidR="006D4995" w:rsidRPr="00B66A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b/>
                <w:bCs/>
                <w:sz w:val="30"/>
                <w:szCs w:val="30"/>
              </w:rPr>
              <w:t>067</w:t>
            </w:r>
          </w:p>
        </w:tc>
        <w:tc>
          <w:tcPr>
            <w:tcW w:w="270" w:type="dxa"/>
          </w:tcPr>
          <w:p w14:paraId="09515841" w14:textId="77777777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3760E" w14:textId="0D0EFB39" w:rsidR="006D4995" w:rsidRPr="001D520A" w:rsidRDefault="000B294D" w:rsidP="005C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696</w:t>
            </w:r>
            <w:r w:rsidR="006D49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856</w:t>
            </w:r>
          </w:p>
        </w:tc>
      </w:tr>
      <w:tr w:rsidR="006D4995" w:rsidRPr="001D520A" w14:paraId="67686DB0" w14:textId="77777777" w:rsidTr="00750AFE">
        <w:trPr>
          <w:trHeight w:val="399"/>
        </w:trPr>
        <w:tc>
          <w:tcPr>
            <w:tcW w:w="3780" w:type="dxa"/>
          </w:tcPr>
          <w:p w14:paraId="015D7C91" w14:textId="1F73F245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4B51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0B294D"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B5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A80786D" w14:textId="77777777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98DED1" w14:textId="77777777" w:rsidR="006D4995" w:rsidRPr="001D520A" w:rsidRDefault="006D4995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A8C89F" w14:textId="77777777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256DA7" w14:textId="2EFA4B46" w:rsidR="006D4995" w:rsidRPr="006D4995" w:rsidRDefault="000B294D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294D">
              <w:rPr>
                <w:rFonts w:ascii="Angsana New" w:hAnsi="Angsana New"/>
                <w:b/>
                <w:bCs/>
                <w:sz w:val="30"/>
                <w:szCs w:val="30"/>
              </w:rPr>
              <w:t>944</w:t>
            </w:r>
            <w:r w:rsidR="006D4995" w:rsidRPr="006D4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14:paraId="00EC7D1C" w14:textId="77777777" w:rsidR="006D4995" w:rsidRPr="006D4995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883BB2" w14:textId="6073D979" w:rsidR="006D4995" w:rsidRPr="006D4995" w:rsidRDefault="006D4995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6C8B3" w14:textId="77777777" w:rsidR="006D4995" w:rsidRPr="006D4995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62E405F" w14:textId="064675F2" w:rsidR="006D4995" w:rsidRPr="006D4995" w:rsidRDefault="000B294D" w:rsidP="005C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  <w:r w:rsidR="006D4995" w:rsidRPr="006D4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</w:tr>
    </w:tbl>
    <w:p w14:paraId="4F3F0926" w14:textId="3C6034B0" w:rsidR="00405169" w:rsidRPr="00CD7D7B" w:rsidRDefault="00405169" w:rsidP="00FD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0C45627B" w14:textId="6749B455" w:rsidR="000A1BD8" w:rsidRPr="001D520A" w:rsidRDefault="000A1BD8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0A1BD8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สินทรัพย์สิทธิการใช้</w:t>
      </w:r>
    </w:p>
    <w:p w14:paraId="5CDFC885" w14:textId="77777777" w:rsidR="000A1BD8" w:rsidRPr="00CD7D7B" w:rsidRDefault="000A1BD8" w:rsidP="000A1BD8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00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0A1BD8" w:rsidRPr="001D520A" w14:paraId="483A91BC" w14:textId="77777777" w:rsidTr="00750AFE">
        <w:trPr>
          <w:trHeight w:val="385"/>
          <w:tblHeader/>
        </w:trPr>
        <w:tc>
          <w:tcPr>
            <w:tcW w:w="3780" w:type="dxa"/>
          </w:tcPr>
          <w:p w14:paraId="101C8D3B" w14:textId="77777777" w:rsidR="000A1BD8" w:rsidRPr="001D520A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2CE07" w14:textId="77777777" w:rsidR="000A1BD8" w:rsidRPr="001D520A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386A1DC" w14:textId="77777777" w:rsidR="000A1BD8" w:rsidRPr="001D520A" w:rsidRDefault="000A1BD8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EFC3B0E" w14:textId="77777777" w:rsidR="000A1BD8" w:rsidRPr="001D520A" w:rsidRDefault="000A1BD8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D726287" w14:textId="77777777" w:rsidR="000A1BD8" w:rsidRPr="001D520A" w:rsidRDefault="000A1BD8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1BD8" w:rsidRPr="001D520A" w14:paraId="03E50BE3" w14:textId="77777777" w:rsidTr="00750AFE">
        <w:trPr>
          <w:trHeight w:val="385"/>
        </w:trPr>
        <w:tc>
          <w:tcPr>
            <w:tcW w:w="3780" w:type="dxa"/>
          </w:tcPr>
          <w:p w14:paraId="09F5B816" w14:textId="49252B67" w:rsidR="000A1BD8" w:rsidRPr="006D4995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49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D49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294D" w:rsidRPr="000B29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D49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D49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2A3CEDA" w14:textId="77777777" w:rsidR="000A1BD8" w:rsidRPr="001D520A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435723" w14:textId="396A9242" w:rsidR="000A1BD8" w:rsidRPr="001D520A" w:rsidRDefault="000B294D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F72C0AB" w14:textId="77777777" w:rsidR="000A1BD8" w:rsidRPr="001D520A" w:rsidRDefault="000A1BD8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5629A1" w14:textId="0002507C" w:rsidR="000A1BD8" w:rsidRPr="001D520A" w:rsidRDefault="000B294D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487C03B" w14:textId="77777777" w:rsidR="000A1BD8" w:rsidRPr="001D520A" w:rsidRDefault="000A1BD8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680DB" w14:textId="01D25590" w:rsidR="000A1BD8" w:rsidRPr="001D520A" w:rsidRDefault="000B294D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3EA4135" w14:textId="77777777" w:rsidR="000A1BD8" w:rsidRPr="001D520A" w:rsidRDefault="000A1BD8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4343E" w14:textId="2F539BF4" w:rsidR="000A1BD8" w:rsidRPr="001D520A" w:rsidRDefault="000B294D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A1BD8" w:rsidRPr="001D520A" w14:paraId="1E5517F8" w14:textId="77777777" w:rsidTr="00750AFE">
        <w:trPr>
          <w:trHeight w:val="399"/>
        </w:trPr>
        <w:tc>
          <w:tcPr>
            <w:tcW w:w="3780" w:type="dxa"/>
          </w:tcPr>
          <w:p w14:paraId="0505C362" w14:textId="77777777" w:rsidR="000A1BD8" w:rsidRPr="001D520A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537C1" w14:textId="77777777" w:rsidR="000A1BD8" w:rsidRPr="001D520A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hideMark/>
          </w:tcPr>
          <w:p w14:paraId="33D8C6F3" w14:textId="77777777" w:rsidR="000A1BD8" w:rsidRPr="001D520A" w:rsidRDefault="000A1BD8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2931" w:rsidRPr="001D520A" w14:paraId="70B0382E" w14:textId="77777777" w:rsidTr="00750AFE">
        <w:trPr>
          <w:trHeight w:val="399"/>
        </w:trPr>
        <w:tc>
          <w:tcPr>
            <w:tcW w:w="3780" w:type="dxa"/>
          </w:tcPr>
          <w:p w14:paraId="418547B5" w14:textId="77777777" w:rsidR="00572931" w:rsidRPr="001D520A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70" w:type="dxa"/>
          </w:tcPr>
          <w:p w14:paraId="311CB097" w14:textId="77777777" w:rsidR="00572931" w:rsidRPr="001D520A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AF4F6C" w14:textId="0A8FDDA1" w:rsidR="00572931" w:rsidRPr="001D520A" w:rsidRDefault="000B294D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/>
                <w:sz w:val="30"/>
                <w:szCs w:val="30"/>
              </w:rPr>
              <w:t>84</w:t>
            </w:r>
            <w:r w:rsidR="00572931">
              <w:rPr>
                <w:rFonts w:ascii="Angsana New" w:hAnsi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4486AF69" w14:textId="77777777" w:rsidR="00572931" w:rsidRPr="001D520A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042C6D" w14:textId="7E64B8EF" w:rsidR="00572931" w:rsidRPr="005C1C6F" w:rsidRDefault="000B294D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="005729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01295746" w14:textId="77777777" w:rsidR="00572931" w:rsidRPr="001D520A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05CDB5" w14:textId="3B1DD438" w:rsidR="00572931" w:rsidRPr="001D520A" w:rsidRDefault="000B294D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/>
                <w:sz w:val="30"/>
                <w:szCs w:val="30"/>
              </w:rPr>
              <w:t>10</w:t>
            </w:r>
            <w:r w:rsidR="00572931">
              <w:rPr>
                <w:rFonts w:ascii="Angsana New" w:hAnsi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270" w:type="dxa"/>
          </w:tcPr>
          <w:p w14:paraId="3BB151DA" w14:textId="77777777" w:rsidR="00572931" w:rsidRPr="001D520A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9DE6E9" w14:textId="1DDF1EAA" w:rsidR="00572931" w:rsidRPr="001D520A" w:rsidRDefault="00572931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3094" w:rsidRPr="001D520A" w14:paraId="7E3DB6D2" w14:textId="77777777" w:rsidTr="00750AFE">
        <w:trPr>
          <w:trHeight w:val="399"/>
        </w:trPr>
        <w:tc>
          <w:tcPr>
            <w:tcW w:w="3780" w:type="dxa"/>
          </w:tcPr>
          <w:p w14:paraId="09EF4BC0" w14:textId="784AA015" w:rsidR="006F3094" w:rsidRPr="00C1465F" w:rsidRDefault="006F3094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โอนไปที่ดิน อาคาร และอุปกรณ์ </w:t>
            </w:r>
          </w:p>
        </w:tc>
        <w:tc>
          <w:tcPr>
            <w:tcW w:w="270" w:type="dxa"/>
          </w:tcPr>
          <w:p w14:paraId="3C39AD23" w14:textId="77777777" w:rsidR="006F3094" w:rsidRPr="00FC0137" w:rsidRDefault="006F3094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B3EDE3" w14:textId="1C885A2F" w:rsidR="006F3094" w:rsidRPr="00FC0137" w:rsidRDefault="006F3094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245D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5061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169</w:t>
            </w:r>
            <w:r w:rsidRPr="00A245D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B9CC99" w14:textId="77777777" w:rsidR="006F3094" w:rsidRPr="001D520A" w:rsidRDefault="006F3094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EAC6B9" w14:textId="55AC9485" w:rsidR="006F3094" w:rsidRPr="007E20E0" w:rsidRDefault="006F3094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D68970" w14:textId="77777777" w:rsidR="006F3094" w:rsidRPr="007E20E0" w:rsidRDefault="006F3094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636C8D" w14:textId="58CAA63B" w:rsidR="006F3094" w:rsidRPr="007E20E0" w:rsidRDefault="006F3094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480F0D" w14:textId="77777777" w:rsidR="006F3094" w:rsidRPr="007E20E0" w:rsidRDefault="006F3094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76378C" w14:textId="7157FF32" w:rsidR="006F3094" w:rsidRDefault="006F3094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72931" w:rsidRPr="001D520A" w14:paraId="1A7FD795" w14:textId="77777777" w:rsidTr="00750AFE">
        <w:trPr>
          <w:trHeight w:val="399"/>
        </w:trPr>
        <w:tc>
          <w:tcPr>
            <w:tcW w:w="3780" w:type="dxa"/>
          </w:tcPr>
          <w:p w14:paraId="636D72BD" w14:textId="77777777" w:rsidR="00572931" w:rsidRPr="00E724AB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78D7AFAC" w14:textId="77777777" w:rsidR="00572931" w:rsidRPr="001D520A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B52B9" w14:textId="5612BE18" w:rsidR="00572931" w:rsidRPr="001D520A" w:rsidRDefault="003E3B61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284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2132C9" w14:textId="77777777" w:rsidR="00572931" w:rsidRPr="001D520A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A62FF8" w14:textId="11D34BC8" w:rsidR="00572931" w:rsidRPr="007E20E0" w:rsidRDefault="00572931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7E20E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E20E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sz w:val="30"/>
                <w:szCs w:val="30"/>
              </w:rPr>
              <w:t>118</w:t>
            </w:r>
            <w:r w:rsidRPr="007E20E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8B2CF7" w14:textId="77777777" w:rsidR="00572931" w:rsidRPr="007E20E0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48BA8C" w14:textId="0F75C152" w:rsidR="00572931" w:rsidRPr="007E20E0" w:rsidRDefault="00572931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7E20E0">
              <w:rPr>
                <w:rFonts w:ascii="Angsana New" w:hAnsi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10</w:t>
            </w:r>
            <w:r w:rsidR="007E20E0" w:rsidRPr="007E20E0">
              <w:rPr>
                <w:rFonts w:ascii="Angsana New" w:hAnsi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062</w:t>
            </w:r>
            <w:r w:rsidRPr="007E20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297D40" w14:textId="77777777" w:rsidR="00572931" w:rsidRPr="007E20E0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B6EBC7" w14:textId="7CB07937" w:rsidR="00572931" w:rsidRPr="005C1C6F" w:rsidRDefault="00572931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72931" w:rsidRPr="001D520A" w14:paraId="55E9ED8E" w14:textId="77777777" w:rsidTr="00750AFE">
        <w:trPr>
          <w:trHeight w:val="399"/>
        </w:trPr>
        <w:tc>
          <w:tcPr>
            <w:tcW w:w="3780" w:type="dxa"/>
          </w:tcPr>
          <w:p w14:paraId="357E4200" w14:textId="77777777" w:rsidR="00572931" w:rsidRPr="001D520A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47B6CFCB" w14:textId="77777777" w:rsidR="00572931" w:rsidRPr="001D520A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E77C3" w14:textId="44A98322" w:rsidR="00572931" w:rsidRPr="00AD3A3A" w:rsidRDefault="000B294D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AB3768" w:rsidRPr="00373E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270" w:type="dxa"/>
          </w:tcPr>
          <w:p w14:paraId="1C554597" w14:textId="77777777" w:rsidR="00572931" w:rsidRPr="001D520A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B6BDA" w14:textId="1B2FF2CA" w:rsidR="00572931" w:rsidRPr="001D520A" w:rsidRDefault="000B294D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</w:t>
            </w:r>
            <w:r w:rsidR="005729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6445544C" w14:textId="77777777" w:rsidR="00572931" w:rsidRPr="001D520A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FDA19" w14:textId="61191E4B" w:rsidR="00572931" w:rsidRPr="001D520A" w:rsidRDefault="007E20E0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1EDFE7" w14:textId="77777777" w:rsidR="00572931" w:rsidRPr="001D520A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06D32" w14:textId="65B07A57" w:rsidR="00572931" w:rsidRPr="00572931" w:rsidRDefault="00572931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29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A1BD8" w:rsidRPr="001D520A" w14:paraId="6DB918F6" w14:textId="77777777" w:rsidTr="00750AFE">
        <w:trPr>
          <w:trHeight w:val="399"/>
        </w:trPr>
        <w:tc>
          <w:tcPr>
            <w:tcW w:w="3780" w:type="dxa"/>
          </w:tcPr>
          <w:p w14:paraId="0A4B4AFD" w14:textId="15144608" w:rsidR="000A1BD8" w:rsidRPr="001D520A" w:rsidRDefault="000A1BD8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4B51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0B294D" w:rsidRPr="000B29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B5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5887CB1" w14:textId="77777777" w:rsidR="000A1BD8" w:rsidRPr="001D520A" w:rsidRDefault="000A1BD8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244F4A" w14:textId="77777777" w:rsidR="000A1BD8" w:rsidRPr="001D520A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02C48A" w14:textId="77777777" w:rsidR="000A1BD8" w:rsidRPr="001D520A" w:rsidRDefault="000A1BD8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3AC93C" w14:textId="3D4B7F46" w:rsidR="000A1BD8" w:rsidRPr="000216EB" w:rsidRDefault="000B294D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294D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="000216EB" w:rsidRPr="000216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0746DA3E" w14:textId="77777777" w:rsidR="000A1BD8" w:rsidRPr="006D4995" w:rsidRDefault="000A1BD8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2F2F06" w14:textId="77777777" w:rsidR="000A1BD8" w:rsidRPr="006D4995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BE35A" w14:textId="77777777" w:rsidR="000A1BD8" w:rsidRPr="006D4995" w:rsidRDefault="000A1BD8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BBDDC4B" w14:textId="65ECCDD3" w:rsidR="000A1BD8" w:rsidRPr="000216EB" w:rsidRDefault="000B294D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294D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0216EB" w:rsidRPr="000216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b/>
                <w:bCs/>
                <w:sz w:val="30"/>
                <w:szCs w:val="30"/>
              </w:rPr>
              <w:t>062</w:t>
            </w:r>
          </w:p>
        </w:tc>
      </w:tr>
    </w:tbl>
    <w:p w14:paraId="05DF4E6B" w14:textId="77777777" w:rsidR="003D7E4D" w:rsidRDefault="003D7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2E70EBC8" w14:textId="4EF68E92" w:rsidR="00405169" w:rsidRDefault="003D7E4D" w:rsidP="00E47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 w:rsidRPr="00FD135D">
        <w:rPr>
          <w:rFonts w:ascii="Angsana New" w:hAnsi="Angsana New" w:cs="Angsana New"/>
          <w:sz w:val="30"/>
          <w:szCs w:val="30"/>
          <w:cs/>
          <w:lang w:val="en-GB"/>
        </w:rPr>
        <w:t>ในระหว่างงวดสามเดือนสิ้นสุดวันที่</w:t>
      </w:r>
      <w:r w:rsidRPr="00FD135D">
        <w:rPr>
          <w:rFonts w:ascii="Angsana New" w:hAnsi="Angsana New" w:cs="Angsana New"/>
          <w:sz w:val="30"/>
          <w:szCs w:val="30"/>
          <w:lang w:val="en-GB"/>
        </w:rPr>
        <w:t xml:space="preserve"> 31 </w:t>
      </w:r>
      <w:r w:rsidRPr="00FD135D">
        <w:rPr>
          <w:rFonts w:ascii="Angsana New" w:hAnsi="Angsana New" w:cs="Angsana New"/>
          <w:sz w:val="30"/>
          <w:szCs w:val="30"/>
          <w:cs/>
          <w:lang w:val="en-GB"/>
        </w:rPr>
        <w:t>มีนาคม</w:t>
      </w:r>
      <w:r w:rsidRPr="00FD135D">
        <w:rPr>
          <w:rFonts w:ascii="Angsana New" w:hAnsi="Angsana New" w:cs="Angsana New"/>
          <w:sz w:val="30"/>
          <w:szCs w:val="30"/>
          <w:lang w:val="en-GB"/>
        </w:rPr>
        <w:t xml:space="preserve"> 2564 </w:t>
      </w:r>
      <w:r w:rsidRPr="00FD135D">
        <w:rPr>
          <w:rFonts w:ascii="Angsana New" w:hAnsi="Angsana New" w:cs="Angsana New"/>
          <w:sz w:val="30"/>
          <w:szCs w:val="30"/>
          <w:cs/>
          <w:lang w:val="en-GB"/>
        </w:rPr>
        <w:t>บริษัทย่อยแห่งหนึ่งได้โอนสินทรัพย์สิทธิการใช้ซึ่งมีมูลค่าตามบัญชีจำนวน</w:t>
      </w:r>
      <w:r w:rsidRPr="00FD135D">
        <w:rPr>
          <w:rFonts w:ascii="Angsana New" w:hAnsi="Angsana New" w:cs="Angsana New"/>
          <w:sz w:val="30"/>
          <w:szCs w:val="30"/>
          <w:lang w:val="en-GB"/>
        </w:rPr>
        <w:t xml:space="preserve"> 66.2 </w:t>
      </w:r>
      <w:r w:rsidRPr="00FD135D">
        <w:rPr>
          <w:rFonts w:ascii="Angsana New" w:hAnsi="Angsana New" w:cs="Angsana New"/>
          <w:sz w:val="30"/>
          <w:szCs w:val="30"/>
          <w:cs/>
          <w:lang w:val="en-GB"/>
        </w:rPr>
        <w:t>ล้านบาท ไปเป็นที่ดิน อาคารและอุปกรณ์ เนื่องจากบริษัทได้ทำการไถ่ถอนเครื่องจักรภายใต้สัญญาเช่าก่อนครบกำหนด</w:t>
      </w:r>
    </w:p>
    <w:p w14:paraId="24ADEDE1" w14:textId="77777777" w:rsidR="003D7E4D" w:rsidRDefault="003D7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val="th-TH"/>
        </w:rPr>
        <w:br w:type="page"/>
      </w:r>
    </w:p>
    <w:p w14:paraId="426B5688" w14:textId="20277486" w:rsidR="00297667" w:rsidRPr="001D520A" w:rsidRDefault="00297667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9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</w:pPr>
      <w:r w:rsidRPr="001D520A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lastRenderedPageBreak/>
        <w:t>ส่วนงานดำเนินง</w:t>
      </w:r>
      <w:r w:rsidR="00A92D47" w:rsidRPr="001D520A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CD7D7B" w:rsidRDefault="00297667" w:rsidP="00297667">
      <w:pPr>
        <w:ind w:left="518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  <w:cs/>
        </w:rPr>
      </w:pPr>
    </w:p>
    <w:p w14:paraId="60CB9823" w14:textId="2437BF92" w:rsidR="004278AC" w:rsidRPr="00EC7AAB" w:rsidRDefault="00EC7AAB" w:rsidP="004C1AA4">
      <w:pPr>
        <w:tabs>
          <w:tab w:val="clear" w:pos="454"/>
          <w:tab w:val="clear" w:pos="3515"/>
          <w:tab w:val="left" w:pos="3510"/>
        </w:tabs>
        <w:ind w:left="3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C7AAB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CD7D7B" w:rsidRDefault="004278AC" w:rsidP="00297667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0E0E8CC9" w14:textId="41FB5D0B" w:rsidR="00297667" w:rsidRPr="007E029B" w:rsidRDefault="004278AC" w:rsidP="004C1AA4">
      <w:pPr>
        <w:tabs>
          <w:tab w:val="clear" w:pos="454"/>
          <w:tab w:val="left" w:pos="1530"/>
        </w:tabs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7E029B">
        <w:rPr>
          <w:rFonts w:ascii="Angsana New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0B294D" w:rsidRPr="000B294D">
        <w:rPr>
          <w:rFonts w:ascii="Angsana New" w:hAnsi="Angsana New" w:cs="Angsana New"/>
          <w:sz w:val="30"/>
          <w:szCs w:val="30"/>
        </w:rPr>
        <w:t>2</w:t>
      </w:r>
      <w:r w:rsidRPr="007E029B">
        <w:rPr>
          <w:rFonts w:ascii="Angsana New" w:hAnsi="Angsana New" w:cs="Angsana New"/>
          <w:sz w:val="30"/>
          <w:szCs w:val="30"/>
        </w:rPr>
        <w:t xml:space="preserve"> </w:t>
      </w:r>
      <w:r w:rsidRPr="007E029B">
        <w:rPr>
          <w:rFonts w:ascii="Angsana New" w:hAnsi="Angsana New" w:cs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F3BAB0C" w14:textId="4B53A982" w:rsidR="00297667" w:rsidRPr="007E029B" w:rsidRDefault="00EC7AAB" w:rsidP="004C1AA4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1710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7E029B">
        <w:rPr>
          <w:rFonts w:ascii="Angsana New" w:hAnsi="Angsana New" w:hint="cs"/>
          <w:sz w:val="30"/>
          <w:szCs w:val="30"/>
          <w:cs/>
        </w:rPr>
        <w:t>ส่วนงาน</w:t>
      </w:r>
      <w:r w:rsidRPr="007E029B">
        <w:rPr>
          <w:rFonts w:ascii="Angsana New" w:hAnsi="Angsana New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/>
          <w:sz w:val="30"/>
          <w:szCs w:val="30"/>
        </w:rPr>
        <w:t>1</w:t>
      </w:r>
      <w:r w:rsidRPr="007E029B">
        <w:rPr>
          <w:rFonts w:ascii="Angsana New" w:hAnsi="Angsana New" w:hint="cs"/>
          <w:sz w:val="30"/>
          <w:szCs w:val="30"/>
          <w:cs/>
        </w:rPr>
        <w:t xml:space="preserve"> </w:t>
      </w:r>
      <w:r w:rsidRPr="007E029B">
        <w:rPr>
          <w:rFonts w:ascii="Angsana New" w:hAnsi="Angsana New"/>
          <w:sz w:val="30"/>
          <w:szCs w:val="30"/>
        </w:rPr>
        <w:t>:</w:t>
      </w:r>
      <w:r w:rsidRPr="007E029B">
        <w:rPr>
          <w:rFonts w:ascii="Angsana New" w:hAnsi="Angsana New"/>
          <w:sz w:val="30"/>
          <w:szCs w:val="30"/>
          <w:cs/>
        </w:rPr>
        <w:t xml:space="preserve"> </w:t>
      </w:r>
      <w:r w:rsidR="00297667" w:rsidRPr="007E029B">
        <w:rPr>
          <w:rFonts w:ascii="Angsana New" w:hAnsi="Angsana New"/>
          <w:sz w:val="30"/>
          <w:szCs w:val="30"/>
          <w:cs/>
        </w:rPr>
        <w:t>ส่วนงาน</w:t>
      </w:r>
      <w:r w:rsidR="000260E6" w:rsidRPr="007E029B">
        <w:rPr>
          <w:rFonts w:ascii="Angsana New" w:hAnsi="Angsana New"/>
          <w:spacing w:val="-4"/>
          <w:sz w:val="30"/>
          <w:szCs w:val="30"/>
          <w:cs/>
        </w:rPr>
        <w:t>เกี่ยวกับรายได้จากการจำหน่ายหล็ก</w:t>
      </w:r>
    </w:p>
    <w:p w14:paraId="3286E415" w14:textId="5BB4A6E3" w:rsidR="00F01A5A" w:rsidRPr="0031261E" w:rsidRDefault="00EC7AAB" w:rsidP="0031261E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1710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31261E">
        <w:rPr>
          <w:rFonts w:ascii="Angsana New" w:hAnsi="Angsana New" w:hint="cs"/>
          <w:sz w:val="30"/>
          <w:szCs w:val="30"/>
          <w:cs/>
        </w:rPr>
        <w:t>ส่วนงาน</w:t>
      </w:r>
      <w:r w:rsidRPr="0031261E">
        <w:rPr>
          <w:rFonts w:ascii="Angsana New" w:hAnsi="Angsana New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/>
          <w:sz w:val="30"/>
          <w:szCs w:val="30"/>
        </w:rPr>
        <w:t>2</w:t>
      </w:r>
      <w:r w:rsidRPr="0031261E">
        <w:rPr>
          <w:rFonts w:ascii="Angsana New" w:hAnsi="Angsana New" w:hint="cs"/>
          <w:sz w:val="30"/>
          <w:szCs w:val="30"/>
          <w:cs/>
        </w:rPr>
        <w:t xml:space="preserve"> </w:t>
      </w:r>
      <w:r w:rsidRPr="0031261E">
        <w:rPr>
          <w:rFonts w:ascii="Angsana New" w:hAnsi="Angsana New"/>
          <w:sz w:val="30"/>
          <w:szCs w:val="30"/>
        </w:rPr>
        <w:t>:</w:t>
      </w:r>
      <w:r w:rsidRPr="0031261E">
        <w:rPr>
          <w:rFonts w:ascii="Angsana New" w:hAnsi="Angsana New"/>
          <w:sz w:val="30"/>
          <w:szCs w:val="30"/>
          <w:cs/>
        </w:rPr>
        <w:t xml:space="preserve"> </w:t>
      </w:r>
      <w:r w:rsidR="00297667" w:rsidRPr="0031261E">
        <w:rPr>
          <w:rFonts w:ascii="Angsana New" w:hAnsi="Angsana New"/>
          <w:sz w:val="30"/>
          <w:szCs w:val="30"/>
          <w:cs/>
        </w:rPr>
        <w:t>ส่วนงา</w:t>
      </w:r>
      <w:r w:rsidR="000260E6" w:rsidRPr="0031261E">
        <w:rPr>
          <w:rFonts w:ascii="Angsana New" w:hAnsi="Angsana New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31261E">
        <w:rPr>
          <w:rFonts w:ascii="Angsana New" w:hAnsi="Angsana New"/>
          <w:sz w:val="30"/>
          <w:szCs w:val="30"/>
        </w:rPr>
        <w:t xml:space="preserve"> </w:t>
      </w:r>
    </w:p>
    <w:p w14:paraId="35AA2D34" w14:textId="2D059FC7" w:rsidR="00F01A5A" w:rsidRPr="001D520A" w:rsidRDefault="00F01A5A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30"/>
          <w:szCs w:val="30"/>
          <w:cs/>
        </w:rPr>
        <w:sectPr w:rsidR="00F01A5A" w:rsidRPr="001D520A" w:rsidSect="00925F84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440" w:header="720" w:footer="720" w:gutter="0"/>
          <w:cols w:space="720"/>
          <w:docGrid w:linePitch="360"/>
        </w:sectPr>
      </w:pPr>
    </w:p>
    <w:p w14:paraId="2A64A850" w14:textId="7C9BFB64" w:rsidR="0034635E" w:rsidRDefault="0034635E" w:rsidP="00346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30"/>
          <w:szCs w:val="30"/>
        </w:rPr>
      </w:pPr>
      <w:r w:rsidRPr="00C1465F">
        <w:rPr>
          <w:rFonts w:ascii="Angsana New" w:hAnsi="Angsana New" w:cs="Angsana New" w:hint="cs"/>
          <w:sz w:val="30"/>
          <w:szCs w:val="30"/>
          <w:cs/>
        </w:rPr>
        <w:lastRenderedPageBreak/>
        <w:t>การจำแนกรายได้</w:t>
      </w:r>
      <w:r w:rsidRPr="00C146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465F">
        <w:rPr>
          <w:rFonts w:ascii="Angsana New" w:hAnsi="Angsana New" w:cs="Angsana New" w:hint="cs"/>
          <w:sz w:val="30"/>
          <w:szCs w:val="30"/>
          <w:cs/>
        </w:rPr>
        <w:t>จังหวะเวลาในการรับรู้รายได้และผลการดำเนินงานจำแนกตามส่วนงานในงบการเงินรวมระหว่างกาลสำหรับแต่ละงวดสามเดือนสิ้นสุดวันที่</w:t>
      </w:r>
      <w:r w:rsidRPr="00C1465F">
        <w:rPr>
          <w:rFonts w:ascii="Angsana New" w:hAnsi="Angsana New" w:cs="Angsana New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Pr="00C146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465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C146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465F">
        <w:rPr>
          <w:rFonts w:ascii="Angsana New" w:hAnsi="Angsana New" w:cs="Angsana New"/>
          <w:sz w:val="30"/>
          <w:szCs w:val="30"/>
        </w:rPr>
        <w:br/>
      </w:r>
      <w:r w:rsidR="000B294D" w:rsidRPr="000B294D">
        <w:rPr>
          <w:rFonts w:ascii="Angsana New" w:hAnsi="Angsana New" w:cs="Angsana New"/>
          <w:sz w:val="30"/>
          <w:szCs w:val="30"/>
        </w:rPr>
        <w:t>2564</w:t>
      </w:r>
      <w:r w:rsidRPr="00C146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465F">
        <w:rPr>
          <w:rFonts w:ascii="Angsana New" w:hAnsi="Angsana New" w:cs="Angsana New" w:hint="cs"/>
          <w:sz w:val="30"/>
          <w:szCs w:val="30"/>
          <w:cs/>
        </w:rPr>
        <w:t>และ</w:t>
      </w:r>
      <w:r w:rsidRPr="00C1465F">
        <w:rPr>
          <w:rFonts w:ascii="Angsana New" w:hAnsi="Angsana New" w:cs="Angsana New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2563</w:t>
      </w:r>
      <w:r w:rsidRPr="00C146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465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6D0D742D" w14:textId="77777777" w:rsidR="0031261E" w:rsidRPr="00C1465F" w:rsidRDefault="0031261E" w:rsidP="00346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30"/>
          <w:szCs w:val="30"/>
        </w:rPr>
      </w:pPr>
    </w:p>
    <w:p w14:paraId="2E570ABA" w14:textId="77777777" w:rsidR="00754984" w:rsidRPr="00C1465F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14227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600"/>
        <w:gridCol w:w="1080"/>
        <w:gridCol w:w="270"/>
        <w:gridCol w:w="990"/>
        <w:gridCol w:w="270"/>
        <w:gridCol w:w="1080"/>
        <w:gridCol w:w="270"/>
        <w:gridCol w:w="1080"/>
        <w:gridCol w:w="270"/>
        <w:gridCol w:w="1170"/>
        <w:gridCol w:w="270"/>
        <w:gridCol w:w="1080"/>
        <w:gridCol w:w="270"/>
        <w:gridCol w:w="1080"/>
        <w:gridCol w:w="270"/>
        <w:gridCol w:w="1177"/>
      </w:tblGrid>
      <w:tr w:rsidR="00746DD3" w:rsidRPr="00754984" w14:paraId="4E1B5462" w14:textId="77777777" w:rsidTr="002E1C7F">
        <w:trPr>
          <w:trHeight w:val="353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3423B" w14:textId="77777777" w:rsidR="00746DD3" w:rsidRPr="00754984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3203D" w14:textId="77777777" w:rsidR="00D50B2C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D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รายได้จาก</w:t>
            </w:r>
            <w:r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</w:t>
            </w:r>
          </w:p>
          <w:p w14:paraId="1B50C846" w14:textId="0688B06F" w:rsidR="00746DD3" w:rsidRPr="00746DD3" w:rsidRDefault="00746DD3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จำหน่ายเหล็ก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FDC0E" w14:textId="77777777" w:rsidR="00746DD3" w:rsidRPr="00746DD3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32447" w14:textId="2D685BFA" w:rsidR="00746DD3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3249C886" w14:textId="179D637C" w:rsidR="00746DD3" w:rsidRPr="00746DD3" w:rsidRDefault="00D50B2C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color w:val="000000"/>
                <w:spacing w:val="-6"/>
                <w:sz w:val="30"/>
                <w:szCs w:val="30"/>
              </w:rPr>
            </w:pPr>
            <w:r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ให้บริการ</w:t>
            </w:r>
            <w:r w:rsidR="00746DD3"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8270" w14:textId="77777777" w:rsidR="00746DD3" w:rsidRPr="00754984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E0A7" w14:textId="77777777" w:rsidR="00746DD3" w:rsidRPr="00754984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75498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D119B" w14:textId="77777777" w:rsidR="00746DD3" w:rsidRPr="00754984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vAlign w:val="bottom"/>
          </w:tcPr>
          <w:p w14:paraId="35991DDC" w14:textId="77777777" w:rsidR="00746DD3" w:rsidRPr="00754984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75498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54984" w:rsidRPr="00754984" w14:paraId="699E3439" w14:textId="77777777" w:rsidTr="00754984">
        <w:trPr>
          <w:trHeight w:val="247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</w:tcPr>
          <w:p w14:paraId="09810B7F" w14:textId="7129FE80" w:rsidR="00754984" w:rsidRPr="00754984" w:rsidRDefault="00754984" w:rsidP="002E1C7F">
            <w:pPr>
              <w:spacing w:line="240" w:lineRule="auto"/>
              <w:ind w:left="-15" w:right="-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9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B294D" w:rsidRPr="000B29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549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549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BD16" w14:textId="5D47826D" w:rsidR="00754984" w:rsidRPr="00754984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0B294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C671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A189" w14:textId="5473E9F2" w:rsidR="00754984" w:rsidRPr="00754984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0B294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2DF5C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970C" w14:textId="02EB2E89" w:rsidR="00754984" w:rsidRPr="00754984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0B294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2A443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496AD" w14:textId="20EFA1ED" w:rsidR="00754984" w:rsidRPr="00754984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0B294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539E6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F83C" w14:textId="0DAA2557" w:rsidR="00754984" w:rsidRPr="00754984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0B294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DACE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F5D7" w14:textId="3696A1DD" w:rsidR="00754984" w:rsidRPr="00754984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0B294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B0D41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A8296A" w14:textId="7E1AB9C4" w:rsidR="00754984" w:rsidRPr="00754984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0B294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649A732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29FDAEB" w14:textId="097B7C53" w:rsidR="00754984" w:rsidRPr="00754984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0B294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</w:t>
            </w:r>
          </w:p>
        </w:tc>
      </w:tr>
      <w:tr w:rsidR="00754984" w:rsidRPr="00754984" w14:paraId="64AA132D" w14:textId="77777777" w:rsidTr="00754984">
        <w:trPr>
          <w:trHeight w:val="137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465A27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6FD7624" w14:textId="220D315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754984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754984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</w:t>
            </w:r>
            <w:r w:rsidRPr="00754984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</w:tr>
      <w:tr w:rsidR="00754984" w:rsidRPr="00754984" w14:paraId="683A1D6D" w14:textId="77777777" w:rsidTr="00754984">
        <w:trPr>
          <w:trHeight w:val="2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BAE85DA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549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51FA9A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07A9E7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E0DF973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27BE9D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C88766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FEF8FF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FA3172B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BC9FDE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54DD9EC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ADF726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EF1A0F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C7A690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4DB87C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AB1C2D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A64CDDA" w14:textId="77777777" w:rsidR="00754984" w:rsidRPr="00754984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54984" w:rsidRPr="00754984" w14:paraId="1AD3888E" w14:textId="77777777" w:rsidTr="002E1C7F">
        <w:trPr>
          <w:trHeight w:val="2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887DAC2" w14:textId="77777777" w:rsidR="00754984" w:rsidRPr="002E1712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171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EDFF721" w14:textId="271121C9" w:rsidR="00754984" w:rsidRPr="002E1712" w:rsidRDefault="000B294D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2E1712" w:rsidRPr="002E171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173</w:t>
            </w:r>
            <w:r w:rsidR="002E1712" w:rsidRPr="002E171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059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187EBC" w14:textId="77777777" w:rsidR="00754984" w:rsidRPr="002E1712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3C2D2A9" w14:textId="4872ECBC" w:rsidR="00754984" w:rsidRPr="002E1712" w:rsidRDefault="000B294D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54984" w:rsidRPr="002E17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696</w:t>
            </w:r>
            <w:r w:rsidR="00754984" w:rsidRPr="002E17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184122" w14:textId="77777777" w:rsidR="00754984" w:rsidRPr="002E1712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187A7D8" w14:textId="6054335D" w:rsidR="00754984" w:rsidRPr="002E1712" w:rsidRDefault="000B294D" w:rsidP="001B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  <w:r w:rsidR="002E1712" w:rsidRPr="002E171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725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3ED1ED" w14:textId="77777777" w:rsidR="00754984" w:rsidRPr="002E1712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083D60" w14:textId="528A1A04" w:rsidR="00754984" w:rsidRPr="002E1712" w:rsidRDefault="000B294D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754984" w:rsidRPr="002E17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276245" w14:textId="77777777" w:rsidR="00754984" w:rsidRPr="00754984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5F1B51B" w14:textId="2962E3FD" w:rsidR="00754984" w:rsidRPr="00754984" w:rsidRDefault="005E0E80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BD7D96" w14:textId="77777777" w:rsidR="00754984" w:rsidRPr="00754984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87C6D9" w14:textId="592D8B8D" w:rsidR="00754984" w:rsidRPr="00754984" w:rsidRDefault="00754984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E44748" w14:textId="77777777" w:rsidR="00754984" w:rsidRPr="00754984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8F3D77" w14:textId="04102293" w:rsidR="00754984" w:rsidRPr="00754984" w:rsidRDefault="000B294D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5E0E8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202</w:t>
            </w:r>
            <w:r w:rsidR="002E171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784</w:t>
            </w:r>
          </w:p>
        </w:tc>
        <w:tc>
          <w:tcPr>
            <w:tcW w:w="270" w:type="dxa"/>
            <w:vAlign w:val="bottom"/>
          </w:tcPr>
          <w:p w14:paraId="2135F3CC" w14:textId="77777777" w:rsidR="00754984" w:rsidRPr="00754984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D68C5D" w14:textId="4B752260" w:rsidR="00754984" w:rsidRPr="00754984" w:rsidRDefault="000B294D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/>
                <w:sz w:val="30"/>
                <w:szCs w:val="30"/>
              </w:rPr>
              <w:t>1</w:t>
            </w:r>
            <w:r w:rsidR="00754984" w:rsidRPr="00C45899">
              <w:rPr>
                <w:rFonts w:ascii="Angsana New" w:hAnsi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sz w:val="30"/>
                <w:szCs w:val="30"/>
              </w:rPr>
              <w:t>728</w:t>
            </w:r>
            <w:r w:rsidR="00754984" w:rsidRPr="00C45899">
              <w:rPr>
                <w:rFonts w:ascii="Angsana New" w:hAnsi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754984" w:rsidRPr="001B45C3" w14:paraId="62BA23AF" w14:textId="77777777" w:rsidTr="002E1C7F">
        <w:trPr>
          <w:trHeight w:val="2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02A6EFA" w14:textId="77777777" w:rsidR="00754984" w:rsidRPr="002E1712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E1712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2E1712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039EC" w14:textId="72E17D60" w:rsidR="00754984" w:rsidRPr="002E1712" w:rsidRDefault="000B294D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EAE90D" w14:textId="77777777" w:rsidR="00754984" w:rsidRPr="002E1712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B7B28" w14:textId="17B5E8C2" w:rsidR="00754984" w:rsidRPr="002E1712" w:rsidRDefault="000B294D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754984" w:rsidRPr="002E17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B0626F" w14:textId="77777777" w:rsidR="00754984" w:rsidRPr="002E1712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BCF8F1" w14:textId="2DFF2397" w:rsidR="00754984" w:rsidRPr="002E1712" w:rsidRDefault="000B294D" w:rsidP="001B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2E1712" w:rsidRPr="002E171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937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A70D5F" w14:textId="77777777" w:rsidR="00754984" w:rsidRPr="002E1712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8A47D" w14:textId="51871463" w:rsidR="00754984" w:rsidRPr="002E1712" w:rsidRDefault="000B294D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54984" w:rsidRPr="002E17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8B4B58" w14:textId="77777777" w:rsidR="00754984" w:rsidRPr="00754984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63315" w14:textId="01268F7C" w:rsidR="00754984" w:rsidRPr="002E1712" w:rsidRDefault="005E0E80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1712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="002E1712" w:rsidRPr="002E171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007</w:t>
            </w:r>
            <w:r w:rsidRPr="002E1712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726461" w14:textId="77777777" w:rsidR="00754984" w:rsidRPr="005E0E80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1961C" w14:textId="27DC8E50" w:rsidR="00754984" w:rsidRPr="00754984" w:rsidRDefault="00754984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700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6884D8" w14:textId="77777777" w:rsidR="00754984" w:rsidRPr="00754984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BD0FAF" w14:textId="5869CE05" w:rsidR="00754984" w:rsidRPr="00754984" w:rsidRDefault="005E0E80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0F95C6" w14:textId="77777777" w:rsidR="00754984" w:rsidRPr="00754984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5F1A7AB" w14:textId="4B3C9D92" w:rsidR="00754984" w:rsidRPr="00754984" w:rsidRDefault="00754984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754984" w:rsidRPr="00754984" w14:paraId="1FFE6978" w14:textId="77777777" w:rsidTr="00754984">
        <w:trPr>
          <w:trHeight w:val="2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7E53D" w14:textId="77777777" w:rsidR="00754984" w:rsidRPr="002E1712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E17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  <w:r w:rsidRPr="002E171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2227E1" w14:textId="77777777" w:rsidR="00754984" w:rsidRPr="002E1712" w:rsidRDefault="00754984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D0F4" w14:textId="77777777" w:rsidR="00754984" w:rsidRPr="002E1712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D2842" w14:textId="77777777" w:rsidR="00754984" w:rsidRPr="002E1712" w:rsidRDefault="00754984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637D" w14:textId="77777777" w:rsidR="00754984" w:rsidRPr="002E1712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B8163" w14:textId="77777777" w:rsidR="00754984" w:rsidRPr="002E1712" w:rsidRDefault="00754984" w:rsidP="001B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77AD" w14:textId="77777777" w:rsidR="00754984" w:rsidRPr="002E1712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EF0FB" w14:textId="77777777" w:rsidR="00754984" w:rsidRPr="002E1712" w:rsidRDefault="00754984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F8B73" w14:textId="77777777" w:rsidR="00754984" w:rsidRPr="00754984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859271" w14:textId="77777777" w:rsidR="00754984" w:rsidRPr="002E1712" w:rsidRDefault="00754984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E6D1" w14:textId="77777777" w:rsidR="00754984" w:rsidRPr="00754984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56E41A" w14:textId="77777777" w:rsidR="00754984" w:rsidRPr="00754984" w:rsidRDefault="00754984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7CCE" w14:textId="77777777" w:rsidR="00754984" w:rsidRPr="00754984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B5CFFD" w14:textId="77777777" w:rsidR="00754984" w:rsidRPr="00754984" w:rsidRDefault="00754984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F8FEFF" w14:textId="77777777" w:rsidR="00754984" w:rsidRPr="00754984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0C5B2746" w14:textId="77777777" w:rsidR="00754984" w:rsidRPr="00754984" w:rsidRDefault="00754984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41581" w:rsidRPr="00754984" w14:paraId="21BB42C3" w14:textId="77777777" w:rsidTr="002E1C7F">
        <w:trPr>
          <w:trHeight w:val="23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0ED8B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5498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45DC3D" w14:textId="3BF255E2" w:rsidR="00B41581" w:rsidRPr="00754984" w:rsidRDefault="000B294D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2E17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173</w:t>
            </w:r>
            <w:r w:rsidR="002E17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FBFC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B5B4A1" w14:textId="4FAF6358" w:rsidR="00B41581" w:rsidRPr="00754984" w:rsidRDefault="000B294D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41581" w:rsidRPr="00754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  <w:r w:rsidR="00B41581" w:rsidRPr="00754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F8CA2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22FE57" w14:textId="6B88A3D5" w:rsidR="00B41581" w:rsidRPr="002E1712" w:rsidRDefault="000B294D" w:rsidP="001B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41</w:t>
            </w:r>
            <w:r w:rsidR="002E1712" w:rsidRPr="002E17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42121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F7BA70" w14:textId="25ED2697" w:rsidR="00B41581" w:rsidRPr="00754984" w:rsidRDefault="000B294D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B41581" w:rsidRPr="00754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85785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025479" w14:textId="6BDBA638" w:rsidR="00B41581" w:rsidRPr="002E1712" w:rsidRDefault="001B45C3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E17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</w:t>
            </w:r>
            <w:r w:rsidR="002E1712" w:rsidRPr="002E17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007</w:t>
            </w:r>
            <w:r w:rsidRPr="002E17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608E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D7DCB6" w14:textId="5212F2FC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549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32</w:t>
            </w:r>
            <w:r w:rsidRPr="007549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700</w:t>
            </w:r>
            <w:r w:rsidRPr="007549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03A4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9077608" w14:textId="1F7B53B4" w:rsidR="00B41581" w:rsidRPr="00754984" w:rsidRDefault="000B294D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65326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202</w:t>
            </w:r>
            <w:r w:rsidR="002E17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784</w:t>
            </w:r>
          </w:p>
        </w:tc>
        <w:tc>
          <w:tcPr>
            <w:tcW w:w="270" w:type="dxa"/>
            <w:vAlign w:val="bottom"/>
          </w:tcPr>
          <w:p w14:paraId="0E47E760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778418E0" w14:textId="3969E664" w:rsidR="00B41581" w:rsidRPr="00B41581" w:rsidRDefault="000B294D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41581" w:rsidRPr="00B415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  <w:r w:rsidR="00B41581" w:rsidRPr="00B415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b/>
                <w:bCs/>
                <w:sz w:val="30"/>
                <w:szCs w:val="30"/>
              </w:rPr>
              <w:t>694</w:t>
            </w:r>
          </w:p>
        </w:tc>
      </w:tr>
      <w:tr w:rsidR="00B41581" w:rsidRPr="00754984" w14:paraId="39EEBF22" w14:textId="77777777" w:rsidTr="00653269">
        <w:trPr>
          <w:trHeight w:val="11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F035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97F207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2CC90A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295DF4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05FA88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6929A6" w14:textId="77777777" w:rsidR="00B41581" w:rsidRPr="00754984" w:rsidRDefault="00B41581" w:rsidP="001B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6F6AB2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5CFAA5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084676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83F164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D04F9D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8AFC0D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F4332C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75BFE85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3FFE7E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bottom"/>
          </w:tcPr>
          <w:p w14:paraId="3513213C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41581" w:rsidRPr="00754984" w14:paraId="3804CD82" w14:textId="77777777" w:rsidTr="00653269">
        <w:trPr>
          <w:trHeight w:val="1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74802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9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02213C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C1D097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6C09DF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C381C3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55CFD6" w14:textId="77777777" w:rsidR="00B41581" w:rsidRPr="00754984" w:rsidRDefault="00B41581" w:rsidP="001B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130ED9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2D66F6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D3B3D2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6A671EE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6D8E00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ED8E56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7A4825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2E7130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B8E553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69428568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41581" w:rsidRPr="00754984" w14:paraId="0875C26D" w14:textId="77777777" w:rsidTr="00653269">
        <w:trPr>
          <w:trHeight w:val="5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D8F75" w14:textId="0180F501" w:rsidR="00B41581" w:rsidRPr="00754984" w:rsidRDefault="00653269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4984">
              <w:rPr>
                <w:rFonts w:ascii="Angsana New" w:hAnsi="Angsana New" w:cs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555485" w14:textId="72355F4F" w:rsidR="00B41581" w:rsidRPr="00754984" w:rsidRDefault="000B294D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5E0E8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173</w:t>
            </w:r>
            <w:r w:rsidR="002E17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984411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77FA2B" w14:textId="14FE5BF2" w:rsidR="00B41581" w:rsidRPr="00754984" w:rsidRDefault="000B294D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41581" w:rsidRPr="00754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  <w:r w:rsidR="00B41581" w:rsidRPr="00754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C53417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6C227B" w14:textId="07444389" w:rsidR="00B41581" w:rsidRPr="002E1712" w:rsidRDefault="000B294D" w:rsidP="001B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41</w:t>
            </w:r>
            <w:r w:rsidR="002E1712" w:rsidRPr="002E17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73B781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539C25" w14:textId="5DD0AAFE" w:rsidR="00B41581" w:rsidRPr="00754984" w:rsidRDefault="000B294D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B41581" w:rsidRPr="007549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99E778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51D0FD" w14:textId="182AC022" w:rsidR="00B41581" w:rsidRPr="002E1712" w:rsidRDefault="002E171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E17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</w:t>
            </w:r>
            <w:r w:rsidRPr="002E17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007</w:t>
            </w:r>
            <w:r w:rsidRPr="002E17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CB776A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B100F0" w14:textId="5DBCF9B2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549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32</w:t>
            </w:r>
            <w:r w:rsidRPr="007549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700</w:t>
            </w:r>
            <w:r w:rsidRPr="007549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7DD274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DFF68C2" w14:textId="661DFDF0" w:rsidR="00B41581" w:rsidRPr="00754984" w:rsidRDefault="000B294D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65326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202</w:t>
            </w:r>
            <w:r w:rsidR="002E17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784</w:t>
            </w:r>
          </w:p>
        </w:tc>
        <w:tc>
          <w:tcPr>
            <w:tcW w:w="270" w:type="dxa"/>
            <w:vAlign w:val="bottom"/>
          </w:tcPr>
          <w:p w14:paraId="3A62B24B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775EBC96" w14:textId="6D5C7A81" w:rsidR="00B41581" w:rsidRPr="00754984" w:rsidRDefault="000B294D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41581" w:rsidRPr="00B415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  <w:r w:rsidR="00B41581" w:rsidRPr="00B415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294D">
              <w:rPr>
                <w:rFonts w:ascii="Angsana New" w:hAnsi="Angsana New"/>
                <w:b/>
                <w:bCs/>
                <w:sz w:val="30"/>
                <w:szCs w:val="30"/>
              </w:rPr>
              <w:t>694</w:t>
            </w:r>
          </w:p>
        </w:tc>
      </w:tr>
      <w:tr w:rsidR="00B41581" w:rsidRPr="00754984" w14:paraId="4EA68D0C" w14:textId="77777777" w:rsidTr="00653269">
        <w:trPr>
          <w:trHeight w:val="57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093DC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25249C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A254D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75D064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C868DD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6BCCA3" w14:textId="77777777" w:rsidR="00B41581" w:rsidRPr="00754984" w:rsidRDefault="00B41581" w:rsidP="001B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667B2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1519D0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8C2E09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CED148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3F91F8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CFB6A0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9E08AA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1BF5B37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1B37C2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bottom"/>
          </w:tcPr>
          <w:p w14:paraId="0036BABD" w14:textId="77777777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41581" w:rsidRPr="00754984" w14:paraId="43F0469D" w14:textId="77777777" w:rsidTr="00D17B7F">
        <w:trPr>
          <w:trHeight w:val="5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7DDB87" w14:textId="65580213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4984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D17B7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17B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(ขาดทุน) </w:t>
            </w:r>
            <w:r w:rsidRPr="00754984">
              <w:rPr>
                <w:rFonts w:ascii="Angsana New" w:hAnsi="Angsana New" w:cs="Angsana New"/>
                <w:sz w:val="30"/>
                <w:szCs w:val="30"/>
                <w:cs/>
              </w:rPr>
              <w:t>ก่อน</w:t>
            </w:r>
            <w:r w:rsidR="00555874" w:rsidRPr="0075498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5BADED" w14:textId="446EEEFF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2C1572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B3F80AC" w14:textId="74F05EBA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37FA2F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85C3A6" w14:textId="5FE87C2B" w:rsidR="00B41581" w:rsidRPr="00754984" w:rsidRDefault="00B41581" w:rsidP="001B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AFAAC5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371DF5" w14:textId="34E8BEB2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852A66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8B88890" w14:textId="40A27ED6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5BB961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E39980" w14:textId="5B4D5429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84A67B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F3947F" w14:textId="708C8EC0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94C7D8" w14:textId="77777777" w:rsidR="00B41581" w:rsidRPr="00754984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1C37F1E" w14:textId="21E1DA9D" w:rsidR="00B41581" w:rsidRPr="00754984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17B7F" w:rsidRPr="00754984" w14:paraId="120EDF76" w14:textId="77777777" w:rsidTr="00754984">
        <w:trPr>
          <w:trHeight w:val="57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</w:tcPr>
          <w:p w14:paraId="6059EA19" w14:textId="4C07E138" w:rsidR="00D17B7F" w:rsidRPr="00754984" w:rsidRDefault="00D17B7F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(รายได้) </w:t>
            </w:r>
            <w:r w:rsidRPr="00754984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76A03D" w14:textId="30FC805D" w:rsidR="00D17B7F" w:rsidRPr="00754984" w:rsidRDefault="000B294D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314</w:t>
            </w:r>
            <w:r w:rsidR="000A399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403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EE383A" w14:textId="77777777" w:rsidR="00D17B7F" w:rsidRPr="00754984" w:rsidRDefault="00D17B7F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EFCA7C" w14:textId="67518003" w:rsidR="00D17B7F" w:rsidRPr="00754984" w:rsidRDefault="00867B36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4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45899">
              <w:rPr>
                <w:rFonts w:ascii="Angsana New" w:hAnsi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129</w:t>
            </w:r>
            <w:r w:rsidRPr="00C45899">
              <w:rPr>
                <w:rFonts w:ascii="Angsana New" w:hAnsi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831</w:t>
            </w:r>
            <w:r w:rsidRPr="00C458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37C079" w14:textId="77777777" w:rsidR="00D17B7F" w:rsidRPr="00754984" w:rsidRDefault="00D17B7F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DFE276" w14:textId="12F50514" w:rsidR="00D17B7F" w:rsidRPr="00754984" w:rsidRDefault="000B294D" w:rsidP="001B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0A399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834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FF9020" w14:textId="77777777" w:rsidR="00D17B7F" w:rsidRPr="00754984" w:rsidRDefault="00D17B7F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48EB80" w14:textId="47D9307F" w:rsidR="00D17B7F" w:rsidRPr="00754984" w:rsidRDefault="00867B36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45899">
              <w:rPr>
                <w:rFonts w:ascii="Angsana New" w:hAnsi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108</w:t>
            </w:r>
            <w:r w:rsidRPr="00C458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7F591A" w14:textId="77777777" w:rsidR="00D17B7F" w:rsidRPr="00754984" w:rsidRDefault="00D17B7F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F8A1ED9" w14:textId="3825BA72" w:rsidR="00D17B7F" w:rsidRPr="00754984" w:rsidRDefault="000B294D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98</w:t>
            </w:r>
            <w:r w:rsidR="00A57B3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864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CE53F5" w14:textId="77777777" w:rsidR="00D17B7F" w:rsidRPr="00754984" w:rsidRDefault="00D17B7F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677B1DA" w14:textId="5F97D44F" w:rsidR="00D17B7F" w:rsidRPr="00754984" w:rsidRDefault="00867B36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45899">
              <w:rPr>
                <w:rFonts w:ascii="Angsana New" w:hAnsi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35</w:t>
            </w:r>
            <w:r w:rsidRPr="00C45899">
              <w:rPr>
                <w:rFonts w:ascii="Angsana New" w:hAnsi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016</w:t>
            </w:r>
            <w:r w:rsidRPr="00C458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EEB57C" w14:textId="77777777" w:rsidR="00D17B7F" w:rsidRPr="00754984" w:rsidRDefault="00D17B7F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54637" w14:textId="7BDEFD71" w:rsidR="00D17B7F" w:rsidRPr="00754984" w:rsidRDefault="000B294D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415</w:t>
            </w:r>
            <w:r w:rsidR="00A57B3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101</w:t>
            </w:r>
          </w:p>
        </w:tc>
        <w:tc>
          <w:tcPr>
            <w:tcW w:w="270" w:type="dxa"/>
            <w:vAlign w:val="bottom"/>
          </w:tcPr>
          <w:p w14:paraId="3D538299" w14:textId="77777777" w:rsidR="00D17B7F" w:rsidRPr="00754984" w:rsidRDefault="00D17B7F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7C60086" w14:textId="1AEE9CF9" w:rsidR="00D17B7F" w:rsidRPr="00754984" w:rsidRDefault="00867B36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45899">
              <w:rPr>
                <w:rFonts w:ascii="Angsana New" w:hAnsi="Angsana New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164</w:t>
            </w:r>
            <w:r w:rsidRPr="00C45899">
              <w:rPr>
                <w:rFonts w:ascii="Angsana New" w:hAnsi="Angsana New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/>
                <w:sz w:val="30"/>
                <w:szCs w:val="30"/>
              </w:rPr>
              <w:t>955</w:t>
            </w:r>
            <w:r w:rsidRPr="00C458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4E11BA91" w14:textId="77777777" w:rsidR="00754984" w:rsidRPr="00D17B7F" w:rsidRDefault="00754984" w:rsidP="00754984">
      <w:pPr>
        <w:spacing w:line="240" w:lineRule="auto"/>
        <w:ind w:left="450"/>
        <w:rPr>
          <w:rFonts w:ascii="Angsana New" w:hAnsi="Angsana New" w:cs="Angsana New"/>
          <w:sz w:val="30"/>
          <w:szCs w:val="30"/>
          <w:cs/>
        </w:rPr>
        <w:sectPr w:rsidR="00754984" w:rsidRPr="00D17B7F" w:rsidSect="002E1C7F">
          <w:headerReference w:type="default" r:id="rId18"/>
          <w:footerReference w:type="default" r:id="rId19"/>
          <w:pgSz w:w="16834" w:h="11909" w:orient="landscape" w:code="9"/>
          <w:pgMar w:top="691" w:right="1084" w:bottom="576" w:left="1152" w:header="720" w:footer="720" w:gutter="0"/>
          <w:cols w:space="720"/>
        </w:sectPr>
      </w:pPr>
    </w:p>
    <w:p w14:paraId="192F3714" w14:textId="77777777" w:rsidR="00754984" w:rsidRPr="00C1465F" w:rsidRDefault="00754984" w:rsidP="00754984">
      <w:pPr>
        <w:spacing w:line="240" w:lineRule="auto"/>
        <w:jc w:val="both"/>
        <w:rPr>
          <w:rFonts w:ascii="Angsana New" w:hAnsi="Angsana New" w:cs="Angsana New"/>
          <w:spacing w:val="-2"/>
          <w:sz w:val="2"/>
          <w:szCs w:val="2"/>
        </w:rPr>
      </w:pPr>
    </w:p>
    <w:p w14:paraId="4360AB0B" w14:textId="13E15C21" w:rsidR="00754984" w:rsidRPr="00C1465F" w:rsidRDefault="00754984" w:rsidP="00754984">
      <w:pPr>
        <w:tabs>
          <w:tab w:val="clear" w:pos="454"/>
          <w:tab w:val="left" w:pos="450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  <w:r w:rsidRPr="00C1465F">
        <w:rPr>
          <w:rFonts w:ascii="Angsana New" w:hAnsi="Angsana New" w:cs="Angsana New"/>
          <w:sz w:val="30"/>
          <w:szCs w:val="30"/>
          <w:cs/>
        </w:rPr>
        <w:t>รายละเอียดสินทรัพย์</w:t>
      </w:r>
      <w:r>
        <w:rPr>
          <w:rFonts w:ascii="Angsana New" w:hAnsi="Angsana New" w:cs="Angsana New" w:hint="cs"/>
          <w:sz w:val="30"/>
          <w:szCs w:val="30"/>
          <w:cs/>
        </w:rPr>
        <w:t>และหนี้สิน</w:t>
      </w:r>
      <w:r w:rsidRPr="00C1465F">
        <w:rPr>
          <w:rFonts w:ascii="Angsana New" w:hAnsi="Angsana New" w:cs="Angsana New"/>
          <w:sz w:val="30"/>
          <w:szCs w:val="30"/>
          <w:cs/>
        </w:rPr>
        <w:t>จำแนกตามส่วนงาน</w:t>
      </w:r>
      <w:r>
        <w:rPr>
          <w:rFonts w:ascii="Angsana New" w:hAnsi="Angsana New" w:cs="Angsana New" w:hint="cs"/>
          <w:sz w:val="30"/>
          <w:szCs w:val="30"/>
          <w:cs/>
        </w:rPr>
        <w:t>ที่รายงาน</w:t>
      </w:r>
      <w:r w:rsidR="001B45C3">
        <w:rPr>
          <w:rFonts w:ascii="Angsana New" w:hAnsi="Angsana New" w:cs="Angsana New" w:hint="cs"/>
          <w:sz w:val="30"/>
          <w:szCs w:val="30"/>
          <w:cs/>
        </w:rPr>
        <w:t>ในงบการเงินรวมระหว่างกาล</w:t>
      </w:r>
      <w:r w:rsidRPr="00C1465F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 w:rsidRPr="00C1465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B294D" w:rsidRPr="000B294D">
        <w:rPr>
          <w:rFonts w:ascii="Angsana New" w:hAnsi="Angsana New" w:cs="Angsana New" w:hint="cs"/>
          <w:sz w:val="30"/>
          <w:szCs w:val="30"/>
        </w:rPr>
        <w:t>3</w:t>
      </w:r>
      <w:r w:rsidR="000B294D" w:rsidRPr="000B294D">
        <w:rPr>
          <w:rFonts w:ascii="Angsana New" w:hAnsi="Angsana New" w:cs="Angsana New"/>
          <w:sz w:val="30"/>
          <w:szCs w:val="30"/>
        </w:rPr>
        <w:t>1</w:t>
      </w:r>
      <w:r w:rsidRPr="00C1465F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0B294D" w:rsidRPr="000B294D">
        <w:rPr>
          <w:rFonts w:ascii="Angsana New" w:hAnsi="Angsana New" w:cs="Angsana New" w:hint="cs"/>
          <w:sz w:val="30"/>
          <w:szCs w:val="30"/>
        </w:rPr>
        <w:t>256</w:t>
      </w:r>
      <w:r w:rsidR="000B294D" w:rsidRPr="000B294D">
        <w:rPr>
          <w:rFonts w:ascii="Angsana New" w:hAnsi="Angsana New" w:cs="Angsana New"/>
          <w:sz w:val="30"/>
          <w:szCs w:val="30"/>
        </w:rPr>
        <w:t>4</w:t>
      </w:r>
      <w:r w:rsidRPr="00C1465F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0B294D" w:rsidRPr="000B294D">
        <w:rPr>
          <w:rFonts w:ascii="Angsana New" w:hAnsi="Angsana New" w:cs="Angsana New" w:hint="cs"/>
          <w:sz w:val="30"/>
          <w:szCs w:val="30"/>
        </w:rPr>
        <w:t>256</w:t>
      </w:r>
      <w:r w:rsidR="000B294D" w:rsidRPr="000B294D">
        <w:rPr>
          <w:rFonts w:ascii="Angsana New" w:hAnsi="Angsana New" w:cs="Angsana New"/>
          <w:sz w:val="30"/>
          <w:szCs w:val="30"/>
        </w:rPr>
        <w:t>3</w:t>
      </w:r>
      <w:r w:rsidRPr="00C146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1465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E8EA859" w14:textId="77777777" w:rsidR="00754984" w:rsidRPr="00C1465F" w:rsidRDefault="00754984" w:rsidP="00754984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14497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60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170"/>
        <w:gridCol w:w="270"/>
        <w:gridCol w:w="1080"/>
        <w:gridCol w:w="270"/>
        <w:gridCol w:w="1260"/>
        <w:gridCol w:w="270"/>
        <w:gridCol w:w="1177"/>
      </w:tblGrid>
      <w:tr w:rsidR="00D50B2C" w:rsidRPr="00C1465F" w14:paraId="7B30D76C" w14:textId="77777777" w:rsidTr="008D2E11">
        <w:trPr>
          <w:trHeight w:val="353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DD58FD" w14:textId="77777777" w:rsidR="00D50B2C" w:rsidRPr="00C1465F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E19A6" w14:textId="77777777" w:rsidR="00D50B2C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D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รายได้จาก</w:t>
            </w:r>
            <w:r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</w:t>
            </w:r>
          </w:p>
          <w:p w14:paraId="53ABC916" w14:textId="588AEC71" w:rsidR="00D50B2C" w:rsidRPr="00C1465F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จำหน่ายเหล็ก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E2F7B" w14:textId="77777777" w:rsidR="00D50B2C" w:rsidRPr="00C1465F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FCEB" w14:textId="77777777" w:rsidR="00D50B2C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52803708" w14:textId="60528262" w:rsidR="00D50B2C" w:rsidRPr="00C1465F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3"/>
              <w:jc w:val="center"/>
              <w:rPr>
                <w:rFonts w:ascii="Angsana New" w:hAnsi="Angsana New" w:cs="Angsana New"/>
                <w:b/>
                <w:bCs/>
                <w:color w:val="000000"/>
                <w:spacing w:val="-6"/>
                <w:sz w:val="30"/>
                <w:szCs w:val="30"/>
              </w:rPr>
            </w:pPr>
            <w:r w:rsidRPr="00746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C1456" w14:textId="77777777" w:rsidR="00D50B2C" w:rsidRPr="00C1465F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F4B7" w14:textId="77777777" w:rsidR="00D50B2C" w:rsidRPr="00C1465F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D09A4" w14:textId="77777777" w:rsidR="00D50B2C" w:rsidRPr="00C1465F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7" w:type="dxa"/>
            <w:gridSpan w:val="3"/>
            <w:vAlign w:val="bottom"/>
          </w:tcPr>
          <w:p w14:paraId="7C87A779" w14:textId="77777777" w:rsidR="00D50B2C" w:rsidRPr="00C1465F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C1465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54984" w:rsidRPr="00C1465F" w14:paraId="622C5129" w14:textId="77777777" w:rsidTr="008D2E11">
        <w:trPr>
          <w:trHeight w:val="247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C53DDA" w14:textId="77777777" w:rsidR="00754984" w:rsidRPr="00C1465F" w:rsidRDefault="00754984" w:rsidP="002E1C7F">
            <w:pPr>
              <w:spacing w:line="240" w:lineRule="auto"/>
              <w:ind w:left="-15"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E29228" w14:textId="266F2B63" w:rsidR="00754984" w:rsidRPr="00C1465F" w:rsidRDefault="000B294D" w:rsidP="002E1C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31</w:t>
            </w:r>
          </w:p>
          <w:p w14:paraId="270E110D" w14:textId="77777777" w:rsidR="00754984" w:rsidRPr="00C1465F" w:rsidRDefault="00754984" w:rsidP="002E1C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C1465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0F7C3" w14:textId="77777777" w:rsidR="00754984" w:rsidRPr="00C1465F" w:rsidRDefault="00754984" w:rsidP="002E1C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DE16" w14:textId="6378BACF" w:rsidR="00754984" w:rsidRPr="00C1465F" w:rsidRDefault="000B294D" w:rsidP="002E1C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31</w:t>
            </w:r>
          </w:p>
          <w:p w14:paraId="5DDDE18F" w14:textId="77777777" w:rsidR="00754984" w:rsidRPr="00C1465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1465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168C" w14:textId="77777777" w:rsidR="00754984" w:rsidRPr="00C1465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24CC67" w14:textId="031C85CB" w:rsidR="00754984" w:rsidRPr="00C1465F" w:rsidRDefault="000B294D" w:rsidP="002E1C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31</w:t>
            </w:r>
          </w:p>
          <w:p w14:paraId="2BC27990" w14:textId="77777777" w:rsidR="00754984" w:rsidRPr="00C1465F" w:rsidRDefault="00754984" w:rsidP="002E1C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C1465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BE63C0" w14:textId="77777777" w:rsidR="00754984" w:rsidRPr="00C1465F" w:rsidRDefault="00754984" w:rsidP="002E1C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59FCE" w14:textId="1B312969" w:rsidR="00754984" w:rsidRPr="00C1465F" w:rsidRDefault="000B294D" w:rsidP="002E1C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31</w:t>
            </w:r>
          </w:p>
          <w:p w14:paraId="77D0809E" w14:textId="77777777" w:rsidR="00754984" w:rsidRPr="00C1465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1465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324FD" w14:textId="77777777" w:rsidR="00754984" w:rsidRPr="00C1465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0EAD7D" w14:textId="697DA1AC" w:rsidR="00754984" w:rsidRPr="00C1465F" w:rsidRDefault="000B294D" w:rsidP="002E1C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31</w:t>
            </w:r>
          </w:p>
          <w:p w14:paraId="73227B5C" w14:textId="77777777" w:rsidR="00754984" w:rsidRPr="00C1465F" w:rsidRDefault="00754984" w:rsidP="002E1C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C1465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E3684B" w14:textId="77777777" w:rsidR="00754984" w:rsidRPr="00C1465F" w:rsidRDefault="00754984" w:rsidP="002E1C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C011" w14:textId="6980E6DF" w:rsidR="00754984" w:rsidRPr="00C1465F" w:rsidRDefault="000B294D" w:rsidP="002E1C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31</w:t>
            </w:r>
          </w:p>
          <w:p w14:paraId="1BE91635" w14:textId="77777777" w:rsidR="00754984" w:rsidRPr="00C1465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1465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5B469" w14:textId="77777777" w:rsidR="00754984" w:rsidRPr="00C1465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E71315" w14:textId="73CEBE96" w:rsidR="00754984" w:rsidRPr="00C1465F" w:rsidRDefault="000B294D" w:rsidP="002E1C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31</w:t>
            </w:r>
          </w:p>
          <w:p w14:paraId="54D3FEE5" w14:textId="77777777" w:rsidR="00754984" w:rsidRPr="00C1465F" w:rsidRDefault="00754984" w:rsidP="002E1C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C1465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63E6712E" w14:textId="77777777" w:rsidR="00754984" w:rsidRPr="00C1465F" w:rsidRDefault="00754984" w:rsidP="002E1C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1A90D152" w14:textId="0D66B6EA" w:rsidR="00754984" w:rsidRPr="00C1465F" w:rsidRDefault="000B294D" w:rsidP="002E1C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31</w:t>
            </w:r>
          </w:p>
          <w:p w14:paraId="40BB07F0" w14:textId="77777777" w:rsidR="00754984" w:rsidRPr="00C1465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1465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754984" w:rsidRPr="00C1465F" w14:paraId="28BA7BB6" w14:textId="77777777" w:rsidTr="008D2E11">
        <w:trPr>
          <w:trHeight w:val="247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327CF7" w14:textId="77777777" w:rsidR="00754984" w:rsidRPr="00C1465F" w:rsidRDefault="00754984" w:rsidP="002E1C7F">
            <w:pPr>
              <w:spacing w:line="240" w:lineRule="auto"/>
              <w:ind w:left="-15" w:right="-10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FF3A" w14:textId="311C25CF" w:rsidR="00754984" w:rsidRPr="00C1465F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0B294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C1256" w14:textId="77777777" w:rsidR="00754984" w:rsidRPr="00C1465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44EA" w14:textId="6A5DB106" w:rsidR="00754984" w:rsidRPr="00C1465F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0B294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87184" w14:textId="77777777" w:rsidR="00754984" w:rsidRPr="00C1465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AABE" w14:textId="3B6400FA" w:rsidR="00754984" w:rsidRPr="00C1465F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0B294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E3A67" w14:textId="77777777" w:rsidR="00754984" w:rsidRPr="00C1465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3532B" w14:textId="66F9F5C9" w:rsidR="00754984" w:rsidRPr="00C1465F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0B294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A529E" w14:textId="77777777" w:rsidR="00754984" w:rsidRPr="00C1465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04180" w14:textId="0AB0939B" w:rsidR="00754984" w:rsidRPr="00C1465F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0B294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BDFD" w14:textId="77777777" w:rsidR="00754984" w:rsidRPr="00C1465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E81BB" w14:textId="39BE9E22" w:rsidR="00754984" w:rsidRPr="00C1465F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0B294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3AF48" w14:textId="77777777" w:rsidR="00754984" w:rsidRPr="00C1465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D860E1" w14:textId="0CDB0CBA" w:rsidR="00754984" w:rsidRPr="00C1465F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0B294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B097E2A" w14:textId="77777777" w:rsidR="00754984" w:rsidRPr="00C1465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7639F6B5" w14:textId="4461FAEB" w:rsidR="00754984" w:rsidRPr="00C1465F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0B294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</w:t>
            </w:r>
          </w:p>
        </w:tc>
      </w:tr>
      <w:tr w:rsidR="00754984" w:rsidRPr="00C1465F" w14:paraId="2C7D1D32" w14:textId="77777777" w:rsidTr="008D2E11">
        <w:trPr>
          <w:trHeight w:val="137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28B5A2" w14:textId="77777777" w:rsidR="00754984" w:rsidRPr="00C1465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55CCCA63" w14:textId="4810352C" w:rsidR="00754984" w:rsidRPr="00C1465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C1465F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</w:t>
            </w:r>
            <w:r w:rsidR="00C63C50">
              <w:rPr>
                <w:rFonts w:ascii="Angsana New" w:hAnsi="Angsana New" w:cs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C1465F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754984" w:rsidRPr="009A612B" w14:paraId="73E1ECD3" w14:textId="77777777" w:rsidTr="008D2E11">
        <w:trPr>
          <w:trHeight w:val="5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5C9D9" w14:textId="77777777" w:rsidR="00754984" w:rsidRPr="007856B2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56B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2AD7CFF" w14:textId="038A532A" w:rsidR="00754984" w:rsidRPr="007856B2" w:rsidRDefault="000B294D" w:rsidP="00C6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5D2D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978</w:t>
            </w:r>
            <w:r w:rsidR="00FF54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A0345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A12372" w14:textId="77777777" w:rsidR="00754984" w:rsidRPr="007856B2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4D999F8" w14:textId="29371C29" w:rsidR="00754984" w:rsidRPr="005D2D3F" w:rsidRDefault="000B294D" w:rsidP="00C6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5A6E13" w:rsidRPr="005D2D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52</w:t>
            </w:r>
            <w:r w:rsidR="004C700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  <w:r w:rsidR="005A6E13" w:rsidRPr="005D2D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4C700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F4727F" w14:textId="77777777" w:rsidR="00754984" w:rsidRPr="005D2D3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1ED93CD8" w14:textId="4CCB320A" w:rsidR="00754984" w:rsidRPr="005D2D3F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213</w:t>
            </w:r>
            <w:r w:rsidR="00A57B3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FFE19F" w14:textId="77777777" w:rsidR="00754984" w:rsidRPr="005D2D3F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97F3841" w14:textId="42753265" w:rsidR="00754984" w:rsidRPr="005D2D3F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  <w:tab w:val="left" w:pos="79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</w:t>
            </w:r>
            <w:r w:rsidR="004C700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5A6E13" w:rsidRPr="005D2D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4C700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DBE86" w14:textId="77777777" w:rsidR="00754984" w:rsidRPr="007856B2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EA2FB42" w14:textId="340078BD" w:rsidR="00754984" w:rsidRPr="007856B2" w:rsidRDefault="00B844D9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293</w:t>
            </w:r>
            <w:r w:rsidR="00A57B3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8E186C" w14:textId="77777777" w:rsidR="00754984" w:rsidRPr="007856B2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F4BD467" w14:textId="4F4EB26E" w:rsidR="00754984" w:rsidRPr="007856B2" w:rsidRDefault="00C63C50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63C5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419</w:t>
            </w:r>
            <w:r w:rsidR="005A6E1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190</w:t>
            </w:r>
            <w:r w:rsidRPr="00C63C5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206649" w14:textId="77777777" w:rsidR="00754984" w:rsidRPr="007856B2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500C375" w14:textId="033B0D85" w:rsidR="00754984" w:rsidRPr="007856B2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5D2D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898</w:t>
            </w:r>
            <w:r w:rsidR="00A57B3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A0345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517</w:t>
            </w:r>
          </w:p>
        </w:tc>
        <w:tc>
          <w:tcPr>
            <w:tcW w:w="270" w:type="dxa"/>
            <w:vAlign w:val="bottom"/>
          </w:tcPr>
          <w:p w14:paraId="5957172D" w14:textId="77777777" w:rsidR="00754984" w:rsidRPr="007856B2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  <w:tab w:val="left" w:pos="79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7D20F19C" w14:textId="4D438788" w:rsidR="00754984" w:rsidRPr="009A612B" w:rsidRDefault="009A612B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4C700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4,3</w:t>
            </w:r>
            <w:r w:rsidR="004C7002" w:rsidRPr="004C700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</w:t>
            </w:r>
            <w:r w:rsidRPr="004C700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4C7002" w:rsidRPr="004C700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157</w:t>
            </w:r>
          </w:p>
        </w:tc>
      </w:tr>
      <w:tr w:rsidR="00754984" w:rsidRPr="00C1465F" w14:paraId="30A0F22B" w14:textId="77777777" w:rsidTr="008D2E11">
        <w:trPr>
          <w:trHeight w:val="404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473DEF" w14:textId="77777777" w:rsidR="00754984" w:rsidRPr="007856B2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56B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11FC739" w14:textId="19DF25D4" w:rsidR="00754984" w:rsidRPr="007856B2" w:rsidRDefault="000B294D" w:rsidP="00C6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FF54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032</w:t>
            </w:r>
            <w:r w:rsidR="00FF54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2AC7E5" w14:textId="77777777" w:rsidR="00754984" w:rsidRPr="007856B2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3439580" w14:textId="74089E4B" w:rsidR="00754984" w:rsidRPr="007856B2" w:rsidRDefault="000B294D" w:rsidP="008D2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8D2E1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83</w:t>
            </w:r>
            <w:r w:rsidR="004C700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  <w:r w:rsidR="008D2E1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4C700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CB2C56" w14:textId="77777777" w:rsidR="00754984" w:rsidRPr="007856B2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770BB1B" w14:textId="25EBE3CA" w:rsidR="00754984" w:rsidRPr="007856B2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198</w:t>
            </w:r>
            <w:r w:rsidR="008D2E1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C6C8CE" w14:textId="77777777" w:rsidR="00754984" w:rsidRPr="007856B2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7128A69" w14:textId="058FB6D7" w:rsidR="00754984" w:rsidRPr="007856B2" w:rsidRDefault="004C7002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197</w:t>
            </w:r>
            <w:r w:rsidR="008D2E1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54B67C" w14:textId="77777777" w:rsidR="00754984" w:rsidRPr="007856B2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5E992CF" w14:textId="1B357C25" w:rsidR="00754984" w:rsidRPr="007856B2" w:rsidRDefault="00B844D9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180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B1C7EC" w14:textId="77777777" w:rsidR="00754984" w:rsidRPr="007856B2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B4F6F78" w14:textId="1A3B9471" w:rsidR="00754984" w:rsidRPr="007856B2" w:rsidRDefault="00B844D9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0B294D"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333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0B294D"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74140E" w14:textId="77777777" w:rsidR="00754984" w:rsidRPr="007856B2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321F2C" w14:textId="27F55399" w:rsidR="00754984" w:rsidRPr="007856B2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FF54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930</w:t>
            </w:r>
            <w:r w:rsidR="00FF54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726</w:t>
            </w:r>
          </w:p>
        </w:tc>
        <w:tc>
          <w:tcPr>
            <w:tcW w:w="270" w:type="dxa"/>
            <w:vAlign w:val="bottom"/>
          </w:tcPr>
          <w:p w14:paraId="66E2BCC4" w14:textId="77777777" w:rsidR="00754984" w:rsidRPr="007856B2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  <w:tab w:val="left" w:pos="79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23709215" w14:textId="312C9B2D" w:rsidR="00754984" w:rsidRPr="007856B2" w:rsidRDefault="000B294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5A6E1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701</w:t>
            </w:r>
            <w:r w:rsidR="005A6E1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829</w:t>
            </w:r>
          </w:p>
        </w:tc>
      </w:tr>
    </w:tbl>
    <w:p w14:paraId="29771A7D" w14:textId="77777777" w:rsidR="00754984" w:rsidRDefault="00754984" w:rsidP="00754984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93FF018" w14:textId="77777777" w:rsidR="00754984" w:rsidRPr="00B844D9" w:rsidRDefault="00754984" w:rsidP="007549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90"/>
        <w:rPr>
          <w:rFonts w:ascii="Angsana New" w:hAnsi="Angsana New"/>
          <w:b/>
          <w:bCs/>
          <w:i/>
          <w:iCs/>
          <w:sz w:val="30"/>
          <w:szCs w:val="30"/>
        </w:rPr>
      </w:pPr>
      <w:r w:rsidRPr="00B844D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4EABBE3" w14:textId="77777777" w:rsidR="00754984" w:rsidRPr="00B844D9" w:rsidRDefault="00754984" w:rsidP="007549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9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C36ADE9" w14:textId="77777777" w:rsidR="00754984" w:rsidRPr="00B844D9" w:rsidRDefault="00754984" w:rsidP="007549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61" w:hanging="90"/>
        <w:jc w:val="thaiDistribute"/>
        <w:rPr>
          <w:rFonts w:ascii="Angsana New" w:hAnsi="Angsana New"/>
          <w:sz w:val="30"/>
          <w:szCs w:val="30"/>
        </w:rPr>
      </w:pPr>
      <w:r w:rsidRPr="00B844D9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7CC0197C" w14:textId="77777777" w:rsidR="00BD42BC" w:rsidRPr="001D520A" w:rsidRDefault="00BD42BC" w:rsidP="00BD42B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684" w:right="-45" w:hanging="36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sectPr w:rsidR="00BD42BC" w:rsidRPr="001D520A" w:rsidSect="00925F8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1258A44" w14:textId="59E9EB20" w:rsidR="006D0480" w:rsidRDefault="006D0480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9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7DEE1C10" w14:textId="7A725583" w:rsidR="006D0480" w:rsidRPr="000B5536" w:rsidRDefault="006D0480" w:rsidP="006D0480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44A5609A" w14:textId="270C35BE" w:rsidR="006D0480" w:rsidRPr="00F57E48" w:rsidRDefault="006D0480" w:rsidP="006D0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"/>
        <w:jc w:val="thaiDistribute"/>
        <w:rPr>
          <w:rFonts w:ascii="Angsana New" w:hAnsi="Angsana New" w:cs="Angsana New"/>
          <w:sz w:val="30"/>
          <w:szCs w:val="30"/>
        </w:rPr>
      </w:pPr>
      <w:r w:rsidRPr="006D0480">
        <w:rPr>
          <w:rFonts w:ascii="Angsana New" w:hAnsi="Angsana New" w:cs="Angsana New" w:hint="cs"/>
          <w:sz w:val="30"/>
          <w:szCs w:val="30"/>
          <w:cs/>
          <w:lang w:val="en-GB"/>
        </w:rPr>
        <w:t>การรับรู้ค่าใช้จ่าย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(รายได้) </w:t>
      </w:r>
      <w:r w:rsidRPr="006D0480">
        <w:rPr>
          <w:rFonts w:ascii="Angsana New" w:hAnsi="Angsana New" w:cs="Angsana New" w:hint="cs"/>
          <w:sz w:val="30"/>
          <w:szCs w:val="30"/>
          <w:cs/>
          <w:lang w:val="en-GB"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รายได้</w:t>
      </w:r>
      <w:r w:rsidRPr="006D0480">
        <w:rPr>
          <w:rFonts w:ascii="Angsana New" w:hAnsi="Angsana New" w:cs="Angsana New" w:hint="cs"/>
          <w:sz w:val="30"/>
          <w:szCs w:val="30"/>
          <w:cs/>
          <w:lang w:val="en-GB"/>
        </w:rPr>
        <w:t>ก่อนภาษีเงินได้ของงวดระหว่างกาล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อัตราภาษีเงิน</w:t>
      </w:r>
      <w:r w:rsidRPr="00945175">
        <w:rPr>
          <w:rFonts w:ascii="Angsana New" w:hAnsi="Angsana New" w:cs="Angsana New" w:hint="cs"/>
          <w:sz w:val="30"/>
          <w:szCs w:val="30"/>
          <w:cs/>
          <w:lang w:val="en-GB"/>
        </w:rPr>
        <w:t>ได้ที่แท้จริงของกลุ่มบริษัทในการดำเนินงานต่อเนื่อง</w:t>
      </w:r>
      <w:r w:rsidR="000751CA" w:rsidRPr="00945175">
        <w:rPr>
          <w:rFonts w:ascii="Angsana New" w:hAnsi="Angsana New" w:cs="Angsana New" w:hint="cs"/>
          <w:sz w:val="30"/>
          <w:szCs w:val="30"/>
          <w:cs/>
          <w:lang w:val="en-GB"/>
        </w:rPr>
        <w:t>สำหรับงวด</w:t>
      </w:r>
      <w:r w:rsidRPr="00945175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สามเดือนสิ้นสุดวันที่ </w:t>
      </w:r>
      <w:r w:rsidR="000B294D" w:rsidRPr="000B294D">
        <w:rPr>
          <w:rFonts w:ascii="Angsana New" w:hAnsi="Angsana New" w:cs="Angsana New"/>
          <w:sz w:val="30"/>
          <w:szCs w:val="30"/>
        </w:rPr>
        <w:t>31</w:t>
      </w:r>
      <w:r w:rsidRPr="00945175">
        <w:rPr>
          <w:rFonts w:ascii="Angsana New" w:hAnsi="Angsana New" w:cs="Angsana New"/>
          <w:sz w:val="30"/>
          <w:szCs w:val="30"/>
        </w:rPr>
        <w:t xml:space="preserve"> </w:t>
      </w:r>
      <w:r w:rsidRPr="00945175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0B294D" w:rsidRPr="000B294D">
        <w:rPr>
          <w:rFonts w:ascii="Angsana New" w:hAnsi="Angsana New" w:cs="Angsana New"/>
          <w:sz w:val="30"/>
          <w:szCs w:val="30"/>
        </w:rPr>
        <w:t>2564</w:t>
      </w:r>
      <w:r w:rsidRPr="00945175">
        <w:rPr>
          <w:rFonts w:ascii="Angsana New" w:hAnsi="Angsana New" w:cs="Angsana New"/>
          <w:sz w:val="30"/>
          <w:szCs w:val="30"/>
        </w:rPr>
        <w:t xml:space="preserve"> </w:t>
      </w:r>
      <w:r w:rsidRPr="00945175">
        <w:rPr>
          <w:rFonts w:ascii="Angsana New" w:hAnsi="Angsana New" w:cs="Angsana New" w:hint="cs"/>
          <w:sz w:val="30"/>
          <w:szCs w:val="30"/>
          <w:cs/>
        </w:rPr>
        <w:t>คือ ร้อยละ</w:t>
      </w:r>
      <w:r w:rsidR="00427E3A" w:rsidRPr="009451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15</w:t>
      </w:r>
      <w:r w:rsidR="00632074">
        <w:rPr>
          <w:rFonts w:ascii="Angsana New" w:hAnsi="Angsana New" w:cs="Angsana New"/>
          <w:sz w:val="30"/>
          <w:szCs w:val="30"/>
        </w:rPr>
        <w:t>.</w:t>
      </w:r>
      <w:r w:rsidR="000B294D" w:rsidRPr="000B294D">
        <w:rPr>
          <w:rFonts w:ascii="Angsana New" w:hAnsi="Angsana New" w:cs="Angsana New"/>
          <w:sz w:val="30"/>
          <w:szCs w:val="30"/>
        </w:rPr>
        <w:t>6</w:t>
      </w:r>
      <w:r w:rsidR="00427E3A" w:rsidRPr="00945175">
        <w:rPr>
          <w:rFonts w:ascii="Angsana New" w:hAnsi="Angsana New" w:cs="Angsana New"/>
          <w:sz w:val="30"/>
          <w:szCs w:val="30"/>
        </w:rPr>
        <w:t xml:space="preserve"> </w:t>
      </w:r>
      <w:r w:rsidR="00427E3A" w:rsidRPr="00945175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B294D" w:rsidRPr="000B294D">
        <w:rPr>
          <w:rFonts w:ascii="Angsana New" w:hAnsi="Angsana New" w:cs="Angsana New"/>
          <w:i/>
          <w:iCs/>
          <w:sz w:val="30"/>
          <w:szCs w:val="30"/>
        </w:rPr>
        <w:t>2563</w:t>
      </w:r>
      <w:r w:rsidR="00427E3A" w:rsidRPr="0094517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427E3A" w:rsidRPr="0094517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0B294D" w:rsidRPr="000B294D">
        <w:rPr>
          <w:rFonts w:ascii="Angsana New" w:hAnsi="Angsana New" w:cs="Angsana New"/>
          <w:i/>
          <w:iCs/>
          <w:sz w:val="30"/>
          <w:szCs w:val="30"/>
        </w:rPr>
        <w:t>2</w:t>
      </w:r>
      <w:r w:rsidR="00632074">
        <w:rPr>
          <w:rFonts w:ascii="Angsana New" w:hAnsi="Angsana New" w:cs="Angsana New"/>
          <w:i/>
          <w:iCs/>
          <w:sz w:val="30"/>
          <w:szCs w:val="30"/>
        </w:rPr>
        <w:t>.</w:t>
      </w:r>
      <w:r w:rsidR="000B294D" w:rsidRPr="000B294D">
        <w:rPr>
          <w:rFonts w:ascii="Angsana New" w:hAnsi="Angsana New" w:cs="Angsana New"/>
          <w:i/>
          <w:iCs/>
          <w:sz w:val="30"/>
          <w:szCs w:val="30"/>
        </w:rPr>
        <w:t>5</w:t>
      </w:r>
      <w:r w:rsidR="00427E3A" w:rsidRPr="00945175">
        <w:rPr>
          <w:rFonts w:ascii="Angsana New" w:hAnsi="Angsana New" w:cs="Angsana New"/>
          <w:i/>
          <w:iCs/>
          <w:sz w:val="30"/>
          <w:szCs w:val="30"/>
        </w:rPr>
        <w:t>)</w:t>
      </w:r>
      <w:r w:rsidR="00F57E48" w:rsidRPr="0094517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F57E48" w:rsidRPr="00945175">
        <w:rPr>
          <w:rFonts w:ascii="Angsana New" w:hAnsi="Angsana New" w:cs="Angsana New" w:hint="cs"/>
          <w:sz w:val="30"/>
          <w:szCs w:val="30"/>
          <w:cs/>
        </w:rPr>
        <w:t xml:space="preserve">ในงบการเงินรวม และ ร้อยละ </w:t>
      </w:r>
      <w:r w:rsidR="000B294D" w:rsidRPr="000B294D">
        <w:rPr>
          <w:rFonts w:ascii="Angsana New" w:hAnsi="Angsana New" w:cs="Angsana New"/>
          <w:sz w:val="30"/>
          <w:szCs w:val="30"/>
        </w:rPr>
        <w:t>20</w:t>
      </w:r>
      <w:r w:rsidR="00632074">
        <w:rPr>
          <w:rFonts w:ascii="Angsana New" w:hAnsi="Angsana New" w:cs="Angsana New"/>
          <w:sz w:val="30"/>
          <w:szCs w:val="30"/>
        </w:rPr>
        <w:t>.</w:t>
      </w:r>
      <w:r w:rsidR="000B294D" w:rsidRPr="000B294D">
        <w:rPr>
          <w:rFonts w:ascii="Angsana New" w:hAnsi="Angsana New" w:cs="Angsana New"/>
          <w:sz w:val="30"/>
          <w:szCs w:val="30"/>
        </w:rPr>
        <w:t>2</w:t>
      </w:r>
      <w:r w:rsidR="00F57E48" w:rsidRPr="00945175">
        <w:rPr>
          <w:rFonts w:ascii="Angsana New" w:hAnsi="Angsana New" w:cs="Angsana New"/>
          <w:sz w:val="30"/>
          <w:szCs w:val="30"/>
        </w:rPr>
        <w:t xml:space="preserve"> </w:t>
      </w:r>
      <w:r w:rsidR="00F57E48" w:rsidRPr="00945175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B294D" w:rsidRPr="000B294D">
        <w:rPr>
          <w:rFonts w:ascii="Angsana New" w:hAnsi="Angsana New" w:cs="Angsana New"/>
          <w:i/>
          <w:iCs/>
          <w:sz w:val="30"/>
          <w:szCs w:val="30"/>
        </w:rPr>
        <w:t>2563</w:t>
      </w:r>
      <w:r w:rsidR="00F57E48" w:rsidRPr="0094517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F57E48" w:rsidRPr="0094517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0B294D" w:rsidRPr="000B294D">
        <w:rPr>
          <w:rFonts w:ascii="Angsana New" w:hAnsi="Angsana New" w:cs="Angsana New"/>
          <w:i/>
          <w:iCs/>
          <w:sz w:val="30"/>
          <w:szCs w:val="30"/>
        </w:rPr>
        <w:t>4</w:t>
      </w:r>
      <w:r w:rsidR="00632074">
        <w:rPr>
          <w:rFonts w:ascii="Angsana New" w:hAnsi="Angsana New" w:cs="Angsana New"/>
          <w:i/>
          <w:iCs/>
          <w:sz w:val="30"/>
          <w:szCs w:val="30"/>
        </w:rPr>
        <w:t>.</w:t>
      </w:r>
      <w:r w:rsidR="000B294D" w:rsidRPr="000B294D">
        <w:rPr>
          <w:rFonts w:ascii="Angsana New" w:hAnsi="Angsana New" w:cs="Angsana New"/>
          <w:i/>
          <w:iCs/>
          <w:sz w:val="30"/>
          <w:szCs w:val="30"/>
        </w:rPr>
        <w:t>0</w:t>
      </w:r>
      <w:r w:rsidR="00F57E48" w:rsidRPr="00945175">
        <w:rPr>
          <w:rFonts w:ascii="Angsana New" w:hAnsi="Angsana New" w:cs="Angsana New"/>
          <w:i/>
          <w:iCs/>
          <w:sz w:val="30"/>
          <w:szCs w:val="30"/>
        </w:rPr>
        <w:t>)</w:t>
      </w:r>
      <w:r w:rsidR="00F57E48" w:rsidRPr="0094517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F57E48" w:rsidRPr="00945175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</w:t>
      </w:r>
      <w:r w:rsidR="00741851" w:rsidRPr="00945175">
        <w:rPr>
          <w:rFonts w:ascii="Angsana New" w:hAnsi="Angsana New" w:cs="Angsana New"/>
          <w:sz w:val="30"/>
          <w:szCs w:val="30"/>
        </w:rPr>
        <w:t xml:space="preserve"> </w:t>
      </w:r>
      <w:r w:rsidR="00741851" w:rsidRPr="00945175">
        <w:rPr>
          <w:rFonts w:ascii="Angsana New" w:hAnsi="Angsana New" w:cs="Angsana New" w:hint="cs"/>
          <w:sz w:val="30"/>
          <w:szCs w:val="30"/>
          <w:cs/>
        </w:rPr>
        <w:t>ทั้งนี้อัตราภาษีเงินได้ที่แท้จริงแตกต่างจากอัตราภาษีเงินได้</w:t>
      </w:r>
      <w:r w:rsidR="00741851" w:rsidRPr="00945175">
        <w:rPr>
          <w:rFonts w:ascii="Angsana New" w:hAnsi="Angsana New" w:cs="Angsana New" w:hint="cs"/>
          <w:sz w:val="30"/>
          <w:szCs w:val="30"/>
          <w:cs/>
          <w:lang w:val="en-GB"/>
        </w:rPr>
        <w:t>นิติบุคคล เนื่องจาก</w:t>
      </w:r>
      <w:r w:rsidR="00945175" w:rsidRPr="00945175">
        <w:rPr>
          <w:rFonts w:ascii="Angsana New" w:hAnsi="Angsana New" w:cs="Angsana New"/>
          <w:sz w:val="30"/>
          <w:szCs w:val="30"/>
          <w:cs/>
          <w:lang w:val="en-GB"/>
        </w:rPr>
        <w:t>ความแตกต่างระหว่างการรับรู้ค่าใช้จ่ายทางบัญชีกับค่าใช้จ่ายทางภาษีบางรายการ</w:t>
      </w:r>
    </w:p>
    <w:p w14:paraId="0F477D7A" w14:textId="77777777" w:rsidR="006D0480" w:rsidRPr="000D6B07" w:rsidRDefault="006D0480" w:rsidP="006D0480">
      <w:pPr>
        <w:rPr>
          <w:rFonts w:asciiTheme="majorBidi" w:hAnsiTheme="majorBidi" w:cstheme="majorBidi"/>
          <w:sz w:val="30"/>
          <w:szCs w:val="30"/>
        </w:rPr>
      </w:pPr>
    </w:p>
    <w:p w14:paraId="3B32DA59" w14:textId="0E37A44E" w:rsidR="006D0480" w:rsidRDefault="007C52D2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9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AC3D0CC" w14:textId="77777777" w:rsidR="00195AD7" w:rsidRPr="001D520A" w:rsidRDefault="00195AD7" w:rsidP="009777AF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031"/>
        <w:gridCol w:w="1620"/>
        <w:gridCol w:w="270"/>
        <w:gridCol w:w="1529"/>
      </w:tblGrid>
      <w:tr w:rsidR="00A75C8E" w:rsidRPr="001D520A" w14:paraId="1884D884" w14:textId="77777777" w:rsidTr="007C52D2">
        <w:trPr>
          <w:trHeight w:val="659"/>
          <w:tblHeader/>
        </w:trPr>
        <w:tc>
          <w:tcPr>
            <w:tcW w:w="3191" w:type="pct"/>
            <w:vAlign w:val="bottom"/>
          </w:tcPr>
          <w:p w14:paraId="4F0EC937" w14:textId="5235D568" w:rsidR="00A75C8E" w:rsidRPr="001D520A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B294D" w:rsidRPr="000B29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06F4C"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294D" w:rsidRPr="000B294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57" w:type="pct"/>
            <w:vAlign w:val="bottom"/>
          </w:tcPr>
          <w:p w14:paraId="3CE041CF" w14:textId="6D340BB1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  <w:vAlign w:val="bottom"/>
          </w:tcPr>
          <w:p w14:paraId="024979B8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5F9A6D2E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509801E" w14:textId="13AA0EBD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75C8E" w:rsidRPr="001D520A" w14:paraId="40A6F109" w14:textId="77777777" w:rsidTr="007C52D2">
        <w:trPr>
          <w:tblHeader/>
        </w:trPr>
        <w:tc>
          <w:tcPr>
            <w:tcW w:w="3191" w:type="pct"/>
          </w:tcPr>
          <w:p w14:paraId="692671D5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9" w:type="pct"/>
            <w:gridSpan w:val="3"/>
          </w:tcPr>
          <w:p w14:paraId="3A71F3E8" w14:textId="6657E003" w:rsidR="00A75C8E" w:rsidRPr="001D520A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77A9C"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A6C6C" w:rsidRPr="001D520A" w14:paraId="5938BD3B" w14:textId="77777777" w:rsidTr="007C52D2">
        <w:tc>
          <w:tcPr>
            <w:tcW w:w="3191" w:type="pct"/>
          </w:tcPr>
          <w:p w14:paraId="60FE7E7B" w14:textId="30486DEF" w:rsidR="009A6C6C" w:rsidRPr="001D520A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57" w:type="pct"/>
            <w:vAlign w:val="bottom"/>
          </w:tcPr>
          <w:p w14:paraId="1E472F6B" w14:textId="3F1A6599" w:rsidR="009A6C6C" w:rsidRPr="001D520A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F2E394" w14:textId="77777777" w:rsidR="009A6C6C" w:rsidRPr="001D520A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9" w:type="pct"/>
          </w:tcPr>
          <w:p w14:paraId="20117817" w14:textId="77777777" w:rsidR="009A6C6C" w:rsidRPr="001D520A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0B2C" w:rsidRPr="001D520A" w14:paraId="58F5F692" w14:textId="77777777" w:rsidTr="007C52D2">
        <w:tc>
          <w:tcPr>
            <w:tcW w:w="3191" w:type="pct"/>
          </w:tcPr>
          <w:p w14:paraId="084EEA5E" w14:textId="3C547A79" w:rsidR="00D50B2C" w:rsidRPr="001D520A" w:rsidRDefault="001E4840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857" w:type="pct"/>
          </w:tcPr>
          <w:p w14:paraId="5681D7C3" w14:textId="0687ED06" w:rsidR="00D50B2C" w:rsidRPr="001D520A" w:rsidRDefault="000B294D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0C662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  <w:lang w:val="en-US"/>
              </w:rPr>
              <w:t>290</w:t>
            </w:r>
          </w:p>
        </w:tc>
        <w:tc>
          <w:tcPr>
            <w:tcW w:w="143" w:type="pct"/>
          </w:tcPr>
          <w:p w14:paraId="4E3F35D8" w14:textId="77777777" w:rsidR="00D50B2C" w:rsidRPr="001D520A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9" w:type="pct"/>
          </w:tcPr>
          <w:p w14:paraId="6A018FC9" w14:textId="3F8D5F14" w:rsidR="00D50B2C" w:rsidRPr="001D520A" w:rsidRDefault="000B294D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0C662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  <w:lang w:val="en-US"/>
              </w:rPr>
              <w:t>290</w:t>
            </w:r>
          </w:p>
        </w:tc>
      </w:tr>
      <w:tr w:rsidR="009A6C6C" w:rsidRPr="001D520A" w14:paraId="744EC643" w14:textId="77777777" w:rsidTr="007C52D2">
        <w:trPr>
          <w:trHeight w:val="179"/>
        </w:trPr>
        <w:tc>
          <w:tcPr>
            <w:tcW w:w="3191" w:type="pct"/>
          </w:tcPr>
          <w:p w14:paraId="3C067089" w14:textId="77777777" w:rsidR="009A6C6C" w:rsidRPr="001D520A" w:rsidRDefault="009A6C6C" w:rsidP="009A6C6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pct"/>
            <w:tcBorders>
              <w:top w:val="double" w:sz="4" w:space="0" w:color="auto"/>
            </w:tcBorders>
          </w:tcPr>
          <w:p w14:paraId="5E180CA9" w14:textId="77777777" w:rsidR="009A6C6C" w:rsidRPr="001D520A" w:rsidRDefault="009A6C6C" w:rsidP="00211262">
            <w:pPr>
              <w:pStyle w:val="NoSpacing"/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AAA7E1" w14:textId="77777777" w:rsidR="009A6C6C" w:rsidRPr="001D520A" w:rsidRDefault="009A6C6C" w:rsidP="009A6C6C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double" w:sz="4" w:space="0" w:color="auto"/>
            </w:tcBorders>
          </w:tcPr>
          <w:p w14:paraId="3CF73F93" w14:textId="77777777" w:rsidR="009A6C6C" w:rsidRPr="001D520A" w:rsidRDefault="009A6C6C" w:rsidP="00211262">
            <w:pPr>
              <w:pStyle w:val="NoSpacing"/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C6C" w:rsidRPr="001D520A" w14:paraId="510201CA" w14:textId="77777777" w:rsidTr="007C52D2">
        <w:tc>
          <w:tcPr>
            <w:tcW w:w="3191" w:type="pct"/>
          </w:tcPr>
          <w:p w14:paraId="61DDA8A6" w14:textId="536BE45E" w:rsidR="009A6C6C" w:rsidRPr="001D520A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57" w:type="pct"/>
          </w:tcPr>
          <w:p w14:paraId="0F9BC957" w14:textId="77777777" w:rsidR="009A6C6C" w:rsidRPr="001D520A" w:rsidRDefault="009A6C6C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87CAB2" w14:textId="77777777" w:rsidR="009A6C6C" w:rsidRPr="001D520A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9" w:type="pct"/>
          </w:tcPr>
          <w:p w14:paraId="0278026F" w14:textId="77777777" w:rsidR="009A6C6C" w:rsidRPr="001D520A" w:rsidRDefault="009A6C6C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0B2C" w:rsidRPr="001D520A" w14:paraId="0AB1B42E" w14:textId="77777777" w:rsidTr="007C52D2">
        <w:tc>
          <w:tcPr>
            <w:tcW w:w="3191" w:type="pct"/>
          </w:tcPr>
          <w:p w14:paraId="146C9E5C" w14:textId="4049137B" w:rsidR="00D50B2C" w:rsidRPr="001D520A" w:rsidRDefault="00D50B2C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57" w:type="pct"/>
          </w:tcPr>
          <w:p w14:paraId="2603E692" w14:textId="7D663237" w:rsidR="00D50B2C" w:rsidRPr="001D520A" w:rsidRDefault="000B294D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  <w:lang w:val="en-US"/>
              </w:rPr>
              <w:t>911</w:t>
            </w:r>
            <w:r w:rsidR="00333AB6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143" w:type="pct"/>
          </w:tcPr>
          <w:p w14:paraId="7EB13CE3" w14:textId="77777777" w:rsidR="00D50B2C" w:rsidRPr="001D520A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7079C61A" w14:textId="1515E222" w:rsidR="00D50B2C" w:rsidRPr="001D520A" w:rsidRDefault="000B294D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  <w:lang w:val="en-US"/>
              </w:rPr>
              <w:t>911</w:t>
            </w:r>
            <w:r w:rsidR="00333AB6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</w:tr>
      <w:tr w:rsidR="00AC7851" w:rsidRPr="001D520A" w14:paraId="67BB83A1" w14:textId="77777777" w:rsidTr="007C52D2">
        <w:tc>
          <w:tcPr>
            <w:tcW w:w="3191" w:type="pct"/>
          </w:tcPr>
          <w:p w14:paraId="290B096F" w14:textId="79E43221" w:rsidR="00AC7851" w:rsidRPr="001D520A" w:rsidRDefault="00AC7851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57" w:type="pct"/>
          </w:tcPr>
          <w:p w14:paraId="2775BC12" w14:textId="53E48524" w:rsidR="00AC7851" w:rsidRPr="000C6628" w:rsidRDefault="000B294D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AC7851" w:rsidRPr="000C662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  <w:lang w:val="en-US"/>
              </w:rPr>
              <w:t>940</w:t>
            </w:r>
          </w:p>
        </w:tc>
        <w:tc>
          <w:tcPr>
            <w:tcW w:w="143" w:type="pct"/>
          </w:tcPr>
          <w:p w14:paraId="6ABCC2B9" w14:textId="77777777" w:rsidR="00AC7851" w:rsidRPr="000C6628" w:rsidRDefault="00AC7851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66871849" w14:textId="77F22166" w:rsidR="00AC7851" w:rsidRPr="000C6628" w:rsidRDefault="000B294D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AC7851" w:rsidRPr="000C662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  <w:lang w:val="en-US"/>
              </w:rPr>
              <w:t>940</w:t>
            </w:r>
          </w:p>
        </w:tc>
      </w:tr>
      <w:tr w:rsidR="00D50B2C" w:rsidRPr="001D520A" w14:paraId="33A771D2" w14:textId="77777777" w:rsidTr="007C52D2">
        <w:tc>
          <w:tcPr>
            <w:tcW w:w="3191" w:type="pct"/>
          </w:tcPr>
          <w:p w14:paraId="4AC0957E" w14:textId="474E2724" w:rsidR="00D50B2C" w:rsidRPr="001D520A" w:rsidRDefault="00D50B2C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57" w:type="pct"/>
          </w:tcPr>
          <w:p w14:paraId="5933D079" w14:textId="34C79D80" w:rsidR="00D50B2C" w:rsidRPr="000C6628" w:rsidRDefault="000B294D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AC7851" w:rsidRPr="000C66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  <w:lang w:val="en-US"/>
              </w:rPr>
              <w:t>680</w:t>
            </w:r>
          </w:p>
        </w:tc>
        <w:tc>
          <w:tcPr>
            <w:tcW w:w="143" w:type="pct"/>
          </w:tcPr>
          <w:p w14:paraId="33D199A9" w14:textId="77777777" w:rsidR="00D50B2C" w:rsidRPr="000C6628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0B00AADC" w14:textId="27C9DCB6" w:rsidR="00D50B2C" w:rsidRPr="000C6628" w:rsidRDefault="000B294D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294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C6628" w:rsidRPr="000C662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B294D">
              <w:rPr>
                <w:rFonts w:ascii="Angsana New" w:hAnsi="Angsana New" w:cs="Angsana New"/>
                <w:sz w:val="30"/>
                <w:szCs w:val="30"/>
                <w:lang w:val="en-US"/>
              </w:rPr>
              <w:t>680</w:t>
            </w:r>
          </w:p>
        </w:tc>
      </w:tr>
      <w:tr w:rsidR="00D50B2C" w:rsidRPr="001D520A" w14:paraId="608C7F08" w14:textId="77777777" w:rsidTr="00F82765">
        <w:tc>
          <w:tcPr>
            <w:tcW w:w="3191" w:type="pct"/>
          </w:tcPr>
          <w:p w14:paraId="3BD5E052" w14:textId="08F252D1" w:rsidR="00D50B2C" w:rsidRPr="001D520A" w:rsidRDefault="00D50B2C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</w:tcPr>
          <w:p w14:paraId="170B7B3D" w14:textId="28245677" w:rsidR="00D50B2C" w:rsidRPr="000C6628" w:rsidRDefault="00A77851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936,620</w:t>
            </w:r>
          </w:p>
        </w:tc>
        <w:tc>
          <w:tcPr>
            <w:tcW w:w="143" w:type="pct"/>
            <w:vAlign w:val="bottom"/>
          </w:tcPr>
          <w:p w14:paraId="2E8397A5" w14:textId="77777777" w:rsidR="00D50B2C" w:rsidRPr="000C6628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095D6F89" w14:textId="7BB47915" w:rsidR="00D50B2C" w:rsidRPr="000C6628" w:rsidRDefault="00A77851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936,620</w:t>
            </w:r>
          </w:p>
        </w:tc>
      </w:tr>
    </w:tbl>
    <w:p w14:paraId="5CA6207A" w14:textId="6C0D7BC7" w:rsidR="000B294D" w:rsidRPr="000B294D" w:rsidRDefault="00AC32F2" w:rsidP="00145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D520A">
        <w:rPr>
          <w:rFonts w:ascii="Angsana New" w:hAnsi="Angsana New" w:cs="Angsana New"/>
          <w:sz w:val="30"/>
          <w:szCs w:val="30"/>
        </w:rPr>
        <w:tab/>
      </w:r>
    </w:p>
    <w:p w14:paraId="59E0FF56" w14:textId="66C5B591" w:rsidR="00804175" w:rsidRPr="00632074" w:rsidRDefault="00804175" w:rsidP="00632074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9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632074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t xml:space="preserve">เหตุการณ์ภายหลังรอบระยะเวลารายงาน </w:t>
      </w:r>
    </w:p>
    <w:p w14:paraId="44F60114" w14:textId="77777777" w:rsidR="00123E45" w:rsidRPr="001D520A" w:rsidRDefault="00123E45" w:rsidP="0078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7E5B1DE" w14:textId="104F2855" w:rsidR="000D542A" w:rsidRPr="001D520A" w:rsidRDefault="000D542A" w:rsidP="00786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</w:rPr>
      </w:pPr>
      <w:bookmarkStart w:id="2" w:name="_Hlk71504023"/>
      <w:r w:rsidRPr="001D520A">
        <w:rPr>
          <w:rFonts w:ascii="Angsana New" w:hAnsi="Angsana New" w:cs="Angsana New"/>
          <w:sz w:val="30"/>
          <w:szCs w:val="30"/>
          <w:cs/>
        </w:rPr>
        <w:t>ในการประชุม</w:t>
      </w:r>
      <w:r w:rsidR="00D85114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="00D50B2C">
        <w:rPr>
          <w:rFonts w:ascii="Angsana New" w:hAnsi="Angsana New" w:cs="Angsana New" w:hint="cs"/>
          <w:sz w:val="30"/>
          <w:szCs w:val="30"/>
          <w:cs/>
        </w:rPr>
        <w:t>ของ</w:t>
      </w:r>
      <w:r w:rsidR="00D8511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0B294D" w:rsidRPr="000B294D">
        <w:rPr>
          <w:rFonts w:ascii="Angsana New" w:hAnsi="Angsana New" w:cs="Angsana New"/>
          <w:sz w:val="30"/>
          <w:szCs w:val="30"/>
        </w:rPr>
        <w:t>14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D8511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0B294D" w:rsidRPr="000B294D">
        <w:rPr>
          <w:rFonts w:ascii="Angsana New" w:hAnsi="Angsana New" w:cs="Angsana New"/>
          <w:sz w:val="30"/>
          <w:szCs w:val="30"/>
        </w:rPr>
        <w:t>2564</w:t>
      </w:r>
      <w:r w:rsidR="00D85114">
        <w:rPr>
          <w:rFonts w:ascii="Angsana New" w:hAnsi="Angsana New" w:cs="Angsana New"/>
          <w:sz w:val="30"/>
          <w:szCs w:val="30"/>
        </w:rPr>
        <w:t xml:space="preserve"> </w:t>
      </w:r>
      <w:r w:rsidR="00D50B2C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คณะกรรมการของบริษัทได้มีมติ</w:t>
      </w:r>
      <w:r w:rsidRPr="001D520A">
        <w:rPr>
          <w:rFonts w:ascii="Angsana New" w:hAnsi="Angsana New" w:cs="Angsana New"/>
          <w:sz w:val="30"/>
          <w:szCs w:val="30"/>
          <w:cs/>
        </w:rPr>
        <w:t>ประกาศจ่ายเงินปันผล</w:t>
      </w:r>
      <w:r w:rsidR="00D85114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0B294D" w:rsidRPr="000B294D">
        <w:rPr>
          <w:rFonts w:ascii="Angsana New" w:hAnsi="Angsana New" w:cs="Angsana New"/>
          <w:sz w:val="30"/>
          <w:szCs w:val="30"/>
        </w:rPr>
        <w:t>0</w:t>
      </w:r>
      <w:r w:rsidRPr="001D520A">
        <w:rPr>
          <w:rFonts w:ascii="Angsana New" w:hAnsi="Angsana New" w:cs="Angsana New"/>
          <w:sz w:val="30"/>
          <w:szCs w:val="30"/>
        </w:rPr>
        <w:t>.</w:t>
      </w:r>
      <w:r w:rsidR="000B294D" w:rsidRPr="000B294D">
        <w:rPr>
          <w:rFonts w:ascii="Angsana New" w:hAnsi="Angsana New" w:cs="Angsana New"/>
          <w:sz w:val="30"/>
          <w:szCs w:val="30"/>
        </w:rPr>
        <w:t>2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บาท เป็นเงิน</w:t>
      </w:r>
      <w:r w:rsidR="00D50B2C">
        <w:rPr>
          <w:rFonts w:ascii="Angsana New" w:hAnsi="Angsana New" w:cs="Angsana New" w:hint="cs"/>
          <w:sz w:val="30"/>
          <w:szCs w:val="30"/>
          <w:cs/>
        </w:rPr>
        <w:t>รวม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220</w:t>
      </w:r>
      <w:r w:rsidR="00D85114">
        <w:rPr>
          <w:rFonts w:ascii="Angsana New" w:hAnsi="Angsana New" w:cs="Angsana New"/>
          <w:sz w:val="30"/>
          <w:szCs w:val="30"/>
        </w:rPr>
        <w:t>.</w:t>
      </w:r>
      <w:r w:rsidR="000B294D" w:rsidRPr="000B294D">
        <w:rPr>
          <w:rFonts w:ascii="Angsana New" w:hAnsi="Angsana New" w:cs="Angsana New"/>
          <w:sz w:val="30"/>
          <w:szCs w:val="30"/>
        </w:rPr>
        <w:t>4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ล้านบาท</w:t>
      </w:r>
      <w:r w:rsidR="00D50B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โดยเงินปันผลนี้</w:t>
      </w:r>
      <w:r w:rsidR="00D85114">
        <w:rPr>
          <w:rFonts w:ascii="Angsana New" w:hAnsi="Angsana New" w:cs="Angsana New" w:hint="cs"/>
          <w:sz w:val="30"/>
          <w:szCs w:val="30"/>
          <w:cs/>
        </w:rPr>
        <w:t>จะ</w:t>
      </w:r>
      <w:r w:rsidRPr="001D520A">
        <w:rPr>
          <w:rFonts w:ascii="Angsana New" w:hAnsi="Angsana New" w:cs="Angsana New"/>
          <w:sz w:val="30"/>
          <w:szCs w:val="30"/>
          <w:cs/>
        </w:rPr>
        <w:t>จ่าย</w:t>
      </w:r>
      <w:r w:rsidR="000424AA" w:rsidRPr="001D520A">
        <w:rPr>
          <w:rFonts w:ascii="Angsana New" w:hAnsi="Angsana New" w:cs="Angsana New"/>
          <w:sz w:val="30"/>
          <w:szCs w:val="30"/>
          <w:cs/>
        </w:rPr>
        <w:t>ให้แก่</w:t>
      </w:r>
      <w:r w:rsidR="00A4363E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Pr="001D520A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D85114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="000B294D" w:rsidRPr="000B294D">
        <w:rPr>
          <w:rFonts w:ascii="Angsana New" w:hAnsi="Angsana New" w:cs="Angsana New"/>
          <w:sz w:val="30"/>
          <w:szCs w:val="30"/>
        </w:rPr>
        <w:t>2564</w:t>
      </w:r>
    </w:p>
    <w:bookmarkEnd w:id="2"/>
    <w:p w14:paraId="1CCE6691" w14:textId="28795B58" w:rsidR="005426A0" w:rsidRDefault="00542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9E7C53A" w14:textId="77777777" w:rsidR="001453A9" w:rsidRDefault="00145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val="th-TH"/>
        </w:rPr>
        <w:br w:type="page"/>
      </w:r>
    </w:p>
    <w:p w14:paraId="4F247AC0" w14:textId="07F41574" w:rsidR="00F7666E" w:rsidRPr="00632074" w:rsidRDefault="00F7666E" w:rsidP="00632074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9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632074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lastRenderedPageBreak/>
        <w:t>การจัดประเภทรายการใหม่</w:t>
      </w:r>
    </w:p>
    <w:p w14:paraId="275C1FED" w14:textId="360B3A0E" w:rsidR="00F7666E" w:rsidRPr="00632074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E666B9" w14:textId="1CDB3B30" w:rsidR="002F6417" w:rsidRDefault="00F7666E" w:rsidP="00D77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รายการบางรายการใน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งบแสดงฐานะการเงินสิ้นสุดวันที่ </w:t>
      </w:r>
      <w:r w:rsidR="000B294D" w:rsidRPr="000B294D">
        <w:rPr>
          <w:rFonts w:asciiTheme="majorBidi" w:hAnsiTheme="majorBidi" w:cstheme="majorBidi"/>
          <w:sz w:val="30"/>
          <w:szCs w:val="30"/>
        </w:rPr>
        <w:t>31</w:t>
      </w:r>
      <w:r w:rsidR="00632074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294D" w:rsidRPr="000B294D">
        <w:rPr>
          <w:rFonts w:asciiTheme="majorBidi" w:hAnsiTheme="majorBidi" w:cstheme="majorBidi"/>
          <w:sz w:val="30"/>
          <w:szCs w:val="30"/>
        </w:rPr>
        <w:t>2563</w:t>
      </w:r>
      <w:r w:rsidR="00632074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งบการเงินระหว่างกาลสำหรับงวดสามเดือนสิ้นสุดวันที่ </w:t>
      </w:r>
      <w:r w:rsidR="000B294D" w:rsidRPr="000B294D">
        <w:rPr>
          <w:rFonts w:asciiTheme="majorBidi" w:hAnsiTheme="majorBidi" w:cstheme="majorBidi"/>
          <w:sz w:val="30"/>
          <w:szCs w:val="30"/>
        </w:rPr>
        <w:t>31</w:t>
      </w:r>
      <w:r w:rsidR="00632074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B294D" w:rsidRPr="000B294D">
        <w:rPr>
          <w:rFonts w:asciiTheme="majorBidi" w:hAnsiTheme="majorBidi" w:cstheme="majorBidi"/>
          <w:sz w:val="30"/>
          <w:szCs w:val="30"/>
        </w:rPr>
        <w:t>2564</w:t>
      </w:r>
      <w:r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F449430" w14:textId="77777777" w:rsidR="00632074" w:rsidRPr="00632074" w:rsidRDefault="00632074" w:rsidP="00632074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4D29C2" w:rsidRPr="00632074" w14:paraId="23B5B680" w14:textId="77777777" w:rsidTr="004D29C2">
        <w:tc>
          <w:tcPr>
            <w:tcW w:w="3438" w:type="dxa"/>
            <w:hideMark/>
          </w:tcPr>
          <w:p w14:paraId="1BEBC671" w14:textId="77777777" w:rsidR="004D29C2" w:rsidRPr="00632074" w:rsidRDefault="004D29C2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5"/>
          </w:tcPr>
          <w:p w14:paraId="13684F45" w14:textId="19C8C3F5" w:rsidR="004D29C2" w:rsidRPr="00632074" w:rsidRDefault="004D29C2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D29C2" w:rsidRPr="00632074" w14:paraId="037DBFB9" w14:textId="77777777" w:rsidTr="004D29C2">
        <w:tc>
          <w:tcPr>
            <w:tcW w:w="3438" w:type="dxa"/>
          </w:tcPr>
          <w:p w14:paraId="0D271B54" w14:textId="77777777" w:rsidR="004D29C2" w:rsidRPr="00632074" w:rsidRDefault="004D29C2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C5A1442" w14:textId="77777777" w:rsidR="004D29C2" w:rsidRPr="00632074" w:rsidRDefault="004D29C2" w:rsidP="00ED2DD8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76C7E57D" w14:textId="77777777" w:rsidR="004D29C2" w:rsidRPr="00632074" w:rsidRDefault="004D29C2" w:rsidP="00F515F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BBF17B" w14:textId="77777777" w:rsidR="004D29C2" w:rsidRPr="00632074" w:rsidRDefault="004D29C2" w:rsidP="00ED2DD8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E2BEC4D" w14:textId="77777777" w:rsidR="004D29C2" w:rsidRPr="00632074" w:rsidRDefault="004D29C2" w:rsidP="00F515F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615201C" w14:textId="77777777" w:rsidR="004D29C2" w:rsidRPr="00632074" w:rsidRDefault="004D29C2" w:rsidP="00ED2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D29C2" w:rsidRPr="00632074" w14:paraId="23403432" w14:textId="77777777" w:rsidTr="004D29C2">
        <w:tc>
          <w:tcPr>
            <w:tcW w:w="3438" w:type="dxa"/>
          </w:tcPr>
          <w:p w14:paraId="0A30BEC1" w14:textId="77777777" w:rsidR="004D29C2" w:rsidRPr="00632074" w:rsidRDefault="004D29C2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63E354FC" w14:textId="77777777" w:rsidR="004D29C2" w:rsidRPr="00632074" w:rsidRDefault="004D29C2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9C2" w:rsidRPr="00632074" w14:paraId="2C801EA7" w14:textId="77777777" w:rsidTr="004D29C2">
        <w:tc>
          <w:tcPr>
            <w:tcW w:w="3438" w:type="dxa"/>
            <w:hideMark/>
          </w:tcPr>
          <w:p w14:paraId="2543E558" w14:textId="0A9F6E83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</w:tcPr>
          <w:p w14:paraId="0E374A4C" w14:textId="7B369B54" w:rsidR="004D29C2" w:rsidRPr="00632074" w:rsidRDefault="000B294D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29C2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496</w:t>
            </w:r>
            <w:r w:rsidR="004D29C2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360" w:type="dxa"/>
          </w:tcPr>
          <w:p w14:paraId="7A29FF9A" w14:textId="77777777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3FA76A" w14:textId="123A8AE1" w:rsidR="004D29C2" w:rsidRPr="00632074" w:rsidRDefault="004D29C2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496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976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0659B5" w14:textId="77777777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AC6A8A" w14:textId="301F614E" w:rsidR="004D29C2" w:rsidRPr="00632074" w:rsidRDefault="004D29C2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9C2" w:rsidRPr="00632074" w14:paraId="6CD48344" w14:textId="77777777" w:rsidTr="004D29C2">
        <w:tc>
          <w:tcPr>
            <w:tcW w:w="3438" w:type="dxa"/>
          </w:tcPr>
          <w:p w14:paraId="402D1F87" w14:textId="73AE330B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34CE7B84" w14:textId="12935BDA" w:rsidR="004D29C2" w:rsidRPr="00632074" w:rsidRDefault="004D29C2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065366A" w14:textId="77777777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E57AF0" w14:textId="719765E4" w:rsidR="004D29C2" w:rsidRPr="00632074" w:rsidRDefault="000B294D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29C2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="004D29C2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7FAA41E5" w14:textId="77777777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AEE002" w14:textId="48152B16" w:rsidR="004D29C2" w:rsidRPr="00632074" w:rsidRDefault="000B294D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29C2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="004D29C2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4D29C2" w:rsidRPr="00632074" w14:paraId="670F0C33" w14:textId="77777777" w:rsidTr="004D29C2">
        <w:tc>
          <w:tcPr>
            <w:tcW w:w="3438" w:type="dxa"/>
          </w:tcPr>
          <w:p w14:paraId="3F26C141" w14:textId="25A32ADA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7DFAF40F" w14:textId="3A376BE0" w:rsidR="004D29C2" w:rsidRPr="00632074" w:rsidRDefault="004D29C2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F71DEC9" w14:textId="77777777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7C77E5" w14:textId="2C5BE156" w:rsidR="004D29C2" w:rsidRPr="00632074" w:rsidRDefault="000B294D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3948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14:paraId="381072D8" w14:textId="77777777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A129C9C" w14:textId="49209E32" w:rsidR="004D29C2" w:rsidRPr="00632074" w:rsidRDefault="000B294D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3948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4D29C2" w:rsidRPr="00632074" w14:paraId="02FEE17D" w14:textId="77777777" w:rsidTr="004D29C2">
        <w:tc>
          <w:tcPr>
            <w:tcW w:w="3438" w:type="dxa"/>
          </w:tcPr>
          <w:p w14:paraId="21E39D9F" w14:textId="6EC9063C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800" w:type="dxa"/>
          </w:tcPr>
          <w:p w14:paraId="30BE9AE6" w14:textId="4922CCB7" w:rsidR="004D29C2" w:rsidRPr="00632074" w:rsidRDefault="000B294D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29C2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360" w:type="dxa"/>
          </w:tcPr>
          <w:p w14:paraId="1B492979" w14:textId="77777777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C8B81C" w14:textId="5A7A16D5" w:rsidR="004D29C2" w:rsidRPr="00632074" w:rsidRDefault="004D29C2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992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4BEA02" w14:textId="77777777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5D0E6A" w14:textId="63807999" w:rsidR="004D29C2" w:rsidRPr="00632074" w:rsidRDefault="004D29C2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9C2" w:rsidRPr="00632074" w14:paraId="3897735A" w14:textId="77777777" w:rsidTr="004D29C2">
        <w:tc>
          <w:tcPr>
            <w:tcW w:w="3438" w:type="dxa"/>
          </w:tcPr>
          <w:p w14:paraId="2C60A08D" w14:textId="274A7CC2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14:paraId="0B79B699" w14:textId="5752E314" w:rsidR="004D29C2" w:rsidRPr="00632074" w:rsidRDefault="000B294D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4D29C2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360" w:type="dxa"/>
          </w:tcPr>
          <w:p w14:paraId="575EBD1C" w14:textId="77777777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89B77B" w14:textId="7DE1C523" w:rsidR="004D29C2" w:rsidRPr="00632074" w:rsidRDefault="004D29C2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948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50E17F" w14:textId="77777777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E7899E" w14:textId="69B981B6" w:rsidR="004D29C2" w:rsidRPr="00632074" w:rsidRDefault="000B294D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3948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4D29C2" w:rsidRPr="00632074" w14:paraId="6B70897F" w14:textId="77777777" w:rsidTr="004D29C2">
        <w:tc>
          <w:tcPr>
            <w:tcW w:w="3438" w:type="dxa"/>
          </w:tcPr>
          <w:p w14:paraId="553280F2" w14:textId="34D25C41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72F74C79" w14:textId="247B6695" w:rsidR="004D29C2" w:rsidRPr="00632074" w:rsidRDefault="000B294D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4D29C2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360" w:type="dxa"/>
          </w:tcPr>
          <w:p w14:paraId="143DB339" w14:textId="77777777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114F86" w14:textId="5180EC23" w:rsidR="004D29C2" w:rsidRPr="00632074" w:rsidRDefault="000B294D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29C2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19249BE7" w14:textId="77777777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7DA6B0" w14:textId="16188A15" w:rsidR="004D29C2" w:rsidRPr="00632074" w:rsidRDefault="000B294D" w:rsidP="00A4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4D29C2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8B53B4" w:rsidRPr="00632074" w14:paraId="1CB14D5E" w14:textId="77777777" w:rsidTr="004D29C2">
        <w:tc>
          <w:tcPr>
            <w:tcW w:w="3438" w:type="dxa"/>
          </w:tcPr>
          <w:p w14:paraId="2F8BCCAF" w14:textId="2F0B209B" w:rsidR="008B53B4" w:rsidRPr="00632074" w:rsidRDefault="008B53B4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0" w:type="dxa"/>
          </w:tcPr>
          <w:p w14:paraId="21381E7B" w14:textId="04B3BA7E" w:rsidR="008B53B4" w:rsidRPr="00632074" w:rsidRDefault="0015151E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820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0F62469" w14:textId="77777777" w:rsidR="008B53B4" w:rsidRPr="00632074" w:rsidRDefault="008B53B4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DF8DCF" w14:textId="4AF78C9F" w:rsidR="008B53B4" w:rsidRPr="00632074" w:rsidRDefault="000B294D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15151E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70" w:type="dxa"/>
          </w:tcPr>
          <w:p w14:paraId="04502ADA" w14:textId="77777777" w:rsidR="008B53B4" w:rsidRPr="00632074" w:rsidRDefault="008B53B4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2889463" w14:textId="75278BD0" w:rsidR="008B53B4" w:rsidRPr="00632074" w:rsidRDefault="0015151E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151E" w:rsidRPr="00632074" w14:paraId="419171C2" w14:textId="77777777" w:rsidTr="004D29C2">
        <w:tc>
          <w:tcPr>
            <w:tcW w:w="3438" w:type="dxa"/>
          </w:tcPr>
          <w:p w14:paraId="3C31D131" w14:textId="06FAB69C" w:rsidR="0015151E" w:rsidRPr="00632074" w:rsidRDefault="0015151E" w:rsidP="001515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5E330F0E" w14:textId="27B9543E" w:rsidR="0015151E" w:rsidRPr="00632074" w:rsidRDefault="0015151E" w:rsidP="00151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7D56626" w14:textId="77777777" w:rsidR="0015151E" w:rsidRPr="00632074" w:rsidRDefault="0015151E" w:rsidP="001515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0BCA663" w14:textId="6069A0E1" w:rsidR="0015151E" w:rsidRPr="00632074" w:rsidRDefault="0015151E" w:rsidP="00151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047CAA0" w14:textId="77777777" w:rsidR="0015151E" w:rsidRPr="00632074" w:rsidRDefault="0015151E" w:rsidP="001515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3551D7" w14:textId="729C8CB1" w:rsidR="0015151E" w:rsidRPr="00632074" w:rsidRDefault="0015151E" w:rsidP="00151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5151E" w:rsidRPr="00632074" w14:paraId="2BC10E73" w14:textId="77777777" w:rsidTr="004D29C2">
        <w:tc>
          <w:tcPr>
            <w:tcW w:w="3438" w:type="dxa"/>
          </w:tcPr>
          <w:p w14:paraId="4CE1D7B6" w14:textId="54AFA820" w:rsidR="0015151E" w:rsidRPr="00632074" w:rsidRDefault="0015151E" w:rsidP="001515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0F1D3591" w14:textId="0BE1A2BF" w:rsidR="0015151E" w:rsidRPr="00632074" w:rsidRDefault="0015151E" w:rsidP="00151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E9CA3FC" w14:textId="77777777" w:rsidR="0015151E" w:rsidRPr="00632074" w:rsidRDefault="0015151E" w:rsidP="001515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4BF01D" w14:textId="51C7A309" w:rsidR="0015151E" w:rsidRPr="00632074" w:rsidRDefault="0015151E" w:rsidP="00151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547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473BDD" w14:textId="77777777" w:rsidR="0015151E" w:rsidRPr="00632074" w:rsidRDefault="0015151E" w:rsidP="001515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D05106" w14:textId="43068D25" w:rsidR="0015151E" w:rsidRPr="00632074" w:rsidRDefault="0015151E" w:rsidP="00151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547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29C2" w:rsidRPr="00632074" w14:paraId="60F5E322" w14:textId="77777777" w:rsidTr="004D29C2">
        <w:tc>
          <w:tcPr>
            <w:tcW w:w="3438" w:type="dxa"/>
          </w:tcPr>
          <w:p w14:paraId="2B0C0C0B" w14:textId="503DB5C3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</w:tcPr>
          <w:p w14:paraId="372D0580" w14:textId="3AF37118" w:rsidR="004D29C2" w:rsidRPr="00632074" w:rsidRDefault="004D29C2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27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5538C316" w14:textId="77777777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A0F6AF" w14:textId="306AE739" w:rsidR="004D29C2" w:rsidRPr="00632074" w:rsidRDefault="000B294D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D29C2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14:paraId="232493A8" w14:textId="77777777" w:rsidR="004D29C2" w:rsidRPr="00632074" w:rsidRDefault="004D29C2" w:rsidP="004D29C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416614" w14:textId="66F81CE4" w:rsidR="004D29C2" w:rsidRPr="00632074" w:rsidRDefault="004D29C2" w:rsidP="004D2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363E" w:rsidRPr="00632074" w14:paraId="5C30A950" w14:textId="77777777" w:rsidTr="004D29C2">
        <w:tc>
          <w:tcPr>
            <w:tcW w:w="3438" w:type="dxa"/>
          </w:tcPr>
          <w:p w14:paraId="36A4FDBF" w14:textId="619C8890" w:rsidR="00A4363E" w:rsidRPr="00632074" w:rsidRDefault="00A4363E" w:rsidP="00A436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00" w:type="dxa"/>
          </w:tcPr>
          <w:p w14:paraId="72A7520A" w14:textId="25EE77BF" w:rsidR="00A4363E" w:rsidRPr="00632074" w:rsidRDefault="00A4363E" w:rsidP="00A4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270"/>
              <w:rPr>
                <w:rFonts w:asciiTheme="majorBidi" w:hAnsiTheme="majorBidi" w:cstheme="majorBidi"/>
                <w:sz w:val="30"/>
                <w:szCs w:val="30"/>
              </w:rPr>
            </w:pPr>
            <w:r w:rsidRPr="00A436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4363E">
              <w:rPr>
                <w:rFonts w:asciiTheme="majorBidi" w:hAnsiTheme="majorBidi" w:cstheme="majorBidi"/>
                <w:sz w:val="30"/>
                <w:szCs w:val="30"/>
                <w:cs/>
              </w:rPr>
              <w:t>203</w:t>
            </w:r>
            <w:r w:rsidRPr="00A43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363E">
              <w:rPr>
                <w:rFonts w:asciiTheme="majorBidi" w:hAnsiTheme="majorBidi" w:cstheme="majorBidi"/>
                <w:sz w:val="30"/>
                <w:szCs w:val="30"/>
                <w:cs/>
              </w:rPr>
              <w:t>824</w:t>
            </w:r>
            <w:r w:rsidRPr="00A436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180338AE" w14:textId="77777777" w:rsidR="00A4363E" w:rsidRPr="00632074" w:rsidRDefault="00A4363E" w:rsidP="00A436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A2262E" w14:textId="7B96157C" w:rsidR="00A4363E" w:rsidRPr="000B294D" w:rsidRDefault="00A4363E" w:rsidP="00A4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4363E">
              <w:rPr>
                <w:rFonts w:asciiTheme="majorBidi" w:hAnsiTheme="majorBidi" w:cstheme="majorBidi"/>
                <w:sz w:val="30"/>
                <w:szCs w:val="30"/>
                <w:cs/>
              </w:rPr>
              <w:t>203</w:t>
            </w:r>
            <w:r w:rsidRPr="00A43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363E">
              <w:rPr>
                <w:rFonts w:asciiTheme="majorBidi" w:hAnsiTheme="majorBidi" w:cstheme="majorBidi"/>
                <w:sz w:val="30"/>
                <w:szCs w:val="30"/>
                <w:cs/>
              </w:rPr>
              <w:t>824</w:t>
            </w:r>
          </w:p>
        </w:tc>
        <w:tc>
          <w:tcPr>
            <w:tcW w:w="270" w:type="dxa"/>
          </w:tcPr>
          <w:p w14:paraId="3D9F8AAD" w14:textId="77777777" w:rsidR="00A4363E" w:rsidRPr="00632074" w:rsidRDefault="00A4363E" w:rsidP="00A436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97F221" w14:textId="7C09A8D2" w:rsidR="00A4363E" w:rsidRPr="00632074" w:rsidRDefault="00A4363E" w:rsidP="00A4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363E" w:rsidRPr="00632074" w14:paraId="4D7C1A1E" w14:textId="77777777" w:rsidTr="004D29C2">
        <w:tc>
          <w:tcPr>
            <w:tcW w:w="3438" w:type="dxa"/>
          </w:tcPr>
          <w:p w14:paraId="7268365A" w14:textId="77777777" w:rsidR="00A4363E" w:rsidRDefault="00A4363E" w:rsidP="00A436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szCs w:val="30"/>
              </w:rPr>
            </w:pPr>
            <w:r w:rsidRPr="00A4363E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ส่วนต่ำจากการเปลี่ยนแปลงสัดส่วน</w:t>
            </w:r>
          </w:p>
          <w:p w14:paraId="7D6F6286" w14:textId="2DE5893F" w:rsidR="00A4363E" w:rsidRPr="00632074" w:rsidRDefault="00A4363E" w:rsidP="00A436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A4363E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การถือหุ้นบริษัทย่อย</w:t>
            </w:r>
          </w:p>
        </w:tc>
        <w:tc>
          <w:tcPr>
            <w:tcW w:w="1800" w:type="dxa"/>
          </w:tcPr>
          <w:p w14:paraId="3CDB8BED" w14:textId="77777777" w:rsidR="00A4363E" w:rsidRDefault="00A4363E" w:rsidP="00A4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2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23A943" w14:textId="4C99A1A8" w:rsidR="00A4363E" w:rsidRPr="00632074" w:rsidRDefault="00A4363E" w:rsidP="00A4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27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4214F79" w14:textId="77777777" w:rsidR="00A4363E" w:rsidRPr="00632074" w:rsidRDefault="00A4363E" w:rsidP="00A436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ADF074" w14:textId="77777777" w:rsidR="00A4363E" w:rsidRDefault="00A4363E" w:rsidP="00A4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F2B084" w14:textId="4E418591" w:rsidR="00A4363E" w:rsidRPr="000B294D" w:rsidRDefault="00A4363E" w:rsidP="00A4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436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4363E">
              <w:rPr>
                <w:rFonts w:asciiTheme="majorBidi" w:hAnsiTheme="majorBidi" w:cstheme="majorBidi"/>
                <w:sz w:val="30"/>
                <w:szCs w:val="30"/>
                <w:cs/>
              </w:rPr>
              <w:t>203</w:t>
            </w:r>
            <w:r w:rsidRPr="00A43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363E">
              <w:rPr>
                <w:rFonts w:asciiTheme="majorBidi" w:hAnsiTheme="majorBidi" w:cstheme="majorBidi"/>
                <w:sz w:val="30"/>
                <w:szCs w:val="30"/>
                <w:cs/>
              </w:rPr>
              <w:t>824</w:t>
            </w:r>
            <w:r w:rsidRPr="00A436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6AB6D0" w14:textId="77777777" w:rsidR="00A4363E" w:rsidRPr="00632074" w:rsidRDefault="00A4363E" w:rsidP="00A436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7A9F30" w14:textId="77777777" w:rsidR="00A4363E" w:rsidRDefault="00A4363E" w:rsidP="00A4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F3EA9B" w14:textId="67C2C133" w:rsidR="00A4363E" w:rsidRPr="00632074" w:rsidRDefault="00A4363E" w:rsidP="00A4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436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4363E">
              <w:rPr>
                <w:rFonts w:asciiTheme="majorBidi" w:hAnsiTheme="majorBidi" w:cstheme="majorBidi"/>
                <w:sz w:val="30"/>
                <w:szCs w:val="30"/>
                <w:cs/>
              </w:rPr>
              <w:t>203</w:t>
            </w:r>
            <w:r w:rsidRPr="00A43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363E">
              <w:rPr>
                <w:rFonts w:asciiTheme="majorBidi" w:hAnsiTheme="majorBidi" w:cstheme="majorBidi"/>
                <w:sz w:val="30"/>
                <w:szCs w:val="30"/>
                <w:cs/>
              </w:rPr>
              <w:t>824</w:t>
            </w:r>
            <w:r w:rsidRPr="00A436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363E" w:rsidRPr="00632074" w14:paraId="55763EA3" w14:textId="77777777" w:rsidTr="004D29C2">
        <w:tc>
          <w:tcPr>
            <w:tcW w:w="3438" w:type="dxa"/>
          </w:tcPr>
          <w:p w14:paraId="51BDA72D" w14:textId="77777777" w:rsidR="00A4363E" w:rsidRPr="00632074" w:rsidRDefault="00A4363E" w:rsidP="00A436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5FE0D6" w14:textId="77777777" w:rsidR="00A4363E" w:rsidRPr="00632074" w:rsidRDefault="00A4363E" w:rsidP="00A4363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D413B66" w14:textId="77777777" w:rsidR="00A4363E" w:rsidRPr="00632074" w:rsidRDefault="00A4363E" w:rsidP="00A436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9080BD" w14:textId="1D62BEB0" w:rsidR="00A4363E" w:rsidRPr="00632074" w:rsidRDefault="00A4363E" w:rsidP="00A4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A78D7B" w14:textId="77777777" w:rsidR="00A4363E" w:rsidRPr="00632074" w:rsidRDefault="00A4363E" w:rsidP="00A436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EB71B7" w14:textId="77777777" w:rsidR="00A4363E" w:rsidRPr="00632074" w:rsidRDefault="00A4363E" w:rsidP="00A43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9236C0E" w14:textId="1EF517A0" w:rsidR="00632074" w:rsidRDefault="00632074" w:rsidP="00A43099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0E92E" w14:textId="77777777" w:rsidR="0011327E" w:rsidRDefault="0011327E">
      <w:r>
        <w:br w:type="page"/>
      </w:r>
    </w:p>
    <w:tbl>
      <w:tblPr>
        <w:tblW w:w="919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632074" w:rsidRPr="00632074" w14:paraId="58409D49" w14:textId="77777777" w:rsidTr="00E83703">
        <w:tc>
          <w:tcPr>
            <w:tcW w:w="3438" w:type="dxa"/>
            <w:hideMark/>
          </w:tcPr>
          <w:p w14:paraId="0341848B" w14:textId="10C7E6E0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038674EF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074" w:rsidRPr="00632074" w14:paraId="3C06F156" w14:textId="77777777" w:rsidTr="00E83703">
        <w:tc>
          <w:tcPr>
            <w:tcW w:w="3438" w:type="dxa"/>
          </w:tcPr>
          <w:p w14:paraId="41DEEDA6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04FD8B1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3238BA8B" w14:textId="77777777" w:rsidR="00632074" w:rsidRPr="00632074" w:rsidRDefault="00632074" w:rsidP="00E8370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5941D5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C3F7255" w14:textId="77777777" w:rsidR="00632074" w:rsidRPr="00632074" w:rsidRDefault="00632074" w:rsidP="00E8370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11D435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32074" w:rsidRPr="00632074" w14:paraId="081D33E3" w14:textId="77777777" w:rsidTr="00E83703">
        <w:tc>
          <w:tcPr>
            <w:tcW w:w="3438" w:type="dxa"/>
          </w:tcPr>
          <w:p w14:paraId="71654249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54ACE6C0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2074" w:rsidRPr="00632074" w14:paraId="210B4156" w14:textId="77777777" w:rsidTr="00E83703">
        <w:tc>
          <w:tcPr>
            <w:tcW w:w="3438" w:type="dxa"/>
            <w:hideMark/>
          </w:tcPr>
          <w:p w14:paraId="635C40A9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</w:tcPr>
          <w:p w14:paraId="6529923F" w14:textId="1798FC43" w:rsidR="00632074" w:rsidRPr="00632074" w:rsidRDefault="000B294D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2074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 w:rsidR="00632074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360" w:type="dxa"/>
          </w:tcPr>
          <w:p w14:paraId="06DC6896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A4F2F8" w14:textId="7ADAA07A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357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0A01F0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1F938F8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2074" w:rsidRPr="00632074" w14:paraId="2115F695" w14:textId="77777777" w:rsidTr="00E83703">
        <w:tc>
          <w:tcPr>
            <w:tcW w:w="3438" w:type="dxa"/>
          </w:tcPr>
          <w:p w14:paraId="47D63F68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014B5758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2628749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ECDDD3" w14:textId="56D63B5C" w:rsidR="00632074" w:rsidRPr="00632074" w:rsidRDefault="000B294D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2074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 w:rsidR="00632074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14:paraId="1206D8F2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BBD87F8" w14:textId="44380BD5" w:rsidR="00632074" w:rsidRPr="00632074" w:rsidRDefault="000B294D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2074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 w:rsidR="00632074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</w:tr>
      <w:tr w:rsidR="00632074" w:rsidRPr="00632074" w14:paraId="52F4A000" w14:textId="77777777" w:rsidTr="00E83703">
        <w:tc>
          <w:tcPr>
            <w:tcW w:w="3438" w:type="dxa"/>
          </w:tcPr>
          <w:p w14:paraId="62A18286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69194B0F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A616C5F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6873DE5" w14:textId="7EC908FD" w:rsidR="00632074" w:rsidRPr="00632074" w:rsidRDefault="000B294D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32074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70" w:type="dxa"/>
          </w:tcPr>
          <w:p w14:paraId="1D5E5BAD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EFBB63" w14:textId="7A61B066" w:rsidR="00632074" w:rsidRPr="00632074" w:rsidRDefault="000B294D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32074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</w:tr>
      <w:tr w:rsidR="00632074" w:rsidRPr="00632074" w14:paraId="3AFD9513" w14:textId="77777777" w:rsidTr="00E83703">
        <w:tc>
          <w:tcPr>
            <w:tcW w:w="3438" w:type="dxa"/>
          </w:tcPr>
          <w:p w14:paraId="0DAB1471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800" w:type="dxa"/>
          </w:tcPr>
          <w:p w14:paraId="773BF0DD" w14:textId="0FDE4844" w:rsidR="00632074" w:rsidRPr="00632074" w:rsidRDefault="000B294D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360" w:type="dxa"/>
          </w:tcPr>
          <w:p w14:paraId="519448DE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BC4CC8" w14:textId="1FE85E06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DA7039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0FECD5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2074" w:rsidRPr="00632074" w14:paraId="36225FD3" w14:textId="77777777" w:rsidTr="00E83703">
        <w:tc>
          <w:tcPr>
            <w:tcW w:w="3438" w:type="dxa"/>
          </w:tcPr>
          <w:p w14:paraId="2D4CD0BF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14:paraId="76F0F6DE" w14:textId="21A47E03" w:rsidR="00632074" w:rsidRPr="00632074" w:rsidRDefault="000B294D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632074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360" w:type="dxa"/>
          </w:tcPr>
          <w:p w14:paraId="153B876E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C74647" w14:textId="27AB2B1B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046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DFD7EE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06B798A" w14:textId="2C88D9AE" w:rsidR="00632074" w:rsidRPr="00632074" w:rsidRDefault="000B294D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32074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632074" w:rsidRPr="00632074" w14:paraId="0696D6AD" w14:textId="77777777" w:rsidTr="00E83703">
        <w:tc>
          <w:tcPr>
            <w:tcW w:w="3438" w:type="dxa"/>
          </w:tcPr>
          <w:p w14:paraId="5FC30070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56F4A55F" w14:textId="06E15A3A" w:rsidR="00632074" w:rsidRPr="00632074" w:rsidRDefault="000B294D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32074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016</w:t>
            </w:r>
          </w:p>
        </w:tc>
        <w:tc>
          <w:tcPr>
            <w:tcW w:w="360" w:type="dxa"/>
          </w:tcPr>
          <w:p w14:paraId="027921CE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128BB6" w14:textId="3F3B0972" w:rsidR="00632074" w:rsidRPr="00632074" w:rsidRDefault="000B294D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6E86C7F1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B15F03" w14:textId="0D5FB0AB" w:rsidR="00632074" w:rsidRPr="00632074" w:rsidRDefault="000B294D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32074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632074" w:rsidRPr="00632074" w14:paraId="5542E2E6" w14:textId="77777777" w:rsidTr="00E83703">
        <w:tc>
          <w:tcPr>
            <w:tcW w:w="3438" w:type="dxa"/>
          </w:tcPr>
          <w:p w14:paraId="63B6637E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0" w:type="dxa"/>
          </w:tcPr>
          <w:p w14:paraId="6713BEE6" w14:textId="7AA29E71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771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7B8F6D7F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688936" w14:textId="07C32CD1" w:rsidR="00632074" w:rsidRPr="00632074" w:rsidRDefault="000B294D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 w:rsidR="00632074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6D64C1FE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732442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2074" w:rsidRPr="00632074" w14:paraId="2A716379" w14:textId="77777777" w:rsidTr="00E83703">
        <w:tc>
          <w:tcPr>
            <w:tcW w:w="3438" w:type="dxa"/>
          </w:tcPr>
          <w:p w14:paraId="0207731E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72D7E60A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FA10AEA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2C9889" w14:textId="253C2794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843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E49E55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9ADF33" w14:textId="65B6EF75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843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2074" w:rsidRPr="00632074" w14:paraId="1F099814" w14:textId="77777777" w:rsidTr="00E83703">
        <w:tc>
          <w:tcPr>
            <w:tcW w:w="3438" w:type="dxa"/>
          </w:tcPr>
          <w:p w14:paraId="5B01D86C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70D87B4D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BFF3188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1C1249" w14:textId="5BD0B329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928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F6593A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C9F6B0" w14:textId="7AC6CEF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928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2074" w:rsidRPr="00632074" w14:paraId="4A547D3D" w14:textId="77777777" w:rsidTr="00E83703">
        <w:tc>
          <w:tcPr>
            <w:tcW w:w="3438" w:type="dxa"/>
          </w:tcPr>
          <w:p w14:paraId="4E1BFE72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</w:tcPr>
          <w:p w14:paraId="22FD4AAF" w14:textId="44A15383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27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294D" w:rsidRPr="000B294D">
              <w:rPr>
                <w:rFonts w:asciiTheme="majorBidi" w:hAnsiTheme="majorBidi" w:cstheme="majorBidi"/>
                <w:sz w:val="30"/>
                <w:szCs w:val="30"/>
              </w:rPr>
              <w:t>046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6A26EB4C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1DA6A3" w14:textId="30DB361E" w:rsidR="00632074" w:rsidRPr="00632074" w:rsidRDefault="000B294D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0B294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32074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294D">
              <w:rPr>
                <w:rFonts w:asciiTheme="majorBidi" w:hAnsiTheme="majorBidi" w:cstheme="majorBidi"/>
                <w:sz w:val="30"/>
                <w:szCs w:val="30"/>
              </w:rPr>
              <w:t>046</w:t>
            </w:r>
          </w:p>
        </w:tc>
        <w:tc>
          <w:tcPr>
            <w:tcW w:w="270" w:type="dxa"/>
          </w:tcPr>
          <w:p w14:paraId="768EA7DC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9CA8B72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2074" w:rsidRPr="00632074" w14:paraId="2EA8201A" w14:textId="77777777" w:rsidTr="00E83703">
        <w:tc>
          <w:tcPr>
            <w:tcW w:w="3438" w:type="dxa"/>
          </w:tcPr>
          <w:p w14:paraId="26556B6C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06D50B" w14:textId="77777777" w:rsidR="00632074" w:rsidRPr="00632074" w:rsidRDefault="00632074" w:rsidP="00E837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F27D36C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5E6BA8F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900878" w14:textId="77777777" w:rsidR="00632074" w:rsidRPr="00632074" w:rsidRDefault="00632074" w:rsidP="00E837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A1BBA2" w14:textId="77777777" w:rsidR="00632074" w:rsidRPr="00632074" w:rsidRDefault="00632074" w:rsidP="00E83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463CE0B" w14:textId="77777777" w:rsidR="00632074" w:rsidRPr="00632074" w:rsidRDefault="00632074" w:rsidP="00A43099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768DCC" w14:textId="04DF4AAC" w:rsidR="00F7666E" w:rsidRPr="00632074" w:rsidRDefault="00F7666E" w:rsidP="002F79A3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</w:t>
      </w:r>
      <w:r w:rsidR="002F6417" w:rsidRPr="00632074">
        <w:rPr>
          <w:rFonts w:asciiTheme="majorBidi" w:hAnsiTheme="majorBidi" w:cstheme="majorBidi"/>
          <w:sz w:val="30"/>
          <w:szCs w:val="30"/>
          <w:cs/>
        </w:rPr>
        <w:t>เห็นว่ามีความเหมาะสมกับธุรกิจของ</w:t>
      </w:r>
      <w:r w:rsidR="00165F7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F6417" w:rsidRPr="00632074">
        <w:rPr>
          <w:rFonts w:asciiTheme="majorBidi" w:hAnsiTheme="majorBidi" w:cstheme="majorBidi"/>
          <w:sz w:val="30"/>
          <w:szCs w:val="30"/>
          <w:cs/>
        </w:rPr>
        <w:t>บริษัทมากกว่า</w:t>
      </w:r>
    </w:p>
    <w:p w14:paraId="6C325FE4" w14:textId="77777777" w:rsidR="00F7666E" w:rsidRPr="00632074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F7666E" w:rsidRPr="00632074" w:rsidSect="00925F84">
      <w:headerReference w:type="default" r:id="rId20"/>
      <w:footerReference w:type="default" r:id="rId21"/>
      <w:pgSz w:w="11909" w:h="16834" w:code="9"/>
      <w:pgMar w:top="691" w:right="1109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C9159" w14:textId="77777777" w:rsidR="004C7002" w:rsidRDefault="004C7002">
      <w:r>
        <w:separator/>
      </w:r>
    </w:p>
  </w:endnote>
  <w:endnote w:type="continuationSeparator" w:id="0">
    <w:p w14:paraId="67891931" w14:textId="77777777" w:rsidR="004C7002" w:rsidRDefault="004C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B847B" w14:textId="737E8202" w:rsidR="004C7002" w:rsidRPr="003E277A" w:rsidRDefault="004C7002" w:rsidP="003E277A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3E277A">
      <w:rPr>
        <w:rFonts w:asciiTheme="majorBidi" w:hAnsiTheme="majorBidi" w:cstheme="majorBidi"/>
        <w:caps/>
        <w:sz w:val="30"/>
        <w:szCs w:val="30"/>
      </w:rPr>
      <w:fldChar w:fldCharType="begin"/>
    </w:r>
    <w:r w:rsidRPr="003E277A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3E277A">
      <w:rPr>
        <w:rFonts w:asciiTheme="majorBidi" w:hAnsiTheme="majorBidi" w:cstheme="majorBidi"/>
        <w:caps/>
        <w:sz w:val="30"/>
        <w:szCs w:val="30"/>
      </w:rPr>
      <w:fldChar w:fldCharType="separate"/>
    </w:r>
    <w:r w:rsidRPr="000B294D">
      <w:rPr>
        <w:rFonts w:asciiTheme="majorBidi" w:hAnsiTheme="majorBidi" w:cstheme="majorBidi"/>
        <w:caps/>
        <w:noProof/>
        <w:sz w:val="30"/>
        <w:szCs w:val="30"/>
      </w:rPr>
      <w:t>2</w:t>
    </w:r>
    <w:r w:rsidRPr="003E277A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F767B" w14:textId="1B87B1AF" w:rsidR="004C7002" w:rsidRPr="00C827F6" w:rsidRDefault="004C700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B3E7D">
      <w:rPr>
        <w:rFonts w:ascii="Angsana New" w:hAnsi="Angsana New"/>
        <w:noProof/>
        <w:sz w:val="30"/>
        <w:szCs w:val="30"/>
        <w:lang w:val="fr-FR"/>
      </w:rPr>
      <w:t>The Steel FS TH Q1_20 v9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0B294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4C7002" w:rsidRPr="00C827F6" w:rsidRDefault="004C7002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E0D56" w14:textId="1A0AD139" w:rsidR="004C7002" w:rsidRPr="00C827F6" w:rsidRDefault="004C700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B3E7D">
      <w:rPr>
        <w:rFonts w:ascii="Angsana New" w:hAnsi="Angsana New"/>
        <w:noProof/>
        <w:sz w:val="30"/>
        <w:szCs w:val="30"/>
        <w:lang w:val="fr-FR"/>
      </w:rPr>
      <w:t>The Steel FS TH Q1_20 v9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0B294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4C7002" w:rsidRPr="00C827F6" w:rsidRDefault="004C7002">
    <w:pPr>
      <w:pStyle w:val="Footer"/>
      <w:rPr>
        <w:lang w:val="fr-FR"/>
      </w:rPr>
    </w:pPr>
  </w:p>
  <w:p w14:paraId="34F930A6" w14:textId="77777777" w:rsidR="004C7002" w:rsidRDefault="004C700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B2BA8" w14:textId="41B522A1" w:rsidR="004C7002" w:rsidRPr="00DC1D4C" w:rsidRDefault="004C7002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4C7002" w:rsidRPr="00820451" w:rsidRDefault="004C7002" w:rsidP="002E1C7F">
    <w:pPr>
      <w:pStyle w:val="Footer"/>
      <w:rPr>
        <w:rFonts w:cs="Cordia New"/>
        <w:szCs w:val="28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D65D7" w14:textId="241A674A" w:rsidR="004C7002" w:rsidRPr="00DC1D4C" w:rsidRDefault="004C7002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4C7002" w:rsidRPr="00820451" w:rsidRDefault="004C7002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D40C5A" w14:textId="77777777" w:rsidR="004C7002" w:rsidRDefault="004C7002">
      <w:r>
        <w:separator/>
      </w:r>
    </w:p>
  </w:footnote>
  <w:footnote w:type="continuationSeparator" w:id="0">
    <w:p w14:paraId="1C87A426" w14:textId="77777777" w:rsidR="004C7002" w:rsidRDefault="004C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03CC4" w14:textId="515F6902" w:rsidR="004C7002" w:rsidRPr="001D520A" w:rsidRDefault="004C700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2048196D" w14:textId="77777777" w:rsidR="004C7002" w:rsidRPr="001D520A" w:rsidRDefault="004C700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043C7F" w14:textId="385612AE" w:rsidR="004C7002" w:rsidRPr="001D520A" w:rsidRDefault="004C7002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2564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5B02C0A2" w14:textId="77777777" w:rsidR="004C7002" w:rsidRPr="00AA7C7B" w:rsidRDefault="004C7002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F30CE" w14:textId="77777777" w:rsidR="004C7002" w:rsidRPr="00FA7747" w:rsidRDefault="004C700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4C7002" w:rsidRPr="00FA7747" w:rsidRDefault="004C700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71DABAF0" w:rsidR="004C7002" w:rsidRPr="00074891" w:rsidRDefault="004C7002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39201" w14:textId="5CFC4A40" w:rsidR="004C7002" w:rsidRPr="00004C63" w:rsidRDefault="004C7002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112D32F" w14:textId="77777777" w:rsidR="004C7002" w:rsidRPr="00004C63" w:rsidRDefault="004C700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04C63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Pr="00004C63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004C63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2A3C997A" w14:textId="65DCFBAA" w:rsidR="004C7002" w:rsidRPr="00004C63" w:rsidRDefault="004C700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04C6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0B294D">
      <w:rPr>
        <w:rFonts w:ascii="Angsana New" w:hAnsi="Angsana New" w:cs="Angsana New"/>
        <w:sz w:val="32"/>
        <w:szCs w:val="32"/>
        <w:lang w:val="en-US" w:bidi="th-TH"/>
      </w:rPr>
      <w:t>31</w:t>
    </w:r>
    <w:r w:rsidRPr="00004C6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sz w:val="32"/>
        <w:szCs w:val="32"/>
        <w:lang w:val="en-US" w:bidi="th-TH"/>
      </w:rPr>
      <w:t>256</w:t>
    </w:r>
    <w:r w:rsidRPr="000B294D">
      <w:rPr>
        <w:rFonts w:ascii="Angsana New" w:hAnsi="Angsana New" w:cs="Angsana New" w:hint="cs"/>
        <w:sz w:val="32"/>
        <w:szCs w:val="32"/>
        <w:lang w:val="en-US" w:bidi="th-TH"/>
      </w:rPr>
      <w:t>3</w:t>
    </w:r>
    <w:r w:rsidRPr="00004C63">
      <w:rPr>
        <w:rFonts w:ascii="Angsana New" w:hAnsi="Angsana New" w:cs="Angsana New"/>
        <w:sz w:val="32"/>
        <w:szCs w:val="32"/>
        <w:lang w:bidi="th-TH"/>
      </w:rPr>
      <w:t xml:space="preserve"> (</w:t>
    </w:r>
    <w:r w:rsidRPr="00004C63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04C63">
      <w:rPr>
        <w:rFonts w:ascii="Angsana New" w:hAnsi="Angsana New" w:cs="Angsana New"/>
        <w:sz w:val="32"/>
        <w:szCs w:val="32"/>
        <w:lang w:bidi="th-TH"/>
      </w:rPr>
      <w:t>)</w:t>
    </w:r>
  </w:p>
  <w:p w14:paraId="71D8AA45" w14:textId="77777777" w:rsidR="004C7002" w:rsidRPr="00410770" w:rsidRDefault="004C700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D7C06" w14:textId="77777777" w:rsidR="004C7002" w:rsidRDefault="004C7002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131CF" w14:textId="77777777" w:rsidR="004C7002" w:rsidRPr="00FA7747" w:rsidRDefault="004C700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4C7002" w:rsidRPr="00FA7747" w:rsidRDefault="004C700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115B640F" w:rsidR="004C7002" w:rsidRPr="00410770" w:rsidRDefault="004C7002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4C7002" w:rsidRPr="00074891" w:rsidRDefault="004C7002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50BFF" w14:textId="37B75BC4" w:rsidR="004C7002" w:rsidRPr="00004C63" w:rsidRDefault="004C7002" w:rsidP="004C1A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598580F0" w14:textId="77777777" w:rsidR="004C7002" w:rsidRPr="00004C63" w:rsidRDefault="004C7002" w:rsidP="004C1A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Theme="majorBidi" w:hAnsiTheme="majorBidi" w:cstheme="majorBidi"/>
        <w:b/>
        <w:bCs/>
        <w:sz w:val="32"/>
        <w:szCs w:val="32"/>
      </w:rPr>
    </w:pPr>
    <w:r w:rsidRPr="00004C6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1B06D7F" w14:textId="5C174FAB" w:rsidR="004C7002" w:rsidRPr="00004C63" w:rsidRDefault="004C7002" w:rsidP="004C1AA4">
    <w:pPr>
      <w:pStyle w:val="acctmainheading"/>
      <w:spacing w:after="0" w:line="240" w:lineRule="atLeast"/>
      <w:ind w:left="-180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0B294D">
      <w:rPr>
        <w:rFonts w:asciiTheme="majorBidi" w:hAnsiTheme="majorBidi" w:cstheme="majorBidi"/>
        <w:sz w:val="32"/>
        <w:szCs w:val="32"/>
        <w:lang w:val="en-US" w:bidi="th-TH"/>
      </w:rPr>
      <w:t>31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Theme="majorBidi" w:hAnsiTheme="majorBidi" w:cstheme="majorBidi"/>
        <w:sz w:val="32"/>
        <w:szCs w:val="32"/>
        <w:lang w:val="en-US" w:bidi="th-TH"/>
      </w:rPr>
      <w:t>2564</w:t>
    </w:r>
    <w:r w:rsidRPr="00004C63">
      <w:rPr>
        <w:rFonts w:asciiTheme="majorBidi" w:hAnsiTheme="majorBidi" w:cstheme="majorBidi"/>
        <w:sz w:val="32"/>
        <w:szCs w:val="32"/>
        <w:lang w:bidi="th-TH"/>
      </w:rPr>
      <w:t xml:space="preserve"> (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004C63">
      <w:rPr>
        <w:rFonts w:asciiTheme="majorBidi" w:hAnsiTheme="majorBidi" w:cstheme="majorBidi"/>
        <w:sz w:val="32"/>
        <w:szCs w:val="32"/>
        <w:lang w:bidi="th-TH"/>
      </w:rPr>
      <w:t>)</w:t>
    </w:r>
  </w:p>
  <w:p w14:paraId="18659A13" w14:textId="77777777" w:rsidR="004C7002" w:rsidRPr="00410770" w:rsidRDefault="004C700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E1587" w14:textId="77777777" w:rsidR="004C7002" w:rsidRDefault="004C7002" w:rsidP="00713C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E811D" w14:textId="77777777" w:rsidR="004C7002" w:rsidRPr="00004C63" w:rsidRDefault="004C7002" w:rsidP="003463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3EC2B3F" w14:textId="77777777" w:rsidR="004C7002" w:rsidRPr="00004C63" w:rsidRDefault="004C7002" w:rsidP="003463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04C6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643F76F" w14:textId="17B43F6E" w:rsidR="004C7002" w:rsidRPr="00004C63" w:rsidRDefault="004C7002" w:rsidP="0034635E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0B294D">
      <w:rPr>
        <w:rFonts w:asciiTheme="majorBidi" w:hAnsiTheme="majorBidi" w:cstheme="majorBidi"/>
        <w:sz w:val="32"/>
        <w:szCs w:val="32"/>
        <w:lang w:val="en-US" w:bidi="th-TH"/>
      </w:rPr>
      <w:t>31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Theme="majorBidi" w:hAnsiTheme="majorBidi" w:cstheme="majorBidi"/>
        <w:sz w:val="32"/>
        <w:szCs w:val="32"/>
        <w:lang w:val="en-US" w:bidi="th-TH"/>
      </w:rPr>
      <w:t>2564</w:t>
    </w:r>
    <w:r w:rsidRPr="00004C63">
      <w:rPr>
        <w:rFonts w:asciiTheme="majorBidi" w:hAnsiTheme="majorBidi" w:cstheme="majorBidi"/>
        <w:sz w:val="32"/>
        <w:szCs w:val="32"/>
        <w:lang w:bidi="th-TH"/>
      </w:rPr>
      <w:t xml:space="preserve"> (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004C63">
      <w:rPr>
        <w:rFonts w:asciiTheme="majorBidi" w:hAnsiTheme="majorBidi" w:cstheme="majorBidi"/>
        <w:sz w:val="32"/>
        <w:szCs w:val="32"/>
        <w:lang w:bidi="th-TH"/>
      </w:rPr>
      <w:t>)</w:t>
    </w:r>
  </w:p>
  <w:p w14:paraId="18E41883" w14:textId="77777777" w:rsidR="004C7002" w:rsidRPr="00754984" w:rsidRDefault="004C7002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A3B75" w14:textId="1286F806" w:rsidR="004C7002" w:rsidRPr="00004C63" w:rsidRDefault="004C7002" w:rsidP="002B03C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2B526AAE" w14:textId="77777777" w:rsidR="004C7002" w:rsidRPr="00004C63" w:rsidRDefault="004C7002" w:rsidP="002B03C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004C63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Pr="00004C63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004C63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13D35D4C" w14:textId="7CA582BB" w:rsidR="004C7002" w:rsidRPr="00004C63" w:rsidRDefault="004C7002" w:rsidP="002B03C4">
    <w:pPr>
      <w:pStyle w:val="acctmainheading"/>
      <w:spacing w:after="0" w:line="240" w:lineRule="atLeast"/>
      <w:ind w:left="-180"/>
      <w:rPr>
        <w:rFonts w:ascii="Angsana New" w:hAnsi="Angsana New" w:cs="Angsana New"/>
        <w:bCs/>
        <w:sz w:val="32"/>
        <w:szCs w:val="32"/>
        <w:lang w:val="en-US" w:bidi="th-TH"/>
      </w:rPr>
    </w:pPr>
    <w:r w:rsidRPr="00004C63">
      <w:rPr>
        <w:rFonts w:ascii="Angsana New" w:hAnsi="Angsana New" w:cs="Angsana New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0B294D">
      <w:rPr>
        <w:rFonts w:ascii="Angsana New" w:hAnsi="Angsana New" w:cs="Angsana New"/>
        <w:bCs/>
        <w:sz w:val="32"/>
        <w:szCs w:val="32"/>
        <w:lang w:val="en-US" w:bidi="th-TH"/>
      </w:rPr>
      <w:t>31</w:t>
    </w:r>
    <w:r w:rsidRPr="00004C63">
      <w:rPr>
        <w:rFonts w:ascii="Angsana New" w:hAnsi="Angsana New" w:cs="Angsana New"/>
        <w:bCs/>
        <w:sz w:val="32"/>
        <w:szCs w:val="32"/>
        <w:cs/>
        <w:lang w:bidi="th-TH"/>
      </w:rPr>
      <w:t xml:space="preserve"> มีนาคม </w:t>
    </w:r>
    <w:r w:rsidRPr="000B294D">
      <w:rPr>
        <w:rFonts w:ascii="Angsana New" w:hAnsi="Angsana New" w:cs="Angsana New"/>
        <w:bCs/>
        <w:sz w:val="32"/>
        <w:szCs w:val="32"/>
        <w:lang w:val="en-US" w:bidi="th-TH"/>
      </w:rPr>
      <w:t>2564</w:t>
    </w:r>
    <w:r w:rsidRPr="00004C63">
      <w:rPr>
        <w:rFonts w:ascii="Angsana New" w:hAnsi="Angsana New" w:cs="Angsana New"/>
        <w:bCs/>
        <w:sz w:val="32"/>
        <w:szCs w:val="32"/>
        <w:lang w:bidi="th-TH"/>
      </w:rPr>
      <w:t xml:space="preserve"> (</w:t>
    </w:r>
    <w:r w:rsidRPr="00004C63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004C63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2EAED60C" w14:textId="77777777" w:rsidR="004C7002" w:rsidRPr="00410770" w:rsidRDefault="004C700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7"/>
  </w:num>
  <w:num w:numId="5">
    <w:abstractNumId w:val="4"/>
  </w:num>
  <w:num w:numId="6">
    <w:abstractNumId w:val="16"/>
  </w:num>
  <w:num w:numId="7">
    <w:abstractNumId w:val="17"/>
  </w:num>
  <w:num w:numId="8">
    <w:abstractNumId w:val="11"/>
  </w:num>
  <w:num w:numId="9">
    <w:abstractNumId w:val="1"/>
  </w:num>
  <w:num w:numId="10">
    <w:abstractNumId w:val="9"/>
  </w:num>
  <w:num w:numId="11">
    <w:abstractNumId w:val="14"/>
  </w:num>
  <w:num w:numId="12">
    <w:abstractNumId w:val="2"/>
  </w:num>
  <w:num w:numId="13">
    <w:abstractNumId w:val="8"/>
  </w:num>
  <w:num w:numId="14">
    <w:abstractNumId w:val="12"/>
  </w:num>
  <w:num w:numId="15">
    <w:abstractNumId w:val="5"/>
  </w:num>
  <w:num w:numId="16">
    <w:abstractNumId w:val="6"/>
  </w:num>
  <w:num w:numId="17">
    <w:abstractNumId w:val="13"/>
  </w:num>
  <w:num w:numId="18">
    <w:abstractNumId w:val="1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E2A"/>
    <w:rsid w:val="00020E35"/>
    <w:rsid w:val="00020F08"/>
    <w:rsid w:val="00021255"/>
    <w:rsid w:val="000216EB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36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850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58ED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878"/>
    <w:rsid w:val="002B10A9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25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1F8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6C7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71B"/>
    <w:rsid w:val="00380948"/>
    <w:rsid w:val="00380D0D"/>
    <w:rsid w:val="0038139A"/>
    <w:rsid w:val="00382179"/>
    <w:rsid w:val="003821E0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AFE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CAD"/>
    <w:rsid w:val="004850EE"/>
    <w:rsid w:val="004852E8"/>
    <w:rsid w:val="00485432"/>
    <w:rsid w:val="004858BB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03E"/>
    <w:rsid w:val="00514152"/>
    <w:rsid w:val="0051421C"/>
    <w:rsid w:val="00514AF2"/>
    <w:rsid w:val="00515595"/>
    <w:rsid w:val="00515A9C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3B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6C4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D76"/>
    <w:rsid w:val="00571D9F"/>
    <w:rsid w:val="00571E1B"/>
    <w:rsid w:val="0057213F"/>
    <w:rsid w:val="00572333"/>
    <w:rsid w:val="0057240D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039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A73"/>
    <w:rsid w:val="006F41C1"/>
    <w:rsid w:val="006F4578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A9F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D5"/>
    <w:rsid w:val="0074786B"/>
    <w:rsid w:val="0074797D"/>
    <w:rsid w:val="00747F02"/>
    <w:rsid w:val="007501BE"/>
    <w:rsid w:val="007503E4"/>
    <w:rsid w:val="007508BE"/>
    <w:rsid w:val="00750AFE"/>
    <w:rsid w:val="00750E34"/>
    <w:rsid w:val="00750EC8"/>
    <w:rsid w:val="00750ED8"/>
    <w:rsid w:val="00751058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63E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316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3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11A"/>
    <w:rsid w:val="00945175"/>
    <w:rsid w:val="00945295"/>
    <w:rsid w:val="009456E6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136"/>
    <w:rsid w:val="00AB724F"/>
    <w:rsid w:val="00AB76C0"/>
    <w:rsid w:val="00AB7AC3"/>
    <w:rsid w:val="00AB7DFE"/>
    <w:rsid w:val="00AB7EDA"/>
    <w:rsid w:val="00AB7F65"/>
    <w:rsid w:val="00AC000B"/>
    <w:rsid w:val="00AC0296"/>
    <w:rsid w:val="00AC04A3"/>
    <w:rsid w:val="00AC09A8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EE"/>
    <w:rsid w:val="00B06733"/>
    <w:rsid w:val="00B06BC5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4F7"/>
    <w:rsid w:val="00B26709"/>
    <w:rsid w:val="00B2684F"/>
    <w:rsid w:val="00B26B3F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DD9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55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6FF1"/>
    <w:rsid w:val="00CB70CC"/>
    <w:rsid w:val="00CB71C8"/>
    <w:rsid w:val="00CB73B0"/>
    <w:rsid w:val="00CB75F5"/>
    <w:rsid w:val="00CB771E"/>
    <w:rsid w:val="00CB77F9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F42"/>
    <w:rsid w:val="00CD73AA"/>
    <w:rsid w:val="00CD78BD"/>
    <w:rsid w:val="00CD7D7B"/>
    <w:rsid w:val="00CD7E5F"/>
    <w:rsid w:val="00CD7EF1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EFD"/>
    <w:rsid w:val="00CF512B"/>
    <w:rsid w:val="00CF55A1"/>
    <w:rsid w:val="00CF55DC"/>
    <w:rsid w:val="00CF561F"/>
    <w:rsid w:val="00CF5805"/>
    <w:rsid w:val="00CF58D8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3A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ED5"/>
    <w:rsid w:val="00E724AB"/>
    <w:rsid w:val="00E72901"/>
    <w:rsid w:val="00E72DC7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92C"/>
    <w:rsid w:val="00E82DD1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745"/>
    <w:rsid w:val="00EA5A06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CA4"/>
    <w:rsid w:val="00F430EB"/>
    <w:rsid w:val="00F4323B"/>
    <w:rsid w:val="00F4345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C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35</TotalTime>
  <Pages>18</Pages>
  <Words>3248</Words>
  <Characters>14427</Characters>
  <Application>Microsoft Office Word</Application>
  <DocSecurity>0</DocSecurity>
  <Lines>120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Orathai, Nuchprasert</cp:lastModifiedBy>
  <cp:revision>8</cp:revision>
  <cp:lastPrinted>2021-05-14T08:41:00Z</cp:lastPrinted>
  <dcterms:created xsi:type="dcterms:W3CDTF">2021-05-14T03:34:00Z</dcterms:created>
  <dcterms:modified xsi:type="dcterms:W3CDTF">2021-05-14T09:30:00Z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