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07949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13054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13054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130540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13054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4D08604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5052A5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EB2293D" w14:textId="7DA8F598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E4EE2" w:rsidRPr="0013054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5343A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5343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B5010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2E4EE2" w:rsidRPr="0013054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5343A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63E4BE35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961E82B" w14:textId="68A41458" w:rsidR="00103FEA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52A5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9AD7152" w14:textId="77777777" w:rsidR="00041FEF" w:rsidRPr="00130540" w:rsidRDefault="00041FEF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04DE29A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41FEF" w:rsidSect="00041FEF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EC94512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C760FF0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74F3A2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65795A8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BB0074D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56F2B90" w14:textId="77777777" w:rsidR="00041FEF" w:rsidRDefault="00041FEF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D3C8F1" w14:textId="7B14BBA2" w:rsidR="009A4112" w:rsidRPr="00130540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C97E38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130540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130540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130540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67D34A4" w14:textId="486B956B" w:rsidR="00FE3BEC" w:rsidRPr="00562ED4" w:rsidRDefault="00FE3BEC" w:rsidP="00FE3BEC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="00D5343A">
        <w:rPr>
          <w:rFonts w:asciiTheme="majorBidi" w:hAnsiTheme="majorBidi" w:cstheme="majorBidi"/>
          <w:spacing w:val="3"/>
          <w:sz w:val="30"/>
          <w:szCs w:val="30"/>
        </w:rPr>
        <w:t>1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D5343A">
        <w:rPr>
          <w:rFonts w:asciiTheme="majorBidi" w:hAnsiTheme="majorBidi" w:cstheme="majorBidi" w:hint="cs"/>
          <w:spacing w:val="3"/>
          <w:sz w:val="30"/>
          <w:szCs w:val="30"/>
          <w:cs/>
        </w:rPr>
        <w:t>มีนาคม</w:t>
      </w:r>
      <w:r w:rsidR="00B50102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D5343A">
        <w:rPr>
          <w:rFonts w:asciiTheme="majorBidi" w:hAnsiTheme="majorBidi" w:cstheme="majorBidi"/>
          <w:spacing w:val="3"/>
          <w:sz w:val="30"/>
          <w:szCs w:val="30"/>
        </w:rPr>
        <w:t>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งบแสดงการเปลี่ยนแปลงส่วนของผู้ถือหุ้น และงบกระแสเงินสด </w:t>
      </w:r>
      <w:r w:rsidR="00D5343A"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สำหรับงวดสามเดือนสิ้นสุดวันที่ </w:t>
      </w:r>
      <w:r w:rsidR="00D5343A" w:rsidRPr="00562ED4">
        <w:rPr>
          <w:rFonts w:asciiTheme="majorBidi" w:hAnsiTheme="majorBidi" w:cstheme="majorBidi"/>
          <w:spacing w:val="3"/>
          <w:sz w:val="30"/>
          <w:szCs w:val="30"/>
        </w:rPr>
        <w:t>3</w:t>
      </w:r>
      <w:r w:rsidR="00D5343A">
        <w:rPr>
          <w:rFonts w:asciiTheme="majorBidi" w:hAnsiTheme="majorBidi" w:cstheme="majorBidi"/>
          <w:spacing w:val="3"/>
          <w:sz w:val="30"/>
          <w:szCs w:val="30"/>
        </w:rPr>
        <w:t xml:space="preserve">1 </w:t>
      </w:r>
      <w:r w:rsidR="00D5343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มีนาคม </w:t>
      </w:r>
      <w:r w:rsidR="00D5343A"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D5343A">
        <w:rPr>
          <w:rFonts w:asciiTheme="majorBidi" w:hAnsiTheme="majorBidi" w:cstheme="majorBidi"/>
          <w:spacing w:val="3"/>
          <w:sz w:val="30"/>
          <w:szCs w:val="30"/>
        </w:rPr>
        <w:t>4</w:t>
      </w:r>
      <w:r w:rsidR="00D5343A"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และหมายเหตุประกอบ</w:t>
      </w:r>
      <w:r w:rsidR="00CC2A8F">
        <w:rPr>
          <w:rFonts w:asciiTheme="majorBidi" w:hAnsiTheme="majorBidi" w:cstheme="majorBidi"/>
          <w:spacing w:val="3"/>
          <w:sz w:val="30"/>
          <w:szCs w:val="30"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4D2B0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7E54DC3B" w:rsidR="00DE687B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รหัส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2410</w:t>
      </w:r>
      <w:r w:rsidRPr="00130540">
        <w:rPr>
          <w:rFonts w:asciiTheme="majorBidi" w:hAnsiTheme="majorBidi" w:cstheme="majorBidi"/>
          <w:sz w:val="30"/>
          <w:szCs w:val="30"/>
        </w:rPr>
        <w:t xml:space="preserve"> “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130540">
        <w:rPr>
          <w:rFonts w:asciiTheme="majorBidi" w:hAnsiTheme="majorBidi" w:cstheme="majorBidi"/>
          <w:sz w:val="30"/>
          <w:szCs w:val="30"/>
        </w:rPr>
        <w:t xml:space="preserve">        </w:t>
      </w:r>
      <w:r w:rsidRPr="0013054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30540">
        <w:rPr>
          <w:rFonts w:asciiTheme="majorBidi" w:hAnsiTheme="majorBidi" w:cstheme="majorBidi"/>
          <w:sz w:val="30"/>
          <w:szCs w:val="30"/>
        </w:rPr>
        <w:t>”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130540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130540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13054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18196ACC" w14:textId="77777777" w:rsidR="00041FEF" w:rsidRDefault="00041FEF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F8AD01" w14:textId="77777777" w:rsidR="00041FEF" w:rsidRDefault="00041FEF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1EE9AAD" w14:textId="77777777" w:rsidR="00041FEF" w:rsidRDefault="00041FEF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041FEF" w:rsidSect="00041FEF"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7F8F843" w14:textId="46FAE34B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130540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130540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77777777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13054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130540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A32B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2A32B3">
        <w:rPr>
          <w:rFonts w:asciiTheme="majorBidi" w:hAnsiTheme="majorBidi" w:cstheme="majorBidi" w:hint="cs"/>
          <w:sz w:val="30"/>
          <w:szCs w:val="30"/>
          <w:cs/>
        </w:rPr>
        <w:t>นาฎศศิน วัฒนไพศาล</w:t>
      </w:r>
      <w:r w:rsidRPr="002A32B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130540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130540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0755A3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130540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130540">
        <w:rPr>
          <w:rFonts w:asciiTheme="majorBidi" w:hAnsiTheme="majorBidi" w:cstheme="majorBidi"/>
          <w:color w:val="000000"/>
          <w:cs/>
        </w:rPr>
        <w:t>ทะเบียน</w:t>
      </w:r>
      <w:r w:rsidR="000755A3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77777777" w:rsidR="00845DB3" w:rsidRPr="00130540" w:rsidRDefault="00845DB3" w:rsidP="00845DB3">
      <w:pPr>
        <w:rPr>
          <w:rFonts w:asciiTheme="majorBidi" w:hAnsiTheme="majorBidi" w:cstheme="majorBidi"/>
          <w:sz w:val="28"/>
          <w:szCs w:val="28"/>
        </w:rPr>
      </w:pPr>
      <w:r w:rsidRPr="00810F9B">
        <w:rPr>
          <w:rFonts w:asciiTheme="majorBidi" w:hAnsiTheme="majorBidi" w:cstheme="majorBidi"/>
          <w:sz w:val="30"/>
          <w:szCs w:val="30"/>
        </w:rPr>
        <w:t xml:space="preserve">14 </w:t>
      </w:r>
      <w:r w:rsidRPr="00810F9B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810F9B">
        <w:rPr>
          <w:rFonts w:asciiTheme="majorBidi" w:hAnsiTheme="majorBidi" w:cstheme="majorBidi"/>
          <w:sz w:val="30"/>
          <w:szCs w:val="30"/>
        </w:rPr>
        <w:t>2564</w:t>
      </w:r>
    </w:p>
    <w:p w14:paraId="64BF17FA" w14:textId="77777777" w:rsidR="008B3E08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p w14:paraId="7D31BC63" w14:textId="77777777" w:rsidR="00041FEF" w:rsidRDefault="00041FEF" w:rsidP="00A172A5">
      <w:pPr>
        <w:rPr>
          <w:rFonts w:asciiTheme="majorBidi" w:hAnsiTheme="majorBidi" w:cstheme="majorBidi"/>
          <w:sz w:val="28"/>
          <w:szCs w:val="28"/>
        </w:rPr>
      </w:pPr>
    </w:p>
    <w:sectPr w:rsidR="00041FEF" w:rsidSect="00041FEF">
      <w:footerReference w:type="first" r:id="rId13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64F53" w14:textId="77777777" w:rsidR="00BD246C" w:rsidRDefault="00BD246C">
      <w:r>
        <w:separator/>
      </w:r>
    </w:p>
  </w:endnote>
  <w:endnote w:type="continuationSeparator" w:id="0">
    <w:p w14:paraId="3AF8EB5C" w14:textId="77777777" w:rsidR="00BD246C" w:rsidRDefault="00BD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B58F" w14:textId="50A91E37" w:rsidR="00ED178E" w:rsidRPr="003921C6" w:rsidRDefault="00ED178E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ED178E" w:rsidRPr="002211E5" w:rsidRDefault="00ED178E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02629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163060" w14:textId="6BC63A0A" w:rsidR="00041FEF" w:rsidRPr="00041FEF" w:rsidRDefault="00041FE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09D10" w14:textId="102CD066" w:rsidR="00041FEF" w:rsidRPr="00041FEF" w:rsidRDefault="00041FEF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06112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BA446D" w14:textId="33F66577" w:rsidR="00041FEF" w:rsidRPr="00041FEF" w:rsidRDefault="00041FE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41F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41F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41F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41FE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41F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66062" w14:textId="77777777" w:rsidR="00BD246C" w:rsidRDefault="00BD246C">
      <w:r>
        <w:separator/>
      </w:r>
    </w:p>
  </w:footnote>
  <w:footnote w:type="continuationSeparator" w:id="0">
    <w:p w14:paraId="55C2A02E" w14:textId="77777777" w:rsidR="00BD246C" w:rsidRDefault="00BD2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23DF" w14:textId="77777777" w:rsidR="00ED178E" w:rsidRPr="007D2544" w:rsidRDefault="00ED178E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ED178E" w:rsidRPr="007D2544" w:rsidRDefault="00ED178E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240FC3E1" w:rsidR="00ED178E" w:rsidRPr="007D2544" w:rsidRDefault="00ED178E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ED178E" w:rsidRPr="00553987" w:rsidRDefault="00ED178E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E7EF2" w14:textId="77777777" w:rsidR="00041FEF" w:rsidRPr="00553987" w:rsidRDefault="00041FEF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58DB6F" w14:textId="77777777" w:rsidR="00041FEF" w:rsidRPr="00553987" w:rsidRDefault="00041FEF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7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4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6"/>
  </w:num>
  <w:num w:numId="31">
    <w:abstractNumId w:val="42"/>
  </w:num>
  <w:num w:numId="32">
    <w:abstractNumId w:val="39"/>
  </w:num>
  <w:num w:numId="33">
    <w:abstractNumId w:val="29"/>
  </w:num>
  <w:num w:numId="34">
    <w:abstractNumId w:val="30"/>
  </w:num>
  <w:num w:numId="35">
    <w:abstractNumId w:val="36"/>
  </w:num>
  <w:num w:numId="36">
    <w:abstractNumId w:val="43"/>
  </w:num>
  <w:num w:numId="37">
    <w:abstractNumId w:val="22"/>
  </w:num>
  <w:num w:numId="38">
    <w:abstractNumId w:val="20"/>
  </w:num>
  <w:num w:numId="39">
    <w:abstractNumId w:val="11"/>
  </w:num>
  <w:num w:numId="40">
    <w:abstractNumId w:val="41"/>
  </w:num>
  <w:num w:numId="41">
    <w:abstractNumId w:val="47"/>
  </w:num>
  <w:num w:numId="42">
    <w:abstractNumId w:val="31"/>
  </w:num>
  <w:num w:numId="43">
    <w:abstractNumId w:val="34"/>
  </w:num>
  <w:num w:numId="44">
    <w:abstractNumId w:val="40"/>
  </w:num>
  <w:num w:numId="45">
    <w:abstractNumId w:val="32"/>
  </w:num>
  <w:num w:numId="46">
    <w:abstractNumId w:val="45"/>
  </w:num>
  <w:num w:numId="47">
    <w:abstractNumId w:val="38"/>
  </w:num>
  <w:num w:numId="48">
    <w:abstractNumId w:val="35"/>
  </w:num>
  <w:num w:numId="4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464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1FEF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2C94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348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7099"/>
    <w:rsid w:val="00157470"/>
    <w:rsid w:val="00157A13"/>
    <w:rsid w:val="001607EA"/>
    <w:rsid w:val="001609FC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A53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3BA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70A0"/>
    <w:rsid w:val="00417419"/>
    <w:rsid w:val="00417B51"/>
    <w:rsid w:val="00420CF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CF3"/>
    <w:rsid w:val="006C21A0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6255"/>
    <w:rsid w:val="006F6666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3FD0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975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1E3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4E6"/>
    <w:rsid w:val="0097278C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BE6"/>
    <w:rsid w:val="00A7453A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33B1"/>
    <w:rsid w:val="00B3374E"/>
    <w:rsid w:val="00B33810"/>
    <w:rsid w:val="00B33AC9"/>
    <w:rsid w:val="00B35192"/>
    <w:rsid w:val="00B35443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5B63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DA8"/>
    <w:rsid w:val="00D07724"/>
    <w:rsid w:val="00D07EDB"/>
    <w:rsid w:val="00D11109"/>
    <w:rsid w:val="00D114F5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76D0"/>
    <w:rsid w:val="00D477AC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C1A"/>
    <w:rsid w:val="00DE03B3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17E51"/>
    <w:rsid w:val="00E203E4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5C9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2E96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</TotalTime>
  <Pages>3</Pages>
  <Words>346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12</cp:revision>
  <cp:lastPrinted>2021-05-13T06:43:00Z</cp:lastPrinted>
  <dcterms:created xsi:type="dcterms:W3CDTF">2021-05-10T16:07:00Z</dcterms:created>
  <dcterms:modified xsi:type="dcterms:W3CDTF">2021-05-14T06:30:00Z</dcterms:modified>
</cp:coreProperties>
</file>