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130540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130540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130540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13054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13054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130540" w14:paraId="2CBC65A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FE447BC" w14:textId="7C5CDB0A" w:rsidR="008443D7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3A0E36A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E415DE7" w14:textId="77777777" w:rsidR="008443D7" w:rsidRPr="00130540" w:rsidRDefault="00D47EA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8443D7"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443D7" w:rsidRPr="00130540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439880CA" w:rsidR="008443D7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B870145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130540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147EFE" w:rsidRPr="00130540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1EA3B287" w:rsidR="00147EFE" w:rsidRPr="00130540" w:rsidRDefault="0093536F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B45626" w14:textId="77777777" w:rsidR="00147EFE" w:rsidRPr="00130540" w:rsidRDefault="00147EFE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147EFE" w:rsidRPr="00130540" w:rsidRDefault="00147EFE" w:rsidP="000976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366A0" w:rsidRPr="00130540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1463E990" w:rsidR="004366A0" w:rsidRPr="00130540" w:rsidRDefault="0093536F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205DEC" w14:textId="77777777" w:rsidR="004366A0" w:rsidRPr="00F33C07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4366A0" w:rsidRPr="00F33C07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D80CA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366A0" w:rsidRPr="00130540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2C0F96FE" w:rsidR="004366A0" w:rsidRPr="00130540" w:rsidRDefault="0093536F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F3E686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544935A4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366A0" w:rsidRPr="00130540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0D6CA78D" w:rsidR="004366A0" w:rsidRPr="00130540" w:rsidRDefault="0093536F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A20E03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1110E1C2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366A0" w:rsidRPr="00130540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54E01A94" w:rsidR="004366A0" w:rsidRPr="00130540" w:rsidRDefault="0093536F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C8D5ED0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5254B827" w:rsidR="004366A0" w:rsidRPr="00130540" w:rsidRDefault="004366A0" w:rsidP="004366A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66A0" w:rsidRPr="00130540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2AEAD47E" w:rsidR="004366A0" w:rsidRPr="00130540" w:rsidRDefault="0093536F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AB8E46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29132632" w:rsidR="004366A0" w:rsidRPr="008B519F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B51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4366A0" w:rsidRPr="00130540" w14:paraId="7A25B28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5C10CD4" w14:textId="275EEEE3" w:rsidR="004366A0" w:rsidRPr="00130540" w:rsidRDefault="00B4483B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A1604BF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9C0F28B" w14:textId="16B3EA4A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66A0" w:rsidRPr="00130540" w14:paraId="6F63E9B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6AE1C5C3" w:rsidR="004366A0" w:rsidRPr="00130540" w:rsidRDefault="00B4483B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6153EF5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70128BB3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66A0" w:rsidRPr="00130540" w14:paraId="7C6549B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703223" w14:textId="5198A4DD" w:rsidR="004366A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448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40263C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078425" w14:textId="007F0A98" w:rsidR="004366A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439C572" w14:textId="77777777" w:rsidR="00D5699E" w:rsidRPr="00253EBD" w:rsidRDefault="00B445AA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253EB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6058CB" w:rsidRDefault="005D3DDE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F1A4AF" w14:textId="465C409D" w:rsidR="00D5699E" w:rsidRPr="00253EBD" w:rsidRDefault="00D5699E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53EB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253EBD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253EBD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00253EBD">
        <w:rPr>
          <w:rFonts w:asciiTheme="majorBidi" w:hAnsiTheme="majorBidi" w:cstheme="majorBidi"/>
          <w:sz w:val="30"/>
          <w:szCs w:val="30"/>
        </w:rPr>
        <w:t xml:space="preserve"> 1</w:t>
      </w:r>
      <w:r w:rsidR="00DA2C55" w:rsidRPr="00253EBD">
        <w:rPr>
          <w:rFonts w:asciiTheme="majorBidi" w:hAnsiTheme="majorBidi" w:cstheme="majorBidi"/>
          <w:sz w:val="30"/>
          <w:szCs w:val="30"/>
        </w:rPr>
        <w:t>4</w:t>
      </w:r>
      <w:r w:rsidR="00DA2C55" w:rsidRPr="00253EBD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DA2C55" w:rsidRPr="00253EBD">
        <w:rPr>
          <w:rFonts w:asciiTheme="majorBidi" w:hAnsiTheme="majorBidi" w:cstheme="majorBidi"/>
          <w:sz w:val="30"/>
          <w:szCs w:val="30"/>
        </w:rPr>
        <w:t>2564</w:t>
      </w:r>
    </w:p>
    <w:p w14:paraId="6D479CB2" w14:textId="77777777" w:rsidR="002E2563" w:rsidRPr="006058CB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F5351AC" w14:textId="77777777" w:rsidR="00432D09" w:rsidRPr="00253EBD" w:rsidRDefault="00D47EA7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253EBD">
        <w:rPr>
          <w:rFonts w:asciiTheme="majorBidi" w:hAnsiTheme="majorBidi" w:cstheme="majorBidi"/>
          <w:sz w:val="30"/>
          <w:szCs w:val="30"/>
          <w:cs/>
          <w:lang w:val="th-TH"/>
        </w:rPr>
        <w:t>ข้อมูล</w:t>
      </w:r>
      <w:r w:rsidR="00432D09" w:rsidRPr="00253EBD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6C9E1551" w14:textId="77777777" w:rsidR="00596AE1" w:rsidRPr="006058CB" w:rsidRDefault="00596AE1" w:rsidP="00B95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7A4C4A2" w14:textId="77777777" w:rsidR="00596AE1" w:rsidRPr="00253EBD" w:rsidRDefault="00596AE1" w:rsidP="00596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3EB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บริษัทดำเนินธุรกิจหลักเกี่ยวกับการผลิตและจัดจำหน่ายซอสปรุงรส น้ำจิ้มปรุงรส น้ำผลไม้ เครื่องกระ</w:t>
      </w:r>
      <w:r w:rsidRPr="002A256A">
        <w:rPr>
          <w:rFonts w:ascii="Angsana New" w:hAnsi="Angsana New"/>
          <w:sz w:val="30"/>
          <w:szCs w:val="30"/>
          <w:cs/>
        </w:rPr>
        <w:t>ป๋</w:t>
      </w:r>
      <w:r w:rsidRPr="00253EBD">
        <w:rPr>
          <w:rFonts w:ascii="Angsana New" w:hAnsi="Angsana New"/>
          <w:sz w:val="30"/>
          <w:szCs w:val="30"/>
          <w:cs/>
        </w:rPr>
        <w:t>อง รวมถึงผลิตภัณฑ์จากพืชผักผลไม้</w:t>
      </w:r>
    </w:p>
    <w:p w14:paraId="78E09E3B" w14:textId="77777777" w:rsidR="005F2619" w:rsidRPr="006058CB" w:rsidRDefault="005F2619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C23249C" w14:textId="77777777" w:rsidR="00F75022" w:rsidRPr="00253EBD" w:rsidRDefault="00F75022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53EBD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253EBD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4B405328" w14:textId="77777777" w:rsidR="00BF0C27" w:rsidRPr="006058CB" w:rsidRDefault="00BF0C27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C3013D" w14:textId="77777777" w:rsidR="00480A02" w:rsidRPr="00253EBD" w:rsidRDefault="00480A02" w:rsidP="006D20D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53EBD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D138DF3" w14:textId="77777777" w:rsidR="00480A02" w:rsidRPr="006058CB" w:rsidRDefault="00480A02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23988CE" w14:textId="641EA987" w:rsidR="00702C41" w:rsidRPr="00253EBD" w:rsidRDefault="00702C41" w:rsidP="00E1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3EBD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</w:t>
      </w:r>
      <w:r w:rsidR="005A23D9" w:rsidRPr="00253EBD">
        <w:rPr>
          <w:rFonts w:asciiTheme="majorBidi" w:hAnsiTheme="majorBidi" w:cstheme="majorBidi"/>
          <w:spacing w:val="-4"/>
          <w:sz w:val="30"/>
          <w:szCs w:val="30"/>
          <w:cs/>
        </w:rPr>
        <w:t>แบบย่อ</w:t>
      </w:r>
      <w:r w:rsidRPr="00253EBD">
        <w:rPr>
          <w:rFonts w:asciiTheme="majorBidi" w:hAnsiTheme="majorBidi" w:cstheme="majorBidi"/>
          <w:spacing w:val="-4"/>
          <w:sz w:val="30"/>
          <w:szCs w:val="30"/>
          <w:cs/>
        </w:rPr>
        <w:t>นี้</w:t>
      </w:r>
      <w:r w:rsidR="00F04425" w:rsidRPr="00253EBD">
        <w:rPr>
          <w:rFonts w:asciiTheme="majorBidi" w:hAnsiTheme="majorBidi" w:cstheme="majorBidi"/>
          <w:spacing w:val="-4"/>
          <w:sz w:val="30"/>
          <w:szCs w:val="30"/>
          <w:cs/>
        </w:rPr>
        <w:t>นำเสนอรายการในงบการเงินในร</w:t>
      </w:r>
      <w:r w:rsidR="0070399E" w:rsidRPr="00253EBD">
        <w:rPr>
          <w:rFonts w:asciiTheme="majorBidi" w:hAnsiTheme="majorBidi" w:cstheme="majorBidi" w:hint="cs"/>
          <w:spacing w:val="-4"/>
          <w:sz w:val="30"/>
          <w:szCs w:val="30"/>
          <w:cs/>
        </w:rPr>
        <w:t>ู</w:t>
      </w:r>
      <w:r w:rsidR="00F04425" w:rsidRPr="00253EBD">
        <w:rPr>
          <w:rFonts w:asciiTheme="majorBidi" w:hAnsiTheme="majorBidi" w:cstheme="majorBidi"/>
          <w:spacing w:val="-4"/>
          <w:sz w:val="30"/>
          <w:szCs w:val="30"/>
          <w:cs/>
        </w:rPr>
        <w:t>ปแบบเดียวกับงบการเงินประจำปีและจัดทำหมายเหตุ</w:t>
      </w:r>
      <w:r w:rsidR="00F04425" w:rsidRPr="00253EBD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ประกอบงบการเงินระหว่างกาลในรูปแบบย่อ</w:t>
      </w:r>
      <w:r w:rsidR="005A23D9" w:rsidRPr="00253E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23D9" w:rsidRPr="00253EBD">
        <w:rPr>
          <w:rFonts w:asciiTheme="majorBidi" w:hAnsiTheme="majorBidi" w:cstheme="majorBidi"/>
          <w:sz w:val="30"/>
          <w:szCs w:val="30"/>
        </w:rPr>
        <w:t>(“</w:t>
      </w:r>
      <w:r w:rsidR="005A23D9" w:rsidRPr="00253EBD">
        <w:rPr>
          <w:rFonts w:asciiTheme="majorBidi" w:hAnsiTheme="majorBidi" w:cstheme="majorBidi"/>
          <w:sz w:val="30"/>
          <w:szCs w:val="30"/>
          <w:cs/>
        </w:rPr>
        <w:t>งบการเงินระหว่างกา</w:t>
      </w:r>
      <w:r w:rsidR="00C551DC" w:rsidRPr="00253EBD">
        <w:rPr>
          <w:rFonts w:asciiTheme="majorBidi" w:hAnsiTheme="majorBidi" w:cstheme="majorBidi"/>
          <w:sz w:val="30"/>
          <w:szCs w:val="30"/>
          <w:cs/>
        </w:rPr>
        <w:t>ล</w:t>
      </w:r>
      <w:r w:rsidR="005A23D9" w:rsidRPr="00253EBD">
        <w:rPr>
          <w:rFonts w:asciiTheme="majorBidi" w:hAnsiTheme="majorBidi" w:cstheme="majorBidi"/>
          <w:sz w:val="30"/>
          <w:szCs w:val="30"/>
        </w:rPr>
        <w:t xml:space="preserve">”) </w:t>
      </w:r>
      <w:r w:rsidRPr="00253EBD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306B33" w:rsidRPr="00253EBD">
        <w:rPr>
          <w:rFonts w:asciiTheme="majorBidi" w:hAnsiTheme="majorBidi" w:cstheme="majorBidi"/>
          <w:sz w:val="30"/>
          <w:szCs w:val="30"/>
        </w:rPr>
        <w:t xml:space="preserve"> </w:t>
      </w:r>
      <w:r w:rsidRPr="00253EB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E4EE2" w:rsidRPr="00253EBD">
        <w:rPr>
          <w:rFonts w:asciiTheme="majorBidi" w:hAnsiTheme="majorBidi" w:cstheme="majorBidi"/>
          <w:sz w:val="30"/>
          <w:szCs w:val="30"/>
        </w:rPr>
        <w:t>34</w:t>
      </w:r>
      <w:r w:rsidRPr="00253EBD">
        <w:rPr>
          <w:rFonts w:asciiTheme="majorBidi" w:hAnsiTheme="majorBidi" w:cstheme="majorBidi"/>
          <w:sz w:val="30"/>
          <w:szCs w:val="30"/>
        </w:rPr>
        <w:t xml:space="preserve"> </w:t>
      </w:r>
      <w:r w:rsidRPr="00253EB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3F5486" w:rsidRPr="00253EBD">
        <w:rPr>
          <w:rFonts w:asciiTheme="majorBidi" w:hAnsiTheme="majorBidi" w:cstheme="majorBidi"/>
          <w:sz w:val="30"/>
          <w:szCs w:val="30"/>
        </w:rPr>
        <w:t xml:space="preserve"> </w:t>
      </w:r>
      <w:r w:rsidR="00AF3D6D" w:rsidRPr="00253EB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="00ED390A" w:rsidRPr="00253EBD">
        <w:rPr>
          <w:rFonts w:asciiTheme="majorBidi" w:hAnsiTheme="majorBidi" w:cstheme="majorBidi"/>
          <w:i/>
          <w:iCs/>
          <w:sz w:val="30"/>
          <w:szCs w:val="30"/>
          <w:cs/>
        </w:rPr>
        <w:t>กา</w:t>
      </w:r>
      <w:r w:rsidR="00F04425" w:rsidRPr="00253EBD">
        <w:rPr>
          <w:rFonts w:asciiTheme="majorBidi" w:hAnsiTheme="majorBidi" w:cstheme="majorBidi"/>
          <w:i/>
          <w:iCs/>
          <w:sz w:val="30"/>
          <w:szCs w:val="30"/>
          <w:cs/>
        </w:rPr>
        <w:t>ร</w:t>
      </w:r>
      <w:r w:rsidR="00ED390A" w:rsidRPr="00253EBD">
        <w:rPr>
          <w:rFonts w:asciiTheme="majorBidi" w:hAnsiTheme="majorBidi" w:cstheme="majorBidi"/>
          <w:i/>
          <w:iCs/>
          <w:sz w:val="30"/>
          <w:szCs w:val="30"/>
          <w:cs/>
        </w:rPr>
        <w:t>เง</w:t>
      </w:r>
      <w:r w:rsidR="00F04425" w:rsidRPr="00253EBD">
        <w:rPr>
          <w:rFonts w:asciiTheme="majorBidi" w:hAnsiTheme="majorBidi" w:cstheme="majorBidi"/>
          <w:i/>
          <w:iCs/>
          <w:sz w:val="30"/>
          <w:szCs w:val="30"/>
          <w:cs/>
        </w:rPr>
        <w:t>ิ</w:t>
      </w:r>
      <w:r w:rsidR="00ED390A" w:rsidRPr="00253EBD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  <w:r w:rsidR="00F85178" w:rsidRPr="00253EBD">
        <w:rPr>
          <w:rFonts w:asciiTheme="majorBidi" w:hAnsiTheme="majorBidi" w:cstheme="majorBidi"/>
          <w:i/>
          <w:iCs/>
          <w:sz w:val="30"/>
          <w:szCs w:val="30"/>
          <w:cs/>
        </w:rPr>
        <w:t>ร</w:t>
      </w:r>
      <w:r w:rsidR="00ED390A" w:rsidRPr="00253EBD">
        <w:rPr>
          <w:rFonts w:asciiTheme="majorBidi" w:hAnsiTheme="majorBidi" w:cstheme="majorBidi"/>
          <w:i/>
          <w:iCs/>
          <w:sz w:val="30"/>
          <w:szCs w:val="30"/>
          <w:cs/>
        </w:rPr>
        <w:t>ะหว่างกา</w:t>
      </w:r>
      <w:r w:rsidR="00F04425" w:rsidRPr="00253EBD">
        <w:rPr>
          <w:rFonts w:asciiTheme="majorBidi" w:hAnsiTheme="majorBidi" w:cstheme="majorBidi"/>
          <w:i/>
          <w:iCs/>
          <w:sz w:val="30"/>
          <w:szCs w:val="30"/>
          <w:cs/>
        </w:rPr>
        <w:t>ล</w:t>
      </w:r>
      <w:r w:rsidR="00407485" w:rsidRPr="00253E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390A" w:rsidRPr="00253EBD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53EBD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253EBD">
        <w:rPr>
          <w:rFonts w:asciiTheme="majorBidi" w:hAnsiTheme="majorBidi" w:cstheme="majorBidi"/>
          <w:sz w:val="30"/>
          <w:szCs w:val="30"/>
        </w:rPr>
        <w:t xml:space="preserve"> </w:t>
      </w:r>
    </w:p>
    <w:p w14:paraId="64422565" w14:textId="77777777" w:rsidR="00D90BB9" w:rsidRPr="006058CB" w:rsidRDefault="00D90BB9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B0DC68B" w14:textId="77777777" w:rsidR="00B955A6" w:rsidRPr="006058CB" w:rsidRDefault="00702C41" w:rsidP="00596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  <w:r w:rsidRPr="00253EBD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</w:t>
      </w:r>
      <w:r w:rsidR="00161E96" w:rsidRPr="00253EBD">
        <w:rPr>
          <w:rFonts w:asciiTheme="majorBidi" w:hAnsiTheme="majorBidi" w:cstheme="majorBidi"/>
          <w:spacing w:val="-6"/>
          <w:sz w:val="30"/>
          <w:szCs w:val="30"/>
          <w:cs/>
        </w:rPr>
        <w:t>ระหว่างกาล</w:t>
      </w:r>
      <w:r w:rsidRPr="00253EBD">
        <w:rPr>
          <w:rFonts w:asciiTheme="majorBidi" w:hAnsiTheme="majorBidi" w:cstheme="majorBidi"/>
          <w:spacing w:val="-6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</w:t>
      </w:r>
      <w:r w:rsidRPr="00253EBD">
        <w:rPr>
          <w:rFonts w:asciiTheme="majorBidi" w:hAnsiTheme="majorBidi" w:cstheme="majorBidi"/>
          <w:spacing w:val="4"/>
          <w:sz w:val="30"/>
          <w:szCs w:val="30"/>
          <w:cs/>
        </w:rPr>
        <w:t>กิจกรรม เหตุการณ์และสถานการณ์ใหม่</w:t>
      </w:r>
      <w:r w:rsidR="00ED390A" w:rsidRPr="00253EB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53EBD">
        <w:rPr>
          <w:rFonts w:asciiTheme="majorBidi" w:hAnsiTheme="majorBidi" w:cstheme="majorBidi"/>
          <w:spacing w:val="4"/>
          <w:sz w:val="30"/>
          <w:szCs w:val="30"/>
          <w:cs/>
        </w:rPr>
        <w:t xml:space="preserve">ๆ </w:t>
      </w:r>
      <w:r w:rsidR="00554749" w:rsidRPr="00253EBD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</w:t>
      </w:r>
      <w:r w:rsidR="00554749" w:rsidRPr="00253EBD">
        <w:rPr>
          <w:rFonts w:asciiTheme="majorBidi" w:hAnsiTheme="majorBidi" w:cstheme="majorBidi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253EB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4664F" w:rsidRPr="00253EBD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53EB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="00161E96" w:rsidRPr="00253EB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E4EE2" w:rsidRPr="00253EBD">
        <w:rPr>
          <w:rFonts w:asciiTheme="majorBidi" w:hAnsiTheme="majorBidi" w:cstheme="majorBidi"/>
          <w:spacing w:val="-6"/>
          <w:sz w:val="30"/>
          <w:szCs w:val="30"/>
          <w:cs/>
        </w:rPr>
        <w:t>256</w:t>
      </w:r>
      <w:r w:rsidR="00701563" w:rsidRPr="00253EBD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33760B" w:rsidRPr="00253EBD">
        <w:rPr>
          <w:rFonts w:asciiTheme="majorBidi" w:hAnsiTheme="majorBidi" w:cstheme="majorBidi"/>
          <w:spacing w:val="2"/>
          <w:sz w:val="30"/>
          <w:szCs w:val="30"/>
        </w:rPr>
        <w:br/>
      </w:r>
    </w:p>
    <w:p w14:paraId="5D3F3DE7" w14:textId="1A4CCAC2" w:rsidR="006058CB" w:rsidRDefault="00B955A6" w:rsidP="00596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955A6">
        <w:rPr>
          <w:rFonts w:asciiTheme="majorBidi" w:hAnsiTheme="majorBidi" w:cstheme="majorBidi" w:hint="cs"/>
          <w:spacing w:val="8"/>
          <w:sz w:val="30"/>
          <w:szCs w:val="30"/>
          <w:cs/>
        </w:rPr>
        <w:t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Pr="00B955A6">
        <w:rPr>
          <w:rFonts w:asciiTheme="majorBidi" w:hAnsiTheme="majorBidi" w:cstheme="majorBidi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B955A6">
        <w:rPr>
          <w:rFonts w:asciiTheme="majorBidi" w:hAnsiTheme="majorBidi" w:cstheme="majorBidi"/>
          <w:sz w:val="30"/>
          <w:szCs w:val="30"/>
        </w:rPr>
        <w:t xml:space="preserve">1 </w:t>
      </w:r>
      <w:r w:rsidRPr="00B955A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955A6">
        <w:rPr>
          <w:rFonts w:asciiTheme="majorBidi" w:hAnsiTheme="majorBidi" w:cstheme="majorBidi"/>
          <w:sz w:val="30"/>
          <w:szCs w:val="30"/>
        </w:rPr>
        <w:t xml:space="preserve">2564 </w:t>
      </w:r>
      <w:r w:rsidRPr="00B955A6">
        <w:rPr>
          <w:rFonts w:asciiTheme="majorBidi" w:hAnsiTheme="majorBidi" w:cstheme="majorBidi" w:hint="cs"/>
          <w:sz w:val="30"/>
          <w:szCs w:val="30"/>
          <w:cs/>
        </w:rPr>
        <w:t>และไม่ได้นำมาตรฐานการรายงานทางการเงินที่ยังไม่มี</w:t>
      </w:r>
      <w:r w:rsidRPr="00B955A6">
        <w:rPr>
          <w:rFonts w:asciiTheme="majorBidi" w:hAnsiTheme="majorBidi" w:cstheme="majorBidi" w:hint="cs"/>
          <w:spacing w:val="4"/>
          <w:sz w:val="30"/>
          <w:szCs w:val="30"/>
          <w:cs/>
        </w:rPr>
        <w:t>ผลบังคับใช้มาถือปฏิบัต</w:t>
      </w:r>
      <w:r w:rsidR="00797941">
        <w:rPr>
          <w:rFonts w:asciiTheme="majorBidi" w:hAnsiTheme="majorBidi" w:cstheme="majorBidi" w:hint="cs"/>
          <w:spacing w:val="4"/>
          <w:sz w:val="30"/>
          <w:szCs w:val="30"/>
          <w:cs/>
        </w:rPr>
        <w:t>ิ</w:t>
      </w:r>
      <w:r w:rsidRPr="00B955A6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ก่อนวันที่มีผลบังคับใช้ ทั้งนี้ การถือปฏิบัติดังกล่าวไม่มีผลกระทบอย่างมีสาระสำคัญต่อ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</w:p>
    <w:p w14:paraId="7026CB21" w14:textId="77777777" w:rsidR="006058CB" w:rsidRPr="006058CB" w:rsidRDefault="006058CB" w:rsidP="0060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B4BA91A" w14:textId="0EFDA2C0" w:rsidR="006058CB" w:rsidRPr="00130540" w:rsidRDefault="006058CB" w:rsidP="006058C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40A30484" w14:textId="77777777" w:rsidR="006058CB" w:rsidRPr="006058CB" w:rsidRDefault="006058CB" w:rsidP="0060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8F10D06" w14:textId="20167131" w:rsidR="006058CB" w:rsidRPr="006058CB" w:rsidRDefault="006058CB" w:rsidP="006058CB">
      <w:pPr>
        <w:pStyle w:val="block"/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6058CB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="00797941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ฏิ</w:t>
      </w:r>
      <w:r w:rsidRPr="006058CB">
        <w:rPr>
          <w:rFonts w:asciiTheme="majorBidi" w:eastAsia="Calibri" w:hAnsiTheme="majorBidi" w:cstheme="majorBidi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6058CB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</w:t>
      </w:r>
      <w:r w:rsidRPr="006058CB">
        <w:rPr>
          <w:rFonts w:asciiTheme="majorBidi" w:eastAsia="Calibri" w:hAnsiTheme="majorBidi" w:cstheme="majorBidi"/>
          <w:sz w:val="30"/>
          <w:szCs w:val="30"/>
          <w:cs/>
        </w:rPr>
        <w:t>ทั้งนี้ นโยบายการบัญชี วิธีกา</w:t>
      </w:r>
      <w:r w:rsidRPr="006058CB">
        <w:rPr>
          <w:rFonts w:asciiTheme="majorBidi" w:eastAsia="Calibri" w:hAnsiTheme="majorBidi" w:cstheme="majorBidi"/>
          <w:sz w:val="30"/>
          <w:szCs w:val="30"/>
          <w:cs/>
          <w:lang w:val="en-US" w:bidi="th-TH"/>
        </w:rPr>
        <w:t>ร</w:t>
      </w:r>
      <w:r w:rsidRPr="006058CB">
        <w:rPr>
          <w:rFonts w:asciiTheme="majorBidi" w:eastAsia="Calibri" w:hAnsiTheme="majorBidi" w:cstheme="majorBidi"/>
          <w:sz w:val="30"/>
          <w:szCs w:val="30"/>
          <w:cs/>
        </w:rPr>
        <w:t>คำนวณและแหล่งข้อมูลสำคัญที่ใช้ในการประมาณการซึ่งอาจมีความไม่แน่นอนนั้น</w:t>
      </w:r>
      <w:r w:rsidRPr="006058CB">
        <w:rPr>
          <w:rFonts w:asciiTheme="majorBidi" w:eastAsia="Calibri" w:hAnsiTheme="majorBidi" w:cstheme="majorBidi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6058CB">
        <w:rPr>
          <w:rFonts w:asciiTheme="majorBidi" w:eastAsia="Calibr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6058CB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31 </w:t>
      </w:r>
      <w:r w:rsidRPr="006058CB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6058CB">
        <w:rPr>
          <w:rFonts w:asciiTheme="majorBidi" w:eastAsia="Calibri" w:hAnsiTheme="majorBidi" w:cstheme="majorBidi"/>
          <w:sz w:val="30"/>
          <w:szCs w:val="30"/>
          <w:lang w:bidi="th-TH"/>
        </w:rPr>
        <w:t>256</w:t>
      </w:r>
      <w:r>
        <w:rPr>
          <w:rFonts w:asciiTheme="majorBidi" w:eastAsia="Calibri" w:hAnsiTheme="majorBidi" w:cstheme="majorBidi"/>
          <w:sz w:val="30"/>
          <w:szCs w:val="30"/>
          <w:lang w:val="en-US" w:bidi="th-TH"/>
        </w:rPr>
        <w:t>3</w:t>
      </w:r>
    </w:p>
    <w:p w14:paraId="3D8D3781" w14:textId="5E369CB6" w:rsidR="00F953DB" w:rsidRPr="00B955A6" w:rsidRDefault="00DC6955" w:rsidP="0060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955A6">
        <w:rPr>
          <w:rFonts w:asciiTheme="majorBidi" w:hAnsiTheme="majorBidi" w:cstheme="majorBidi"/>
          <w:sz w:val="30"/>
          <w:szCs w:val="30"/>
        </w:rPr>
        <w:br w:type="page"/>
      </w:r>
    </w:p>
    <w:p w14:paraId="6D972B6C" w14:textId="77777777" w:rsidR="008E67E2" w:rsidRPr="00171165" w:rsidRDefault="002F3CA4" w:rsidP="002F3C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71165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5B69CD16" w14:textId="77777777" w:rsidR="00B87902" w:rsidRPr="00171165" w:rsidRDefault="00B87902" w:rsidP="001A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12E81420" w:rsidR="00DC6955" w:rsidRPr="002F7A53" w:rsidRDefault="0045785C" w:rsidP="00DC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F7A5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2F7A5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2F7A5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2F7A5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2F7A5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2F7A5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D5343A" w:rsidRPr="002F7A53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E11819" w:rsidRPr="002F7A5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E4EE2" w:rsidRPr="002F7A53">
        <w:rPr>
          <w:rFonts w:asciiTheme="majorBidi" w:hAnsiTheme="majorBidi" w:cstheme="majorBidi"/>
          <w:sz w:val="30"/>
          <w:szCs w:val="30"/>
        </w:rPr>
        <w:t>3</w:t>
      </w:r>
      <w:r w:rsidR="00D5343A" w:rsidRPr="002F7A53">
        <w:rPr>
          <w:rFonts w:asciiTheme="majorBidi" w:hAnsiTheme="majorBidi" w:cstheme="majorBidi"/>
          <w:sz w:val="30"/>
          <w:szCs w:val="30"/>
        </w:rPr>
        <w:t>1</w:t>
      </w:r>
      <w:r w:rsidR="00991FC0" w:rsidRPr="002F7A53">
        <w:rPr>
          <w:rFonts w:asciiTheme="majorBidi" w:hAnsiTheme="majorBidi" w:cstheme="majorBidi"/>
          <w:sz w:val="30"/>
          <w:szCs w:val="30"/>
        </w:rPr>
        <w:t xml:space="preserve"> </w:t>
      </w:r>
      <w:r w:rsidR="00D5343A" w:rsidRPr="002F7A5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50102" w:rsidRPr="002F7A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4EE2" w:rsidRPr="002F7A53">
        <w:rPr>
          <w:rFonts w:asciiTheme="majorBidi" w:hAnsiTheme="majorBidi" w:cstheme="majorBidi"/>
          <w:sz w:val="30"/>
          <w:szCs w:val="30"/>
        </w:rPr>
        <w:t>256</w:t>
      </w:r>
      <w:r w:rsidR="00D5343A" w:rsidRPr="002F7A53">
        <w:rPr>
          <w:rFonts w:asciiTheme="majorBidi" w:hAnsiTheme="majorBidi" w:cstheme="majorBidi"/>
          <w:sz w:val="30"/>
          <w:szCs w:val="30"/>
        </w:rPr>
        <w:t>4</w:t>
      </w:r>
      <w:r w:rsidR="00E11819" w:rsidRPr="002F7A53">
        <w:rPr>
          <w:rFonts w:asciiTheme="majorBidi" w:hAnsiTheme="majorBidi" w:cstheme="majorBidi"/>
          <w:sz w:val="30"/>
          <w:szCs w:val="30"/>
        </w:rPr>
        <w:t xml:space="preserve"> </w:t>
      </w:r>
    </w:p>
    <w:p w14:paraId="65C213B2" w14:textId="45A73BBD" w:rsidR="00D2457C" w:rsidRDefault="00D2457C" w:rsidP="002F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E550BE" w:rsidRPr="00823DD0" w14:paraId="02669AFD" w14:textId="77777777" w:rsidTr="00B50102">
        <w:trPr>
          <w:cantSplit/>
        </w:trPr>
        <w:tc>
          <w:tcPr>
            <w:tcW w:w="6300" w:type="dxa"/>
            <w:shd w:val="clear" w:color="auto" w:fill="auto"/>
          </w:tcPr>
          <w:p w14:paraId="105651E9" w14:textId="07EB1C32" w:rsidR="00E550BE" w:rsidRPr="00823DD0" w:rsidRDefault="00E550BE" w:rsidP="00B5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2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910520" w14:textId="77777777" w:rsidR="00E550BE" w:rsidRPr="00823DD0" w:rsidRDefault="00E550BE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7E8049" w14:textId="77777777" w:rsidR="00E550BE" w:rsidRPr="00823DD0" w:rsidRDefault="00E550BE" w:rsidP="00B5010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0C13F5" w14:textId="77777777" w:rsidR="00E550BE" w:rsidRPr="00823DD0" w:rsidRDefault="00E550BE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50102" w:rsidRPr="00823DD0" w14:paraId="0527BE2B" w14:textId="77777777" w:rsidTr="00B50102">
        <w:trPr>
          <w:cantSplit/>
        </w:trPr>
        <w:tc>
          <w:tcPr>
            <w:tcW w:w="6300" w:type="dxa"/>
            <w:shd w:val="clear" w:color="auto" w:fill="auto"/>
          </w:tcPr>
          <w:p w14:paraId="19793DAD" w14:textId="70C22ABB" w:rsidR="00B50102" w:rsidRPr="00823DD0" w:rsidRDefault="00B50102" w:rsidP="00B5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534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34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3FC7D3" w14:textId="02C946BD" w:rsidR="00B50102" w:rsidRPr="00B50102" w:rsidRDefault="00B50102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D5343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1C969" w14:textId="77777777" w:rsidR="00B50102" w:rsidRPr="00823DD0" w:rsidRDefault="00B50102" w:rsidP="00B5010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F8A03A" w14:textId="12CF91AD" w:rsidR="00B50102" w:rsidRPr="00823DD0" w:rsidRDefault="00B50102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D5343A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B50102" w:rsidRPr="00823DD0" w14:paraId="07211E44" w14:textId="77777777" w:rsidTr="00B50102">
        <w:trPr>
          <w:cantSplit/>
        </w:trPr>
        <w:tc>
          <w:tcPr>
            <w:tcW w:w="6300" w:type="dxa"/>
            <w:shd w:val="clear" w:color="auto" w:fill="auto"/>
          </w:tcPr>
          <w:p w14:paraId="60B73D14" w14:textId="77777777" w:rsidR="00B50102" w:rsidRPr="00823DD0" w:rsidRDefault="00B50102" w:rsidP="00B501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0AF10B7" w14:textId="77777777" w:rsidR="00B50102" w:rsidRPr="00823DD0" w:rsidRDefault="00B50102" w:rsidP="00B5010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50102" w:rsidRPr="00823DD0" w14:paraId="4216625F" w14:textId="77777777" w:rsidTr="00B50102">
        <w:trPr>
          <w:cantSplit/>
        </w:trPr>
        <w:tc>
          <w:tcPr>
            <w:tcW w:w="6300" w:type="dxa"/>
          </w:tcPr>
          <w:p w14:paraId="1C92CBD4" w14:textId="77777777" w:rsidR="00B50102" w:rsidRPr="00823DD0" w:rsidRDefault="00B50102" w:rsidP="00B501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6A2558A" w14:textId="77777777" w:rsidR="00B50102" w:rsidRPr="00823DD0" w:rsidRDefault="00B50102" w:rsidP="00B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B85A96" w14:textId="77777777" w:rsidR="00B50102" w:rsidRPr="00823DD0" w:rsidRDefault="00B50102" w:rsidP="00B501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7802F6" w14:textId="77777777" w:rsidR="00B50102" w:rsidRPr="00823DD0" w:rsidRDefault="00B50102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5D7A67DF" w14:textId="77777777" w:rsidTr="00B50102">
        <w:trPr>
          <w:cantSplit/>
        </w:trPr>
        <w:tc>
          <w:tcPr>
            <w:tcW w:w="6300" w:type="dxa"/>
          </w:tcPr>
          <w:p w14:paraId="6FC8A988" w14:textId="77777777" w:rsidR="00A22967" w:rsidRPr="00823DD0" w:rsidRDefault="00A22967" w:rsidP="00A2296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001CAA24" w14:textId="3AAAF09F" w:rsidR="00A22967" w:rsidRPr="00823DD0" w:rsidRDefault="00D80CAC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7D18F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4EF5AC8" w14:textId="3BD6455D" w:rsidR="00A22967" w:rsidRPr="00823DD0" w:rsidRDefault="00D80CAC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</w:tr>
      <w:tr w:rsidR="00A22967" w:rsidRPr="00823DD0" w14:paraId="25D5CC10" w14:textId="77777777" w:rsidTr="00B50102">
        <w:trPr>
          <w:cantSplit/>
          <w:trHeight w:val="389"/>
        </w:trPr>
        <w:tc>
          <w:tcPr>
            <w:tcW w:w="6300" w:type="dxa"/>
          </w:tcPr>
          <w:p w14:paraId="3BEFBF36" w14:textId="6BCC1218" w:rsidR="00A22967" w:rsidRPr="00823DD0" w:rsidRDefault="002F7A53" w:rsidP="00A2296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="00A22967"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7787555A" w14:textId="52B84627" w:rsidR="00A22967" w:rsidRPr="00823DD0" w:rsidRDefault="00D80CAC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25CA0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083494" w14:textId="5554CC6C" w:rsidR="00A22967" w:rsidRPr="00823DD0" w:rsidRDefault="00D80CAC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A22967" w:rsidRPr="00823DD0" w14:paraId="6B9DBFC2" w14:textId="77777777" w:rsidTr="00B50102">
        <w:trPr>
          <w:cantSplit/>
        </w:trPr>
        <w:tc>
          <w:tcPr>
            <w:tcW w:w="6300" w:type="dxa"/>
          </w:tcPr>
          <w:p w14:paraId="1602416E" w14:textId="77777777" w:rsidR="00A22967" w:rsidRPr="00823DD0" w:rsidRDefault="00A22967" w:rsidP="00A229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94D49A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AD0843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22D6F7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353E6DEC" w14:textId="77777777" w:rsidTr="00B50102">
        <w:trPr>
          <w:cantSplit/>
        </w:trPr>
        <w:tc>
          <w:tcPr>
            <w:tcW w:w="6300" w:type="dxa"/>
          </w:tcPr>
          <w:p w14:paraId="1DD26366" w14:textId="77777777" w:rsidR="00A22967" w:rsidRPr="00823DD0" w:rsidRDefault="00A22967" w:rsidP="00A2296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2B3C0584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AC5B0A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2D706A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2D991C70" w14:textId="77777777" w:rsidTr="00B50102">
        <w:trPr>
          <w:cantSplit/>
        </w:trPr>
        <w:tc>
          <w:tcPr>
            <w:tcW w:w="6300" w:type="dxa"/>
          </w:tcPr>
          <w:p w14:paraId="370BC14A" w14:textId="77777777" w:rsidR="00A22967" w:rsidRPr="00823DD0" w:rsidRDefault="00A22967" w:rsidP="00A2296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59030375" w14:textId="34B508BB" w:rsidR="00A22967" w:rsidRPr="00823DD0" w:rsidRDefault="001E5513" w:rsidP="00867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87598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B43D1B" w14:textId="780103D4" w:rsidR="00A22967" w:rsidRPr="00823DD0" w:rsidRDefault="00D80CAC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3,876</w:t>
            </w:r>
          </w:p>
        </w:tc>
      </w:tr>
    </w:tbl>
    <w:p w14:paraId="56D472E0" w14:textId="77777777" w:rsidR="00B50102" w:rsidRPr="00823DD0" w:rsidRDefault="00B50102" w:rsidP="00B50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8495138" w14:textId="3EE5BD40" w:rsidR="002E036C" w:rsidRPr="00130540" w:rsidRDefault="002E036C" w:rsidP="00E8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3</w:t>
      </w:r>
      <w:r w:rsidR="006B7B96">
        <w:rPr>
          <w:rFonts w:asciiTheme="majorBidi" w:hAnsiTheme="majorBidi" w:cstheme="majorBidi"/>
          <w:sz w:val="30"/>
          <w:szCs w:val="30"/>
        </w:rPr>
        <w:t>1</w:t>
      </w:r>
      <w:r w:rsidR="006A7961">
        <w:rPr>
          <w:rFonts w:asciiTheme="majorBidi" w:hAnsiTheme="majorBidi" w:cstheme="majorBidi"/>
          <w:sz w:val="30"/>
          <w:szCs w:val="30"/>
        </w:rPr>
        <w:t xml:space="preserve"> </w:t>
      </w:r>
      <w:r w:rsidR="006B7B9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229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256</w:t>
      </w:r>
      <w:r w:rsidR="006B7B96">
        <w:rPr>
          <w:rFonts w:asciiTheme="majorBidi" w:hAnsiTheme="majorBidi" w:cstheme="majorBidi"/>
          <w:sz w:val="30"/>
          <w:szCs w:val="30"/>
        </w:rPr>
        <w:t>4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และ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31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</w:t>
      </w:r>
      <w:r w:rsidR="006B7B96">
        <w:rPr>
          <w:rFonts w:asciiTheme="majorBidi" w:hAnsiTheme="majorBidi" w:cstheme="majorBidi"/>
          <w:sz w:val="30"/>
          <w:szCs w:val="30"/>
        </w:rPr>
        <w:t>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D13F" w14:textId="77777777" w:rsidR="00CF0E3C" w:rsidRPr="00D302C8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130540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6A7961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0BF3243E" w:rsidR="000C6B66" w:rsidRPr="00130540" w:rsidRDefault="006A7961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6B7B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6B7B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130540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130540" w:rsidRDefault="002E4EE2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130540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773EDB62" w:rsidR="00C21E3B" w:rsidRPr="006B7B96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B7B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130540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7D582960" w:rsidR="00C21E3B" w:rsidRPr="0013054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6B7B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C21E3B" w:rsidRPr="00130540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130540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130540" w14:paraId="45141263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6F1DD863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13054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13054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13054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E3B" w:rsidRPr="00130540" w14:paraId="14991899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C21E3B" w:rsidRPr="00130540" w:rsidRDefault="00E60967" w:rsidP="00C21E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D8EA2B" w14:textId="5C6FC271" w:rsidR="00C21E3B" w:rsidRPr="00130540" w:rsidRDefault="00D80CAC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13054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C00553" w14:textId="1EAADE73" w:rsidR="00C21E3B" w:rsidRPr="00130540" w:rsidRDefault="006B7B96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1"/>
                <w:sz w:val="30"/>
                <w:szCs w:val="30"/>
              </w:rPr>
              <w:t>791</w:t>
            </w:r>
          </w:p>
        </w:tc>
      </w:tr>
    </w:tbl>
    <w:p w14:paraId="60594899" w14:textId="77777777" w:rsidR="00DC6955" w:rsidRDefault="00DC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AD07CD" w14:textId="5A0C1F5C" w:rsidR="00BB00F4" w:rsidRPr="00171165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171165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5D49E41" w14:textId="77777777" w:rsidR="00BB00F4" w:rsidRPr="00171165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71165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171165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171165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171165" w:rsidRDefault="00BB00F4" w:rsidP="00BB00F4">
      <w:pPr>
        <w:rPr>
          <w:rFonts w:asciiTheme="majorBidi" w:hAnsiTheme="majorBidi" w:cstheme="majorBidi"/>
          <w:sz w:val="24"/>
          <w:szCs w:val="24"/>
        </w:rPr>
      </w:pPr>
    </w:p>
    <w:p w14:paraId="2013061C" w14:textId="76B5BF3D" w:rsidR="00BB00F4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FC2A5E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FC2A5E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FC2A5E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FC2A5E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FC2A5E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Pr="00FC2A5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E4EE2" w:rsidRPr="00FC2A5E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FC2A5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14DE28B5" w14:textId="77777777" w:rsidR="00111FF7" w:rsidRPr="00171165" w:rsidRDefault="00111FF7" w:rsidP="00DC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25CCFCE4" w14:textId="77777777" w:rsidR="00D97B7C" w:rsidRDefault="00D97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481EB3F" w14:textId="0BF08939" w:rsidR="00186DAC" w:rsidRDefault="00186DAC" w:rsidP="00D03D8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730A7C44" w14:textId="77777777" w:rsidR="00186DAC" w:rsidRPr="00D03D85" w:rsidRDefault="00186DAC" w:rsidP="00D03D85">
      <w:pPr>
        <w:spacing w:line="240" w:lineRule="auto"/>
        <w:ind w:firstLine="1152"/>
        <w:rPr>
          <w:sz w:val="10"/>
          <w:szCs w:val="10"/>
          <w:lang w:val="th-TH" w:eastAsia="x-none"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620"/>
        <w:gridCol w:w="270"/>
        <w:gridCol w:w="1710"/>
        <w:gridCol w:w="180"/>
      </w:tblGrid>
      <w:tr w:rsidR="00186DAC" w:rsidRPr="001C5546" w14:paraId="3DCD89A8" w14:textId="77777777" w:rsidTr="00F52147">
        <w:trPr>
          <w:cantSplit/>
          <w:tblHeader/>
        </w:trPr>
        <w:tc>
          <w:tcPr>
            <w:tcW w:w="5490" w:type="dxa"/>
            <w:vAlign w:val="bottom"/>
          </w:tcPr>
          <w:p w14:paraId="7FFEC4A7" w14:textId="77777777" w:rsidR="00186DAC" w:rsidRPr="001C5546" w:rsidRDefault="00186DAC" w:rsidP="00F521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BCB315A" w14:textId="77777777" w:rsidR="00186DAC" w:rsidRPr="00CC2A8F" w:rsidRDefault="00186DAC" w:rsidP="00F521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C2A8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CC2A8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CC2A8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CC2A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6D313F1B" w14:textId="77777777" w:rsidR="00186DAC" w:rsidRPr="00CC2A8F" w:rsidRDefault="00186DAC" w:rsidP="00F521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54EE0ED" w14:textId="77777777" w:rsidR="00186DAC" w:rsidRPr="00CC2A8F" w:rsidRDefault="00186DAC" w:rsidP="00F5214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C2A8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CC2A8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CC2A8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80" w:type="dxa"/>
          </w:tcPr>
          <w:p w14:paraId="0E17B027" w14:textId="77777777" w:rsidR="00186DAC" w:rsidRPr="001C5546" w:rsidRDefault="00186DAC" w:rsidP="00F521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</w:tr>
      <w:tr w:rsidR="00186DAC" w:rsidRPr="001C5546" w14:paraId="5872F568" w14:textId="77777777" w:rsidTr="00F52147">
        <w:trPr>
          <w:cantSplit/>
          <w:tblHeader/>
        </w:trPr>
        <w:tc>
          <w:tcPr>
            <w:tcW w:w="5490" w:type="dxa"/>
            <w:vAlign w:val="bottom"/>
          </w:tcPr>
          <w:p w14:paraId="1126C26F" w14:textId="77777777" w:rsidR="00186DAC" w:rsidRPr="006A50BC" w:rsidRDefault="00186DAC" w:rsidP="00F521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vertAlign w:val="superscript"/>
                <w:cs/>
                <w:lang w:bidi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6FDCBFB" w14:textId="23389BD0" w:rsidR="00186DAC" w:rsidRPr="006A50BC" w:rsidRDefault="00186DAC" w:rsidP="00F5214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6A50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20C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A50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180" w:type="dxa"/>
          </w:tcPr>
          <w:p w14:paraId="218723BE" w14:textId="77777777" w:rsidR="00186DAC" w:rsidRPr="001C5546" w:rsidRDefault="00186DAC" w:rsidP="00F521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</w:tr>
      <w:tr w:rsidR="00186DAC" w:rsidRPr="001C5546" w14:paraId="42C0CB7F" w14:textId="77777777" w:rsidTr="00F52147">
        <w:trPr>
          <w:cantSplit/>
        </w:trPr>
        <w:tc>
          <w:tcPr>
            <w:tcW w:w="5490" w:type="dxa"/>
            <w:hideMark/>
          </w:tcPr>
          <w:p w14:paraId="68E68D8F" w14:textId="77777777" w:rsidR="00186DAC" w:rsidRPr="00CC2A8F" w:rsidRDefault="00186DAC" w:rsidP="00F521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2A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6FD19B63" w14:textId="29033084" w:rsidR="00186DAC" w:rsidRPr="001C5546" w:rsidRDefault="00404AEB" w:rsidP="00F52147">
            <w:pPr>
              <w:pStyle w:val="acctfourfigures"/>
              <w:tabs>
                <w:tab w:val="decimal" w:pos="465"/>
                <w:tab w:val="left" w:pos="1272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 w:rsidR="00214EF1">
              <w:rPr>
                <w:rFonts w:asciiTheme="majorBidi" w:hAnsiTheme="majorBidi" w:cstheme="majorBidi"/>
                <w:sz w:val="30"/>
                <w:szCs w:val="30"/>
              </w:rPr>
              <w:t>82,736</w:t>
            </w:r>
          </w:p>
        </w:tc>
        <w:tc>
          <w:tcPr>
            <w:tcW w:w="270" w:type="dxa"/>
          </w:tcPr>
          <w:p w14:paraId="57430925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C2A4BC" w14:textId="77777777" w:rsidR="00186DAC" w:rsidRPr="0074547A" w:rsidRDefault="00186DAC" w:rsidP="00F52147">
            <w:pPr>
              <w:pStyle w:val="acctfourfigures"/>
              <w:tabs>
                <w:tab w:val="decimal" w:pos="731"/>
                <w:tab w:val="left" w:pos="1176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56,018</w:t>
            </w:r>
          </w:p>
        </w:tc>
        <w:tc>
          <w:tcPr>
            <w:tcW w:w="180" w:type="dxa"/>
          </w:tcPr>
          <w:p w14:paraId="6336A765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DAC" w:rsidRPr="001C5546" w14:paraId="6C9E7EDE" w14:textId="77777777" w:rsidTr="00F52147">
        <w:trPr>
          <w:cantSplit/>
        </w:trPr>
        <w:tc>
          <w:tcPr>
            <w:tcW w:w="5490" w:type="dxa"/>
            <w:hideMark/>
          </w:tcPr>
          <w:p w14:paraId="794BA000" w14:textId="77777777" w:rsidR="00186DAC" w:rsidRPr="00CC2A8F" w:rsidRDefault="00186DAC" w:rsidP="00F521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2A8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65460A2C" w14:textId="77777777" w:rsidR="00186DAC" w:rsidRPr="001C5546" w:rsidRDefault="00186DAC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122A9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9B7DB9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32CAE5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DAC" w:rsidRPr="001C5546" w14:paraId="675C5F32" w14:textId="77777777" w:rsidTr="00F52147">
        <w:trPr>
          <w:cantSplit/>
        </w:trPr>
        <w:tc>
          <w:tcPr>
            <w:tcW w:w="5490" w:type="dxa"/>
            <w:hideMark/>
          </w:tcPr>
          <w:p w14:paraId="1775F606" w14:textId="77777777" w:rsidR="00186DAC" w:rsidRPr="00CC2A8F" w:rsidRDefault="00186DAC" w:rsidP="00F521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C2A8F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CC2A8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236C02E6" w14:textId="09DF391D" w:rsidR="00186DAC" w:rsidRPr="001C5546" w:rsidRDefault="00214EF1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87,92</w:t>
            </w:r>
            <w:r w:rsidR="00D97B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B7E64F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0B1362" w14:textId="09DFA151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404A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4EF3504C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DAC" w:rsidRPr="001C5546" w14:paraId="4B2FFBF9" w14:textId="77777777" w:rsidTr="00F52147">
        <w:trPr>
          <w:cantSplit/>
        </w:trPr>
        <w:tc>
          <w:tcPr>
            <w:tcW w:w="5490" w:type="dxa"/>
            <w:hideMark/>
          </w:tcPr>
          <w:p w14:paraId="5DBCEBC9" w14:textId="77777777" w:rsidR="00186DAC" w:rsidRPr="00CC2A8F" w:rsidRDefault="00186DAC" w:rsidP="00F521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C2A8F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CC2A8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3AE6A11" w14:textId="32C7D606" w:rsidR="00186DAC" w:rsidRPr="001C5546" w:rsidRDefault="00214EF1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46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27E52B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F780B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180" w:type="dxa"/>
          </w:tcPr>
          <w:p w14:paraId="68FCF42B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DAC" w:rsidRPr="001C5546" w14:paraId="15BED102" w14:textId="77777777" w:rsidTr="00F52147">
        <w:trPr>
          <w:cantSplit/>
        </w:trPr>
        <w:tc>
          <w:tcPr>
            <w:tcW w:w="5490" w:type="dxa"/>
            <w:hideMark/>
          </w:tcPr>
          <w:p w14:paraId="67FE0A3E" w14:textId="77777777" w:rsidR="00186DAC" w:rsidRPr="00CC2A8F" w:rsidRDefault="00186DAC" w:rsidP="00F521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C2A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CC2A8F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CC2A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BD5E0" w14:textId="0F05F6F4" w:rsidR="00186DAC" w:rsidRPr="001C5546" w:rsidRDefault="00214EF1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</w:t>
            </w:r>
            <w:r w:rsidR="00D97B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A8B4AF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89443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  <w:tc>
          <w:tcPr>
            <w:tcW w:w="180" w:type="dxa"/>
          </w:tcPr>
          <w:p w14:paraId="05CC9D65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DAC" w:rsidRPr="001C5546" w14:paraId="37CEE641" w14:textId="77777777" w:rsidTr="00F52147">
        <w:trPr>
          <w:cantSplit/>
        </w:trPr>
        <w:tc>
          <w:tcPr>
            <w:tcW w:w="5490" w:type="dxa"/>
            <w:hideMark/>
          </w:tcPr>
          <w:p w14:paraId="5464FEBC" w14:textId="77777777" w:rsidR="00186DAC" w:rsidRPr="00CC2A8F" w:rsidRDefault="00186DAC" w:rsidP="00F521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D574D" w14:textId="3F9F86FF" w:rsidR="00186DAC" w:rsidRPr="001C5546" w:rsidRDefault="00214EF1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173,7</w:t>
            </w:r>
            <w:r w:rsidR="00D97B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65AF91D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3CD10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93,244</w:t>
            </w:r>
          </w:p>
        </w:tc>
        <w:tc>
          <w:tcPr>
            <w:tcW w:w="180" w:type="dxa"/>
          </w:tcPr>
          <w:p w14:paraId="51AEBE7F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6DAC" w:rsidRPr="001C5546" w14:paraId="57CDF5FF" w14:textId="77777777" w:rsidTr="00F52147">
        <w:trPr>
          <w:cantSplit/>
          <w:trHeight w:val="71"/>
        </w:trPr>
        <w:tc>
          <w:tcPr>
            <w:tcW w:w="5490" w:type="dxa"/>
            <w:vAlign w:val="bottom"/>
            <w:hideMark/>
          </w:tcPr>
          <w:p w14:paraId="17641678" w14:textId="77777777" w:rsidR="00186DAC" w:rsidRPr="00CC2A8F" w:rsidRDefault="00186DAC" w:rsidP="00F521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2A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2A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EBEAD" w14:textId="3778566F" w:rsidR="00186DAC" w:rsidRPr="001C5546" w:rsidRDefault="00404AEB" w:rsidP="00F52147">
            <w:pPr>
              <w:pStyle w:val="acctfourfigures"/>
              <w:tabs>
                <w:tab w:val="clear" w:pos="765"/>
                <w:tab w:val="decimal" w:pos="465"/>
                <w:tab w:val="left" w:pos="912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 w:rsidR="00214EF1" w:rsidRPr="00E2446B">
              <w:rPr>
                <w:rFonts w:asciiTheme="majorBidi" w:hAnsiTheme="majorBidi" w:cstheme="majorBidi"/>
                <w:sz w:val="30"/>
                <w:szCs w:val="30"/>
              </w:rPr>
              <w:t>(2,887)</w:t>
            </w:r>
          </w:p>
        </w:tc>
        <w:tc>
          <w:tcPr>
            <w:tcW w:w="270" w:type="dxa"/>
            <w:vAlign w:val="bottom"/>
          </w:tcPr>
          <w:p w14:paraId="31A5DED2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61EE63" w14:textId="65ECF959" w:rsidR="00186DAC" w:rsidRPr="00E2446B" w:rsidRDefault="006A50B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186DAC" w:rsidRPr="00E2446B">
              <w:rPr>
                <w:rFonts w:asciiTheme="majorBidi" w:hAnsiTheme="majorBidi" w:cstheme="majorBidi"/>
                <w:sz w:val="30"/>
                <w:szCs w:val="30"/>
              </w:rPr>
              <w:t>(2,887)</w:t>
            </w:r>
          </w:p>
        </w:tc>
        <w:tc>
          <w:tcPr>
            <w:tcW w:w="180" w:type="dxa"/>
            <w:vAlign w:val="bottom"/>
          </w:tcPr>
          <w:p w14:paraId="1F032C7A" w14:textId="77777777" w:rsidR="00186DAC" w:rsidRPr="00E2446B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6DAC" w:rsidRPr="001C5546" w14:paraId="5B52D754" w14:textId="77777777" w:rsidTr="00F52147">
        <w:trPr>
          <w:cantSplit/>
        </w:trPr>
        <w:tc>
          <w:tcPr>
            <w:tcW w:w="5490" w:type="dxa"/>
            <w:hideMark/>
          </w:tcPr>
          <w:p w14:paraId="136321E3" w14:textId="77777777" w:rsidR="00186DAC" w:rsidRPr="00CC2A8F" w:rsidRDefault="00186DAC" w:rsidP="00F521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7CAAB" w14:textId="015F867E" w:rsidR="00186DAC" w:rsidRPr="00D97B7C" w:rsidRDefault="00214EF1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170,83</w:t>
            </w:r>
            <w:r w:rsidR="00D97B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4C6EDB7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A7F64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90,357</w:t>
            </w:r>
          </w:p>
        </w:tc>
        <w:tc>
          <w:tcPr>
            <w:tcW w:w="180" w:type="dxa"/>
          </w:tcPr>
          <w:p w14:paraId="5815E72F" w14:textId="77777777" w:rsidR="00186DAC" w:rsidRPr="001C5546" w:rsidRDefault="00186DAC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8B45258" w14:textId="14E7F8CD" w:rsidR="00186DAC" w:rsidRPr="00D03D85" w:rsidRDefault="00186DAC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4"/>
          <w:szCs w:val="14"/>
          <w:lang w:eastAsia="x-none"/>
        </w:rPr>
      </w:pPr>
    </w:p>
    <w:p w14:paraId="29CC54A3" w14:textId="7E0F342E" w:rsidR="00AF6A35" w:rsidRPr="00E203E4" w:rsidRDefault="00DB3383" w:rsidP="00D03D8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203E4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1ED7C37D" w14:textId="77777777" w:rsidR="00104C90" w:rsidRPr="006A50BC" w:rsidRDefault="00104C90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10"/>
          <w:szCs w:val="10"/>
        </w:rPr>
      </w:pPr>
    </w:p>
    <w:p w14:paraId="567356D2" w14:textId="297BB196" w:rsidR="00E639E2" w:rsidRPr="00171165" w:rsidRDefault="00E639E2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17116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EE670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B4786">
        <w:rPr>
          <w:rFonts w:asciiTheme="majorBidi" w:hAnsiTheme="majorBidi" w:cstheme="majorBidi"/>
          <w:sz w:val="30"/>
          <w:szCs w:val="30"/>
        </w:rPr>
        <w:t>3</w:t>
      </w:r>
      <w:r w:rsidR="00EE670C">
        <w:rPr>
          <w:rFonts w:asciiTheme="majorBidi" w:hAnsiTheme="majorBidi" w:cstheme="majorBidi"/>
          <w:sz w:val="30"/>
          <w:szCs w:val="30"/>
        </w:rPr>
        <w:t>1</w:t>
      </w:r>
      <w:r w:rsidR="006A7961"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="00EE670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A7961" w:rsidRPr="001711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6E3B">
        <w:rPr>
          <w:rFonts w:asciiTheme="majorBidi" w:hAnsiTheme="majorBidi" w:cstheme="majorBidi"/>
          <w:sz w:val="30"/>
          <w:szCs w:val="30"/>
        </w:rPr>
        <w:t>256</w:t>
      </w:r>
      <w:r w:rsidR="00EE670C">
        <w:rPr>
          <w:rFonts w:asciiTheme="majorBidi" w:hAnsiTheme="majorBidi" w:cstheme="majorBidi"/>
          <w:sz w:val="30"/>
          <w:szCs w:val="30"/>
        </w:rPr>
        <w:t xml:space="preserve">4 </w:t>
      </w:r>
      <w:r w:rsidR="006C6E3B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D689E9" w14:textId="7D158BFB" w:rsidR="00352085" w:rsidRPr="00D03D85" w:rsidRDefault="00352085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10"/>
          <w:szCs w:val="1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97"/>
        <w:gridCol w:w="1683"/>
      </w:tblGrid>
      <w:tr w:rsidR="0081474F" w:rsidRPr="00171165" w14:paraId="66544CF4" w14:textId="77777777" w:rsidTr="008A1EB8">
        <w:trPr>
          <w:trHeight w:val="1098"/>
          <w:tblHeader/>
        </w:trPr>
        <w:tc>
          <w:tcPr>
            <w:tcW w:w="3010" w:type="pct"/>
          </w:tcPr>
          <w:p w14:paraId="5186DD06" w14:textId="77777777" w:rsidR="0081474F" w:rsidRPr="00171165" w:rsidRDefault="0081474F" w:rsidP="00D0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DA0559" w14:textId="77777777" w:rsidR="0081474F" w:rsidRPr="00171165" w:rsidRDefault="0081474F" w:rsidP="00D0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0BFCD3" w14:textId="77777777" w:rsidR="0081474F" w:rsidRPr="00171165" w:rsidRDefault="0081474F" w:rsidP="00D0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</w:tcPr>
          <w:p w14:paraId="6BFEF6C3" w14:textId="3140F715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F4D75B3" w14:textId="5B0B1833" w:rsidR="0081474F" w:rsidRPr="00171165" w:rsidRDefault="00404AEB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81474F" w:rsidRPr="0017116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="0081474F" w:rsidRPr="00171165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81474F" w:rsidRPr="00171165">
              <w:rPr>
                <w:rFonts w:ascii="Angsana New" w:hAnsi="Angsana New"/>
                <w:sz w:val="30"/>
                <w:szCs w:val="30"/>
              </w:rPr>
              <w:t>-</w:t>
            </w:r>
            <w:r w:rsidR="0081474F" w:rsidRPr="0017116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" w:type="pct"/>
          </w:tcPr>
          <w:p w14:paraId="49A92C5E" w14:textId="77777777" w:rsidR="0081474F" w:rsidRPr="00404AEB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</w:tcPr>
          <w:p w14:paraId="7A17F1E7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3A8305F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171165">
              <w:rPr>
                <w:rFonts w:ascii="Angsana New" w:hAnsi="Angsana New"/>
                <w:sz w:val="30"/>
                <w:szCs w:val="30"/>
              </w:rPr>
              <w:t>-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1474F" w:rsidRPr="00171165" w14:paraId="74A03009" w14:textId="77777777" w:rsidTr="008A1EB8">
        <w:trPr>
          <w:trHeight w:val="400"/>
          <w:tblHeader/>
        </w:trPr>
        <w:tc>
          <w:tcPr>
            <w:tcW w:w="3010" w:type="pct"/>
          </w:tcPr>
          <w:p w14:paraId="4B191F6E" w14:textId="77777777" w:rsidR="0081474F" w:rsidRPr="00171165" w:rsidRDefault="0081474F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14:paraId="1DD7A34B" w14:textId="52D820D5" w:rsidR="0081474F" w:rsidRPr="00014641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46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146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1464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1474F" w:rsidRPr="00171165" w14:paraId="532DEA17" w14:textId="77777777" w:rsidTr="008A1EB8">
        <w:trPr>
          <w:trHeight w:val="400"/>
          <w:tblHeader/>
        </w:trPr>
        <w:tc>
          <w:tcPr>
            <w:tcW w:w="3010" w:type="pct"/>
          </w:tcPr>
          <w:p w14:paraId="405FC786" w14:textId="77777777" w:rsidR="0081474F" w:rsidRPr="00171165" w:rsidRDefault="0081474F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22" w:type="pct"/>
            <w:shd w:val="clear" w:color="auto" w:fill="auto"/>
          </w:tcPr>
          <w:p w14:paraId="35763C11" w14:textId="2C9E878D" w:rsidR="0081474F" w:rsidRPr="00171165" w:rsidRDefault="00404AEB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  <w:tab w:val="left" w:pos="127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="000C60D6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160" w:type="pct"/>
            <w:shd w:val="clear" w:color="auto" w:fill="auto"/>
          </w:tcPr>
          <w:p w14:paraId="13EB3098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40B3F795" w14:textId="2E1FC796" w:rsidR="000014A4" w:rsidRPr="00171165" w:rsidRDefault="00CC2A8F" w:rsidP="008A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474F" w:rsidRPr="00171165" w14:paraId="2480AE32" w14:textId="77777777" w:rsidTr="008A1EB8">
        <w:trPr>
          <w:trHeight w:val="400"/>
          <w:tblHeader/>
        </w:trPr>
        <w:tc>
          <w:tcPr>
            <w:tcW w:w="3010" w:type="pct"/>
          </w:tcPr>
          <w:p w14:paraId="237A61D4" w14:textId="77777777" w:rsidR="0081474F" w:rsidRPr="00171165" w:rsidRDefault="0081474F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922" w:type="pct"/>
            <w:shd w:val="clear" w:color="auto" w:fill="auto"/>
          </w:tcPr>
          <w:p w14:paraId="2907C3F4" w14:textId="4D96AA49" w:rsidR="0081474F" w:rsidRPr="00171165" w:rsidRDefault="00404AEB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558" w:right="-131" w:firstLine="5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="000C60D6">
              <w:rPr>
                <w:rFonts w:ascii="Angsana New" w:hAnsi="Angsana New"/>
                <w:sz w:val="30"/>
                <w:szCs w:val="30"/>
              </w:rPr>
              <w:t>2,592</w:t>
            </w:r>
          </w:p>
        </w:tc>
        <w:tc>
          <w:tcPr>
            <w:tcW w:w="160" w:type="pct"/>
            <w:shd w:val="clear" w:color="auto" w:fill="auto"/>
          </w:tcPr>
          <w:p w14:paraId="29F53B7D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3FF7E7B4" w14:textId="3E57E4FF" w:rsidR="0081474F" w:rsidRPr="00171165" w:rsidRDefault="00CC2A8F" w:rsidP="008A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4A4" w:rsidRPr="00171165" w14:paraId="6426C17B" w14:textId="77777777" w:rsidTr="008A1EB8">
        <w:trPr>
          <w:trHeight w:val="400"/>
          <w:tblHeader/>
        </w:trPr>
        <w:tc>
          <w:tcPr>
            <w:tcW w:w="3010" w:type="pct"/>
          </w:tcPr>
          <w:p w14:paraId="77A78AC7" w14:textId="77777777" w:rsidR="000014A4" w:rsidRPr="00171165" w:rsidRDefault="000014A4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1711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922" w:type="pct"/>
            <w:shd w:val="clear" w:color="auto" w:fill="auto"/>
          </w:tcPr>
          <w:p w14:paraId="7183F398" w14:textId="5118A6B0" w:rsidR="000014A4" w:rsidRPr="00171165" w:rsidRDefault="00404AEB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="000C60D6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60" w:type="pct"/>
            <w:shd w:val="clear" w:color="auto" w:fill="auto"/>
          </w:tcPr>
          <w:p w14:paraId="6E24FF6F" w14:textId="77777777" w:rsidR="000014A4" w:rsidRPr="00171165" w:rsidRDefault="000014A4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1C6830D9" w14:textId="69884D75" w:rsidR="000014A4" w:rsidRPr="00171165" w:rsidRDefault="00CC2A8F" w:rsidP="008A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191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4A4" w:rsidRPr="00171165" w14:paraId="73A99AB4" w14:textId="77777777" w:rsidTr="008A1EB8">
        <w:trPr>
          <w:trHeight w:val="400"/>
          <w:tblHeader/>
        </w:trPr>
        <w:tc>
          <w:tcPr>
            <w:tcW w:w="3010" w:type="pct"/>
          </w:tcPr>
          <w:p w14:paraId="3DD984EB" w14:textId="77777777" w:rsidR="000014A4" w:rsidRPr="00171165" w:rsidRDefault="000014A4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2" w:type="pct"/>
            <w:shd w:val="clear" w:color="auto" w:fill="auto"/>
          </w:tcPr>
          <w:p w14:paraId="5CCD012A" w14:textId="754CEFDA" w:rsidR="000014A4" w:rsidRPr="00171165" w:rsidRDefault="00404AEB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="00DE5343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60" w:type="pct"/>
            <w:shd w:val="clear" w:color="auto" w:fill="auto"/>
          </w:tcPr>
          <w:p w14:paraId="3FB28146" w14:textId="77777777" w:rsidR="000014A4" w:rsidRPr="00171165" w:rsidRDefault="000014A4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3E162C2D" w14:textId="41F287FD" w:rsidR="000014A4" w:rsidRPr="00171165" w:rsidRDefault="00CC2A8F" w:rsidP="008A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191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4A4" w:rsidRPr="00171165" w14:paraId="00DA7282" w14:textId="77777777" w:rsidTr="008A1EB8">
        <w:trPr>
          <w:trHeight w:val="410"/>
          <w:tblHeader/>
        </w:trPr>
        <w:tc>
          <w:tcPr>
            <w:tcW w:w="3010" w:type="pct"/>
          </w:tcPr>
          <w:p w14:paraId="4CA0DBDC" w14:textId="77777777" w:rsidR="000014A4" w:rsidRPr="00171165" w:rsidRDefault="000014A4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14:paraId="521F5320" w14:textId="36184E2F" w:rsidR="000014A4" w:rsidRPr="00171165" w:rsidRDefault="00404AEB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="000C60D6">
              <w:rPr>
                <w:rFonts w:ascii="Angsana New" w:hAnsi="Angsana New"/>
                <w:sz w:val="30"/>
                <w:szCs w:val="30"/>
              </w:rPr>
              <w:t>2,576</w:t>
            </w:r>
          </w:p>
        </w:tc>
        <w:tc>
          <w:tcPr>
            <w:tcW w:w="160" w:type="pct"/>
            <w:shd w:val="clear" w:color="auto" w:fill="auto"/>
          </w:tcPr>
          <w:p w14:paraId="16C4C20D" w14:textId="77777777" w:rsidR="000014A4" w:rsidRPr="00171165" w:rsidRDefault="000014A4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155534E2" w14:textId="471D812C" w:rsidR="000014A4" w:rsidRPr="00171165" w:rsidRDefault="000C60D6" w:rsidP="008A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44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Pr="00E244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474F" w:rsidRPr="00171165" w14:paraId="64401120" w14:textId="77777777" w:rsidTr="008A1EB8">
        <w:trPr>
          <w:trHeight w:val="400"/>
          <w:tblHeader/>
        </w:trPr>
        <w:tc>
          <w:tcPr>
            <w:tcW w:w="3010" w:type="pct"/>
          </w:tcPr>
          <w:p w14:paraId="5767A5BD" w14:textId="77777777" w:rsidR="0081474F" w:rsidRPr="00171165" w:rsidRDefault="0081474F" w:rsidP="00D03D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E2C90" w14:textId="449C0B45" w:rsidR="0081474F" w:rsidRPr="00171165" w:rsidRDefault="00404AEB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</w:t>
            </w:r>
            <w:r w:rsidR="009D041A">
              <w:rPr>
                <w:rFonts w:ascii="Angsana New" w:hAnsi="Angsana New"/>
                <w:b/>
                <w:bCs/>
                <w:sz w:val="30"/>
                <w:szCs w:val="30"/>
              </w:rPr>
              <w:t>6,977</w:t>
            </w:r>
          </w:p>
        </w:tc>
        <w:tc>
          <w:tcPr>
            <w:tcW w:w="160" w:type="pct"/>
            <w:shd w:val="clear" w:color="auto" w:fill="auto"/>
          </w:tcPr>
          <w:p w14:paraId="58105AA4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2269D" w14:textId="65F17D18" w:rsidR="0081474F" w:rsidRPr="000C60D6" w:rsidRDefault="000C60D6" w:rsidP="008A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(607)</w:t>
            </w:r>
          </w:p>
        </w:tc>
      </w:tr>
    </w:tbl>
    <w:p w14:paraId="3EA816FE" w14:textId="77777777" w:rsidR="0081474F" w:rsidRPr="00D03D85" w:rsidRDefault="0081474F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10"/>
          <w:szCs w:val="10"/>
        </w:rPr>
      </w:pPr>
    </w:p>
    <w:p w14:paraId="77BE8BCF" w14:textId="044A9276" w:rsidR="00FC5F7C" w:rsidRPr="00171165" w:rsidRDefault="00100F63" w:rsidP="00D03D8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F6C23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2E4EE2" w:rsidRPr="00CF6C2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</w:t>
      </w:r>
      <w:r w:rsidR="00EE670C" w:rsidRPr="00CF6C2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</w:t>
      </w:r>
      <w:r w:rsidR="006A7961" w:rsidRPr="00CF6C2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EE670C" w:rsidRPr="00CF6C23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มีนาคม</w:t>
      </w:r>
      <w:r w:rsidR="006A7961" w:rsidRPr="00CF6C23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2E4EE2" w:rsidRPr="00CF6C2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EE670C" w:rsidRPr="00CF6C2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4</w:t>
      </w:r>
      <w:r w:rsidRPr="00CF6C2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D207C3" w:rsidRPr="00CF6C23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</w:t>
      </w:r>
      <w:r w:rsidRPr="00CF6C23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CF6C23" w:rsidRPr="00CF6C23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และอาคารสิ่งปลูกสร้างของบริษัท</w:t>
      </w:r>
      <w:r w:rsidRPr="00CF6C23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ซึ่งมีมูลค่าตามบัญ</w:t>
      </w:r>
      <w:r w:rsidR="00F50B3A" w:rsidRPr="00CF6C23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ชีจำนว</w:t>
      </w:r>
      <w:r w:rsidR="004A3C36" w:rsidRPr="00CF6C23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น</w:t>
      </w:r>
      <w:r w:rsidR="00145DE7" w:rsidRPr="00CF6C2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5F7B0E" w:rsidRPr="00CF6C2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196.98</w:t>
      </w:r>
      <w:r w:rsidR="00A21F19" w:rsidRPr="00CF6C2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CF6C23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1711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3708E"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(31 </w:t>
      </w:r>
      <w:r w:rsidR="00D3708E" w:rsidRPr="0017116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ธันวาคม </w:t>
      </w:r>
      <w:r w:rsidR="00D3708E"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>256</w:t>
      </w:r>
      <w:r w:rsidR="00D3708E">
        <w:rPr>
          <w:rFonts w:asciiTheme="majorBidi" w:hAnsiTheme="majorBidi" w:cstheme="majorBidi"/>
          <w:i/>
          <w:iCs/>
          <w:spacing w:val="-8"/>
          <w:sz w:val="30"/>
          <w:szCs w:val="30"/>
        </w:rPr>
        <w:t>3</w:t>
      </w:r>
      <w:r w:rsidR="00D3708E"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>:</w:t>
      </w:r>
      <w:r w:rsidR="00D3708E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="009C512C">
        <w:rPr>
          <w:rFonts w:asciiTheme="majorBidi" w:hAnsiTheme="majorBidi" w:cstheme="majorBidi"/>
          <w:i/>
          <w:iCs/>
          <w:spacing w:val="-8"/>
          <w:sz w:val="30"/>
          <w:szCs w:val="30"/>
        </w:rPr>
        <w:t>199.25</w:t>
      </w:r>
      <w:r w:rsidR="00D3708E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="00D3708E" w:rsidRPr="0017116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ล้านบาท</w:t>
      </w:r>
      <w:r w:rsidR="00D3708E"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>)</w:t>
      </w:r>
      <w:r w:rsidR="00D3708E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ได้ถูกจดจำนองเพื่อเป็นหลักทรัพย์ค้ำประกันวงเงินสินเชื่อของบริษัท</w:t>
      </w:r>
    </w:p>
    <w:p w14:paraId="51545241" w14:textId="77777777" w:rsidR="00997E7B" w:rsidRPr="00D03D85" w:rsidRDefault="00997E7B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3056C07B" w14:textId="1A127DF9" w:rsidR="00104C90" w:rsidRDefault="00D75BB6" w:rsidP="00D03D85">
      <w:pPr>
        <w:pStyle w:val="Heading8"/>
        <w:numPr>
          <w:ilvl w:val="0"/>
          <w:numId w:val="17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71165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52777A45" w14:textId="77777777" w:rsidR="00D03D85" w:rsidRPr="00D03D85" w:rsidRDefault="00D03D85" w:rsidP="00D03D85">
      <w:pPr>
        <w:spacing w:line="240" w:lineRule="auto"/>
        <w:rPr>
          <w:sz w:val="10"/>
          <w:szCs w:val="10"/>
          <w:cs/>
          <w:lang w:eastAsia="x-none"/>
        </w:rPr>
      </w:pPr>
    </w:p>
    <w:p w14:paraId="3F45B7EA" w14:textId="5EA4F8B8" w:rsidR="006A50BC" w:rsidRPr="00420CF0" w:rsidRDefault="00F5517F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6A50BC" w:rsidRPr="00420CF0" w:rsidSect="00B5010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  <w:r w:rsidRPr="004D2421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4D242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E4EE2" w:rsidRPr="004D2421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997E7B" w:rsidRPr="004D2421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6A7961" w:rsidRPr="004D242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97E7B" w:rsidRPr="004D2421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A21F19" w:rsidRPr="004D242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E4EE2" w:rsidRPr="004D242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97E7B" w:rsidRPr="004D2421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4D242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D2421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บริษัทมีวงเงินสินเชื่อซึ่งยังมิได้เบิกใช้</w:t>
      </w:r>
      <w:r w:rsidR="00420CF0" w:rsidRPr="004D2421">
        <w:rPr>
          <w:rFonts w:asciiTheme="majorBidi" w:hAnsiTheme="majorBidi" w:cstheme="majorBidi" w:hint="cs"/>
          <w:spacing w:val="-4"/>
          <w:sz w:val="30"/>
          <w:szCs w:val="30"/>
          <w:cs/>
        </w:rPr>
        <w:t>กับ</w:t>
      </w:r>
      <w:r w:rsidR="00974919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 w:rsidR="00420CF0" w:rsidRPr="004D2421">
        <w:rPr>
          <w:rFonts w:asciiTheme="majorBidi" w:hAnsiTheme="majorBidi" w:cstheme="majorBidi" w:hint="cs"/>
          <w:spacing w:val="-4"/>
          <w:sz w:val="30"/>
          <w:szCs w:val="30"/>
          <w:cs/>
        </w:rPr>
        <w:t>ในประเทศแห่งหนึ่ง</w:t>
      </w:r>
      <w:r w:rsidRPr="004D2421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4D2421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="00173563" w:rsidRPr="004D2421">
        <w:rPr>
          <w:rFonts w:asciiTheme="majorBidi" w:hAnsiTheme="majorBidi" w:cstheme="majorBidi"/>
          <w:spacing w:val="-6"/>
          <w:sz w:val="30"/>
          <w:szCs w:val="30"/>
        </w:rPr>
        <w:t xml:space="preserve"> 96.9</w:t>
      </w:r>
      <w:r w:rsidR="007B4243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60495D" w:rsidRPr="004D242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D2421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4D242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>(</w:t>
      </w:r>
      <w:r w:rsidR="002E4EE2"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4D2421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ธันวาคม </w:t>
      </w:r>
      <w:r w:rsidR="002E4EE2"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997E7B"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 </w:t>
      </w:r>
      <w:r w:rsidR="001F6F38"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>96.9</w:t>
      </w:r>
      <w:r w:rsidR="007B4243">
        <w:rPr>
          <w:rFonts w:asciiTheme="majorBidi" w:hAnsiTheme="majorBidi" w:cstheme="majorBidi"/>
          <w:i/>
          <w:iCs/>
          <w:spacing w:val="-6"/>
          <w:sz w:val="30"/>
          <w:szCs w:val="30"/>
        </w:rPr>
        <w:t>0</w:t>
      </w:r>
      <w:r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4D2421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>)</w:t>
      </w:r>
      <w:r w:rsidR="008516DF" w:rsidRPr="004D242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8516DF" w:rsidRPr="004D2421">
        <w:rPr>
          <w:rFonts w:asciiTheme="majorBidi" w:hAnsiTheme="majorBidi" w:cstheme="majorBidi"/>
          <w:spacing w:val="-6"/>
          <w:sz w:val="30"/>
          <w:szCs w:val="30"/>
          <w:cs/>
        </w:rPr>
        <w:t>วงเงินสินเชื่อดังกล่าวค้ำประกันโดย</w:t>
      </w:r>
      <w:r w:rsidR="0045785C" w:rsidRPr="004D2421">
        <w:rPr>
          <w:rFonts w:asciiTheme="majorBidi" w:hAnsiTheme="majorBidi" w:cstheme="majorBidi"/>
          <w:spacing w:val="-6"/>
          <w:sz w:val="30"/>
          <w:szCs w:val="30"/>
          <w:cs/>
        </w:rPr>
        <w:t>ที่ดิน และ</w:t>
      </w:r>
      <w:r w:rsidR="008516DF" w:rsidRPr="004D2421">
        <w:rPr>
          <w:rFonts w:asciiTheme="majorBidi" w:hAnsiTheme="majorBidi" w:cstheme="majorBidi"/>
          <w:spacing w:val="-6"/>
          <w:sz w:val="30"/>
          <w:szCs w:val="30"/>
          <w:cs/>
        </w:rPr>
        <w:t>อาคารสิ่งปลูกสร้าง</w:t>
      </w:r>
      <w:r w:rsidR="008516DF" w:rsidRPr="00420CF0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2F5CB68D" w14:textId="77777777" w:rsidR="00F5517F" w:rsidRPr="00E95E46" w:rsidRDefault="00841F0C" w:rsidP="0044086A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E95E4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E95E46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44086A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B3306F" w14:textId="77777777" w:rsidR="00F5517F" w:rsidRPr="006A7961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79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44086A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90AA58E" w14:textId="410E50F2" w:rsidR="003C2825" w:rsidRPr="006A7961" w:rsidRDefault="003C2825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A7961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ธุรกิจการผลิตและจำหน่ายซอสปรุงรส น้ำจิ้มปรุงรส น้ำผลไม้ เครื่องกระป๋อง รวมถึงผลิตภัณฑ์จากพืชผักผลไม้ ดังนั้นจึงมีส่วนงานที่รายงานเพียงส่วนงานเดียว</w:t>
      </w:r>
    </w:p>
    <w:p w14:paraId="4CE85454" w14:textId="377FAA19" w:rsidR="00F5517F" w:rsidRPr="0044086A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F80092" w14:textId="77777777" w:rsidR="00F5517F" w:rsidRPr="006A7961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79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03AA3A6" w14:textId="77777777" w:rsidR="00F5517F" w:rsidRPr="0044086A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4A50380" w14:textId="73E3CCA9" w:rsidR="00F5517F" w:rsidRPr="00A20A93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5754CB" w:rsidRPr="00A20A93">
        <w:rPr>
          <w:rFonts w:asciiTheme="majorBidi" w:hAnsiTheme="majorBidi" w:cstheme="majorBidi" w:hint="cs"/>
          <w:spacing w:val="2"/>
          <w:sz w:val="30"/>
          <w:szCs w:val="30"/>
          <w:cs/>
        </w:rPr>
        <w:t>สามเดือน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3</w:t>
      </w:r>
      <w:r w:rsidR="001F6F38">
        <w:rPr>
          <w:rFonts w:asciiTheme="majorBidi" w:hAnsiTheme="majorBidi" w:cstheme="majorBidi"/>
          <w:spacing w:val="2"/>
          <w:sz w:val="30"/>
          <w:szCs w:val="30"/>
        </w:rPr>
        <w:t>1</w:t>
      </w:r>
      <w:r w:rsidR="00991FC0" w:rsidRPr="00A20A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F6F38">
        <w:rPr>
          <w:rFonts w:asciiTheme="majorBidi" w:hAnsiTheme="majorBidi" w:cstheme="majorBidi" w:hint="cs"/>
          <w:spacing w:val="2"/>
          <w:sz w:val="30"/>
          <w:szCs w:val="30"/>
          <w:cs/>
        </w:rPr>
        <w:t>มีนาคม</w:t>
      </w:r>
      <w:r w:rsidR="00991FC0" w:rsidRPr="00A20A9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1F6F38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A20A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1F6F38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A20A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7AF801A3" w14:textId="77777777" w:rsidR="00C94231" w:rsidRPr="0044086A" w:rsidRDefault="00C94231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5030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</w:tblGrid>
      <w:tr w:rsidR="00064E49" w:rsidRPr="00823DD0" w14:paraId="7BADB343" w14:textId="77777777" w:rsidTr="006A50BC">
        <w:trPr>
          <w:tblHeader/>
        </w:trPr>
        <w:tc>
          <w:tcPr>
            <w:tcW w:w="3240" w:type="dxa"/>
          </w:tcPr>
          <w:p w14:paraId="2E76ADC7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0" w:type="dxa"/>
            <w:gridSpan w:val="23"/>
          </w:tcPr>
          <w:p w14:paraId="19F589A1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064E49" w:rsidRPr="00823DD0" w14:paraId="1A16F9A2" w14:textId="77777777" w:rsidTr="006A50BC">
        <w:trPr>
          <w:tblHeader/>
        </w:trPr>
        <w:tc>
          <w:tcPr>
            <w:tcW w:w="3240" w:type="dxa"/>
          </w:tcPr>
          <w:p w14:paraId="51C30002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40E43181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</w:tcPr>
          <w:p w14:paraId="0D4C0778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38C745C2" w14:textId="35A4CC25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</w:t>
            </w:r>
            <w:r w:rsidR="00F51E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อสเตรเลีย</w:t>
            </w:r>
          </w:p>
        </w:tc>
        <w:tc>
          <w:tcPr>
            <w:tcW w:w="270" w:type="dxa"/>
          </w:tcPr>
          <w:p w14:paraId="4FCC0209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6076F5F3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</w:tcPr>
          <w:p w14:paraId="4EC64D95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289B32F5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14:paraId="64FEB512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1A756C1A" w14:textId="6A59C69B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="004408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</w:tcPr>
          <w:p w14:paraId="25C0DEE3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73338234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4E49" w:rsidRPr="00823DD0" w14:paraId="169BF472" w14:textId="77777777" w:rsidTr="006A50BC">
        <w:trPr>
          <w:tblHeader/>
        </w:trPr>
        <w:tc>
          <w:tcPr>
            <w:tcW w:w="3240" w:type="dxa"/>
          </w:tcPr>
          <w:p w14:paraId="7E736F53" w14:textId="3449242C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="001F6F38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1F6F38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720" w:type="dxa"/>
          </w:tcPr>
          <w:p w14:paraId="2D82BB30" w14:textId="0486389D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B53F9F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FA9C7FC" w14:textId="6F086158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F69D20F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AC562D" w14:textId="13833BC0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372D63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8FC11D" w14:textId="5CD4124C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0F0289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850EA8B" w14:textId="71B74B0E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3427BE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977F71" w14:textId="3973F005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700F2EE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A748F57" w14:textId="34A2CAA2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4ABF89C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46D6A30" w14:textId="2F711EDA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48F9465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33CC22D" w14:textId="5D105AB2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CF2303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31393F" w14:textId="23743E56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56E22CA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D3997CB" w14:textId="2B24209C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5811C9D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339305" w14:textId="41981422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1F6F3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64E49" w:rsidRPr="00823DD0" w14:paraId="789D6DFA" w14:textId="77777777" w:rsidTr="006A50BC">
        <w:trPr>
          <w:tblHeader/>
        </w:trPr>
        <w:tc>
          <w:tcPr>
            <w:tcW w:w="3240" w:type="dxa"/>
          </w:tcPr>
          <w:p w14:paraId="77FD73C8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0" w:type="dxa"/>
            <w:gridSpan w:val="23"/>
          </w:tcPr>
          <w:p w14:paraId="514FAC9A" w14:textId="77777777" w:rsidR="00064E49" w:rsidRPr="00823DD0" w:rsidRDefault="00064E49" w:rsidP="00064E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23DD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64E49" w:rsidRPr="00823DD0" w14:paraId="6B2257A3" w14:textId="77777777" w:rsidTr="006A50BC">
        <w:tc>
          <w:tcPr>
            <w:tcW w:w="3240" w:type="dxa"/>
            <w:shd w:val="clear" w:color="auto" w:fill="auto"/>
          </w:tcPr>
          <w:p w14:paraId="4A910E7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20" w:type="dxa"/>
            <w:shd w:val="clear" w:color="auto" w:fill="auto"/>
          </w:tcPr>
          <w:p w14:paraId="39E42AB8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479FA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3C37B3E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BC34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5E6FC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F277A9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E576EC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0FFE1E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F94C28E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F88C96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2364FE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3281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64664A9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905A7F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DEC8F55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437782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24CA8F2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FA02E9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F4E8AED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345754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A06F1F5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7CFF92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1656D6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E49" w:rsidRPr="00823DD0" w14:paraId="1FC6FD3A" w14:textId="77777777" w:rsidTr="006A50BC">
        <w:tc>
          <w:tcPr>
            <w:tcW w:w="3240" w:type="dxa"/>
            <w:shd w:val="clear" w:color="auto" w:fill="auto"/>
          </w:tcPr>
          <w:p w14:paraId="1F88FEE7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shd w:val="clear" w:color="auto" w:fill="auto"/>
          </w:tcPr>
          <w:p w14:paraId="65A7B2F7" w14:textId="4253A995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306,480</w:t>
            </w:r>
          </w:p>
        </w:tc>
        <w:tc>
          <w:tcPr>
            <w:tcW w:w="270" w:type="dxa"/>
            <w:shd w:val="clear" w:color="auto" w:fill="auto"/>
          </w:tcPr>
          <w:p w14:paraId="6D899FC5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C333F0" w14:textId="7C965B50" w:rsidR="00064E49" w:rsidRPr="00C31B90" w:rsidRDefault="008E08DA" w:rsidP="001C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229,288</w:t>
            </w:r>
          </w:p>
        </w:tc>
        <w:tc>
          <w:tcPr>
            <w:tcW w:w="270" w:type="dxa"/>
            <w:shd w:val="clear" w:color="auto" w:fill="auto"/>
          </w:tcPr>
          <w:p w14:paraId="02AC6345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A6902D1" w14:textId="708AB674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17,080</w:t>
            </w:r>
          </w:p>
        </w:tc>
        <w:tc>
          <w:tcPr>
            <w:tcW w:w="270" w:type="dxa"/>
            <w:shd w:val="clear" w:color="auto" w:fill="auto"/>
          </w:tcPr>
          <w:p w14:paraId="199DE0F9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8CC8127" w14:textId="2BD82D34" w:rsidR="00064E49" w:rsidRPr="00C31B9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19,159</w:t>
            </w:r>
          </w:p>
        </w:tc>
        <w:tc>
          <w:tcPr>
            <w:tcW w:w="270" w:type="dxa"/>
            <w:shd w:val="clear" w:color="auto" w:fill="auto"/>
          </w:tcPr>
          <w:p w14:paraId="3883A70F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DACC7E3" w14:textId="2E5B9FE1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21,295</w:t>
            </w:r>
          </w:p>
        </w:tc>
        <w:tc>
          <w:tcPr>
            <w:tcW w:w="270" w:type="dxa"/>
            <w:shd w:val="clear" w:color="auto" w:fill="auto"/>
          </w:tcPr>
          <w:p w14:paraId="587D1659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1CF27BA" w14:textId="64E3226B" w:rsidR="00064E49" w:rsidRPr="00C31B90" w:rsidRDefault="008E08DA" w:rsidP="001C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18,694</w:t>
            </w:r>
          </w:p>
        </w:tc>
        <w:tc>
          <w:tcPr>
            <w:tcW w:w="270" w:type="dxa"/>
            <w:shd w:val="clear" w:color="auto" w:fill="auto"/>
          </w:tcPr>
          <w:p w14:paraId="1333EAC8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C2B6D3" w14:textId="5BEB25F6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344,855</w:t>
            </w:r>
          </w:p>
        </w:tc>
        <w:tc>
          <w:tcPr>
            <w:tcW w:w="270" w:type="dxa"/>
            <w:shd w:val="clear" w:color="auto" w:fill="auto"/>
          </w:tcPr>
          <w:p w14:paraId="4DEC9105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7845AE4" w14:textId="67A15B35" w:rsidR="00064E49" w:rsidRPr="00C31B9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267,141</w:t>
            </w:r>
          </w:p>
        </w:tc>
        <w:tc>
          <w:tcPr>
            <w:tcW w:w="270" w:type="dxa"/>
            <w:shd w:val="clear" w:color="auto" w:fill="auto"/>
          </w:tcPr>
          <w:p w14:paraId="7B9F89C8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275BD43" w14:textId="4878F01F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6,684</w:t>
            </w:r>
          </w:p>
        </w:tc>
        <w:tc>
          <w:tcPr>
            <w:tcW w:w="270" w:type="dxa"/>
            <w:shd w:val="clear" w:color="auto" w:fill="auto"/>
          </w:tcPr>
          <w:p w14:paraId="69EA73B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2659B5A" w14:textId="3AD9F7AE" w:rsidR="00064E49" w:rsidRPr="00823DD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5,321</w:t>
            </w:r>
          </w:p>
        </w:tc>
        <w:tc>
          <w:tcPr>
            <w:tcW w:w="270" w:type="dxa"/>
            <w:shd w:val="clear" w:color="auto" w:fill="auto"/>
          </w:tcPr>
          <w:p w14:paraId="6F05B92A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9D688F" w14:textId="62EB38AD" w:rsidR="00064E49" w:rsidRPr="00F5718A" w:rsidRDefault="008A005C" w:rsidP="00CC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351,539</w:t>
            </w:r>
          </w:p>
        </w:tc>
        <w:tc>
          <w:tcPr>
            <w:tcW w:w="270" w:type="dxa"/>
            <w:shd w:val="clear" w:color="auto" w:fill="auto"/>
          </w:tcPr>
          <w:p w14:paraId="36C109C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6A19467" w14:textId="57DCE920" w:rsidR="00064E49" w:rsidRPr="00823DD0" w:rsidRDefault="00064E49" w:rsidP="001C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1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E08DA">
              <w:rPr>
                <w:rFonts w:ascii="Angsana New" w:hAnsi="Angsana New"/>
                <w:sz w:val="26"/>
                <w:szCs w:val="26"/>
              </w:rPr>
              <w:t>272,462</w:t>
            </w:r>
          </w:p>
        </w:tc>
      </w:tr>
      <w:tr w:rsidR="00064E49" w:rsidRPr="00823DD0" w14:paraId="0BA5B080" w14:textId="77777777" w:rsidTr="006A50BC">
        <w:tc>
          <w:tcPr>
            <w:tcW w:w="3240" w:type="dxa"/>
            <w:shd w:val="clear" w:color="auto" w:fill="auto"/>
          </w:tcPr>
          <w:p w14:paraId="2FED4A5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92B18" w14:textId="1316AB45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306,480</w:t>
            </w:r>
          </w:p>
        </w:tc>
        <w:tc>
          <w:tcPr>
            <w:tcW w:w="270" w:type="dxa"/>
            <w:shd w:val="clear" w:color="auto" w:fill="auto"/>
          </w:tcPr>
          <w:p w14:paraId="3B07027F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7A69E" w14:textId="4076AE0F" w:rsidR="00064E49" w:rsidRPr="00C31B90" w:rsidRDefault="008E08DA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229,288</w:t>
            </w:r>
          </w:p>
        </w:tc>
        <w:tc>
          <w:tcPr>
            <w:tcW w:w="270" w:type="dxa"/>
            <w:shd w:val="clear" w:color="auto" w:fill="auto"/>
          </w:tcPr>
          <w:p w14:paraId="35BFC521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A52A4" w14:textId="28153287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17,080</w:t>
            </w:r>
          </w:p>
        </w:tc>
        <w:tc>
          <w:tcPr>
            <w:tcW w:w="270" w:type="dxa"/>
            <w:shd w:val="clear" w:color="auto" w:fill="auto"/>
          </w:tcPr>
          <w:p w14:paraId="56411446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3B233" w14:textId="672DB167" w:rsidR="00064E49" w:rsidRPr="00C31B9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19,159</w:t>
            </w:r>
          </w:p>
        </w:tc>
        <w:tc>
          <w:tcPr>
            <w:tcW w:w="270" w:type="dxa"/>
            <w:shd w:val="clear" w:color="auto" w:fill="auto"/>
          </w:tcPr>
          <w:p w14:paraId="1DC8102B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0F998" w14:textId="2DEF38F1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21,295</w:t>
            </w:r>
          </w:p>
        </w:tc>
        <w:tc>
          <w:tcPr>
            <w:tcW w:w="270" w:type="dxa"/>
            <w:shd w:val="clear" w:color="auto" w:fill="auto"/>
          </w:tcPr>
          <w:p w14:paraId="4F1409FE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43F1" w14:textId="5F81AE26" w:rsidR="00064E49" w:rsidRPr="00C31B90" w:rsidRDefault="008E08DA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18,694</w:t>
            </w:r>
          </w:p>
        </w:tc>
        <w:tc>
          <w:tcPr>
            <w:tcW w:w="270" w:type="dxa"/>
            <w:shd w:val="clear" w:color="auto" w:fill="auto"/>
          </w:tcPr>
          <w:p w14:paraId="26CB5942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BF13F" w14:textId="7E275379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344,855</w:t>
            </w:r>
          </w:p>
        </w:tc>
        <w:tc>
          <w:tcPr>
            <w:tcW w:w="270" w:type="dxa"/>
            <w:shd w:val="clear" w:color="auto" w:fill="auto"/>
          </w:tcPr>
          <w:p w14:paraId="4AD2E789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950F5" w14:textId="01545C0B" w:rsidR="00064E49" w:rsidRPr="00C31B90" w:rsidRDefault="008E08DA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B2059B">
              <w:rPr>
                <w:rFonts w:ascii="Angsana New" w:hAnsi="Angsana New"/>
                <w:b/>
                <w:bCs/>
                <w:sz w:val="26"/>
                <w:szCs w:val="26"/>
              </w:rPr>
              <w:t>67,141</w:t>
            </w:r>
          </w:p>
        </w:tc>
        <w:tc>
          <w:tcPr>
            <w:tcW w:w="270" w:type="dxa"/>
            <w:shd w:val="clear" w:color="auto" w:fill="auto"/>
          </w:tcPr>
          <w:p w14:paraId="387386D8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8DD04" w14:textId="61AE3F6D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6,684</w:t>
            </w:r>
          </w:p>
        </w:tc>
        <w:tc>
          <w:tcPr>
            <w:tcW w:w="270" w:type="dxa"/>
            <w:shd w:val="clear" w:color="auto" w:fill="auto"/>
          </w:tcPr>
          <w:p w14:paraId="4613C668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F6975" w14:textId="243E1E85" w:rsidR="00064E49" w:rsidRPr="00823DD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5,321</w:t>
            </w:r>
          </w:p>
        </w:tc>
        <w:tc>
          <w:tcPr>
            <w:tcW w:w="270" w:type="dxa"/>
            <w:shd w:val="clear" w:color="auto" w:fill="auto"/>
          </w:tcPr>
          <w:p w14:paraId="076D9A01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9CC71" w14:textId="30E9B3F7" w:rsidR="00064E49" w:rsidRPr="00F5718A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351,539</w:t>
            </w:r>
          </w:p>
        </w:tc>
        <w:tc>
          <w:tcPr>
            <w:tcW w:w="270" w:type="dxa"/>
            <w:shd w:val="clear" w:color="auto" w:fill="auto"/>
          </w:tcPr>
          <w:p w14:paraId="7CE4C7BD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FA2CE" w14:textId="47BFF1F2" w:rsidR="00064E49" w:rsidRPr="00823DD0" w:rsidRDefault="008E08DA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272,462</w:t>
            </w:r>
          </w:p>
        </w:tc>
      </w:tr>
      <w:tr w:rsidR="00064E49" w:rsidRPr="00064E49" w14:paraId="6FE9A10A" w14:textId="77777777" w:rsidTr="006A50BC">
        <w:tc>
          <w:tcPr>
            <w:tcW w:w="3240" w:type="dxa"/>
            <w:shd w:val="clear" w:color="auto" w:fill="auto"/>
          </w:tcPr>
          <w:p w14:paraId="6E70D51F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ACF00F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825B91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5FFCE12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191873D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6FE355B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151CA30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9C65D18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9EE2A67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0DD6C3C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98E2A31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DF55EF6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948CFF1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95E42D1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03625D8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85681C0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BC51A7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89568A1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6DBD729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AD9FE3C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FB226E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864BF9B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C17A202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1AEF494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4231" w:rsidRPr="00064E49" w14:paraId="3AC64049" w14:textId="77777777" w:rsidTr="006A50BC">
        <w:tc>
          <w:tcPr>
            <w:tcW w:w="3240" w:type="dxa"/>
            <w:shd w:val="clear" w:color="auto" w:fill="auto"/>
          </w:tcPr>
          <w:p w14:paraId="5DC868FD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C70924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A82B2C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F8D033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FC017DD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7604170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2BB62D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9CAD2F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50BAB1D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BB05486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6A75C1E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D85B0A8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D6FAFD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E67B393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B60C507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A7360F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75C42F2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980F582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35773E3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D05A87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D1C2D93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4D0D4C86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23D8EA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5E95FAE0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4231" w:rsidRPr="00064E49" w14:paraId="74731DE2" w14:textId="77777777" w:rsidTr="006A50BC">
        <w:tc>
          <w:tcPr>
            <w:tcW w:w="3240" w:type="dxa"/>
            <w:shd w:val="clear" w:color="auto" w:fill="auto"/>
          </w:tcPr>
          <w:p w14:paraId="32F8CAE3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D8C41E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8C81F4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0654FD3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9B40162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9A5DB2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AD44240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BFE731C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B92B53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63DDF3C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EA9D0BE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3BA01F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1E9F44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74D7E06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2E8561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63AA940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37BDA0F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1695B2C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1DB8C36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E9EDCBF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F8738DD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19D804F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24FFA4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2141CD7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4231" w:rsidRPr="00064E49" w14:paraId="4614867A" w14:textId="77777777" w:rsidTr="006A50BC">
        <w:tc>
          <w:tcPr>
            <w:tcW w:w="3240" w:type="dxa"/>
            <w:shd w:val="clear" w:color="auto" w:fill="auto"/>
          </w:tcPr>
          <w:p w14:paraId="015BF807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4046DA6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360559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87821C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3B42E8D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26AA29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FECBD7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82C8D8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03EB9C8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169EE8C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7F12FE0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AC6835F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CAAAE4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AEBA5D2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D45113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DB2B0C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B35239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0A3AC3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21217E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B2B46DE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64A8B1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64C73B79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A417D0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4D65665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4231" w:rsidRPr="00064E49" w14:paraId="19C9497F" w14:textId="77777777" w:rsidTr="006A50BC">
        <w:tc>
          <w:tcPr>
            <w:tcW w:w="3240" w:type="dxa"/>
            <w:shd w:val="clear" w:color="auto" w:fill="auto"/>
          </w:tcPr>
          <w:p w14:paraId="0C8726EF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7ED6076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89A6D3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475C31A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6EA356E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2107B4D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D57179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1317EF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2E05B3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441726B7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73511FF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A004378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72938A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36EFAE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39CCF3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1C5E2D2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F9B5F77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46AA358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AD3E84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E822DF9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32AAF47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7793208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2534D1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30C1E70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4231" w:rsidRPr="00064E49" w14:paraId="2E97FD5F" w14:textId="77777777" w:rsidTr="006A50BC">
        <w:tc>
          <w:tcPr>
            <w:tcW w:w="3240" w:type="dxa"/>
            <w:shd w:val="clear" w:color="auto" w:fill="auto"/>
          </w:tcPr>
          <w:p w14:paraId="49313C0A" w14:textId="45199044" w:rsidR="00C94231" w:rsidRPr="00064E49" w:rsidRDefault="00C94231" w:rsidP="00C9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lastRenderedPageBreak/>
              <w:t>การจำแนกรายได้</w:t>
            </w:r>
          </w:p>
        </w:tc>
        <w:tc>
          <w:tcPr>
            <w:tcW w:w="720" w:type="dxa"/>
            <w:shd w:val="clear" w:color="auto" w:fill="auto"/>
          </w:tcPr>
          <w:p w14:paraId="00D91A63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3D5F7C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28F160F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64E2C7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00C4EFC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33EE228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E76CC6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E8B99C0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C9645F9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C073887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C10491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CFE997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E412C9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582B2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427CDEC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B7B16B7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4C233A9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E8B204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A61F579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12E6E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7F31958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C42DCF9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1C24107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4231" w:rsidRPr="00064E49" w14:paraId="18CCEBB2" w14:textId="77777777" w:rsidTr="006A50BC">
        <w:tc>
          <w:tcPr>
            <w:tcW w:w="3240" w:type="dxa"/>
            <w:shd w:val="clear" w:color="auto" w:fill="auto"/>
          </w:tcPr>
          <w:p w14:paraId="6E49C7B5" w14:textId="1125055F" w:rsidR="00C94231" w:rsidRPr="00064E49" w:rsidRDefault="00C94231" w:rsidP="00C9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กลุ่มผลิตภัณฑ์ซอสปรุงรสและน้ำจิ้มต่าง</w:t>
            </w:r>
            <w:r w:rsidR="004408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720" w:type="dxa"/>
            <w:shd w:val="clear" w:color="auto" w:fill="auto"/>
          </w:tcPr>
          <w:p w14:paraId="1F7F63C4" w14:textId="1F2BEF3B" w:rsidR="00C94231" w:rsidRPr="0000765E" w:rsidRDefault="0000765E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255,046</w:t>
            </w:r>
          </w:p>
        </w:tc>
        <w:tc>
          <w:tcPr>
            <w:tcW w:w="270" w:type="dxa"/>
            <w:shd w:val="clear" w:color="auto" w:fill="auto"/>
          </w:tcPr>
          <w:p w14:paraId="7523172A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E3C929A" w14:textId="143D53D5" w:rsidR="00C94231" w:rsidRPr="0000765E" w:rsidRDefault="00BF0B2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187,847</w:t>
            </w:r>
          </w:p>
        </w:tc>
        <w:tc>
          <w:tcPr>
            <w:tcW w:w="270" w:type="dxa"/>
            <w:shd w:val="clear" w:color="auto" w:fill="auto"/>
          </w:tcPr>
          <w:p w14:paraId="54D110F6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384803C" w14:textId="70098BE0" w:rsidR="00C94231" w:rsidRPr="0000765E" w:rsidRDefault="0000765E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13,574</w:t>
            </w:r>
          </w:p>
        </w:tc>
        <w:tc>
          <w:tcPr>
            <w:tcW w:w="270" w:type="dxa"/>
            <w:shd w:val="clear" w:color="auto" w:fill="auto"/>
          </w:tcPr>
          <w:p w14:paraId="3D3879F4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AAB5EBB" w14:textId="0711A22A" w:rsidR="00C94231" w:rsidRPr="0000765E" w:rsidRDefault="00BF0B2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</w:t>
            </w:r>
            <w:r w:rsidR="00247514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5B5E04A6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0E5308B" w14:textId="1224A970" w:rsidR="00C94231" w:rsidRPr="0000765E" w:rsidRDefault="0000765E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18,436</w:t>
            </w:r>
          </w:p>
        </w:tc>
        <w:tc>
          <w:tcPr>
            <w:tcW w:w="270" w:type="dxa"/>
            <w:shd w:val="clear" w:color="auto" w:fill="auto"/>
          </w:tcPr>
          <w:p w14:paraId="33840EFA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C3F556C" w14:textId="795966EE" w:rsidR="00C94231" w:rsidRPr="0000765E" w:rsidRDefault="00BF0B2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16,228</w:t>
            </w:r>
          </w:p>
        </w:tc>
        <w:tc>
          <w:tcPr>
            <w:tcW w:w="270" w:type="dxa"/>
            <w:shd w:val="clear" w:color="auto" w:fill="auto"/>
          </w:tcPr>
          <w:p w14:paraId="54BD10CF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3AC9B6" w14:textId="11A7D78D" w:rsidR="00C94231" w:rsidRPr="0000765E" w:rsidRDefault="0000765E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287,056</w:t>
            </w:r>
          </w:p>
        </w:tc>
        <w:tc>
          <w:tcPr>
            <w:tcW w:w="270" w:type="dxa"/>
            <w:shd w:val="clear" w:color="auto" w:fill="auto"/>
          </w:tcPr>
          <w:p w14:paraId="0E593645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F839EF4" w14:textId="0B983F60" w:rsidR="00C94231" w:rsidRPr="0000765E" w:rsidRDefault="00BF0B2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220,051</w:t>
            </w:r>
          </w:p>
        </w:tc>
        <w:tc>
          <w:tcPr>
            <w:tcW w:w="270" w:type="dxa"/>
            <w:shd w:val="clear" w:color="auto" w:fill="auto"/>
          </w:tcPr>
          <w:p w14:paraId="4775BEB9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B228F02" w14:textId="0D909F49" w:rsidR="00C94231" w:rsidRPr="0000765E" w:rsidRDefault="0000765E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3,350</w:t>
            </w:r>
          </w:p>
        </w:tc>
        <w:tc>
          <w:tcPr>
            <w:tcW w:w="270" w:type="dxa"/>
            <w:shd w:val="clear" w:color="auto" w:fill="auto"/>
          </w:tcPr>
          <w:p w14:paraId="47D5045C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21525F2" w14:textId="7D0A4C24" w:rsidR="00C94231" w:rsidRPr="0000765E" w:rsidRDefault="00BF0B2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3,949</w:t>
            </w:r>
          </w:p>
        </w:tc>
        <w:tc>
          <w:tcPr>
            <w:tcW w:w="270" w:type="dxa"/>
            <w:shd w:val="clear" w:color="auto" w:fill="auto"/>
          </w:tcPr>
          <w:p w14:paraId="105D9DAB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765A0C" w14:textId="60D5FC84" w:rsidR="00C94231" w:rsidRPr="0000765E" w:rsidRDefault="0000765E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290,406</w:t>
            </w:r>
          </w:p>
        </w:tc>
        <w:tc>
          <w:tcPr>
            <w:tcW w:w="270" w:type="dxa"/>
            <w:shd w:val="clear" w:color="auto" w:fill="auto"/>
          </w:tcPr>
          <w:p w14:paraId="41696FA7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ED25B9" w14:textId="73640F0E" w:rsidR="00C94231" w:rsidRPr="0000765E" w:rsidRDefault="00BF0B2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224,000</w:t>
            </w:r>
          </w:p>
        </w:tc>
      </w:tr>
      <w:tr w:rsidR="00C94231" w:rsidRPr="00064E49" w14:paraId="27430D83" w14:textId="77777777" w:rsidTr="006A50BC">
        <w:tc>
          <w:tcPr>
            <w:tcW w:w="3240" w:type="dxa"/>
            <w:shd w:val="clear" w:color="auto" w:fill="auto"/>
          </w:tcPr>
          <w:p w14:paraId="4241871E" w14:textId="21FFCF16" w:rsidR="00C94231" w:rsidRPr="00064E49" w:rsidRDefault="00C94231" w:rsidP="00C9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กลุ่มผลิตภัณฑ์เครื่องปรุงแกง</w:t>
            </w:r>
          </w:p>
        </w:tc>
        <w:tc>
          <w:tcPr>
            <w:tcW w:w="720" w:type="dxa"/>
            <w:shd w:val="clear" w:color="auto" w:fill="auto"/>
          </w:tcPr>
          <w:p w14:paraId="66E9684E" w14:textId="06476EA3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30,986</w:t>
            </w:r>
          </w:p>
        </w:tc>
        <w:tc>
          <w:tcPr>
            <w:tcW w:w="270" w:type="dxa"/>
            <w:shd w:val="clear" w:color="auto" w:fill="auto"/>
          </w:tcPr>
          <w:p w14:paraId="23537372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80A099" w14:textId="46EAB2BF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23,387</w:t>
            </w:r>
          </w:p>
        </w:tc>
        <w:tc>
          <w:tcPr>
            <w:tcW w:w="270" w:type="dxa"/>
            <w:shd w:val="clear" w:color="auto" w:fill="auto"/>
          </w:tcPr>
          <w:p w14:paraId="089DF2AA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E731882" w14:textId="190F4192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3,018</w:t>
            </w:r>
          </w:p>
        </w:tc>
        <w:tc>
          <w:tcPr>
            <w:tcW w:w="270" w:type="dxa"/>
            <w:shd w:val="clear" w:color="auto" w:fill="auto"/>
          </w:tcPr>
          <w:p w14:paraId="10800846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ACA1F21" w14:textId="42D9A7E7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1,770</w:t>
            </w:r>
          </w:p>
        </w:tc>
        <w:tc>
          <w:tcPr>
            <w:tcW w:w="270" w:type="dxa"/>
            <w:shd w:val="clear" w:color="auto" w:fill="auto"/>
          </w:tcPr>
          <w:p w14:paraId="5718E338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D1B7F4" w14:textId="7B12D223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1,575</w:t>
            </w:r>
          </w:p>
        </w:tc>
        <w:tc>
          <w:tcPr>
            <w:tcW w:w="270" w:type="dxa"/>
            <w:shd w:val="clear" w:color="auto" w:fill="auto"/>
          </w:tcPr>
          <w:p w14:paraId="388AF8F6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67DCFCE" w14:textId="0BBF0C73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1,833</w:t>
            </w:r>
          </w:p>
        </w:tc>
        <w:tc>
          <w:tcPr>
            <w:tcW w:w="270" w:type="dxa"/>
            <w:shd w:val="clear" w:color="auto" w:fill="auto"/>
          </w:tcPr>
          <w:p w14:paraId="6399F4E4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454AD9D" w14:textId="1F2B12B6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35,579</w:t>
            </w:r>
          </w:p>
        </w:tc>
        <w:tc>
          <w:tcPr>
            <w:tcW w:w="270" w:type="dxa"/>
            <w:shd w:val="clear" w:color="auto" w:fill="auto"/>
          </w:tcPr>
          <w:p w14:paraId="5F953141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98F86EB" w14:textId="19C40977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26,990</w:t>
            </w:r>
          </w:p>
        </w:tc>
        <w:tc>
          <w:tcPr>
            <w:tcW w:w="270" w:type="dxa"/>
            <w:shd w:val="clear" w:color="auto" w:fill="auto"/>
          </w:tcPr>
          <w:p w14:paraId="1237CC53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1A655D0" w14:textId="4594AB1E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2,855</w:t>
            </w:r>
          </w:p>
        </w:tc>
        <w:tc>
          <w:tcPr>
            <w:tcW w:w="270" w:type="dxa"/>
            <w:shd w:val="clear" w:color="auto" w:fill="auto"/>
          </w:tcPr>
          <w:p w14:paraId="6536AEE1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DDFCEEB" w14:textId="6F3D1D53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932</w:t>
            </w:r>
          </w:p>
        </w:tc>
        <w:tc>
          <w:tcPr>
            <w:tcW w:w="270" w:type="dxa"/>
            <w:shd w:val="clear" w:color="auto" w:fill="auto"/>
          </w:tcPr>
          <w:p w14:paraId="0E12093B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4F8D9A6" w14:textId="21F1CACA" w:rsidR="00C94231" w:rsidRPr="0000765E" w:rsidRDefault="0000765E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38,434</w:t>
            </w:r>
          </w:p>
        </w:tc>
        <w:tc>
          <w:tcPr>
            <w:tcW w:w="270" w:type="dxa"/>
            <w:shd w:val="clear" w:color="auto" w:fill="auto"/>
          </w:tcPr>
          <w:p w14:paraId="39C29E81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479599" w14:textId="2730A8A8" w:rsidR="00C94231" w:rsidRPr="0000765E" w:rsidRDefault="00BF0B2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27,922</w:t>
            </w:r>
          </w:p>
        </w:tc>
      </w:tr>
      <w:tr w:rsidR="00C94231" w:rsidRPr="00064E49" w14:paraId="621C2B67" w14:textId="77777777" w:rsidTr="006A50BC">
        <w:tc>
          <w:tcPr>
            <w:tcW w:w="3240" w:type="dxa"/>
            <w:shd w:val="clear" w:color="auto" w:fill="auto"/>
          </w:tcPr>
          <w:p w14:paraId="1682CADE" w14:textId="544BD7EA" w:rsidR="00C94231" w:rsidRPr="00064E49" w:rsidRDefault="00C94231" w:rsidP="00C9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="0044086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2AD5D33" w14:textId="11295B12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20,448</w:t>
            </w:r>
          </w:p>
        </w:tc>
        <w:tc>
          <w:tcPr>
            <w:tcW w:w="270" w:type="dxa"/>
            <w:shd w:val="clear" w:color="auto" w:fill="auto"/>
          </w:tcPr>
          <w:p w14:paraId="3FDD29FF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A0E585" w14:textId="26117551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18,054</w:t>
            </w:r>
          </w:p>
        </w:tc>
        <w:tc>
          <w:tcPr>
            <w:tcW w:w="270" w:type="dxa"/>
            <w:shd w:val="clear" w:color="auto" w:fill="auto"/>
          </w:tcPr>
          <w:p w14:paraId="1191D68B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E040F4" w14:textId="070BC33E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10289BCC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0ED9BB5" w14:textId="15B39435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1,413</w:t>
            </w:r>
          </w:p>
        </w:tc>
        <w:tc>
          <w:tcPr>
            <w:tcW w:w="270" w:type="dxa"/>
            <w:shd w:val="clear" w:color="auto" w:fill="auto"/>
          </w:tcPr>
          <w:p w14:paraId="367B23E1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D1C4043" w14:textId="651B7397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1,284</w:t>
            </w:r>
          </w:p>
        </w:tc>
        <w:tc>
          <w:tcPr>
            <w:tcW w:w="270" w:type="dxa"/>
            <w:shd w:val="clear" w:color="auto" w:fill="auto"/>
          </w:tcPr>
          <w:p w14:paraId="2FDA2142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E3AAF6D" w14:textId="688B877C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270" w:type="dxa"/>
            <w:shd w:val="clear" w:color="auto" w:fill="auto"/>
          </w:tcPr>
          <w:p w14:paraId="0C68C942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AFDA898" w14:textId="6054DA1B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22,220</w:t>
            </w:r>
          </w:p>
        </w:tc>
        <w:tc>
          <w:tcPr>
            <w:tcW w:w="270" w:type="dxa"/>
            <w:shd w:val="clear" w:color="auto" w:fill="auto"/>
          </w:tcPr>
          <w:p w14:paraId="60398ADC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A910A3E" w14:textId="59E5318A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20,100</w:t>
            </w:r>
          </w:p>
        </w:tc>
        <w:tc>
          <w:tcPr>
            <w:tcW w:w="270" w:type="dxa"/>
            <w:shd w:val="clear" w:color="auto" w:fill="auto"/>
          </w:tcPr>
          <w:p w14:paraId="4942AAB7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D9BFF2E" w14:textId="1A250A3C" w:rsidR="00C94231" w:rsidRPr="0000765E" w:rsidRDefault="0000765E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14:paraId="0499533E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91B2899" w14:textId="53A78278" w:rsidR="00C94231" w:rsidRPr="0000765E" w:rsidRDefault="00BF0B2C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71F13C76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A974A0" w14:textId="511D90CA" w:rsidR="00C94231" w:rsidRPr="0000765E" w:rsidRDefault="0000765E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22,699</w:t>
            </w:r>
          </w:p>
        </w:tc>
        <w:tc>
          <w:tcPr>
            <w:tcW w:w="270" w:type="dxa"/>
            <w:shd w:val="clear" w:color="auto" w:fill="auto"/>
          </w:tcPr>
          <w:p w14:paraId="55EBFE68" w14:textId="77777777" w:rsidR="00C94231" w:rsidRPr="0000765E" w:rsidRDefault="00C94231" w:rsidP="0000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8BC547" w14:textId="0767C934" w:rsidR="00C94231" w:rsidRPr="0000765E" w:rsidRDefault="006A50B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BF0B2C">
              <w:rPr>
                <w:rFonts w:ascii="Angsana New" w:hAnsi="Angsana New"/>
                <w:sz w:val="26"/>
                <w:szCs w:val="26"/>
              </w:rPr>
              <w:t>20,540</w:t>
            </w:r>
          </w:p>
        </w:tc>
      </w:tr>
      <w:tr w:rsidR="00C94231" w:rsidRPr="009448D5" w14:paraId="115E55D7" w14:textId="77777777" w:rsidTr="006A50BC">
        <w:tc>
          <w:tcPr>
            <w:tcW w:w="3240" w:type="dxa"/>
            <w:shd w:val="clear" w:color="auto" w:fill="auto"/>
          </w:tcPr>
          <w:p w14:paraId="30E27F70" w14:textId="64EB42C2" w:rsidR="00C94231" w:rsidRPr="009448D5" w:rsidRDefault="009448D5" w:rsidP="00C9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9448D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FB052" w14:textId="61B7DF8D" w:rsidR="00C94231" w:rsidRPr="009448D5" w:rsidRDefault="009448D5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306,</w:t>
            </w:r>
            <w:r w:rsidR="0000765E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25C2251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3FE4" w14:textId="0B924EB7" w:rsidR="00C94231" w:rsidRPr="009448D5" w:rsidRDefault="009448D5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229,288</w:t>
            </w:r>
          </w:p>
        </w:tc>
        <w:tc>
          <w:tcPr>
            <w:tcW w:w="270" w:type="dxa"/>
            <w:shd w:val="clear" w:color="auto" w:fill="auto"/>
          </w:tcPr>
          <w:p w14:paraId="12A8C5BA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63760" w14:textId="13487618" w:rsidR="00C94231" w:rsidRPr="009448D5" w:rsidRDefault="009448D5" w:rsidP="0094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17,080</w:t>
            </w:r>
          </w:p>
        </w:tc>
        <w:tc>
          <w:tcPr>
            <w:tcW w:w="270" w:type="dxa"/>
            <w:shd w:val="clear" w:color="auto" w:fill="auto"/>
          </w:tcPr>
          <w:p w14:paraId="3C7750AA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E6E16" w14:textId="368CFD5A" w:rsidR="00C94231" w:rsidRPr="009448D5" w:rsidRDefault="009448D5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19,159</w:t>
            </w:r>
          </w:p>
        </w:tc>
        <w:tc>
          <w:tcPr>
            <w:tcW w:w="270" w:type="dxa"/>
            <w:shd w:val="clear" w:color="auto" w:fill="auto"/>
          </w:tcPr>
          <w:p w14:paraId="69B22425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19DB1" w14:textId="0F1C059A" w:rsidR="00C94231" w:rsidRPr="009448D5" w:rsidRDefault="009448D5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21,295</w:t>
            </w:r>
          </w:p>
        </w:tc>
        <w:tc>
          <w:tcPr>
            <w:tcW w:w="270" w:type="dxa"/>
            <w:shd w:val="clear" w:color="auto" w:fill="auto"/>
          </w:tcPr>
          <w:p w14:paraId="0EAB91FB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BF544" w14:textId="315C66FF" w:rsidR="00C94231" w:rsidRPr="009448D5" w:rsidRDefault="009448D5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18,694</w:t>
            </w:r>
          </w:p>
        </w:tc>
        <w:tc>
          <w:tcPr>
            <w:tcW w:w="270" w:type="dxa"/>
            <w:shd w:val="clear" w:color="auto" w:fill="auto"/>
          </w:tcPr>
          <w:p w14:paraId="50CD1C8D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D27CF" w14:textId="672FABF1" w:rsidR="00C94231" w:rsidRPr="009448D5" w:rsidRDefault="009448D5" w:rsidP="0094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344,855</w:t>
            </w:r>
          </w:p>
        </w:tc>
        <w:tc>
          <w:tcPr>
            <w:tcW w:w="270" w:type="dxa"/>
            <w:shd w:val="clear" w:color="auto" w:fill="auto"/>
          </w:tcPr>
          <w:p w14:paraId="447D2131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F2B59" w14:textId="02494451" w:rsidR="00C94231" w:rsidRPr="009448D5" w:rsidRDefault="009448D5" w:rsidP="0094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267,141</w:t>
            </w:r>
          </w:p>
        </w:tc>
        <w:tc>
          <w:tcPr>
            <w:tcW w:w="270" w:type="dxa"/>
            <w:shd w:val="clear" w:color="auto" w:fill="auto"/>
          </w:tcPr>
          <w:p w14:paraId="36DEA0F1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10C74" w14:textId="3A3CA2F8" w:rsidR="00C94231" w:rsidRPr="009448D5" w:rsidRDefault="009448D5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6,684</w:t>
            </w:r>
          </w:p>
        </w:tc>
        <w:tc>
          <w:tcPr>
            <w:tcW w:w="270" w:type="dxa"/>
            <w:shd w:val="clear" w:color="auto" w:fill="auto"/>
          </w:tcPr>
          <w:p w14:paraId="0FD77BE3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85A5A" w14:textId="338200D0" w:rsidR="00C94231" w:rsidRPr="009448D5" w:rsidRDefault="009448D5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5,321</w:t>
            </w:r>
          </w:p>
        </w:tc>
        <w:tc>
          <w:tcPr>
            <w:tcW w:w="270" w:type="dxa"/>
            <w:shd w:val="clear" w:color="auto" w:fill="auto"/>
          </w:tcPr>
          <w:p w14:paraId="336F12F3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6CF77" w14:textId="3BB70D89" w:rsidR="00C94231" w:rsidRPr="006A50BC" w:rsidRDefault="009448D5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50B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351,539</w:t>
            </w:r>
          </w:p>
        </w:tc>
        <w:tc>
          <w:tcPr>
            <w:tcW w:w="270" w:type="dxa"/>
            <w:shd w:val="clear" w:color="auto" w:fill="auto"/>
          </w:tcPr>
          <w:p w14:paraId="1CC1E43F" w14:textId="77777777" w:rsidR="00C94231" w:rsidRPr="009448D5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DFA76" w14:textId="4E710E6A" w:rsidR="00C94231" w:rsidRPr="009448D5" w:rsidRDefault="009448D5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="006A50B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9448D5">
              <w:rPr>
                <w:rFonts w:ascii="Angsana New" w:hAnsi="Angsana New"/>
                <w:b/>
                <w:bCs/>
                <w:sz w:val="26"/>
                <w:szCs w:val="26"/>
              </w:rPr>
              <w:t>272,462</w:t>
            </w:r>
          </w:p>
        </w:tc>
      </w:tr>
      <w:tr w:rsidR="00C94231" w:rsidRPr="00064E49" w14:paraId="35C632CA" w14:textId="77777777" w:rsidTr="006A50BC">
        <w:tc>
          <w:tcPr>
            <w:tcW w:w="3240" w:type="dxa"/>
            <w:shd w:val="clear" w:color="auto" w:fill="auto"/>
          </w:tcPr>
          <w:p w14:paraId="3F665C0F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4E66FB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7585ECD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439B578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4F36BA6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759BD7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FE86D7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2BC0024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15E285E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43F55FA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CD2084B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094FFF8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F2C8729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A4A2756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9D3BB6D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ACA0C6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449BF86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C457329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F5FD2EC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A2B783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0AF663E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3F21BF5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A277221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6521396" w14:textId="77777777" w:rsidR="00C94231" w:rsidRPr="00064E49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4E49" w:rsidRPr="00823DD0" w14:paraId="13796C38" w14:textId="77777777" w:rsidTr="006A50BC">
        <w:tc>
          <w:tcPr>
            <w:tcW w:w="3240" w:type="dxa"/>
            <w:shd w:val="clear" w:color="auto" w:fill="auto"/>
          </w:tcPr>
          <w:p w14:paraId="70D3DD36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</w:tcPr>
          <w:p w14:paraId="0ADA6611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8A60FB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2B76FFA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4F87CA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0190C2D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F4F23D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EFDEA79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18F568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8B5B45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391A4B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0B279E1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FA5CEB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4CB7559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617FDF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3734BC1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2DF85D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39DEC0B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7516D2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2F9524E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D72FEA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755D29D" w14:textId="7ED80332" w:rsidR="00064E49" w:rsidRPr="00F5718A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7DAA2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F47D58" w14:textId="0E5BA024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F5718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64E49" w:rsidRPr="00823DD0" w14:paraId="7A3AA6A8" w14:textId="77777777" w:rsidTr="006A50BC">
        <w:tc>
          <w:tcPr>
            <w:tcW w:w="3240" w:type="dxa"/>
            <w:shd w:val="clear" w:color="auto" w:fill="auto"/>
          </w:tcPr>
          <w:p w14:paraId="34394C41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shd w:val="clear" w:color="auto" w:fill="auto"/>
          </w:tcPr>
          <w:p w14:paraId="152F1E07" w14:textId="530D920C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306,480</w:t>
            </w:r>
          </w:p>
        </w:tc>
        <w:tc>
          <w:tcPr>
            <w:tcW w:w="270" w:type="dxa"/>
            <w:shd w:val="clear" w:color="auto" w:fill="auto"/>
          </w:tcPr>
          <w:p w14:paraId="4B9F9FCD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5C24A39" w14:textId="562D10DF" w:rsidR="00064E49" w:rsidRPr="00C31B90" w:rsidRDefault="008E08DA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229,288</w:t>
            </w:r>
          </w:p>
        </w:tc>
        <w:tc>
          <w:tcPr>
            <w:tcW w:w="270" w:type="dxa"/>
            <w:shd w:val="clear" w:color="auto" w:fill="auto"/>
          </w:tcPr>
          <w:p w14:paraId="49A642E0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A6060DF" w14:textId="17A36707" w:rsidR="00064E49" w:rsidRPr="00134B07" w:rsidRDefault="00134B07" w:rsidP="0013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4B07">
              <w:rPr>
                <w:rFonts w:ascii="Angsana New" w:hAnsi="Angsana New"/>
                <w:sz w:val="26"/>
                <w:szCs w:val="26"/>
              </w:rPr>
              <w:t>17,080</w:t>
            </w:r>
          </w:p>
        </w:tc>
        <w:tc>
          <w:tcPr>
            <w:tcW w:w="270" w:type="dxa"/>
            <w:shd w:val="clear" w:color="auto" w:fill="auto"/>
          </w:tcPr>
          <w:p w14:paraId="2E710828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52A266" w14:textId="6B9F2903" w:rsidR="00064E49" w:rsidRPr="00C31B9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19,159</w:t>
            </w:r>
          </w:p>
        </w:tc>
        <w:tc>
          <w:tcPr>
            <w:tcW w:w="270" w:type="dxa"/>
            <w:shd w:val="clear" w:color="auto" w:fill="auto"/>
          </w:tcPr>
          <w:p w14:paraId="1A2D01EB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BAF4633" w14:textId="50D5A4C2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21,295</w:t>
            </w:r>
          </w:p>
        </w:tc>
        <w:tc>
          <w:tcPr>
            <w:tcW w:w="270" w:type="dxa"/>
            <w:shd w:val="clear" w:color="auto" w:fill="auto"/>
          </w:tcPr>
          <w:p w14:paraId="1E24E45A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85911A9" w14:textId="6C894599" w:rsidR="00064E49" w:rsidRPr="00C31B90" w:rsidRDefault="008E08DA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18,694</w:t>
            </w:r>
          </w:p>
        </w:tc>
        <w:tc>
          <w:tcPr>
            <w:tcW w:w="270" w:type="dxa"/>
            <w:shd w:val="clear" w:color="auto" w:fill="auto"/>
          </w:tcPr>
          <w:p w14:paraId="5C074660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E23C3BE" w14:textId="610CD308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344,855</w:t>
            </w:r>
          </w:p>
        </w:tc>
        <w:tc>
          <w:tcPr>
            <w:tcW w:w="270" w:type="dxa"/>
            <w:shd w:val="clear" w:color="auto" w:fill="auto"/>
          </w:tcPr>
          <w:p w14:paraId="5D1914F5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645D90A" w14:textId="10E96ABF" w:rsidR="00064E49" w:rsidRPr="00C31B90" w:rsidRDefault="008E08DA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B2059B">
              <w:rPr>
                <w:rFonts w:ascii="Angsana New" w:hAnsi="Angsana New"/>
                <w:sz w:val="26"/>
                <w:szCs w:val="26"/>
              </w:rPr>
              <w:t>67,141</w:t>
            </w:r>
          </w:p>
        </w:tc>
        <w:tc>
          <w:tcPr>
            <w:tcW w:w="270" w:type="dxa"/>
            <w:shd w:val="clear" w:color="auto" w:fill="auto"/>
          </w:tcPr>
          <w:p w14:paraId="60A42CE6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5B4C59" w14:textId="1FE6EB74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6,684</w:t>
            </w:r>
          </w:p>
        </w:tc>
        <w:tc>
          <w:tcPr>
            <w:tcW w:w="270" w:type="dxa"/>
            <w:shd w:val="clear" w:color="auto" w:fill="auto"/>
          </w:tcPr>
          <w:p w14:paraId="6A8CAF2C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22917B5" w14:textId="41F1FB0D" w:rsidR="00064E49" w:rsidRPr="00823DD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5,321</w:t>
            </w:r>
          </w:p>
        </w:tc>
        <w:tc>
          <w:tcPr>
            <w:tcW w:w="270" w:type="dxa"/>
            <w:shd w:val="clear" w:color="auto" w:fill="auto"/>
          </w:tcPr>
          <w:p w14:paraId="6D7F43B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65659FD" w14:textId="4B70B791" w:rsidR="00064E49" w:rsidRPr="00F5718A" w:rsidRDefault="008A005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351,539</w:t>
            </w:r>
          </w:p>
        </w:tc>
        <w:tc>
          <w:tcPr>
            <w:tcW w:w="270" w:type="dxa"/>
            <w:shd w:val="clear" w:color="auto" w:fill="auto"/>
          </w:tcPr>
          <w:p w14:paraId="79C71EE4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F904D1" w14:textId="2C6DD6A2" w:rsidR="00064E49" w:rsidRPr="00823DD0" w:rsidRDefault="008E08DA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272,462</w:t>
            </w:r>
          </w:p>
        </w:tc>
      </w:tr>
      <w:tr w:rsidR="00E60E3C" w:rsidRPr="00823DD0" w14:paraId="2726CBEE" w14:textId="77777777" w:rsidTr="006A50BC">
        <w:tc>
          <w:tcPr>
            <w:tcW w:w="3240" w:type="dxa"/>
            <w:shd w:val="clear" w:color="auto" w:fill="auto"/>
          </w:tcPr>
          <w:p w14:paraId="28E46FAC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E9CE622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4359F96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58381349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A48B088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51A94984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6762D62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EB80009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3E647A3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44572769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E8FAFE6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495BF2B4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77ACFA9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6D7D724A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096704E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5F17B6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91D5D83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66993900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F2CA55B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0ED068E1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C544AE4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shd w:val="clear" w:color="auto" w:fill="auto"/>
          </w:tcPr>
          <w:p w14:paraId="78C9EDC8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5B413A7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shd w:val="clear" w:color="auto" w:fill="auto"/>
          </w:tcPr>
          <w:p w14:paraId="1862F391" w14:textId="77777777" w:rsidR="00E60E3C" w:rsidRPr="00C94231" w:rsidRDefault="00E60E3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64E49" w:rsidRPr="00823DD0" w14:paraId="1102D0D8" w14:textId="77777777" w:rsidTr="006A50BC">
        <w:tc>
          <w:tcPr>
            <w:tcW w:w="3240" w:type="dxa"/>
            <w:shd w:val="clear" w:color="auto" w:fill="auto"/>
          </w:tcPr>
          <w:p w14:paraId="3E59BFD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720" w:type="dxa"/>
            <w:shd w:val="clear" w:color="auto" w:fill="auto"/>
          </w:tcPr>
          <w:p w14:paraId="7952D370" w14:textId="6D675FCE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142,413</w:t>
            </w:r>
          </w:p>
        </w:tc>
        <w:tc>
          <w:tcPr>
            <w:tcW w:w="270" w:type="dxa"/>
            <w:shd w:val="clear" w:color="auto" w:fill="auto"/>
          </w:tcPr>
          <w:p w14:paraId="79867941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87B6F4C" w14:textId="5D137CF6" w:rsidR="00064E49" w:rsidRPr="00C31B90" w:rsidRDefault="008E08DA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80,080</w:t>
            </w:r>
          </w:p>
        </w:tc>
        <w:tc>
          <w:tcPr>
            <w:tcW w:w="270" w:type="dxa"/>
            <w:shd w:val="clear" w:color="auto" w:fill="auto"/>
          </w:tcPr>
          <w:p w14:paraId="42699445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72FF697" w14:textId="1D93C3BA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6,510</w:t>
            </w:r>
          </w:p>
        </w:tc>
        <w:tc>
          <w:tcPr>
            <w:tcW w:w="270" w:type="dxa"/>
            <w:shd w:val="clear" w:color="auto" w:fill="auto"/>
          </w:tcPr>
          <w:p w14:paraId="3613E030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B477B3" w14:textId="52DC50E6" w:rsidR="00064E49" w:rsidRPr="00C31B9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4,139</w:t>
            </w:r>
          </w:p>
        </w:tc>
        <w:tc>
          <w:tcPr>
            <w:tcW w:w="270" w:type="dxa"/>
            <w:shd w:val="clear" w:color="auto" w:fill="auto"/>
          </w:tcPr>
          <w:p w14:paraId="2260DB5B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3CC6C70" w14:textId="23EAD473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8,776</w:t>
            </w:r>
          </w:p>
        </w:tc>
        <w:tc>
          <w:tcPr>
            <w:tcW w:w="270" w:type="dxa"/>
            <w:shd w:val="clear" w:color="auto" w:fill="auto"/>
          </w:tcPr>
          <w:p w14:paraId="1468E13A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14D3EE" w14:textId="3D52FB43" w:rsidR="00064E49" w:rsidRPr="00C31B90" w:rsidRDefault="008E08DA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5,726</w:t>
            </w:r>
          </w:p>
        </w:tc>
        <w:tc>
          <w:tcPr>
            <w:tcW w:w="270" w:type="dxa"/>
            <w:shd w:val="clear" w:color="auto" w:fill="auto"/>
          </w:tcPr>
          <w:p w14:paraId="5E135389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B00849D" w14:textId="5CD7DAE6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157,699</w:t>
            </w:r>
          </w:p>
        </w:tc>
        <w:tc>
          <w:tcPr>
            <w:tcW w:w="270" w:type="dxa"/>
            <w:shd w:val="clear" w:color="auto" w:fill="auto"/>
          </w:tcPr>
          <w:p w14:paraId="5DEC78FD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C2CFEB" w14:textId="34BAB167" w:rsidR="00064E49" w:rsidRPr="00C31B9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89,9</w:t>
            </w:r>
            <w:r w:rsidR="0010619C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6AF4F99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6E5D8A7" w14:textId="05AD5243" w:rsidR="00064E49" w:rsidRPr="00C31B90" w:rsidRDefault="008A005C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</w:t>
            </w:r>
            <w:r w:rsidR="00E60E3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AB55F8C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67E6AB" w14:textId="70614010" w:rsidR="00064E49" w:rsidRPr="00823DD0" w:rsidRDefault="00B2059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1,99</w:t>
            </w:r>
            <w:r w:rsidR="0010619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A08F93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426EE8F" w14:textId="02527A2B" w:rsidR="00064E49" w:rsidRPr="00A677D2" w:rsidRDefault="008A005C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677D2">
              <w:rPr>
                <w:rFonts w:ascii="Angsana New" w:hAnsi="Angsana New"/>
                <w:sz w:val="26"/>
                <w:szCs w:val="26"/>
              </w:rPr>
              <w:t>159,811</w:t>
            </w:r>
          </w:p>
        </w:tc>
        <w:tc>
          <w:tcPr>
            <w:tcW w:w="270" w:type="dxa"/>
            <w:shd w:val="clear" w:color="auto" w:fill="auto"/>
          </w:tcPr>
          <w:p w14:paraId="449ADB76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137F2E" w14:textId="1DB60560" w:rsidR="00064E49" w:rsidRPr="00823DD0" w:rsidRDefault="008E08DA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91,937</w:t>
            </w:r>
          </w:p>
        </w:tc>
      </w:tr>
      <w:tr w:rsidR="00C94231" w:rsidRPr="00823DD0" w14:paraId="7A349C12" w14:textId="77777777" w:rsidTr="006A50BC">
        <w:tc>
          <w:tcPr>
            <w:tcW w:w="3240" w:type="dxa"/>
            <w:shd w:val="clear" w:color="auto" w:fill="auto"/>
          </w:tcPr>
          <w:p w14:paraId="3B1D8D95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7CD6CE3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ED7368E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4154A341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707BAE5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2E99CB91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D23547D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6D1EF2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848F419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71C90FD0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9708943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7D4E9BFD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BC33225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1A678B63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15B158E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E56B217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EFAFD77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4DDA814A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29EE386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</w:tcPr>
          <w:p w14:paraId="348B7E3F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677064F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shd w:val="clear" w:color="auto" w:fill="auto"/>
          </w:tcPr>
          <w:p w14:paraId="7F39F337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D34821C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  <w:shd w:val="clear" w:color="auto" w:fill="auto"/>
          </w:tcPr>
          <w:p w14:paraId="12705334" w14:textId="77777777" w:rsidR="00C94231" w:rsidRP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94231" w:rsidRPr="00823DD0" w14:paraId="4B4F7739" w14:textId="77777777" w:rsidTr="006A50BC">
        <w:tc>
          <w:tcPr>
            <w:tcW w:w="3240" w:type="dxa"/>
            <w:shd w:val="clear" w:color="auto" w:fill="auto"/>
          </w:tcPr>
          <w:p w14:paraId="1B4E3274" w14:textId="653CA49D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</w:p>
        </w:tc>
        <w:tc>
          <w:tcPr>
            <w:tcW w:w="720" w:type="dxa"/>
            <w:shd w:val="clear" w:color="auto" w:fill="auto"/>
          </w:tcPr>
          <w:p w14:paraId="21F24EE7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C9C7B0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2FE87A0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A5D30D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99E6FF8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3A3331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CABE2F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1EEF3AE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707358C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9E25CF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01D49E5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A8ABE8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7D7DBB1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13EB3F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34907B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9761D4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90BCC2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A647E6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213232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8F9AE1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435872C" w14:textId="77777777" w:rsidR="00C94231" w:rsidRPr="00A677D2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8F903B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29CFAD4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231" w:rsidRPr="00823DD0" w14:paraId="19D643D1" w14:textId="77777777" w:rsidTr="006A50BC">
        <w:tc>
          <w:tcPr>
            <w:tcW w:w="3240" w:type="dxa"/>
            <w:shd w:val="clear" w:color="auto" w:fill="auto"/>
          </w:tcPr>
          <w:p w14:paraId="31725678" w14:textId="4E1444EF" w:rsidR="00C94231" w:rsidRPr="00823DD0" w:rsidRDefault="00C94231" w:rsidP="0044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/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0A6C055A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15F34F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E23FE94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EA6EB9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DA68BE5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519E1F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2BBB25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B73089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9CDFD84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8393A1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8C39029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7E345C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1AB817F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9390F9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2D5DE6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782F4E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7BB6248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B63EAC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C8F2726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DDAE67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57877D8" w14:textId="48E50D5F" w:rsidR="00C94231" w:rsidRPr="00A677D2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</w:t>
            </w:r>
            <w:r w:rsidR="001E5513">
              <w:rPr>
                <w:rFonts w:ascii="Angsana New" w:hAnsi="Angsana New"/>
                <w:sz w:val="26"/>
                <w:szCs w:val="26"/>
              </w:rPr>
              <w:t>7,760</w:t>
            </w:r>
          </w:p>
        </w:tc>
        <w:tc>
          <w:tcPr>
            <w:tcW w:w="270" w:type="dxa"/>
            <w:shd w:val="clear" w:color="auto" w:fill="auto"/>
          </w:tcPr>
          <w:p w14:paraId="499A4574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E673E85" w14:textId="7BE0C194" w:rsidR="00C94231" w:rsidRDefault="00C94231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1,244,375</w:t>
            </w:r>
          </w:p>
        </w:tc>
      </w:tr>
      <w:tr w:rsidR="00C94231" w:rsidRPr="00823DD0" w14:paraId="736E534B" w14:textId="77777777" w:rsidTr="006A50BC">
        <w:tc>
          <w:tcPr>
            <w:tcW w:w="3240" w:type="dxa"/>
            <w:shd w:val="clear" w:color="auto" w:fill="auto"/>
          </w:tcPr>
          <w:p w14:paraId="17C1DC38" w14:textId="31653589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720" w:type="dxa"/>
            <w:shd w:val="clear" w:color="auto" w:fill="auto"/>
          </w:tcPr>
          <w:p w14:paraId="032A21DF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620D1B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69D74EB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9B1702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CE906B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8719AF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F12CFC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57944A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EE0C56E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02F20A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C0C44D2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B9084E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804DEA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39B89C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6C3821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B1FC6A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12D51B7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A49FD7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94C415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3356B0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91578F" w14:textId="77777777" w:rsidR="00C94231" w:rsidRPr="00A677D2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D8D693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DACA622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231" w:rsidRPr="00823DD0" w14:paraId="4342E373" w14:textId="77777777" w:rsidTr="006A50BC">
        <w:tc>
          <w:tcPr>
            <w:tcW w:w="3240" w:type="dxa"/>
            <w:shd w:val="clear" w:color="auto" w:fill="auto"/>
          </w:tcPr>
          <w:p w14:paraId="4183C61C" w14:textId="359BE111" w:rsidR="00C94231" w:rsidRPr="00823DD0" w:rsidRDefault="00C94231" w:rsidP="0044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/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775409E5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0C7B58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FE4C132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D4A076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91CAE1A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4FF01E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1BB6C1D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2F7DBC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F7700A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91E1D6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8919D0C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4281B7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37737B2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A0AF49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7154AC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C9F319" w14:textId="77777777" w:rsidR="00C94231" w:rsidRPr="00C31B9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E7FCACA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9396E1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40FF401" w14:textId="77777777" w:rsidR="00C94231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10A208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24D451" w14:textId="1BAFF08A" w:rsidR="00C94231" w:rsidRPr="00A677D2" w:rsidRDefault="00C94231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166194">
              <w:rPr>
                <w:rFonts w:ascii="Angsana New" w:hAnsi="Angsana New"/>
                <w:sz w:val="26"/>
                <w:szCs w:val="26"/>
              </w:rPr>
              <w:t>6,225</w:t>
            </w:r>
          </w:p>
        </w:tc>
        <w:tc>
          <w:tcPr>
            <w:tcW w:w="270" w:type="dxa"/>
            <w:shd w:val="clear" w:color="auto" w:fill="auto"/>
          </w:tcPr>
          <w:p w14:paraId="3FF1DEE0" w14:textId="77777777" w:rsidR="00C94231" w:rsidRPr="00823DD0" w:rsidRDefault="00C9423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CFFFABC" w14:textId="56E5A98E" w:rsidR="00C94231" w:rsidRDefault="00C94231" w:rsidP="006A5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217,69</w:t>
            </w:r>
            <w:r w:rsidR="006A50B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0865F990" w14:textId="77777777" w:rsidR="00154F59" w:rsidRDefault="00154F59" w:rsidP="0015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73EBB" w14:textId="77777777" w:rsidR="00186DAC" w:rsidRDefault="00186DAC" w:rsidP="00186DAC">
      <w:pPr>
        <w:tabs>
          <w:tab w:val="clear" w:pos="454"/>
          <w:tab w:val="left" w:pos="180"/>
        </w:tabs>
        <w:spacing w:line="240" w:lineRule="auto"/>
        <w:ind w:left="450" w:right="65" w:hanging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F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51E64DF" w14:textId="77777777" w:rsidR="00186DAC" w:rsidRPr="00F07A86" w:rsidRDefault="00186DAC" w:rsidP="00186DAC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20"/>
          <w:szCs w:val="20"/>
        </w:rPr>
      </w:pPr>
    </w:p>
    <w:p w14:paraId="127F4081" w14:textId="6C9F6D47" w:rsidR="00186DAC" w:rsidRDefault="00186DAC" w:rsidP="0040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ind w:left="90" w:right="-45"/>
        <w:jc w:val="thaiDistribute"/>
        <w:rPr>
          <w:rFonts w:asciiTheme="majorBidi" w:hAnsiTheme="majorBidi" w:cstheme="majorBidi"/>
          <w:sz w:val="30"/>
          <w:szCs w:val="30"/>
        </w:rPr>
        <w:sectPr w:rsidR="00186DAC" w:rsidSect="00B50102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404AE9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Pr="00404AE9">
        <w:rPr>
          <w:rFonts w:asciiTheme="majorBidi" w:hAnsiTheme="majorBidi" w:cstheme="majorBidi"/>
          <w:spacing w:val="-4"/>
          <w:sz w:val="30"/>
          <w:szCs w:val="30"/>
        </w:rPr>
        <w:t> 2 </w:t>
      </w:r>
      <w:r w:rsidRPr="00404AE9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</w:t>
      </w:r>
      <w:r w:rsidRPr="00404AE9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</w:t>
      </w:r>
      <w:r w:rsidRPr="00404AE9">
        <w:rPr>
          <w:rFonts w:asciiTheme="majorBidi" w:hAnsiTheme="majorBidi" w:cstheme="majorBidi"/>
          <w:spacing w:val="-4"/>
          <w:sz w:val="30"/>
          <w:szCs w:val="30"/>
          <w:cs/>
        </w:rPr>
        <w:t>สิ้นสุดวันที่</w:t>
      </w:r>
      <w:r w:rsidRPr="00404AE9">
        <w:rPr>
          <w:rFonts w:asciiTheme="majorBidi" w:hAnsiTheme="majorBidi" w:cstheme="majorBidi"/>
          <w:spacing w:val="-4"/>
          <w:sz w:val="30"/>
          <w:szCs w:val="30"/>
        </w:rPr>
        <w:t xml:space="preserve"> 31 </w:t>
      </w:r>
      <w:r w:rsidRPr="00404A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404AE9">
        <w:rPr>
          <w:rFonts w:asciiTheme="majorBidi" w:hAnsiTheme="majorBidi" w:cstheme="majorBidi"/>
          <w:spacing w:val="-4"/>
          <w:sz w:val="30"/>
          <w:szCs w:val="30"/>
        </w:rPr>
        <w:t xml:space="preserve">2564  </w:t>
      </w:r>
      <w:r w:rsidRPr="00404AE9">
        <w:rPr>
          <w:rFonts w:asciiTheme="majorBidi" w:hAnsiTheme="majorBidi" w:cstheme="majorBidi"/>
          <w:spacing w:val="-4"/>
          <w:sz w:val="30"/>
          <w:szCs w:val="30"/>
          <w:cs/>
        </w:rPr>
        <w:t>มีจำนวนเงินประมาณ</w:t>
      </w:r>
      <w:r w:rsidRPr="00404A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641E3" w:rsidRPr="00404AE9">
        <w:rPr>
          <w:rFonts w:asciiTheme="majorBidi" w:hAnsiTheme="majorBidi" w:cstheme="majorBidi"/>
          <w:spacing w:val="-4"/>
          <w:sz w:val="30"/>
          <w:szCs w:val="30"/>
        </w:rPr>
        <w:t xml:space="preserve">198 </w:t>
      </w:r>
      <w:r w:rsidRPr="00404AE9">
        <w:rPr>
          <w:rFonts w:asciiTheme="majorBidi" w:hAnsiTheme="majorBidi" w:cstheme="majorBidi"/>
          <w:spacing w:val="-4"/>
          <w:sz w:val="30"/>
          <w:szCs w:val="30"/>
          <w:cs/>
        </w:rPr>
        <w:t>ล้</w:t>
      </w:r>
      <w:r w:rsidR="00404AE9" w:rsidRPr="00404AE9">
        <w:rPr>
          <w:rFonts w:asciiTheme="majorBidi" w:hAnsiTheme="majorBidi" w:cstheme="majorBidi" w:hint="cs"/>
          <w:spacing w:val="-4"/>
          <w:sz w:val="30"/>
          <w:szCs w:val="30"/>
          <w:cs/>
        </w:rPr>
        <w:t>านบาท</w:t>
      </w:r>
      <w:r w:rsidR="00404AE9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404AE9">
        <w:rPr>
          <w:rFonts w:asciiTheme="majorBidi" w:hAnsiTheme="majorBidi" w:cstheme="majorBidi"/>
          <w:spacing w:val="6"/>
          <w:sz w:val="30"/>
          <w:szCs w:val="30"/>
        </w:rPr>
        <w:br/>
      </w:r>
      <w:r w:rsidRPr="00CA7C88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A7C8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งวดสามเดือนสิ้นสุดวันที่ </w:t>
      </w:r>
      <w:r w:rsidRPr="00CA7C8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31 </w:t>
      </w:r>
      <w:r w:rsidRPr="00CA7C8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มีนาคม </w:t>
      </w:r>
      <w:r w:rsidRPr="00CA7C8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2563: </w:t>
      </w:r>
      <w:r w:rsidRPr="00CA7C8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ลูกค้ารายใหญ่</w:t>
      </w:r>
      <w:r w:rsidRPr="00CA7C88">
        <w:rPr>
          <w:rFonts w:asciiTheme="majorBidi" w:hAnsiTheme="majorBidi" w:cstheme="majorBidi"/>
          <w:i/>
          <w:iCs/>
          <w:spacing w:val="2"/>
          <w:sz w:val="30"/>
          <w:szCs w:val="30"/>
        </w:rPr>
        <w:t> 2 </w:t>
      </w:r>
      <w:r w:rsidRPr="00CA7C8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รายตามส่วนงานภูมิศาสตร์จากประเทศในแถบยุโรปมีจำนวนเงินประมาณ</w:t>
      </w:r>
      <w:r w:rsidRPr="00CA7C8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150 </w:t>
      </w:r>
      <w:r w:rsidRPr="00CA7C8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ล้านบาท)</w:t>
      </w:r>
      <w:r w:rsidRPr="00CA7C88">
        <w:rPr>
          <w:rFonts w:asciiTheme="majorBidi" w:hAnsiTheme="majorBidi" w:cstheme="majorBidi"/>
          <w:spacing w:val="2"/>
          <w:sz w:val="30"/>
          <w:szCs w:val="30"/>
        </w:rPr>
        <w:t> </w:t>
      </w:r>
      <w:r w:rsidRPr="00CA7C88">
        <w:rPr>
          <w:rFonts w:asciiTheme="majorBidi" w:hAnsiTheme="majorBidi" w:cstheme="majorBidi"/>
          <w:spacing w:val="2"/>
          <w:sz w:val="30"/>
          <w:szCs w:val="30"/>
          <w:cs/>
        </w:rPr>
        <w:t>จากรายได้รวมของบริษั</w:t>
      </w:r>
      <w:r w:rsidR="00CA7C88" w:rsidRPr="00CA7C88">
        <w:rPr>
          <w:rFonts w:asciiTheme="majorBidi" w:hAnsiTheme="majorBidi" w:cstheme="majorBidi" w:hint="cs"/>
          <w:spacing w:val="2"/>
          <w:sz w:val="30"/>
          <w:szCs w:val="30"/>
          <w:cs/>
        </w:rPr>
        <w:t>ท</w:t>
      </w:r>
    </w:p>
    <w:p w14:paraId="1D0A7A43" w14:textId="77777777" w:rsidR="00F5517F" w:rsidRPr="0013054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ภาษีเงินได้ </w:t>
      </w:r>
    </w:p>
    <w:p w14:paraId="36011EF4" w14:textId="77777777" w:rsidR="00892910" w:rsidRPr="00B85B63" w:rsidRDefault="0089291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0D3C79" w14:textId="66C80947" w:rsidR="00C52B80" w:rsidRPr="00B536FC" w:rsidRDefault="00C52B8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36FC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B536FC">
        <w:rPr>
          <w:rFonts w:asciiTheme="majorBidi" w:hAnsiTheme="majorBidi" w:cstheme="majorBidi"/>
          <w:sz w:val="30"/>
          <w:szCs w:val="30"/>
          <w:cs/>
        </w:rPr>
        <w:t>ซึ่ง</w:t>
      </w:r>
      <w:r w:rsidR="003C2825" w:rsidRPr="00B536FC">
        <w:rPr>
          <w:rFonts w:asciiTheme="majorBidi" w:hAnsiTheme="majorBidi" w:cstheme="majorBidi"/>
          <w:sz w:val="30"/>
          <w:szCs w:val="30"/>
          <w:cs/>
        </w:rPr>
        <w:t>ได้รับยกเว้น</w:t>
      </w:r>
      <w:r w:rsidRPr="00B536FC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3C2825" w:rsidRPr="00B536FC">
        <w:rPr>
          <w:rFonts w:asciiTheme="majorBidi" w:hAnsiTheme="majorBidi" w:cstheme="majorBidi"/>
          <w:sz w:val="30"/>
          <w:szCs w:val="30"/>
          <w:cs/>
        </w:rPr>
        <w:t>นิติบุคคล</w:t>
      </w:r>
    </w:p>
    <w:p w14:paraId="6BB54128" w14:textId="77777777" w:rsidR="00B4483B" w:rsidRPr="00B4483B" w:rsidRDefault="00B4483B" w:rsidP="00B4483B">
      <w:pPr>
        <w:pStyle w:val="Heading8"/>
        <w:tabs>
          <w:tab w:val="left" w:pos="540"/>
        </w:tabs>
        <w:spacing w:line="240" w:lineRule="auto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</w:p>
    <w:p w14:paraId="3EDC242F" w14:textId="28B2BACE" w:rsidR="00F5517F" w:rsidRPr="0013054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130540" w:rsidRDefault="00F5517F" w:rsidP="00F5517F">
      <w:pPr>
        <w:spacing w:line="240" w:lineRule="auto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p w14:paraId="216EE909" w14:textId="77777777" w:rsidR="00F05E18" w:rsidRPr="005F7B0E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F7B0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13054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036421AB" w14:textId="6C8842AA" w:rsidR="00892910" w:rsidRPr="00130540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4AE9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5F7B0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404AE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รวมถึง</w:t>
      </w:r>
      <w:r w:rsidRPr="005F7B0E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86DAC" w:rsidRPr="005F7B0E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วัดมูลค่าด้วย</w:t>
      </w:r>
      <w:r w:rsidR="00186DAC" w:rsidRPr="005F7B0E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ราคาทุนตัดจำหน่าย</w:t>
      </w:r>
      <w:r w:rsidRPr="005F7B0E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หากมูลค่า</w:t>
      </w:r>
      <w:r w:rsidRPr="005F7B0E">
        <w:rPr>
          <w:rFonts w:asciiTheme="majorBidi" w:hAnsiTheme="majorBidi" w:cstheme="majorBidi"/>
          <w:sz w:val="30"/>
          <w:szCs w:val="30"/>
          <w:cs/>
          <w:lang w:bidi="th-TH"/>
        </w:rPr>
        <w:t>ตามบัญชี</w:t>
      </w:r>
      <w:r w:rsidRPr="00404AE9">
        <w:rPr>
          <w:rFonts w:asciiTheme="majorBidi" w:hAnsiTheme="majorBidi" w:cstheme="majorBidi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  <w:r w:rsidRPr="001305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36C49C8" w14:textId="61595DC8" w:rsidR="0005194B" w:rsidRDefault="0005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81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78"/>
        <w:gridCol w:w="1080"/>
        <w:gridCol w:w="178"/>
        <w:gridCol w:w="814"/>
        <w:gridCol w:w="182"/>
        <w:gridCol w:w="898"/>
        <w:gridCol w:w="180"/>
        <w:gridCol w:w="902"/>
        <w:gridCol w:w="181"/>
        <w:gridCol w:w="809"/>
        <w:gridCol w:w="178"/>
        <w:gridCol w:w="814"/>
      </w:tblGrid>
      <w:tr w:rsidR="00544FFF" w:rsidRPr="00130540" w14:paraId="2151B80F" w14:textId="77777777" w:rsidTr="00FC2E96">
        <w:trPr>
          <w:cantSplit/>
          <w:tblHeader/>
        </w:trPr>
        <w:tc>
          <w:tcPr>
            <w:tcW w:w="2250" w:type="dxa"/>
          </w:tcPr>
          <w:p w14:paraId="7C42DE4B" w14:textId="77777777" w:rsidR="00544FFF" w:rsidRPr="00130540" w:rsidRDefault="00544FFF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4E9197CB" w14:textId="4237BA7B" w:rsidR="00544FFF" w:rsidRPr="00404AE9" w:rsidRDefault="00544FFF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427917AB" w14:textId="77777777" w:rsidR="00544FFF" w:rsidRPr="00130540" w:rsidRDefault="00544FFF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2" w:type="dxa"/>
            <w:gridSpan w:val="7"/>
            <w:tcBorders>
              <w:left w:val="nil"/>
              <w:right w:val="nil"/>
            </w:tcBorders>
            <w:vAlign w:val="bottom"/>
          </w:tcPr>
          <w:p w14:paraId="1EF11224" w14:textId="3BE858BB" w:rsidR="00544FFF" w:rsidRPr="00130540" w:rsidRDefault="00544FFF" w:rsidP="00404AE9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4AE9" w:rsidRPr="00130540" w14:paraId="04D2C70A" w14:textId="77777777" w:rsidTr="00FC2E96">
        <w:trPr>
          <w:cantSplit/>
          <w:tblHeader/>
        </w:trPr>
        <w:tc>
          <w:tcPr>
            <w:tcW w:w="2250" w:type="dxa"/>
          </w:tcPr>
          <w:p w14:paraId="3DFFE922" w14:textId="77777777" w:rsidR="00404AE9" w:rsidRPr="00130540" w:rsidRDefault="00404AE9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9F88F5" w14:textId="20816FF1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ที่วัดมูลค่า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ด้วยมูลค่ายุติธรรม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ผ่านกำไร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5341E18" w14:textId="77777777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4EC17" w14:textId="1BD75F32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404A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ราคาทุน</w:t>
            </w:r>
            <w:r w:rsidRPr="00404A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AF12D67" w14:textId="19D46149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4BB856" w14:textId="04070FB4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0C55DD0C" w14:textId="7B55DEA7" w:rsidR="00404AE9" w:rsidRPr="00130540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DD81F" w14:textId="15855CFC" w:rsidR="00404AE9" w:rsidRPr="00130540" w:rsidRDefault="00404AE9" w:rsidP="00404AE9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8F109" w14:textId="77777777" w:rsidR="00404AE9" w:rsidRPr="00130540" w:rsidRDefault="00404AE9" w:rsidP="00404AE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B39C98" w14:textId="009C0CC7" w:rsidR="00404AE9" w:rsidRPr="00130540" w:rsidRDefault="00404AE9" w:rsidP="00404AE9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8B4124" w14:textId="77777777" w:rsidR="00404AE9" w:rsidRPr="00130540" w:rsidRDefault="00404AE9" w:rsidP="00404AE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4EFEAE" w14:textId="0D15F7DF" w:rsidR="00404AE9" w:rsidRPr="00130540" w:rsidRDefault="00404AE9" w:rsidP="00404AE9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D5C1C" w14:textId="77777777" w:rsidR="00404AE9" w:rsidRPr="00130540" w:rsidRDefault="00404AE9" w:rsidP="00404AE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13849A" w14:textId="77777777" w:rsidR="00404AE9" w:rsidRPr="00130540" w:rsidRDefault="00404AE9" w:rsidP="00404AE9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44FFF" w:rsidRPr="00130540" w14:paraId="6C29A872" w14:textId="77777777" w:rsidTr="00FC2E96">
        <w:trPr>
          <w:cantSplit/>
          <w:tblHeader/>
        </w:trPr>
        <w:tc>
          <w:tcPr>
            <w:tcW w:w="2250" w:type="dxa"/>
          </w:tcPr>
          <w:p w14:paraId="64CD6111" w14:textId="77777777" w:rsidR="00544FFF" w:rsidRPr="00991FC0" w:rsidRDefault="00544FFF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4" w:type="dxa"/>
            <w:gridSpan w:val="13"/>
          </w:tcPr>
          <w:p w14:paraId="0145C1D5" w14:textId="3CA49BDF" w:rsidR="00544FFF" w:rsidRPr="006C21A0" w:rsidRDefault="00544FFF" w:rsidP="00544F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F47D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F47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F47D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04AE9" w:rsidRPr="00130540" w14:paraId="6458C359" w14:textId="77777777" w:rsidTr="00544FFF">
        <w:trPr>
          <w:cantSplit/>
        </w:trPr>
        <w:tc>
          <w:tcPr>
            <w:tcW w:w="2250" w:type="dxa"/>
            <w:hideMark/>
          </w:tcPr>
          <w:p w14:paraId="20AA2C11" w14:textId="764ACC80" w:rsidR="00404AE9" w:rsidRPr="00991FC0" w:rsidRDefault="00404AE9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91F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B694A7D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3B790C0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31A7E" w14:textId="7BF4A6FF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02D1586" w14:textId="06783698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1556343D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15B6DBC" w14:textId="7BEB84E5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B8D9459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80E603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0904C61A" w14:textId="77777777" w:rsidR="00404AE9" w:rsidRPr="006C21A0" w:rsidRDefault="00404AE9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7309217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3D612A23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39A59E1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6376EC6B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4AE9" w:rsidRPr="00130540" w14:paraId="4BEC79CD" w14:textId="77777777" w:rsidTr="00544FFF">
        <w:trPr>
          <w:cantSplit/>
        </w:trPr>
        <w:tc>
          <w:tcPr>
            <w:tcW w:w="2250" w:type="dxa"/>
            <w:hideMark/>
          </w:tcPr>
          <w:p w14:paraId="3C4B1E8D" w14:textId="4A49FF02" w:rsidR="00404AE9" w:rsidRPr="00130540" w:rsidRDefault="00404AE9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28DFCC4F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B29191C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64802" w14:textId="6439095D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176E5CC" w14:textId="59AC333B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6230A0F4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CADB84F" w14:textId="271EC321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F847EBA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FE58BF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109F738D" w14:textId="77777777" w:rsidR="00404AE9" w:rsidRPr="006C21A0" w:rsidRDefault="00404AE9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020ABBB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10691807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ACB7805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5AC8297D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4AE9" w:rsidRPr="00130540" w14:paraId="5D8C9203" w14:textId="77777777" w:rsidTr="00544FFF">
        <w:trPr>
          <w:cantSplit/>
        </w:trPr>
        <w:tc>
          <w:tcPr>
            <w:tcW w:w="2250" w:type="dxa"/>
            <w:vAlign w:val="bottom"/>
            <w:hideMark/>
          </w:tcPr>
          <w:p w14:paraId="68DB4DC7" w14:textId="4EC74431" w:rsidR="00404AE9" w:rsidRPr="00130540" w:rsidRDefault="00404AE9" w:rsidP="00A77F1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4043BDA2" w14:textId="5813B361" w:rsidR="00404AE9" w:rsidRPr="006C21A0" w:rsidRDefault="006C21A0" w:rsidP="006C21A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1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371,967</w:t>
            </w:r>
          </w:p>
        </w:tc>
        <w:tc>
          <w:tcPr>
            <w:tcW w:w="178" w:type="dxa"/>
            <w:vAlign w:val="bottom"/>
          </w:tcPr>
          <w:p w14:paraId="30BF1158" w14:textId="77777777" w:rsidR="00404AE9" w:rsidRPr="006C21A0" w:rsidRDefault="00404AE9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F46E1" w14:textId="7967C54C" w:rsidR="00404AE9" w:rsidRPr="006C21A0" w:rsidRDefault="006C21A0" w:rsidP="006C21A0">
            <w:pPr>
              <w:pStyle w:val="acctfourfigures"/>
              <w:tabs>
                <w:tab w:val="clear" w:pos="765"/>
                <w:tab w:val="decimal" w:pos="378"/>
                <w:tab w:val="decimal" w:pos="558"/>
              </w:tabs>
              <w:spacing w:line="240" w:lineRule="atLeast"/>
              <w:ind w:left="-72" w:right="17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-</w:t>
            </w:r>
          </w:p>
        </w:tc>
        <w:tc>
          <w:tcPr>
            <w:tcW w:w="178" w:type="dxa"/>
            <w:vAlign w:val="bottom"/>
          </w:tcPr>
          <w:p w14:paraId="7471E5E1" w14:textId="43754BF1" w:rsidR="00404AE9" w:rsidRPr="006C21A0" w:rsidRDefault="00404AE9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1869210" w14:textId="34F681AA" w:rsidR="00404AE9" w:rsidRPr="006C21A0" w:rsidRDefault="006C21A0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371,967</w:t>
            </w:r>
          </w:p>
        </w:tc>
        <w:tc>
          <w:tcPr>
            <w:tcW w:w="182" w:type="dxa"/>
            <w:vAlign w:val="bottom"/>
          </w:tcPr>
          <w:p w14:paraId="01CED0BD" w14:textId="7E9B93EB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62A90D0" w14:textId="39A5BCC4" w:rsidR="00404AE9" w:rsidRPr="006C21A0" w:rsidRDefault="006C21A0" w:rsidP="006C21A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027792" w14:textId="77777777" w:rsidR="00404AE9" w:rsidRPr="006C21A0" w:rsidRDefault="00404AE9" w:rsidP="002D70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BB1FE1F" w14:textId="5D5A6690" w:rsidR="00404AE9" w:rsidRPr="006C21A0" w:rsidRDefault="006C21A0" w:rsidP="00523C6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371,967</w:t>
            </w:r>
          </w:p>
        </w:tc>
        <w:tc>
          <w:tcPr>
            <w:tcW w:w="181" w:type="dxa"/>
            <w:vAlign w:val="bottom"/>
          </w:tcPr>
          <w:p w14:paraId="666EBC2F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41363782" w14:textId="701D9626" w:rsidR="00404AE9" w:rsidRPr="006C21A0" w:rsidRDefault="006C21A0" w:rsidP="006C21A0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7FC474C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4481CFC" w14:textId="7ED10CD3" w:rsidR="00404AE9" w:rsidRPr="006C21A0" w:rsidRDefault="006C21A0" w:rsidP="00523C6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371,967</w:t>
            </w:r>
          </w:p>
        </w:tc>
      </w:tr>
      <w:tr w:rsidR="00CB6B7F" w:rsidRPr="00130540" w14:paraId="01374B3A" w14:textId="77777777" w:rsidTr="00544FFF">
        <w:trPr>
          <w:cantSplit/>
        </w:trPr>
        <w:tc>
          <w:tcPr>
            <w:tcW w:w="2250" w:type="dxa"/>
            <w:vAlign w:val="bottom"/>
          </w:tcPr>
          <w:p w14:paraId="6F2790F6" w14:textId="05BD5FEE" w:rsidR="00CB6B7F" w:rsidRPr="00130540" w:rsidRDefault="00CB6B7F" w:rsidP="00CB6B7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F12613" w14:textId="27A2DFAC" w:rsidR="00CB6B7F" w:rsidRPr="006C21A0" w:rsidRDefault="00CB6B7F" w:rsidP="00CB6B7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411AA2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D1555" w14:textId="34AE2856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35,000</w:t>
            </w:r>
          </w:p>
        </w:tc>
        <w:tc>
          <w:tcPr>
            <w:tcW w:w="178" w:type="dxa"/>
            <w:vAlign w:val="bottom"/>
          </w:tcPr>
          <w:p w14:paraId="449E27AA" w14:textId="477ECF8C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57818D" w14:textId="537F8C8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35,000</w:t>
            </w:r>
          </w:p>
        </w:tc>
        <w:tc>
          <w:tcPr>
            <w:tcW w:w="182" w:type="dxa"/>
            <w:vAlign w:val="bottom"/>
          </w:tcPr>
          <w:p w14:paraId="4D4E98B8" w14:textId="129E34AD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B45A14F" w14:textId="65CDD6C4" w:rsidR="00CB6B7F" w:rsidRPr="006C21A0" w:rsidRDefault="00CB6B7F" w:rsidP="00CB6B7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4A4512" w14:textId="77777777" w:rsidR="00CB6B7F" w:rsidRPr="006C21A0" w:rsidRDefault="00CB6B7F" w:rsidP="00CB6B7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1487032" w14:textId="1D0AE3BF" w:rsidR="00CB6B7F" w:rsidRPr="006C21A0" w:rsidRDefault="00CB6B7F" w:rsidP="00CB6B7F">
            <w:pPr>
              <w:pStyle w:val="acctfourfigures"/>
              <w:tabs>
                <w:tab w:val="clear" w:pos="765"/>
              </w:tabs>
              <w:spacing w:line="240" w:lineRule="auto"/>
              <w:ind w:left="-354" w:right="-612" w:firstLine="7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30511E4" w14:textId="77777777" w:rsidR="00CB6B7F" w:rsidRPr="006C21A0" w:rsidRDefault="00CB6B7F" w:rsidP="00CB6B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48C4EF7" w14:textId="42B033BE" w:rsidR="00CB6B7F" w:rsidRPr="006C21A0" w:rsidRDefault="00CB6B7F" w:rsidP="00CB6B7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2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  <w:tc>
          <w:tcPr>
            <w:tcW w:w="178" w:type="dxa"/>
            <w:vAlign w:val="bottom"/>
          </w:tcPr>
          <w:p w14:paraId="25BE2C3A" w14:textId="77777777" w:rsidR="00CB6B7F" w:rsidRPr="006C21A0" w:rsidRDefault="00CB6B7F" w:rsidP="00CB6B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BB38663" w14:textId="0D353E9E" w:rsidR="00CB6B7F" w:rsidRPr="006C21A0" w:rsidRDefault="00CB6B7F" w:rsidP="00CB6B7F">
            <w:pPr>
              <w:pStyle w:val="acctfourfigures"/>
              <w:tabs>
                <w:tab w:val="clear" w:pos="765"/>
              </w:tabs>
              <w:spacing w:line="240" w:lineRule="auto"/>
              <w:ind w:left="-79" w:right="-432" w:firstLine="2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</w:tr>
      <w:tr w:rsidR="00404AE9" w:rsidRPr="00130540" w14:paraId="187A7B21" w14:textId="77777777" w:rsidTr="00544FFF">
        <w:trPr>
          <w:cantSplit/>
        </w:trPr>
        <w:tc>
          <w:tcPr>
            <w:tcW w:w="2250" w:type="dxa"/>
            <w:vAlign w:val="bottom"/>
          </w:tcPr>
          <w:p w14:paraId="164BFB0A" w14:textId="448A84AD" w:rsidR="00404AE9" w:rsidRPr="00130540" w:rsidRDefault="00404AE9" w:rsidP="008037E0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รวมสินทรัพย์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A7C08" w14:textId="5A21CE62" w:rsidR="00404AE9" w:rsidRPr="006C21A0" w:rsidRDefault="006C21A0" w:rsidP="006C21A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2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371,967</w:t>
            </w:r>
          </w:p>
        </w:tc>
        <w:tc>
          <w:tcPr>
            <w:tcW w:w="178" w:type="dxa"/>
            <w:vAlign w:val="bottom"/>
          </w:tcPr>
          <w:p w14:paraId="07BE8A70" w14:textId="77777777" w:rsidR="00404AE9" w:rsidRPr="006C21A0" w:rsidRDefault="00404AE9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EAAB1" w14:textId="77777777" w:rsidR="006C21A0" w:rsidRDefault="006C21A0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3B0784" w14:textId="5F3F0809" w:rsidR="00404AE9" w:rsidRPr="006C21A0" w:rsidRDefault="006C21A0" w:rsidP="006C21A0">
            <w:pPr>
              <w:pStyle w:val="acctfourfigures"/>
              <w:tabs>
                <w:tab w:val="clear" w:pos="765"/>
                <w:tab w:val="decimal" w:pos="828"/>
                <w:tab w:val="decimal" w:pos="913"/>
              </w:tabs>
              <w:spacing w:line="240" w:lineRule="atLeast"/>
              <w:ind w:left="93" w:right="11" w:hanging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35,000</w:t>
            </w:r>
          </w:p>
        </w:tc>
        <w:tc>
          <w:tcPr>
            <w:tcW w:w="178" w:type="dxa"/>
            <w:vAlign w:val="bottom"/>
          </w:tcPr>
          <w:p w14:paraId="66564E5C" w14:textId="3058582A" w:rsidR="00404AE9" w:rsidRPr="006C21A0" w:rsidRDefault="00404AE9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0C4B0" w14:textId="77777777" w:rsidR="006C21A0" w:rsidRDefault="006C21A0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FC6B16" w14:textId="324B0B64" w:rsidR="00404AE9" w:rsidRPr="006C21A0" w:rsidRDefault="006C21A0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406,967</w:t>
            </w:r>
          </w:p>
        </w:tc>
        <w:tc>
          <w:tcPr>
            <w:tcW w:w="182" w:type="dxa"/>
            <w:vAlign w:val="bottom"/>
          </w:tcPr>
          <w:p w14:paraId="6DA53118" w14:textId="6A11DA9B" w:rsidR="00404AE9" w:rsidRPr="006C21A0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5595F06" w14:textId="321E040C" w:rsidR="00404AE9" w:rsidRPr="006C21A0" w:rsidRDefault="00404AE9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9F6C62" w14:textId="77777777" w:rsidR="00404AE9" w:rsidRPr="006C21A0" w:rsidRDefault="00404AE9" w:rsidP="008037E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F0DA12C" w14:textId="11F654C0" w:rsidR="00404AE9" w:rsidRPr="006C21A0" w:rsidRDefault="00404AE9" w:rsidP="008037E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8ED1051" w14:textId="77777777" w:rsidR="00404AE9" w:rsidRPr="006C21A0" w:rsidRDefault="00404AE9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4997D80E" w14:textId="133922BC" w:rsidR="00404AE9" w:rsidRPr="006C21A0" w:rsidRDefault="00404AE9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4868C0" w14:textId="77777777" w:rsidR="00404AE9" w:rsidRPr="006C21A0" w:rsidRDefault="00404AE9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1E77B85" w14:textId="2588FC05" w:rsidR="00404AE9" w:rsidRPr="006C21A0" w:rsidRDefault="00404AE9" w:rsidP="008037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4AE9" w:rsidRPr="00130540" w14:paraId="61FE8F5E" w14:textId="77777777" w:rsidTr="00544FFF">
        <w:trPr>
          <w:cantSplit/>
        </w:trPr>
        <w:tc>
          <w:tcPr>
            <w:tcW w:w="2250" w:type="dxa"/>
            <w:vAlign w:val="bottom"/>
          </w:tcPr>
          <w:p w14:paraId="0025460E" w14:textId="77777777" w:rsidR="00404AE9" w:rsidRDefault="00404AE9" w:rsidP="008037E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  <w:p w14:paraId="7EC7CBF4" w14:textId="77777777" w:rsidR="003554DF" w:rsidRDefault="003554DF" w:rsidP="008037E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  <w:p w14:paraId="0305349E" w14:textId="30FD4188" w:rsidR="003554DF" w:rsidRPr="00F37416" w:rsidRDefault="003554DF" w:rsidP="008037E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9C03AFB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</w:tcPr>
          <w:p w14:paraId="5EA3A81E" w14:textId="7777777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757E42" w14:textId="7777777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</w:tcPr>
          <w:p w14:paraId="01799162" w14:textId="7777777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1EA59ACF" w14:textId="7777777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  <w:vAlign w:val="bottom"/>
          </w:tcPr>
          <w:p w14:paraId="2FCB0331" w14:textId="73A511B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1A46372F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FD6E3" w14:textId="77777777" w:rsidR="00404AE9" w:rsidRPr="00F37416" w:rsidRDefault="00404AE9" w:rsidP="008037E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14:paraId="64A38543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03C45C6" w14:textId="77777777" w:rsidR="00404AE9" w:rsidRPr="00F37416" w:rsidRDefault="00404AE9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9" w:type="dxa"/>
            <w:vAlign w:val="bottom"/>
          </w:tcPr>
          <w:p w14:paraId="534DAAC6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59D52DB" w14:textId="77777777" w:rsidR="00404AE9" w:rsidRPr="00F37416" w:rsidRDefault="00404AE9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14:paraId="5F808F19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37416" w:rsidRPr="00130540" w14:paraId="6A3EF715" w14:textId="77777777" w:rsidTr="00544FFF">
        <w:trPr>
          <w:cantSplit/>
        </w:trPr>
        <w:tc>
          <w:tcPr>
            <w:tcW w:w="2250" w:type="dxa"/>
            <w:vAlign w:val="bottom"/>
          </w:tcPr>
          <w:p w14:paraId="304B582A" w14:textId="181527BA" w:rsidR="00F37416" w:rsidRDefault="00F37416" w:rsidP="008037E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55820438" w14:textId="77777777" w:rsidR="00F37416" w:rsidRPr="006C21A0" w:rsidRDefault="00F37416" w:rsidP="00B8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 w:hanging="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7E8C4B0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E86CE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1651D9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384EB079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DD4E61A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B8C4C9D" w14:textId="77777777" w:rsidR="00F37416" w:rsidRPr="006C21A0" w:rsidRDefault="00F37416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63DC5B" w14:textId="77777777" w:rsidR="00F37416" w:rsidRPr="006C21A0" w:rsidRDefault="00F37416" w:rsidP="008037E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209672C" w14:textId="77777777" w:rsidR="00F37416" w:rsidRPr="006C21A0" w:rsidRDefault="00F37416" w:rsidP="008037E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C7F433" w14:textId="77777777" w:rsidR="00F37416" w:rsidRPr="006C21A0" w:rsidRDefault="00F37416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0AF033FA" w14:textId="77777777" w:rsidR="00F37416" w:rsidRPr="006C21A0" w:rsidRDefault="00F37416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06C36E" w14:textId="77777777" w:rsidR="00F37416" w:rsidRPr="006C21A0" w:rsidRDefault="00F37416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A8422FB" w14:textId="77777777" w:rsidR="00F37416" w:rsidRPr="006C21A0" w:rsidRDefault="00F37416" w:rsidP="008037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4AE9" w:rsidRPr="00130540" w14:paraId="7C7CB13A" w14:textId="77777777" w:rsidTr="00544FFF">
        <w:trPr>
          <w:cantSplit/>
        </w:trPr>
        <w:tc>
          <w:tcPr>
            <w:tcW w:w="2250" w:type="dxa"/>
            <w:vAlign w:val="bottom"/>
          </w:tcPr>
          <w:p w14:paraId="3A45036F" w14:textId="77777777" w:rsidR="00404AE9" w:rsidRDefault="00404AE9" w:rsidP="008037E0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3F6F798B" w14:textId="6ADA13C6" w:rsidR="00404AE9" w:rsidRDefault="00404AE9" w:rsidP="00404AE9">
            <w:pPr>
              <w:tabs>
                <w:tab w:val="clear" w:pos="227"/>
                <w:tab w:val="left" w:pos="282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  <w:vAlign w:val="bottom"/>
          </w:tcPr>
          <w:p w14:paraId="3296A762" w14:textId="328E5A81" w:rsidR="00404AE9" w:rsidRPr="006C21A0" w:rsidRDefault="002F47D1" w:rsidP="002F47D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2,193</w:t>
            </w:r>
          </w:p>
        </w:tc>
        <w:tc>
          <w:tcPr>
            <w:tcW w:w="178" w:type="dxa"/>
            <w:vAlign w:val="bottom"/>
          </w:tcPr>
          <w:p w14:paraId="0E3165F7" w14:textId="77777777" w:rsidR="00404AE9" w:rsidRPr="006C21A0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25F621" w14:textId="77777777" w:rsidR="00404AE9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29B9FE" w14:textId="17C8D3B6" w:rsidR="002F47D1" w:rsidRPr="006C21A0" w:rsidRDefault="002F47D1" w:rsidP="002F47D1">
            <w:pPr>
              <w:pStyle w:val="acctfourfigures"/>
              <w:tabs>
                <w:tab w:val="clear" w:pos="765"/>
                <w:tab w:val="decimal" w:pos="198"/>
                <w:tab w:val="left" w:pos="576"/>
              </w:tabs>
              <w:spacing w:line="240" w:lineRule="atLeast"/>
              <w:ind w:right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78" w:type="dxa"/>
            <w:vAlign w:val="bottom"/>
          </w:tcPr>
          <w:p w14:paraId="30E9C77B" w14:textId="1B9C3F01" w:rsidR="00404AE9" w:rsidRPr="006C21A0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3075E61" w14:textId="1A9D0C90" w:rsidR="00404AE9" w:rsidRPr="006C21A0" w:rsidRDefault="002F47D1" w:rsidP="002F47D1">
            <w:pPr>
              <w:pStyle w:val="acctfourfigures"/>
              <w:tabs>
                <w:tab w:val="left" w:pos="648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2,193</w:t>
            </w:r>
          </w:p>
        </w:tc>
        <w:tc>
          <w:tcPr>
            <w:tcW w:w="182" w:type="dxa"/>
            <w:vAlign w:val="bottom"/>
          </w:tcPr>
          <w:p w14:paraId="58A024EE" w14:textId="5230BE75" w:rsidR="00404AE9" w:rsidRPr="006C21A0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2B59F7F" w14:textId="15F7AB5C" w:rsidR="00404AE9" w:rsidRPr="006C21A0" w:rsidRDefault="002F47D1" w:rsidP="002F47D1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B4873A" w14:textId="77777777" w:rsidR="00404AE9" w:rsidRPr="006C21A0" w:rsidRDefault="00404AE9" w:rsidP="002F47D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4B4AFD6" w14:textId="3D8B5491" w:rsidR="00404AE9" w:rsidRPr="006C21A0" w:rsidRDefault="002F47D1" w:rsidP="002F47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2,193</w:t>
            </w:r>
          </w:p>
        </w:tc>
        <w:tc>
          <w:tcPr>
            <w:tcW w:w="181" w:type="dxa"/>
            <w:vAlign w:val="bottom"/>
          </w:tcPr>
          <w:p w14:paraId="72CA7091" w14:textId="77777777" w:rsidR="00404AE9" w:rsidRPr="006C21A0" w:rsidRDefault="00404AE9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B4D63FC" w14:textId="25380213" w:rsidR="00404AE9" w:rsidRPr="006C21A0" w:rsidRDefault="002F47D1" w:rsidP="002F47D1">
            <w:pPr>
              <w:pStyle w:val="acctfourfigures"/>
              <w:tabs>
                <w:tab w:val="clear" w:pos="765"/>
                <w:tab w:val="decimal" w:pos="102"/>
                <w:tab w:val="left" w:pos="372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019762" w14:textId="77777777" w:rsidR="00404AE9" w:rsidRPr="006C21A0" w:rsidRDefault="00404AE9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F196677" w14:textId="69564F15" w:rsidR="00404AE9" w:rsidRPr="006C21A0" w:rsidRDefault="002F47D1" w:rsidP="002F47D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2,193</w:t>
            </w:r>
          </w:p>
        </w:tc>
      </w:tr>
      <w:tr w:rsidR="00B85B63" w:rsidRPr="00130540" w14:paraId="155443D4" w14:textId="77777777" w:rsidTr="00544FFF">
        <w:trPr>
          <w:cantSplit/>
        </w:trPr>
        <w:tc>
          <w:tcPr>
            <w:tcW w:w="2250" w:type="dxa"/>
            <w:vAlign w:val="bottom"/>
          </w:tcPr>
          <w:p w14:paraId="3F222D5C" w14:textId="77777777" w:rsidR="00B85B63" w:rsidRPr="00FC2E96" w:rsidRDefault="00B85B63" w:rsidP="008037E0">
            <w:pPr>
              <w:ind w:left="191" w:hanging="191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1D3300FC" w14:textId="77777777" w:rsidR="00B85B63" w:rsidRPr="00FC2E96" w:rsidRDefault="00B85B63" w:rsidP="002F47D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8B97FDD" w14:textId="77777777" w:rsidR="00B85B63" w:rsidRPr="00FC2E96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0F6B2398" w14:textId="77777777" w:rsidR="00B85B63" w:rsidRPr="00FC2E96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1C413DAF" w14:textId="77777777" w:rsidR="00B85B63" w:rsidRPr="00FC2E96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14:paraId="0DE836A6" w14:textId="77777777" w:rsidR="00B85B63" w:rsidRPr="00FC2E96" w:rsidRDefault="00B85B63" w:rsidP="002F47D1">
            <w:pPr>
              <w:pStyle w:val="acctfourfigures"/>
              <w:tabs>
                <w:tab w:val="left" w:pos="648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  <w:vAlign w:val="bottom"/>
          </w:tcPr>
          <w:p w14:paraId="20852A24" w14:textId="77777777" w:rsidR="00B85B63" w:rsidRPr="00FC2E96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2FAE6485" w14:textId="77777777" w:rsidR="00B85B63" w:rsidRPr="00FC2E96" w:rsidRDefault="00B85B63" w:rsidP="002F47D1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3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531A0F" w14:textId="77777777" w:rsidR="00B85B63" w:rsidRPr="00FC2E96" w:rsidRDefault="00B85B63" w:rsidP="002F47D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14:paraId="1F1B7FD4" w14:textId="77777777" w:rsidR="00B85B63" w:rsidRPr="00FC2E96" w:rsidRDefault="00B85B63" w:rsidP="002F47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D039B57" w14:textId="77777777" w:rsidR="00B85B63" w:rsidRPr="00FC2E96" w:rsidRDefault="00B85B63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9" w:type="dxa"/>
            <w:vAlign w:val="bottom"/>
          </w:tcPr>
          <w:p w14:paraId="0E6B42B5" w14:textId="77777777" w:rsidR="00B85B63" w:rsidRPr="00FC2E96" w:rsidRDefault="00B85B63" w:rsidP="002F47D1">
            <w:pPr>
              <w:pStyle w:val="acctfourfigures"/>
              <w:tabs>
                <w:tab w:val="clear" w:pos="765"/>
                <w:tab w:val="decimal" w:pos="102"/>
                <w:tab w:val="left" w:pos="372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EAD506" w14:textId="77777777" w:rsidR="00B85B63" w:rsidRPr="00FC2E96" w:rsidRDefault="00B85B63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14:paraId="22FB14A8" w14:textId="77777777" w:rsidR="00B85B63" w:rsidRPr="00FC2E96" w:rsidRDefault="00B85B63" w:rsidP="002F47D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37416" w:rsidRPr="00130540" w14:paraId="35E2941E" w14:textId="77777777" w:rsidTr="00544FFF">
        <w:trPr>
          <w:cantSplit/>
        </w:trPr>
        <w:tc>
          <w:tcPr>
            <w:tcW w:w="2250" w:type="dxa"/>
            <w:hideMark/>
          </w:tcPr>
          <w:p w14:paraId="333292D4" w14:textId="5E61560C" w:rsidR="00F37416" w:rsidRPr="00991FC0" w:rsidRDefault="00F37416" w:rsidP="00DE534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637B0F3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18C1D44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B7C04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175C7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25702258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9E255A5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AFC8650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B99011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7DD8B051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CF112F3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4770FA79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445DA15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16CC4793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37416" w:rsidRPr="00130540" w14:paraId="51773C29" w14:textId="77777777" w:rsidTr="00544FFF">
        <w:trPr>
          <w:cantSplit/>
        </w:trPr>
        <w:tc>
          <w:tcPr>
            <w:tcW w:w="2250" w:type="dxa"/>
            <w:hideMark/>
          </w:tcPr>
          <w:p w14:paraId="505901D6" w14:textId="77777777" w:rsidR="00F37416" w:rsidRPr="00130540" w:rsidRDefault="00F37416" w:rsidP="00DE534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01A85EC4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3482785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0FA7F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636D607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30BDC4C1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B31DD7A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30A8875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21C327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5848700E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DFFAE76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04D4DBDB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503251D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14B3D175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37416" w:rsidRPr="00130540" w14:paraId="18B4F9B8" w14:textId="77777777" w:rsidTr="00544FFF">
        <w:trPr>
          <w:cantSplit/>
        </w:trPr>
        <w:tc>
          <w:tcPr>
            <w:tcW w:w="2250" w:type="dxa"/>
            <w:vAlign w:val="bottom"/>
            <w:hideMark/>
          </w:tcPr>
          <w:p w14:paraId="664BD5BF" w14:textId="77777777" w:rsidR="00F37416" w:rsidRPr="00130540" w:rsidRDefault="00F37416" w:rsidP="00DE534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0653ECF6" w14:textId="23C39FDE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1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01,248</w:t>
            </w:r>
          </w:p>
        </w:tc>
        <w:tc>
          <w:tcPr>
            <w:tcW w:w="178" w:type="dxa"/>
            <w:vAlign w:val="bottom"/>
          </w:tcPr>
          <w:p w14:paraId="5CB65469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D11F14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378"/>
                <w:tab w:val="decimal" w:pos="558"/>
              </w:tabs>
              <w:spacing w:line="240" w:lineRule="atLeast"/>
              <w:ind w:left="-72" w:right="17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-</w:t>
            </w:r>
          </w:p>
        </w:tc>
        <w:tc>
          <w:tcPr>
            <w:tcW w:w="178" w:type="dxa"/>
            <w:vAlign w:val="bottom"/>
          </w:tcPr>
          <w:p w14:paraId="46A2216D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4E9204C" w14:textId="186924D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301,248</w:t>
            </w:r>
          </w:p>
        </w:tc>
        <w:tc>
          <w:tcPr>
            <w:tcW w:w="182" w:type="dxa"/>
            <w:vAlign w:val="bottom"/>
          </w:tcPr>
          <w:p w14:paraId="0E88EB50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5B81E86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77D8F0" w14:textId="77777777" w:rsidR="00F37416" w:rsidRPr="006C21A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7CA5C5B" w14:textId="75B59166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301,248</w:t>
            </w:r>
          </w:p>
        </w:tc>
        <w:tc>
          <w:tcPr>
            <w:tcW w:w="181" w:type="dxa"/>
            <w:vAlign w:val="bottom"/>
          </w:tcPr>
          <w:p w14:paraId="094601ED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DC4A608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225EF1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DA11BD1" w14:textId="19125F9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301,248</w:t>
            </w:r>
          </w:p>
        </w:tc>
      </w:tr>
      <w:tr w:rsidR="00CB6B7F" w:rsidRPr="00130540" w14:paraId="29F77528" w14:textId="77777777" w:rsidTr="00544FFF">
        <w:trPr>
          <w:cantSplit/>
        </w:trPr>
        <w:tc>
          <w:tcPr>
            <w:tcW w:w="2250" w:type="dxa"/>
            <w:vAlign w:val="bottom"/>
          </w:tcPr>
          <w:p w14:paraId="71DCC4AF" w14:textId="77777777" w:rsidR="00CB6B7F" w:rsidRPr="00130540" w:rsidRDefault="00CB6B7F" w:rsidP="00CB6B7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725A4C" w14:textId="77777777" w:rsidR="00CB6B7F" w:rsidRPr="006C21A0" w:rsidRDefault="00CB6B7F" w:rsidP="00CB6B7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FEDEAA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B0FD6B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35,000</w:t>
            </w:r>
          </w:p>
        </w:tc>
        <w:tc>
          <w:tcPr>
            <w:tcW w:w="178" w:type="dxa"/>
            <w:vAlign w:val="bottom"/>
          </w:tcPr>
          <w:p w14:paraId="52F6CDA8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3C936D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35,000</w:t>
            </w:r>
          </w:p>
        </w:tc>
        <w:tc>
          <w:tcPr>
            <w:tcW w:w="182" w:type="dxa"/>
            <w:vAlign w:val="bottom"/>
          </w:tcPr>
          <w:p w14:paraId="6BF09DED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8E78B6E" w14:textId="30449F78" w:rsidR="00CB6B7F" w:rsidRPr="006C21A0" w:rsidRDefault="00CB6B7F" w:rsidP="00CB6B7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DCB807" w14:textId="77777777" w:rsidR="00CB6B7F" w:rsidRPr="006C21A0" w:rsidRDefault="00CB6B7F" w:rsidP="00CB6B7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F8CBFCE" w14:textId="775AE67E" w:rsidR="00CB6B7F" w:rsidRPr="006C21A0" w:rsidRDefault="00CB6B7F" w:rsidP="00CB6B7F">
            <w:pPr>
              <w:pStyle w:val="acctfourfigures"/>
              <w:tabs>
                <w:tab w:val="clear" w:pos="765"/>
              </w:tabs>
              <w:spacing w:line="240" w:lineRule="auto"/>
              <w:ind w:right="-792" w:firstLine="3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5A724D2" w14:textId="77777777" w:rsidR="00CB6B7F" w:rsidRPr="006C21A0" w:rsidRDefault="00CB6B7F" w:rsidP="00CB6B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783C3DD0" w14:textId="50D87EFD" w:rsidR="00CB6B7F" w:rsidRPr="006C21A0" w:rsidRDefault="00CB6B7F" w:rsidP="00CB6B7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  <w:tc>
          <w:tcPr>
            <w:tcW w:w="178" w:type="dxa"/>
            <w:vAlign w:val="bottom"/>
          </w:tcPr>
          <w:p w14:paraId="3A1C573D" w14:textId="77777777" w:rsidR="00CB6B7F" w:rsidRPr="006C21A0" w:rsidRDefault="00CB6B7F" w:rsidP="00CB6B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C4B909B" w14:textId="3B70B18D" w:rsidR="00CB6B7F" w:rsidRPr="006C21A0" w:rsidRDefault="00CB6B7F" w:rsidP="00CB6B7F">
            <w:pPr>
              <w:pStyle w:val="acctfourfigures"/>
              <w:tabs>
                <w:tab w:val="clear" w:pos="765"/>
              </w:tabs>
              <w:spacing w:line="240" w:lineRule="auto"/>
              <w:ind w:left="-79" w:right="-432" w:firstLine="2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</w:tr>
      <w:tr w:rsidR="00F37416" w:rsidRPr="00130540" w14:paraId="3BBCE9C1" w14:textId="77777777" w:rsidTr="00544FFF">
        <w:trPr>
          <w:cantSplit/>
        </w:trPr>
        <w:tc>
          <w:tcPr>
            <w:tcW w:w="2250" w:type="dxa"/>
            <w:vAlign w:val="bottom"/>
          </w:tcPr>
          <w:p w14:paraId="15565A46" w14:textId="77777777" w:rsidR="00F37416" w:rsidRPr="00130540" w:rsidRDefault="00F37416" w:rsidP="00DE534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รวมสินทรัพย์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1E1A2" w14:textId="184F9318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2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01,248</w:t>
            </w:r>
          </w:p>
        </w:tc>
        <w:tc>
          <w:tcPr>
            <w:tcW w:w="178" w:type="dxa"/>
            <w:vAlign w:val="bottom"/>
          </w:tcPr>
          <w:p w14:paraId="0AC9D228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F4E3" w14:textId="77777777" w:rsid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B296AF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28"/>
                <w:tab w:val="decimal" w:pos="913"/>
              </w:tabs>
              <w:spacing w:line="240" w:lineRule="atLeast"/>
              <w:ind w:left="93" w:right="11" w:hanging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35,000</w:t>
            </w:r>
          </w:p>
        </w:tc>
        <w:tc>
          <w:tcPr>
            <w:tcW w:w="178" w:type="dxa"/>
            <w:vAlign w:val="bottom"/>
          </w:tcPr>
          <w:p w14:paraId="4A4B98E8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C582B" w14:textId="4CBC5288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336,248</w:t>
            </w:r>
          </w:p>
        </w:tc>
        <w:tc>
          <w:tcPr>
            <w:tcW w:w="182" w:type="dxa"/>
            <w:vAlign w:val="bottom"/>
          </w:tcPr>
          <w:p w14:paraId="6F6F36F2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89BCD24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198EDC" w14:textId="77777777" w:rsidR="00F37416" w:rsidRPr="006C21A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B8A4AE9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368C74E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5B2BC26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E8DC37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454FEBA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7416" w:rsidRPr="00130540" w14:paraId="359FCDE6" w14:textId="77777777" w:rsidTr="00544FFF">
        <w:trPr>
          <w:cantSplit/>
        </w:trPr>
        <w:tc>
          <w:tcPr>
            <w:tcW w:w="2250" w:type="dxa"/>
            <w:vAlign w:val="bottom"/>
          </w:tcPr>
          <w:p w14:paraId="08CD16B8" w14:textId="77777777" w:rsidR="00F37416" w:rsidRPr="00F37416" w:rsidRDefault="00F37416" w:rsidP="00DE534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ED42F9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2F11CA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CA493A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5A67FD8D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276EF00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  <w:vAlign w:val="bottom"/>
          </w:tcPr>
          <w:p w14:paraId="07BBB89B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47A5D179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1ED84" w14:textId="77777777" w:rsidR="00F37416" w:rsidRPr="00F37416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14:paraId="2AE1C3A3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21B0029" w14:textId="77777777" w:rsidR="00F37416" w:rsidRPr="00F37416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9" w:type="dxa"/>
            <w:vAlign w:val="bottom"/>
          </w:tcPr>
          <w:p w14:paraId="50E1E45C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02717F" w14:textId="77777777" w:rsidR="00F37416" w:rsidRPr="00F37416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14:paraId="49C8C0F8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37416" w:rsidRPr="00130540" w14:paraId="6A6BBE0F" w14:textId="77777777" w:rsidTr="00544FFF">
        <w:trPr>
          <w:cantSplit/>
        </w:trPr>
        <w:tc>
          <w:tcPr>
            <w:tcW w:w="2250" w:type="dxa"/>
            <w:vAlign w:val="bottom"/>
          </w:tcPr>
          <w:p w14:paraId="59607631" w14:textId="77777777" w:rsidR="00F37416" w:rsidRDefault="00F37416" w:rsidP="00DE534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64A310E9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ECCB60D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0F0C7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DD1FD3F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BED5CEF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C133130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752DBB9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C42783" w14:textId="77777777" w:rsidR="00F37416" w:rsidRPr="006C21A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02CCE97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1FE5664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5450482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CAC252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48DAE7D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7416" w:rsidRPr="00130540" w14:paraId="6C985624" w14:textId="77777777" w:rsidTr="00544FFF">
        <w:trPr>
          <w:cantSplit/>
        </w:trPr>
        <w:tc>
          <w:tcPr>
            <w:tcW w:w="2250" w:type="dxa"/>
            <w:vAlign w:val="bottom"/>
          </w:tcPr>
          <w:p w14:paraId="42673EAF" w14:textId="77777777" w:rsidR="00F37416" w:rsidRDefault="00F37416" w:rsidP="00DE534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0DDC955F" w14:textId="77777777" w:rsidR="00F37416" w:rsidRDefault="00F37416" w:rsidP="00DE5343">
            <w:pPr>
              <w:tabs>
                <w:tab w:val="clear" w:pos="227"/>
                <w:tab w:val="left" w:pos="282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  <w:vAlign w:val="bottom"/>
          </w:tcPr>
          <w:p w14:paraId="625B1029" w14:textId="2A927AFE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78" w:type="dxa"/>
            <w:vAlign w:val="bottom"/>
          </w:tcPr>
          <w:p w14:paraId="5A87ED01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9C1FB9" w14:textId="77777777" w:rsid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79C650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198"/>
                <w:tab w:val="left" w:pos="576"/>
              </w:tabs>
              <w:spacing w:line="240" w:lineRule="atLeast"/>
              <w:ind w:right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78" w:type="dxa"/>
            <w:vAlign w:val="bottom"/>
          </w:tcPr>
          <w:p w14:paraId="1DB9B731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B59B41" w14:textId="7395E129" w:rsidR="00F37416" w:rsidRPr="006C21A0" w:rsidRDefault="00F37416" w:rsidP="00DE5343">
            <w:pPr>
              <w:pStyle w:val="acctfourfigures"/>
              <w:tabs>
                <w:tab w:val="left" w:pos="648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82" w:type="dxa"/>
            <w:vAlign w:val="bottom"/>
          </w:tcPr>
          <w:p w14:paraId="6A11FF40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A3728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A2CB81" w14:textId="77777777" w:rsidR="00F37416" w:rsidRPr="006C21A0" w:rsidRDefault="00F37416" w:rsidP="00DE5343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665E2C3" w14:textId="08421CC6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81" w:type="dxa"/>
            <w:vAlign w:val="bottom"/>
          </w:tcPr>
          <w:p w14:paraId="6DB936F1" w14:textId="77777777" w:rsidR="00F37416" w:rsidRPr="006C21A0" w:rsidRDefault="00F37416" w:rsidP="00DE5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757DAF2A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2"/>
                <w:tab w:val="left" w:pos="372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B5C296" w14:textId="77777777" w:rsidR="00F37416" w:rsidRPr="006C21A0" w:rsidRDefault="00F37416" w:rsidP="00DE5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4F6D6B9" w14:textId="45C5D303" w:rsidR="00F37416" w:rsidRPr="006C21A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</w:tr>
    </w:tbl>
    <w:p w14:paraId="159ED304" w14:textId="77777777" w:rsidR="00F37416" w:rsidRPr="00FC2E96" w:rsidRDefault="00F3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6891C511" w14:textId="77777777" w:rsidR="00BD66F4" w:rsidRDefault="00BD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AB87050" w14:textId="078A880B" w:rsidR="00C5641F" w:rsidRPr="00DE5343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E5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0B9529A" w14:textId="4A18FF12" w:rsidR="00A146C8" w:rsidRPr="00BD66F4" w:rsidRDefault="00A146C8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36"/>
        <w:gridCol w:w="1924"/>
        <w:gridCol w:w="236"/>
        <w:gridCol w:w="2252"/>
        <w:gridCol w:w="236"/>
        <w:gridCol w:w="3036"/>
      </w:tblGrid>
      <w:tr w:rsidR="00970875" w:rsidRPr="009777AF" w14:paraId="56914C1F" w14:textId="77777777" w:rsidTr="00FC2E96">
        <w:trPr>
          <w:tblHeader/>
        </w:trPr>
        <w:tc>
          <w:tcPr>
            <w:tcW w:w="1260" w:type="dxa"/>
            <w:vAlign w:val="bottom"/>
          </w:tcPr>
          <w:p w14:paraId="2314E859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42270D3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</w:tcPr>
          <w:p w14:paraId="0D5806A9" w14:textId="77777777" w:rsidR="00FC2E96" w:rsidRDefault="00970875" w:rsidP="00FC2E96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684F4E54" w14:textId="48A216F8" w:rsidR="00970875" w:rsidRPr="00970875" w:rsidRDefault="00970875" w:rsidP="00FC2E96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36" w:type="dxa"/>
            <w:vAlign w:val="bottom"/>
          </w:tcPr>
          <w:p w14:paraId="457CDA23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52" w:type="dxa"/>
            <w:vAlign w:val="bottom"/>
          </w:tcPr>
          <w:p w14:paraId="0969B6EF" w14:textId="77777777" w:rsidR="00970875" w:rsidRDefault="00970875" w:rsidP="00FC2E96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</w:t>
            </w:r>
          </w:p>
          <w:p w14:paraId="61C94096" w14:textId="27B943C5" w:rsidR="00970875" w:rsidRPr="00970875" w:rsidRDefault="00970875" w:rsidP="00FC2E96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ไม่สามารถสังเกตได้</w:t>
            </w:r>
          </w:p>
          <w:p w14:paraId="00BFAC76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5447E8E8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36" w:type="dxa"/>
            <w:vAlign w:val="bottom"/>
          </w:tcPr>
          <w:p w14:paraId="7DAAD60C" w14:textId="77777777" w:rsidR="00FC2E96" w:rsidRDefault="00970875" w:rsidP="00FC2E96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087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</w:t>
            </w:r>
          </w:p>
          <w:p w14:paraId="023C40E3" w14:textId="61D684A0" w:rsidR="00970875" w:rsidRDefault="00970875" w:rsidP="00FC2E96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087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ไม่สามารถสังเกตได้ที่มีนัยสำคัญ</w:t>
            </w:r>
          </w:p>
          <w:p w14:paraId="69D97603" w14:textId="5C91F5FE" w:rsidR="00970875" w:rsidRPr="00970875" w:rsidRDefault="00970875" w:rsidP="00970875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87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และการวัดมูลค่ายุติธรรม</w:t>
            </w:r>
          </w:p>
        </w:tc>
      </w:tr>
      <w:tr w:rsidR="00970875" w:rsidRPr="009777AF" w14:paraId="76A479E9" w14:textId="77777777" w:rsidTr="00FC2E96">
        <w:tc>
          <w:tcPr>
            <w:tcW w:w="1260" w:type="dxa"/>
          </w:tcPr>
          <w:p w14:paraId="72190C9E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97087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ตราสารหนี้ </w:t>
            </w:r>
          </w:p>
        </w:tc>
        <w:tc>
          <w:tcPr>
            <w:tcW w:w="236" w:type="dxa"/>
          </w:tcPr>
          <w:p w14:paraId="4605F1D9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</w:tcPr>
          <w:p w14:paraId="6D1BF3C3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087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4636930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4C73F43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52" w:type="dxa"/>
          </w:tcPr>
          <w:p w14:paraId="7AD2CB99" w14:textId="7CFC68A5" w:rsidR="00970875" w:rsidRPr="00970875" w:rsidRDefault="00970875" w:rsidP="00970875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97087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อัตราคิดลด</w:t>
            </w:r>
            <w:r w:rsidRPr="00970875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97087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9708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4% </w:t>
            </w:r>
            <w:r w:rsidRPr="0097087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  <w:r w:rsidRPr="009708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708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7087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  <w:r w:rsidRPr="0097087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9708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2564 </w:t>
            </w:r>
            <w:r w:rsidRPr="0097087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9708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97087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708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2563)</w:t>
            </w:r>
          </w:p>
        </w:tc>
        <w:tc>
          <w:tcPr>
            <w:tcW w:w="236" w:type="dxa"/>
          </w:tcPr>
          <w:p w14:paraId="03D999C2" w14:textId="77777777" w:rsidR="00970875" w:rsidRPr="00970875" w:rsidRDefault="00970875" w:rsidP="00FC2E9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36" w:type="dxa"/>
          </w:tcPr>
          <w:p w14:paraId="7D6A6B54" w14:textId="7B7B3E76" w:rsidR="00970875" w:rsidRPr="00970875" w:rsidRDefault="00970875" w:rsidP="00FC2E9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087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970875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อัตราคิดลด</w:t>
            </w:r>
            <w:r w:rsidRPr="0097087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ต่ำลง</w:t>
            </w:r>
            <w:r w:rsidRPr="0097087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(</w:t>
            </w:r>
            <w:r w:rsidRPr="0097087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สูงขึ้น</w:t>
            </w:r>
            <w:r w:rsidRPr="0097087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BFE208B" w14:textId="77777777" w:rsidR="00970875" w:rsidRDefault="00970875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1"/>
        <w:tblW w:w="924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00"/>
      </w:tblGrid>
      <w:tr w:rsidR="00B066CA" w:rsidRPr="00130540" w14:paraId="22E72ABB" w14:textId="77777777" w:rsidTr="00CD2C54">
        <w:trPr>
          <w:tblHeader/>
        </w:trPr>
        <w:tc>
          <w:tcPr>
            <w:tcW w:w="4473" w:type="dxa"/>
          </w:tcPr>
          <w:p w14:paraId="40A2B7DC" w14:textId="77777777" w:rsidR="00B066CA" w:rsidRPr="00130540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0" w:name="_Hlk38849257"/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130540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3183A895" w14:textId="77777777" w:rsidR="00B066CA" w:rsidRPr="00130540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130540" w14:paraId="3E8FF4F8" w14:textId="77777777" w:rsidTr="00CD2C54">
        <w:tc>
          <w:tcPr>
            <w:tcW w:w="4473" w:type="dxa"/>
          </w:tcPr>
          <w:p w14:paraId="195F102B" w14:textId="5BF7E79B" w:rsidR="00B066CA" w:rsidRPr="00130540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130540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538C0B07" w14:textId="77777777" w:rsidR="00B066CA" w:rsidRPr="00130540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130540" w14:paraId="1F7FF552" w14:textId="77777777" w:rsidTr="00CD2C54">
        <w:tc>
          <w:tcPr>
            <w:tcW w:w="4473" w:type="dxa"/>
          </w:tcPr>
          <w:p w14:paraId="5B5D35B0" w14:textId="2AABFEDD" w:rsidR="006D004F" w:rsidRPr="00130540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50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130540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658E4F2A" w14:textId="27A54A57" w:rsidR="006D004F" w:rsidRPr="006D004F" w:rsidRDefault="00083052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bookmarkEnd w:id="0"/>
    </w:tbl>
    <w:p w14:paraId="41BAA182" w14:textId="68240413" w:rsidR="00453A38" w:rsidRPr="00BD66F4" w:rsidRDefault="00453A38" w:rsidP="00CB7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2DFBFC30" w14:textId="241B37CC" w:rsidR="00276B65" w:rsidRPr="00276B65" w:rsidRDefault="00276B65" w:rsidP="00276B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276B65">
        <w:rPr>
          <w:rFonts w:ascii="Angsana New" w:hAnsi="Angsana New" w:hint="cs"/>
          <w:i/>
          <w:iCs/>
          <w:sz w:val="30"/>
          <w:szCs w:val="30"/>
          <w:cs/>
        </w:rPr>
        <w:t>รายการเคลื่อนไหวของ</w:t>
      </w:r>
      <w:r w:rsidR="00D11109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สินทรัพย์ทางการเงินหมุนเวียนอื่น</w:t>
      </w:r>
    </w:p>
    <w:p w14:paraId="37069421" w14:textId="77777777" w:rsidR="00276B65" w:rsidRPr="00BD66F4" w:rsidRDefault="00276B65" w:rsidP="0027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D11109" w:rsidRPr="003F26DA" w14:paraId="7E2A6CCF" w14:textId="77777777" w:rsidTr="00CC06E0">
        <w:tc>
          <w:tcPr>
            <w:tcW w:w="3222" w:type="dxa"/>
          </w:tcPr>
          <w:p w14:paraId="210A0AF5" w14:textId="77777777" w:rsidR="00D11109" w:rsidRDefault="00D11109" w:rsidP="00CC06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</w:tcPr>
          <w:p w14:paraId="2F5F29F9" w14:textId="7999729E" w:rsidR="00D11109" w:rsidRDefault="00D11109" w:rsidP="00D11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0D9F046" w14:textId="77777777" w:rsidR="00D11109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3E39DD2" w14:textId="38EABCD8" w:rsidR="00D11109" w:rsidRDefault="00D11109" w:rsidP="00D11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11109" w:rsidRPr="003F26DA" w14:paraId="4D8313B1" w14:textId="77777777" w:rsidTr="00D11109">
        <w:tc>
          <w:tcPr>
            <w:tcW w:w="3222" w:type="dxa"/>
          </w:tcPr>
          <w:p w14:paraId="60DCF7B1" w14:textId="77777777" w:rsidR="00D11109" w:rsidRDefault="00D11109" w:rsidP="00CC06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172076" w14:textId="77777777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04851998" w14:textId="77777777" w:rsidR="00D11109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451C91" w14:textId="53E1479C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3F32E3D9" w14:textId="77777777" w:rsidR="00D11109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65CE60" w14:textId="34F53D06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4AB21B3" w14:textId="77777777" w:rsidR="00D11109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38AE4A" w14:textId="77777777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</w:tr>
      <w:tr w:rsidR="00BD66F4" w:rsidRPr="003F26DA" w14:paraId="381620EE" w14:textId="77777777" w:rsidTr="00CC06E0">
        <w:tc>
          <w:tcPr>
            <w:tcW w:w="3222" w:type="dxa"/>
          </w:tcPr>
          <w:p w14:paraId="0A028481" w14:textId="77777777" w:rsidR="00BD66F4" w:rsidRDefault="00BD66F4" w:rsidP="00CC06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73845DF9" w14:textId="2CC512A0" w:rsidR="00BD66F4" w:rsidRPr="003F26DA" w:rsidRDefault="00BD66F4" w:rsidP="00BD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11109" w:rsidRPr="003F26DA" w14:paraId="3BAF6881" w14:textId="77777777" w:rsidTr="00D11109">
        <w:tc>
          <w:tcPr>
            <w:tcW w:w="3222" w:type="dxa"/>
          </w:tcPr>
          <w:p w14:paraId="657E4809" w14:textId="4AA13C66" w:rsidR="00D11109" w:rsidRPr="003F26DA" w:rsidRDefault="00D11109" w:rsidP="00CC06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89E7915" w14:textId="77777777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B726E" w14:textId="77777777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7DF1D" w14:textId="0133A19B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6A858" w14:textId="77777777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573621" w14:textId="1E5BDF6A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43441" w14:textId="77777777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157827" w14:textId="77777777" w:rsidR="00D11109" w:rsidRPr="003F26DA" w:rsidRDefault="00D11109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1109" w:rsidRPr="003F26DA" w14:paraId="763D4994" w14:textId="77777777" w:rsidTr="00D11109">
        <w:tc>
          <w:tcPr>
            <w:tcW w:w="3222" w:type="dxa"/>
          </w:tcPr>
          <w:p w14:paraId="5348EBE9" w14:textId="77777777" w:rsidR="00D11109" w:rsidRPr="003F26DA" w:rsidRDefault="00D11109" w:rsidP="00DC180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2F8F3BB0" w14:textId="11875FA7" w:rsidR="00D11109" w:rsidRPr="00DC1809" w:rsidRDefault="00D11109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="Angsana New" w:hAnsi="Angsana New"/>
                <w:sz w:val="30"/>
                <w:szCs w:val="30"/>
              </w:rPr>
            </w:pPr>
            <w:r w:rsidRPr="00DC1809">
              <w:rPr>
                <w:rFonts w:ascii="Angsana New" w:hAnsi="Angsana New"/>
                <w:sz w:val="30"/>
                <w:szCs w:val="30"/>
              </w:rPr>
              <w:t>301,248</w:t>
            </w:r>
          </w:p>
        </w:tc>
        <w:tc>
          <w:tcPr>
            <w:tcW w:w="270" w:type="dxa"/>
          </w:tcPr>
          <w:p w14:paraId="0067060B" w14:textId="77777777" w:rsidR="00D11109" w:rsidRDefault="00D11109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193F3" w14:textId="7BF1A57F" w:rsidR="00D11109" w:rsidRPr="00DC1809" w:rsidRDefault="00D11109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066B8253" w14:textId="77777777" w:rsidR="00D11109" w:rsidRPr="00DC1809" w:rsidRDefault="00D11109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C58FEA" w14:textId="3FC512B5" w:rsidR="00D11109" w:rsidRPr="00DC1809" w:rsidRDefault="00D11109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="Angsana New" w:hAnsi="Angsana New"/>
                <w:sz w:val="30"/>
                <w:szCs w:val="30"/>
              </w:rPr>
            </w:pPr>
            <w:r w:rsidRPr="00DC1809">
              <w:rPr>
                <w:rFonts w:ascii="Angsana New" w:hAnsi="Angsana New"/>
                <w:sz w:val="30"/>
                <w:szCs w:val="30"/>
              </w:rPr>
              <w:t>336,248</w:t>
            </w:r>
          </w:p>
        </w:tc>
        <w:tc>
          <w:tcPr>
            <w:tcW w:w="270" w:type="dxa"/>
          </w:tcPr>
          <w:p w14:paraId="502EFE84" w14:textId="77777777" w:rsidR="00D11109" w:rsidRPr="003F26DA" w:rsidRDefault="00D11109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E6E71E" w14:textId="4FD20032" w:rsidR="00D11109" w:rsidRPr="003F26DA" w:rsidRDefault="00D11109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462"/>
              <w:rPr>
                <w:rFonts w:ascii="Angsana New" w:hAnsi="Angsana New"/>
                <w:sz w:val="30"/>
                <w:szCs w:val="30"/>
              </w:rPr>
            </w:pPr>
            <w:r w:rsidRPr="00894CC5">
              <w:rPr>
                <w:rFonts w:ascii="Angsana New" w:hAnsi="Angsana New"/>
                <w:sz w:val="30"/>
                <w:szCs w:val="30"/>
              </w:rPr>
              <w:t>131,</w:t>
            </w: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D11109" w:rsidRPr="003F26DA" w14:paraId="7724BEE9" w14:textId="77777777" w:rsidTr="00D11109">
        <w:tc>
          <w:tcPr>
            <w:tcW w:w="3222" w:type="dxa"/>
          </w:tcPr>
          <w:p w14:paraId="283CB13F" w14:textId="77777777" w:rsidR="00D11109" w:rsidRPr="00894CC5" w:rsidRDefault="00D11109" w:rsidP="00AA1D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4CC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</w:tcPr>
          <w:p w14:paraId="3B6888BE" w14:textId="751C9533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  <w:tc>
          <w:tcPr>
            <w:tcW w:w="270" w:type="dxa"/>
          </w:tcPr>
          <w:p w14:paraId="6B4FF974" w14:textId="77777777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2A61C" w14:textId="0B5F8A79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10F14" w14:textId="77777777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BB45C7" w14:textId="65735216" w:rsidR="00D11109" w:rsidRPr="00894CC5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  <w:tc>
          <w:tcPr>
            <w:tcW w:w="270" w:type="dxa"/>
          </w:tcPr>
          <w:p w14:paraId="6870D9AD" w14:textId="77777777" w:rsidR="00D11109" w:rsidRPr="00894CC5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5BC1C0" w14:textId="708CFE7C" w:rsidR="00D11109" w:rsidRPr="00894CC5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1109" w:rsidRPr="003F26DA" w14:paraId="0E664EB3" w14:textId="77777777" w:rsidTr="00D11109">
        <w:tc>
          <w:tcPr>
            <w:tcW w:w="3222" w:type="dxa"/>
          </w:tcPr>
          <w:p w14:paraId="57BCDA84" w14:textId="77777777" w:rsidR="00D11109" w:rsidRPr="00AD2948" w:rsidRDefault="00D11109" w:rsidP="00AA1DFC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15F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260" w:type="dxa"/>
          </w:tcPr>
          <w:p w14:paraId="0317ED1F" w14:textId="40B2AE95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(31,000)</w:t>
            </w:r>
          </w:p>
        </w:tc>
        <w:tc>
          <w:tcPr>
            <w:tcW w:w="270" w:type="dxa"/>
          </w:tcPr>
          <w:p w14:paraId="0BB07C4F" w14:textId="77777777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078B5" w14:textId="7621D9E1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E9885" w14:textId="77777777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53854E" w14:textId="534C3A1F" w:rsidR="00D11109" w:rsidRPr="00894CC5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(31,000)</w:t>
            </w:r>
          </w:p>
        </w:tc>
        <w:tc>
          <w:tcPr>
            <w:tcW w:w="270" w:type="dxa"/>
          </w:tcPr>
          <w:p w14:paraId="722DF21A" w14:textId="77777777" w:rsidR="00D11109" w:rsidRPr="003F26DA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ADB785" w14:textId="51498BA1" w:rsidR="00D11109" w:rsidRPr="003F26DA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4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(82,000)</w:t>
            </w:r>
          </w:p>
        </w:tc>
      </w:tr>
      <w:tr w:rsidR="00D11109" w:rsidRPr="003F26DA" w14:paraId="3A7B0DD8" w14:textId="77777777" w:rsidTr="00D11109">
        <w:tc>
          <w:tcPr>
            <w:tcW w:w="3222" w:type="dxa"/>
          </w:tcPr>
          <w:p w14:paraId="05E5D34A" w14:textId="77777777" w:rsidR="00D11109" w:rsidRPr="00894CC5" w:rsidRDefault="00D11109" w:rsidP="00AA1D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4CC5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E78271" w14:textId="497E1582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17432F3E" w14:textId="77777777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840A9C" w14:textId="0C9DA803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59F76" w14:textId="77777777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97C92E" w14:textId="7E0DF74F" w:rsidR="00D11109" w:rsidRPr="00894CC5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260DC0A1" w14:textId="77777777" w:rsidR="00D11109" w:rsidRPr="00894CC5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A3AEEF" w14:textId="4875F6E1" w:rsidR="00D11109" w:rsidRPr="00894CC5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D11109" w:rsidRPr="00276A08" w14:paraId="646EE24A" w14:textId="77777777" w:rsidTr="00D11109">
        <w:tc>
          <w:tcPr>
            <w:tcW w:w="3222" w:type="dxa"/>
          </w:tcPr>
          <w:p w14:paraId="1DCEFD99" w14:textId="124DA1EF" w:rsidR="00D11109" w:rsidRPr="003F26DA" w:rsidRDefault="00D11109" w:rsidP="00AA1D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E3A02A" w14:textId="3BEF009D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371,967</w:t>
            </w:r>
          </w:p>
        </w:tc>
        <w:tc>
          <w:tcPr>
            <w:tcW w:w="270" w:type="dxa"/>
          </w:tcPr>
          <w:p w14:paraId="269DE2BD" w14:textId="77777777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842CF8" w14:textId="07782130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385D8488" w14:textId="77777777" w:rsidR="00D11109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E0B65" w14:textId="3653652F" w:rsidR="00D11109" w:rsidRPr="0055698F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406,967</w:t>
            </w:r>
          </w:p>
        </w:tc>
        <w:tc>
          <w:tcPr>
            <w:tcW w:w="270" w:type="dxa"/>
          </w:tcPr>
          <w:p w14:paraId="31C811B6" w14:textId="77777777" w:rsidR="00D11109" w:rsidRPr="0055698F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C3BCC" w14:textId="5B134EA0" w:rsidR="00D11109" w:rsidRPr="0055698F" w:rsidRDefault="00D11109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50,200</w:t>
            </w:r>
          </w:p>
        </w:tc>
      </w:tr>
    </w:tbl>
    <w:p w14:paraId="4EB5C2B8" w14:textId="77777777" w:rsidR="00276B65" w:rsidRDefault="0027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6E3638B0" w14:textId="77777777" w:rsidR="00BD66F4" w:rsidRDefault="00BD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E63B45B" w14:textId="039109EB" w:rsidR="008A7E79" w:rsidRPr="00130540" w:rsidRDefault="00F5517F" w:rsidP="003A37B8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020B0158" w14:textId="77777777" w:rsidR="001D4306" w:rsidRPr="00130540" w:rsidRDefault="001D4306" w:rsidP="001D4306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4"/>
        <w:gridCol w:w="1256"/>
      </w:tblGrid>
      <w:tr w:rsidR="004060A7" w:rsidRPr="00130540" w14:paraId="2299A2C0" w14:textId="77777777" w:rsidTr="00991FC0">
        <w:trPr>
          <w:trHeight w:val="668"/>
          <w:tblHeader/>
        </w:trPr>
        <w:tc>
          <w:tcPr>
            <w:tcW w:w="3481" w:type="pct"/>
            <w:vAlign w:val="bottom"/>
          </w:tcPr>
          <w:p w14:paraId="7B3F513A" w14:textId="77777777" w:rsidR="004060A7" w:rsidRPr="00130540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vAlign w:val="bottom"/>
          </w:tcPr>
          <w:p w14:paraId="471C0A1F" w14:textId="4C962781" w:rsidR="004060A7" w:rsidRPr="00130540" w:rsidRDefault="002E4EE2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13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1F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13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C413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C4133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vAlign w:val="bottom"/>
          </w:tcPr>
          <w:p w14:paraId="19BD0EF9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F4136B" w14:textId="54D7637B" w:rsidR="004060A7" w:rsidRPr="00130540" w:rsidRDefault="002E4EE2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13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060A7" w:rsidRPr="00130540" w14:paraId="3EC372CB" w14:textId="77777777" w:rsidTr="00991FC0">
        <w:trPr>
          <w:trHeight w:val="209"/>
          <w:tblHeader/>
        </w:trPr>
        <w:tc>
          <w:tcPr>
            <w:tcW w:w="3481" w:type="pct"/>
            <w:vAlign w:val="bottom"/>
          </w:tcPr>
          <w:p w14:paraId="7B056009" w14:textId="77777777" w:rsidR="004060A7" w:rsidRPr="00130540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19" w:type="pct"/>
            <w:gridSpan w:val="3"/>
            <w:vAlign w:val="bottom"/>
          </w:tcPr>
          <w:p w14:paraId="184233A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60A7" w:rsidRPr="00130540" w14:paraId="573415CF" w14:textId="77777777" w:rsidTr="00991FC0">
        <w:tc>
          <w:tcPr>
            <w:tcW w:w="3481" w:type="pct"/>
          </w:tcPr>
          <w:p w14:paraId="6B179E46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6" w:type="pct"/>
          </w:tcPr>
          <w:p w14:paraId="041FDD0B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6F9AFA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35995A90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688F" w:rsidRPr="00130540" w14:paraId="1DCE68C4" w14:textId="77777777" w:rsidTr="00991FC0">
        <w:tc>
          <w:tcPr>
            <w:tcW w:w="3481" w:type="pct"/>
          </w:tcPr>
          <w:p w14:paraId="34CB26BB" w14:textId="77D7DD91" w:rsidR="00EA688F" w:rsidRPr="00130540" w:rsidRDefault="00EA688F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686" w:type="pct"/>
          </w:tcPr>
          <w:p w14:paraId="7099AAEC" w14:textId="64CCAD1F" w:rsidR="00EA688F" w:rsidRPr="00C81F74" w:rsidRDefault="005741A7" w:rsidP="005741A7">
            <w:pPr>
              <w:pStyle w:val="acctfourfigures"/>
              <w:tabs>
                <w:tab w:val="clear" w:pos="765"/>
              </w:tabs>
              <w:spacing w:line="240" w:lineRule="auto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F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23F1B84" w14:textId="77777777" w:rsidR="00EA688F" w:rsidRPr="00130540" w:rsidRDefault="00EA688F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5A0F737D" w14:textId="66DC5D2D" w:rsidR="00EA688F" w:rsidRPr="00130540" w:rsidRDefault="00C41333" w:rsidP="001873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  <w:tr w:rsidR="004060A7" w:rsidRPr="00130540" w14:paraId="1A9C4C06" w14:textId="77777777" w:rsidTr="00991FC0">
        <w:tc>
          <w:tcPr>
            <w:tcW w:w="3481" w:type="pct"/>
          </w:tcPr>
          <w:p w14:paraId="04359BB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</w:tcPr>
          <w:p w14:paraId="17A28196" w14:textId="244584F2" w:rsidR="004060A7" w:rsidRPr="00C81F74" w:rsidRDefault="00C81F74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F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11,936</w:t>
            </w:r>
          </w:p>
        </w:tc>
        <w:tc>
          <w:tcPr>
            <w:tcW w:w="149" w:type="pct"/>
          </w:tcPr>
          <w:p w14:paraId="50521861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787E269D" w14:textId="2911597C" w:rsidR="004060A7" w:rsidRPr="00130540" w:rsidRDefault="00C41333" w:rsidP="001873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</w:tr>
      <w:tr w:rsidR="004060A7" w:rsidRPr="00130540" w14:paraId="4E9338A3" w14:textId="77777777" w:rsidTr="00991FC0">
        <w:tc>
          <w:tcPr>
            <w:tcW w:w="3481" w:type="pct"/>
          </w:tcPr>
          <w:p w14:paraId="791D46BC" w14:textId="26FA3E1B" w:rsidR="004060A7" w:rsidRPr="00130540" w:rsidRDefault="00EA688F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8F">
              <w:rPr>
                <w:rFonts w:asciiTheme="majorBidi" w:hAnsiTheme="majorBidi" w:cstheme="majorBidi"/>
                <w:sz w:val="30"/>
                <w:szCs w:val="30"/>
                <w:cs/>
              </w:rPr>
              <w:t>ต่อเติมอาคารโรงงาน</w:t>
            </w:r>
          </w:p>
        </w:tc>
        <w:tc>
          <w:tcPr>
            <w:tcW w:w="686" w:type="pct"/>
          </w:tcPr>
          <w:p w14:paraId="732FA237" w14:textId="50CD4BA9" w:rsidR="004060A7" w:rsidRPr="00C81F74" w:rsidRDefault="005741A7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F74"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  <w:tc>
          <w:tcPr>
            <w:tcW w:w="149" w:type="pct"/>
          </w:tcPr>
          <w:p w14:paraId="056F0501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0F1FB5EF" w14:textId="3512645D" w:rsidR="004060A7" w:rsidRPr="00130540" w:rsidRDefault="00C41333" w:rsidP="00C4133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413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</w:tr>
      <w:tr w:rsidR="004060A7" w:rsidRPr="00130540" w14:paraId="2024BA4A" w14:textId="77777777" w:rsidTr="00991FC0">
        <w:tc>
          <w:tcPr>
            <w:tcW w:w="3481" w:type="pct"/>
          </w:tcPr>
          <w:p w14:paraId="00F0A28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A96E7CF" w14:textId="6E1F8AE6" w:rsidR="004060A7" w:rsidRPr="00C81F74" w:rsidRDefault="00C81F74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F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12,989</w:t>
            </w:r>
          </w:p>
        </w:tc>
        <w:tc>
          <w:tcPr>
            <w:tcW w:w="149" w:type="pct"/>
          </w:tcPr>
          <w:p w14:paraId="7A47CBD6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F63BBB4" w14:textId="4BF8C5B9" w:rsidR="004060A7" w:rsidRPr="00130540" w:rsidRDefault="00C41333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1,228</w:t>
            </w:r>
          </w:p>
        </w:tc>
      </w:tr>
      <w:tr w:rsidR="004060A7" w:rsidRPr="00130540" w14:paraId="22C9658C" w14:textId="77777777" w:rsidTr="00991FC0">
        <w:tc>
          <w:tcPr>
            <w:tcW w:w="3481" w:type="pct"/>
          </w:tcPr>
          <w:p w14:paraId="3C0B70D1" w14:textId="77777777" w:rsidR="004060A7" w:rsidRPr="00130540" w:rsidRDefault="004060A7" w:rsidP="002117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1DF3C3CA" w14:textId="77777777" w:rsidR="004060A7" w:rsidRPr="00130540" w:rsidRDefault="004060A7" w:rsidP="002117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AAE943" w14:textId="77777777" w:rsidR="004060A7" w:rsidRPr="00130540" w:rsidRDefault="004060A7" w:rsidP="00211731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56C370C0" w14:textId="77777777" w:rsidR="004060A7" w:rsidRPr="00130540" w:rsidRDefault="004060A7" w:rsidP="00991FC0">
            <w:pPr>
              <w:pStyle w:val="NoSpacing"/>
              <w:tabs>
                <w:tab w:val="decimal" w:pos="97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0A7" w:rsidRPr="00130540" w14:paraId="34DA1B63" w14:textId="77777777" w:rsidTr="00991FC0">
        <w:tc>
          <w:tcPr>
            <w:tcW w:w="3481" w:type="pct"/>
          </w:tcPr>
          <w:p w14:paraId="23495FA3" w14:textId="689C8F08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CC06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86" w:type="pct"/>
          </w:tcPr>
          <w:p w14:paraId="50E6B765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168CF6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022A8918" w14:textId="77777777" w:rsidR="004060A7" w:rsidRPr="00130540" w:rsidRDefault="004060A7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7F1" w:rsidRPr="00130540" w14:paraId="470742F8" w14:textId="77777777" w:rsidTr="00991FC0">
        <w:tc>
          <w:tcPr>
            <w:tcW w:w="3481" w:type="pct"/>
          </w:tcPr>
          <w:p w14:paraId="6966E4F2" w14:textId="64561125" w:rsidR="005C47F1" w:rsidRPr="00130540" w:rsidRDefault="005C47F1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6" w:type="pct"/>
          </w:tcPr>
          <w:p w14:paraId="2B6A17AB" w14:textId="5B20A4DC" w:rsidR="005C47F1" w:rsidRPr="00C81F74" w:rsidRDefault="00D70EA2" w:rsidP="0018730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F74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49" w:type="pct"/>
          </w:tcPr>
          <w:p w14:paraId="201AC959" w14:textId="77777777" w:rsidR="005C47F1" w:rsidRPr="00130540" w:rsidRDefault="005C47F1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EAB2716" w14:textId="29E14240" w:rsidR="005C47F1" w:rsidRPr="00130540" w:rsidRDefault="005C47F1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856E69" w:rsidRPr="00130540" w14:paraId="17805068" w14:textId="77777777" w:rsidTr="00991FC0">
        <w:tc>
          <w:tcPr>
            <w:tcW w:w="3481" w:type="pct"/>
          </w:tcPr>
          <w:p w14:paraId="357C37C1" w14:textId="385392A5" w:rsidR="00856E69" w:rsidRPr="00130540" w:rsidRDefault="00856E69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86" w:type="pct"/>
          </w:tcPr>
          <w:p w14:paraId="7973B52F" w14:textId="05946B4B" w:rsidR="00856E69" w:rsidRPr="00C81F74" w:rsidRDefault="00A82E80" w:rsidP="0018730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81F74" w:rsidRPr="00C81F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17,724</w:t>
            </w:r>
          </w:p>
        </w:tc>
        <w:tc>
          <w:tcPr>
            <w:tcW w:w="149" w:type="pct"/>
          </w:tcPr>
          <w:p w14:paraId="66FAD69D" w14:textId="77777777" w:rsidR="00856E69" w:rsidRPr="00130540" w:rsidRDefault="00856E69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40083FB1" w14:textId="30C424EE" w:rsidR="00856E69" w:rsidRPr="00130540" w:rsidRDefault="00856E69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40,98</w:t>
            </w:r>
            <w:r w:rsidR="00DE534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060A7" w:rsidRPr="00130540" w14:paraId="3CB251D2" w14:textId="77777777" w:rsidTr="00991FC0">
        <w:tc>
          <w:tcPr>
            <w:tcW w:w="3481" w:type="pct"/>
          </w:tcPr>
          <w:p w14:paraId="2E596B40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6" w:type="pct"/>
          </w:tcPr>
          <w:p w14:paraId="37744F44" w14:textId="0DF9665C" w:rsidR="004060A7" w:rsidRPr="00C81F74" w:rsidRDefault="00325744" w:rsidP="0018730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F74">
              <w:rPr>
                <w:rFonts w:asciiTheme="majorBidi" w:hAnsiTheme="majorBidi" w:cstheme="majorBidi"/>
                <w:sz w:val="30"/>
                <w:szCs w:val="30"/>
              </w:rPr>
              <w:t>3,058</w:t>
            </w:r>
          </w:p>
        </w:tc>
        <w:tc>
          <w:tcPr>
            <w:tcW w:w="149" w:type="pct"/>
          </w:tcPr>
          <w:p w14:paraId="0411B574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66ADD23" w14:textId="17620069" w:rsidR="004060A7" w:rsidRPr="00130540" w:rsidRDefault="002E4EE2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4060A7" w:rsidRPr="00130540" w14:paraId="06C5AB1E" w14:textId="77777777" w:rsidTr="00991FC0">
        <w:tc>
          <w:tcPr>
            <w:tcW w:w="3481" w:type="pct"/>
          </w:tcPr>
          <w:p w14:paraId="1FF9B16B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81E54" w14:textId="5FF54A58" w:rsidR="004060A7" w:rsidRPr="001E42D8" w:rsidRDefault="004D293A" w:rsidP="0018730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F318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1,042</w:t>
            </w:r>
          </w:p>
        </w:tc>
        <w:tc>
          <w:tcPr>
            <w:tcW w:w="149" w:type="pct"/>
            <w:vAlign w:val="bottom"/>
          </w:tcPr>
          <w:p w14:paraId="3D5048CB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56A23" w14:textId="70396576" w:rsidR="004060A7" w:rsidRPr="00D4354F" w:rsidRDefault="000D7FAC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44,319</w:t>
            </w:r>
          </w:p>
        </w:tc>
      </w:tr>
    </w:tbl>
    <w:p w14:paraId="694D9319" w14:textId="21049954" w:rsidR="006D004F" w:rsidRDefault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5E1FE03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69DA787A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4CD3C8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07659C57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B72AC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บริษัทมีสัญญาซื้อวัถตุดิบ พืชสวน พืชไร่ หลายฉบับกับทั้งบุคคลและกับบริษัทในประเทศไทย ภายใต้เงื่อนไขของสัญญา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130540">
        <w:rPr>
          <w:rFonts w:asciiTheme="majorBidi" w:hAnsiTheme="majorBidi" w:cstheme="majorBidi"/>
          <w:sz w:val="30"/>
          <w:szCs w:val="30"/>
          <w:cs/>
        </w:rPr>
        <w:t>เมื่อสิ้นสุดสัญญาตามข้อตกลงของแต่ละฝ่าย</w:t>
      </w:r>
    </w:p>
    <w:p w14:paraId="7DDB0BBE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D65FCE" w14:textId="77777777" w:rsidR="00DE5343" w:rsidRDefault="00D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75E815E" w14:textId="6FC99141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สัญญาแต่งตั้งผู้จัดจำหน่ายสินค้า </w:t>
      </w:r>
    </w:p>
    <w:p w14:paraId="5F95CB0A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B1AF3" w14:textId="77777777" w:rsidR="006D004F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30540">
        <w:rPr>
          <w:rFonts w:asciiTheme="majorBidi" w:hAnsiTheme="majorBidi" w:cstheme="majorBidi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30540">
        <w:rPr>
          <w:rFonts w:asciiTheme="majorBidi" w:hAnsiTheme="majorBidi" w:cstheme="majorBidi"/>
          <w:sz w:val="30"/>
          <w:szCs w:val="30"/>
        </w:rPr>
        <w:t xml:space="preserve">2553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130540">
        <w:rPr>
          <w:rFonts w:asciiTheme="majorBidi" w:hAnsiTheme="majorBidi" w:cstheme="majorBidi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30540">
        <w:rPr>
          <w:rFonts w:asciiTheme="majorBidi" w:hAnsiTheme="majorBidi" w:cstheme="majorBidi"/>
          <w:sz w:val="30"/>
          <w:szCs w:val="30"/>
        </w:rPr>
        <w:t xml:space="preserve">2553 </w:t>
      </w:r>
      <w:r w:rsidRPr="00130540">
        <w:rPr>
          <w:rFonts w:asciiTheme="majorBidi" w:hAnsiTheme="majorBidi" w:cstheme="majorBidi"/>
          <w:sz w:val="30"/>
          <w:szCs w:val="30"/>
          <w:cs/>
        </w:rPr>
        <w:t>และ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13054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 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ปี  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1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  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13054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6 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เดือน</w:t>
      </w:r>
      <w:r w:rsidRPr="00130540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2965875D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06BF45" w14:textId="77777777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D32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สัญญาแต่งตั้งตัวแทน</w:t>
      </w:r>
    </w:p>
    <w:p w14:paraId="18E494A8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BBAA" w14:textId="2EB82776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E1D32">
        <w:rPr>
          <w:rFonts w:asciiTheme="majorBidi" w:hAnsiTheme="majorBidi" w:cstheme="majorBidi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586535">
        <w:rPr>
          <w:rFonts w:asciiTheme="majorBidi" w:hAnsiTheme="majorBidi" w:cstheme="majorBidi"/>
          <w:sz w:val="30"/>
          <w:szCs w:val="30"/>
        </w:rPr>
        <w:t xml:space="preserve"> </w:t>
      </w:r>
      <w:r w:rsidRPr="004E1D32">
        <w:rPr>
          <w:rFonts w:asciiTheme="majorBidi" w:hAnsiTheme="majorBidi" w:cstheme="majorBidi"/>
          <w:sz w:val="30"/>
          <w:szCs w:val="30"/>
          <w:cs/>
        </w:rPr>
        <w:t>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586535">
        <w:rPr>
          <w:rFonts w:asciiTheme="majorBidi" w:hAnsiTheme="majorBidi" w:cstheme="majorBidi"/>
          <w:sz w:val="30"/>
          <w:szCs w:val="30"/>
        </w:rPr>
        <w:t xml:space="preserve"> </w:t>
      </w:r>
      <w:r w:rsidRPr="004E1D32">
        <w:rPr>
          <w:rFonts w:asciiTheme="majorBidi" w:hAnsiTheme="majorBidi" w:cstheme="majorBidi"/>
          <w:sz w:val="30"/>
          <w:szCs w:val="30"/>
          <w:cs/>
        </w:rPr>
        <w:t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1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และสามารถบอกเลิก</w:t>
      </w:r>
      <w:r w:rsidRPr="004E1D32">
        <w:rPr>
          <w:rFonts w:asciiTheme="majorBidi" w:hAnsiTheme="majorBidi" w:cstheme="majorBidi"/>
          <w:sz w:val="30"/>
          <w:szCs w:val="30"/>
          <w:cs/>
        </w:rPr>
        <w:t>สัญญาตามข้อตกลงของทั้งสองฝ่ายหรือโดยฝ่ายหนึ่งฝ่ายใด ด้วยการ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ถึง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 3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</w:p>
    <w:p w14:paraId="535718F0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F648129" w14:textId="765A654F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D3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สัญญาการจัดหาไอน้ำ  </w:t>
      </w:r>
    </w:p>
    <w:p w14:paraId="5DBBD0CB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D414C" w14:textId="27837AAB" w:rsidR="00D60C5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1D3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E1D32">
        <w:rPr>
          <w:rFonts w:asciiTheme="majorBidi" w:hAnsiTheme="majorBidi" w:cstheme="majorBidi"/>
          <w:sz w:val="30"/>
          <w:szCs w:val="30"/>
        </w:rPr>
        <w:t xml:space="preserve">5 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E1D32">
        <w:rPr>
          <w:rFonts w:asciiTheme="majorBidi" w:hAnsiTheme="majorBidi" w:cstheme="majorBidi"/>
          <w:sz w:val="30"/>
          <w:szCs w:val="30"/>
        </w:rPr>
        <w:t xml:space="preserve">2550 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บริษัทได้ทำสัญญาการจัดหาไอน้ำกับบริษัทในประเทศไทยแห่งหนึ่ง ภายใต้เงื่อนไขของสัญญา บริษัทตกลงที่จะจ่ายค่าจัดหาไอน้ำในอัตราและเป็นไปตามเงื่อนไขที่กำหนดไว้ในสัญญา สัญญาฉบับนี้       มีผลบังคับใช้ตั้งแต่วันที่ </w:t>
      </w:r>
      <w:r w:rsidRPr="004E1D32">
        <w:rPr>
          <w:rFonts w:asciiTheme="majorBidi" w:hAnsiTheme="majorBidi" w:cstheme="majorBidi"/>
          <w:sz w:val="30"/>
          <w:szCs w:val="30"/>
        </w:rPr>
        <w:t xml:space="preserve">5 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E1D32">
        <w:rPr>
          <w:rFonts w:asciiTheme="majorBidi" w:hAnsiTheme="majorBidi" w:cstheme="majorBidi"/>
          <w:sz w:val="30"/>
          <w:szCs w:val="30"/>
        </w:rPr>
        <w:t xml:space="preserve">2550 </w:t>
      </w:r>
      <w:r w:rsidRPr="004E1D32">
        <w:rPr>
          <w:rFonts w:asciiTheme="majorBidi" w:hAnsiTheme="majorBidi" w:cstheme="majorBidi"/>
          <w:sz w:val="30"/>
          <w:szCs w:val="30"/>
          <w:cs/>
        </w:rPr>
        <w:t>และมีผลบังคับใช้เป็นเวลา</w:t>
      </w:r>
      <w:r w:rsidRPr="004E1D32">
        <w:rPr>
          <w:rFonts w:asciiTheme="majorBidi" w:hAnsiTheme="majorBidi" w:cstheme="majorBidi"/>
          <w:sz w:val="30"/>
          <w:szCs w:val="30"/>
        </w:rPr>
        <w:t xml:space="preserve"> 15 </w:t>
      </w:r>
      <w:r w:rsidRPr="004E1D32">
        <w:rPr>
          <w:rFonts w:asciiTheme="majorBidi" w:hAnsiTheme="majorBidi" w:cstheme="majorBidi"/>
          <w:sz w:val="30"/>
          <w:szCs w:val="30"/>
          <w:cs/>
        </w:rPr>
        <w:t>ปีนับจากวันที่เริ่มต้นสัญญาและสามารถ</w:t>
      </w:r>
      <w:r w:rsidRPr="004E1D32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4E1D32">
        <w:rPr>
          <w:rFonts w:asciiTheme="majorBidi" w:hAnsiTheme="majorBidi" w:cstheme="majorBidi"/>
          <w:spacing w:val="4"/>
          <w:sz w:val="30"/>
          <w:szCs w:val="30"/>
        </w:rPr>
        <w:t xml:space="preserve">12 </w:t>
      </w:r>
      <w:r w:rsidRPr="004E1D32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05AC1D" w14:textId="77777777" w:rsidR="00E30864" w:rsidRDefault="00E30864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FEF28" w14:textId="77777777" w:rsidR="00DE5343" w:rsidRDefault="00D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  <w:lang w:val="th-TH"/>
        </w:rPr>
        <w:br w:type="page"/>
      </w:r>
    </w:p>
    <w:p w14:paraId="42F8A689" w14:textId="79418BDF" w:rsidR="003879DC" w:rsidRPr="00DE5343" w:rsidRDefault="003879DC" w:rsidP="003879DC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DE5343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2F6CC3B2" w14:textId="77777777" w:rsidR="00FB23B4" w:rsidRPr="00DE5343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B791C" w14:textId="06A2DDFB" w:rsidR="001B05C4" w:rsidRPr="001B05C4" w:rsidRDefault="001B05C4" w:rsidP="001B05C4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05C4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Theme="majorBidi" w:hAnsiTheme="majorBidi" w:cstheme="majorBidi"/>
          <w:spacing w:val="6"/>
          <w:sz w:val="30"/>
          <w:szCs w:val="30"/>
        </w:rPr>
        <w:t>25</w:t>
      </w:r>
      <w:r w:rsidRPr="001B05C4">
        <w:rPr>
          <w:rFonts w:asciiTheme="majorBidi" w:hAnsiTheme="majorBidi" w:cstheme="majorBidi"/>
          <w:spacing w:val="6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pacing w:val="6"/>
          <w:sz w:val="30"/>
          <w:szCs w:val="30"/>
        </w:rPr>
        <w:t>2564</w:t>
      </w:r>
      <w:r w:rsidRPr="001B05C4">
        <w:rPr>
          <w:rFonts w:asciiTheme="majorBidi" w:hAnsiTheme="majorBidi" w:cstheme="majorBidi"/>
          <w:spacing w:val="6"/>
          <w:sz w:val="30"/>
          <w:szCs w:val="30"/>
          <w:cs/>
        </w:rPr>
        <w:t xml:space="preserve"> คณะกรรมการมีมติอนุมัติการจัดสรรกำไรจาก</w:t>
      </w:r>
      <w:r w:rsidRPr="001B05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ผลการดำเนินงานประจำปี </w:t>
      </w:r>
      <w:r w:rsidRPr="001B05C4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1B05C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เป็นเงินปันผลระหว่างกาลในอัตราหุ้นละ </w:t>
      </w:r>
      <w:r w:rsidRPr="001B05C4">
        <w:rPr>
          <w:rFonts w:asciiTheme="majorBidi" w:hAnsiTheme="majorBidi" w:cstheme="majorBidi"/>
          <w:spacing w:val="-2"/>
          <w:sz w:val="30"/>
          <w:szCs w:val="30"/>
        </w:rPr>
        <w:t>0.44</w:t>
      </w:r>
      <w:r w:rsidRPr="001B05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เป็นเงินทั้งสิ้น </w:t>
      </w:r>
      <w:r w:rsidRPr="001B05C4">
        <w:rPr>
          <w:rFonts w:asciiTheme="majorBidi" w:hAnsiTheme="majorBidi" w:cstheme="majorBidi"/>
          <w:spacing w:val="-2"/>
          <w:sz w:val="30"/>
          <w:szCs w:val="30"/>
        </w:rPr>
        <w:t>186.90</w:t>
      </w:r>
      <w:r w:rsidRPr="001B05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="006837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เงินปันผลดังกล่าวจะจ่ายให้แก่ผู้ถือหุ้นในเดือนพฤษภาคม </w:t>
      </w:r>
      <w:r w:rsidR="00683765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021E943" w14:textId="77777777" w:rsidR="001B05C4" w:rsidRPr="001B05C4" w:rsidRDefault="001B05C4" w:rsidP="001B05C4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E6AC2" w14:textId="33E39E6F" w:rsidR="001B05C4" w:rsidRPr="00C81F74" w:rsidRDefault="001B05C4" w:rsidP="001B05C4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F74">
        <w:rPr>
          <w:rFonts w:asciiTheme="majorBidi" w:hAnsiTheme="majorBidi" w:cstheme="majorBidi"/>
          <w:sz w:val="30"/>
          <w:szCs w:val="30"/>
          <w:cs/>
        </w:rPr>
        <w:t>ในการประชุมสามัญผู้ถือหุ้นประจ</w:t>
      </w:r>
      <w:r w:rsidR="00C81F74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C81F7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81F74">
        <w:rPr>
          <w:rFonts w:asciiTheme="majorBidi" w:hAnsiTheme="majorBidi" w:cstheme="majorBidi"/>
          <w:sz w:val="30"/>
          <w:szCs w:val="30"/>
        </w:rPr>
        <w:t>2564</w:t>
      </w:r>
      <w:r w:rsidRPr="00C81F74">
        <w:rPr>
          <w:rFonts w:asciiTheme="majorBidi" w:hAnsiTheme="majorBidi" w:cstheme="majorBidi"/>
          <w:sz w:val="30"/>
          <w:szCs w:val="30"/>
          <w:cs/>
        </w:rPr>
        <w:t xml:space="preserve"> ของบริษัทเมื่อวันที่ </w:t>
      </w:r>
      <w:r w:rsidR="00C81F74">
        <w:rPr>
          <w:rFonts w:asciiTheme="majorBidi" w:hAnsiTheme="majorBidi" w:cstheme="majorBidi"/>
          <w:sz w:val="30"/>
          <w:szCs w:val="30"/>
        </w:rPr>
        <w:t>7</w:t>
      </w:r>
      <w:r w:rsidRPr="00C81F74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81F74">
        <w:rPr>
          <w:rFonts w:asciiTheme="majorBidi" w:hAnsiTheme="majorBidi" w:cstheme="majorBidi"/>
          <w:sz w:val="30"/>
          <w:szCs w:val="30"/>
        </w:rPr>
        <w:t>2564</w:t>
      </w:r>
      <w:r w:rsidRPr="00C81F74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ผู้ถือหุ้นของบริษัทมีมติอนุมัติเรื่องต่าง ๆ ดังนี้ </w:t>
      </w:r>
    </w:p>
    <w:p w14:paraId="5E5286E4" w14:textId="4D012B8E" w:rsidR="001B05C4" w:rsidRPr="001B05C4" w:rsidRDefault="001B05C4" w:rsidP="001B05C4">
      <w:pPr>
        <w:pStyle w:val="Default"/>
        <w:numPr>
          <w:ilvl w:val="0"/>
          <w:numId w:val="49"/>
        </w:numPr>
        <w:spacing w:after="46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ออกและเสนอขายใบสำคัญแสดงสิทธิที่จะซื้อหุ้นสามัญให้แก่พนักงานของบริษัทสำหรับปี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จำนวนไม่เกิน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>3.50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ล้านหน่วย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อัตราการใช้สิทธิใบสำคัญแสดงสิทธิ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หน่วยต่อหุ้นสามัญ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ในราคาใช้สิทธิ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 xml:space="preserve">8.00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>บาทต่อหุ้น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โดยมีข้อกำหนดและเงื่อนไขของการขายตามที่ได้รับความเห็นชอบจากคณะกรรมการบริษัท</w:t>
      </w:r>
    </w:p>
    <w:p w14:paraId="1F0DC0C2" w14:textId="77777777" w:rsidR="001B05C4" w:rsidRPr="001B05C4" w:rsidRDefault="001B05C4" w:rsidP="001B05C4">
      <w:pPr>
        <w:pStyle w:val="Default"/>
        <w:numPr>
          <w:ilvl w:val="0"/>
          <w:numId w:val="49"/>
        </w:numPr>
        <w:spacing w:after="46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05C4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ลดทุนจดทะเบียนของบริษัทจากจำนวน </w:t>
      </w:r>
      <w:r w:rsidRPr="001B05C4">
        <w:rPr>
          <w:rFonts w:asciiTheme="majorBidi" w:hAnsiTheme="majorBidi" w:cstheme="majorBidi"/>
          <w:sz w:val="30"/>
          <w:szCs w:val="30"/>
        </w:rPr>
        <w:t xml:space="preserve">212.54 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ล้านบาท เป็นจำนวน </w:t>
      </w:r>
      <w:r w:rsidRPr="001B05C4">
        <w:rPr>
          <w:rFonts w:asciiTheme="majorBidi" w:hAnsiTheme="majorBidi" w:cstheme="majorBidi"/>
          <w:sz w:val="30"/>
          <w:szCs w:val="30"/>
        </w:rPr>
        <w:t xml:space="preserve">212.38 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โดยการยกเลิกหุ้นสามัญที่ยังมิได้นำออกจำหน่ายจำนวน </w:t>
      </w:r>
      <w:r w:rsidRPr="001B05C4">
        <w:rPr>
          <w:rFonts w:asciiTheme="majorBidi" w:hAnsiTheme="majorBidi" w:cstheme="majorBidi"/>
          <w:sz w:val="30"/>
          <w:szCs w:val="30"/>
        </w:rPr>
        <w:t>0.32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</w:p>
    <w:p w14:paraId="6DA8837A" w14:textId="07BFEEEE" w:rsidR="001B05C4" w:rsidRPr="001B05C4" w:rsidRDefault="001B05C4" w:rsidP="001B05C4">
      <w:pPr>
        <w:pStyle w:val="Default"/>
        <w:numPr>
          <w:ilvl w:val="0"/>
          <w:numId w:val="49"/>
        </w:numPr>
        <w:spacing w:after="46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05C4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เพิ่มทุนจดทะเบียนของบริษัทจำนวน </w:t>
      </w:r>
      <w:r>
        <w:rPr>
          <w:rFonts w:asciiTheme="majorBidi" w:hAnsiTheme="majorBidi" w:cstheme="majorBidi"/>
          <w:sz w:val="30"/>
          <w:szCs w:val="30"/>
        </w:rPr>
        <w:t>1.75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จากจำนวน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 xml:space="preserve">212.38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เป็นจำนวน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 xml:space="preserve">214.13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โดยการออกหุ้นสามัญเพิ่มทุนจานวน </w:t>
      </w:r>
      <w:r>
        <w:rPr>
          <w:rFonts w:asciiTheme="majorBidi" w:hAnsiTheme="majorBidi" w:cstheme="majorBidi"/>
          <w:sz w:val="30"/>
          <w:szCs w:val="30"/>
        </w:rPr>
        <w:t>3.50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ที่ตราไว้หุ้นละ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>0.50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>เพื่อรองรับการใช้สิทธิของใบสำคัญแสดงสิทธิที่จะซ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ื้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>อหุ้นสามัญ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>ให้แก่พนักงานของบริษัท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Pr="001B05C4">
        <w:rPr>
          <w:rFonts w:asciiTheme="majorBidi" w:hAnsiTheme="majorBidi" w:cstheme="majorBidi"/>
          <w:sz w:val="30"/>
          <w:szCs w:val="30"/>
        </w:rPr>
        <w:t>2564</w:t>
      </w:r>
    </w:p>
    <w:p w14:paraId="02EB46A5" w14:textId="1701D7C0" w:rsidR="00C17D45" w:rsidRDefault="00C17D45" w:rsidP="006A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E8FE2" w14:textId="77777777" w:rsidR="00C17D45" w:rsidRPr="006A2E6F" w:rsidRDefault="00C17D45" w:rsidP="006A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8C7F33" w14:textId="77777777" w:rsidR="003879DC" w:rsidRPr="00130540" w:rsidRDefault="003879DC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879DC" w:rsidRPr="00130540" w:rsidSect="00B50102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B67C1" w14:textId="77777777" w:rsidR="00047C1D" w:rsidRDefault="00047C1D">
      <w:r>
        <w:separator/>
      </w:r>
    </w:p>
  </w:endnote>
  <w:endnote w:type="continuationSeparator" w:id="0">
    <w:p w14:paraId="6344AAFF" w14:textId="77777777" w:rsidR="00047C1D" w:rsidRDefault="00047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090D0" w14:textId="20A3E294" w:rsidR="00ED178E" w:rsidRPr="003921C6" w:rsidRDefault="00ED178E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ED178E" w:rsidRPr="002211E5" w:rsidRDefault="00ED178E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C4B49" w14:textId="71D2391D" w:rsidR="00ED178E" w:rsidRPr="009F42D8" w:rsidRDefault="00ED178E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5A1CD9">
      <w:rPr>
        <w:rFonts w:ascii="Angsana New" w:hAnsi="Angsana New"/>
        <w:i/>
        <w:iCs/>
        <w:noProof/>
        <w:sz w:val="30"/>
        <w:szCs w:val="30"/>
      </w:rPr>
      <w:t>exo001a201b-09t-1 Rev7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76236" w14:textId="77777777" w:rsidR="00ED178E" w:rsidRPr="003921C6" w:rsidRDefault="00ED178E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ED178E" w:rsidRPr="002211E5" w:rsidRDefault="00ED178E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3B58F" w14:textId="50A91E37" w:rsidR="00ED178E" w:rsidRPr="003921C6" w:rsidRDefault="00ED178E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ED178E" w:rsidRPr="002211E5" w:rsidRDefault="00ED178E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AE4B9" w14:textId="77777777" w:rsidR="00047C1D" w:rsidRDefault="00047C1D">
      <w:r>
        <w:separator/>
      </w:r>
    </w:p>
  </w:footnote>
  <w:footnote w:type="continuationSeparator" w:id="0">
    <w:p w14:paraId="344D8358" w14:textId="77777777" w:rsidR="00047C1D" w:rsidRDefault="00047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2C3E3" w14:textId="77777777" w:rsidR="00ED178E" w:rsidRDefault="00ED17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50D19" w14:textId="77777777" w:rsidR="00ED178E" w:rsidRPr="007D2544" w:rsidRDefault="00ED178E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ED178E" w:rsidRPr="007D2544" w:rsidRDefault="00ED178E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C74464E" w14:textId="717AF897" w:rsidR="00ED178E" w:rsidRPr="007D2544" w:rsidRDefault="00ED178E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1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ED178E" w:rsidRPr="00553987" w:rsidRDefault="00ED178E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19E6D" w14:textId="77777777" w:rsidR="00ED178E" w:rsidRDefault="00ED17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AE189" w14:textId="77777777" w:rsidR="00ED178E" w:rsidRPr="007D2544" w:rsidRDefault="00ED178E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ED178E" w:rsidRPr="007D2544" w:rsidRDefault="00ED178E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1F8C04A" w14:textId="663EE628" w:rsidR="00ED178E" w:rsidRPr="007D2544" w:rsidRDefault="00ED178E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ED178E" w:rsidRPr="00553987" w:rsidRDefault="00ED178E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323DF" w14:textId="77777777" w:rsidR="00ED178E" w:rsidRPr="007D2544" w:rsidRDefault="00ED178E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ED178E" w:rsidRPr="007D2544" w:rsidRDefault="00ED178E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ABFD10E" w14:textId="240FC3E1" w:rsidR="00ED178E" w:rsidRPr="007D2544" w:rsidRDefault="00ED178E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ED178E" w:rsidRPr="00553987" w:rsidRDefault="00ED178E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3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24"/>
  </w:num>
  <w:num w:numId="12">
    <w:abstractNumId w:val="19"/>
  </w:num>
  <w:num w:numId="13">
    <w:abstractNumId w:val="37"/>
  </w:num>
  <w:num w:numId="14">
    <w:abstractNumId w:val="21"/>
  </w:num>
  <w:num w:numId="15">
    <w:abstractNumId w:val="26"/>
  </w:num>
  <w:num w:numId="16">
    <w:abstractNumId w:val="12"/>
  </w:num>
  <w:num w:numId="17">
    <w:abstractNumId w:val="25"/>
  </w:num>
  <w:num w:numId="18">
    <w:abstractNumId w:val="16"/>
  </w:num>
  <w:num w:numId="19">
    <w:abstractNumId w:val="18"/>
  </w:num>
  <w:num w:numId="20">
    <w:abstractNumId w:val="27"/>
  </w:num>
  <w:num w:numId="21">
    <w:abstractNumId w:val="28"/>
  </w:num>
  <w:num w:numId="22">
    <w:abstractNumId w:val="44"/>
  </w:num>
  <w:num w:numId="23">
    <w:abstractNumId w:val="33"/>
  </w:num>
  <w:num w:numId="24">
    <w:abstractNumId w:val="14"/>
  </w:num>
  <w:num w:numId="25">
    <w:abstractNumId w:val="17"/>
  </w:num>
  <w:num w:numId="26">
    <w:abstractNumId w:val="13"/>
  </w:num>
  <w:num w:numId="27">
    <w:abstractNumId w:val="29"/>
  </w:num>
  <w:num w:numId="28">
    <w:abstractNumId w:val="23"/>
  </w:num>
  <w:num w:numId="29">
    <w:abstractNumId w:val="15"/>
  </w:num>
  <w:num w:numId="30">
    <w:abstractNumId w:val="46"/>
  </w:num>
  <w:num w:numId="31">
    <w:abstractNumId w:val="42"/>
  </w:num>
  <w:num w:numId="32">
    <w:abstractNumId w:val="39"/>
  </w:num>
  <w:num w:numId="33">
    <w:abstractNumId w:val="29"/>
  </w:num>
  <w:num w:numId="34">
    <w:abstractNumId w:val="30"/>
  </w:num>
  <w:num w:numId="35">
    <w:abstractNumId w:val="36"/>
  </w:num>
  <w:num w:numId="36">
    <w:abstractNumId w:val="43"/>
  </w:num>
  <w:num w:numId="37">
    <w:abstractNumId w:val="22"/>
  </w:num>
  <w:num w:numId="38">
    <w:abstractNumId w:val="20"/>
  </w:num>
  <w:num w:numId="39">
    <w:abstractNumId w:val="11"/>
  </w:num>
  <w:num w:numId="40">
    <w:abstractNumId w:val="41"/>
  </w:num>
  <w:num w:numId="41">
    <w:abstractNumId w:val="47"/>
  </w:num>
  <w:num w:numId="42">
    <w:abstractNumId w:val="31"/>
  </w:num>
  <w:num w:numId="43">
    <w:abstractNumId w:val="34"/>
  </w:num>
  <w:num w:numId="44">
    <w:abstractNumId w:val="40"/>
  </w:num>
  <w:num w:numId="45">
    <w:abstractNumId w:val="32"/>
  </w:num>
  <w:num w:numId="46">
    <w:abstractNumId w:val="45"/>
  </w:num>
  <w:num w:numId="47">
    <w:abstractNumId w:val="38"/>
  </w:num>
  <w:num w:numId="48">
    <w:abstractNumId w:val="35"/>
  </w:num>
  <w:num w:numId="4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464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47C1D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E49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2C94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348D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7099"/>
    <w:rsid w:val="00157470"/>
    <w:rsid w:val="00157A13"/>
    <w:rsid w:val="001607EA"/>
    <w:rsid w:val="001609FC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514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D0EDC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A53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9F"/>
    <w:rsid w:val="00372FC2"/>
    <w:rsid w:val="003737E0"/>
    <w:rsid w:val="00373B66"/>
    <w:rsid w:val="00373BA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70A0"/>
    <w:rsid w:val="00417419"/>
    <w:rsid w:val="00417B51"/>
    <w:rsid w:val="00420CF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5C53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65D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CF3"/>
    <w:rsid w:val="006C21A0"/>
    <w:rsid w:val="006C2FA1"/>
    <w:rsid w:val="006C3131"/>
    <w:rsid w:val="006C31A2"/>
    <w:rsid w:val="006C324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6255"/>
    <w:rsid w:val="006F6666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3FD0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243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975"/>
    <w:rsid w:val="0087010A"/>
    <w:rsid w:val="008701B8"/>
    <w:rsid w:val="00870C38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48D5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1E3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4E6"/>
    <w:rsid w:val="0097278C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BE6"/>
    <w:rsid w:val="00A7453A"/>
    <w:rsid w:val="00A74722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33B1"/>
    <w:rsid w:val="00B3374E"/>
    <w:rsid w:val="00B33810"/>
    <w:rsid w:val="00B33AC9"/>
    <w:rsid w:val="00B35192"/>
    <w:rsid w:val="00B35443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47B92"/>
    <w:rsid w:val="00B50102"/>
    <w:rsid w:val="00B50404"/>
    <w:rsid w:val="00B5061C"/>
    <w:rsid w:val="00B51078"/>
    <w:rsid w:val="00B52652"/>
    <w:rsid w:val="00B52FC2"/>
    <w:rsid w:val="00B52FDD"/>
    <w:rsid w:val="00B533B8"/>
    <w:rsid w:val="00B5341B"/>
    <w:rsid w:val="00B536FC"/>
    <w:rsid w:val="00B53F65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5B63"/>
    <w:rsid w:val="00B865C5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325C"/>
    <w:rsid w:val="00C4416C"/>
    <w:rsid w:val="00C4447F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DA8"/>
    <w:rsid w:val="00D07724"/>
    <w:rsid w:val="00D07EDB"/>
    <w:rsid w:val="00D11109"/>
    <w:rsid w:val="00D114F5"/>
    <w:rsid w:val="00D1164A"/>
    <w:rsid w:val="00D1198D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76D0"/>
    <w:rsid w:val="00D477AC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C1A"/>
    <w:rsid w:val="00DE03B3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8E5"/>
    <w:rsid w:val="00E162F5"/>
    <w:rsid w:val="00E163B8"/>
    <w:rsid w:val="00E165C1"/>
    <w:rsid w:val="00E16FE2"/>
    <w:rsid w:val="00E17CD7"/>
    <w:rsid w:val="00E17E51"/>
    <w:rsid w:val="00E203E4"/>
    <w:rsid w:val="00E20476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609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62FD"/>
    <w:rsid w:val="00FA63B9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5C9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2E96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</TotalTime>
  <Pages>12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Wassika, Puttan</cp:lastModifiedBy>
  <cp:revision>14</cp:revision>
  <cp:lastPrinted>2021-05-13T06:43:00Z</cp:lastPrinted>
  <dcterms:created xsi:type="dcterms:W3CDTF">2021-05-10T16:07:00Z</dcterms:created>
  <dcterms:modified xsi:type="dcterms:W3CDTF">2021-05-14T07:06:00Z</dcterms:modified>
</cp:coreProperties>
</file>