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4F99A" w14:textId="77777777"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  <w:cs/>
        </w:rPr>
      </w:pPr>
    </w:p>
    <w:p w14:paraId="48D864BB" w14:textId="77777777" w:rsidR="00FF5846" w:rsidRPr="00C1255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09D4755" w14:textId="77777777" w:rsidR="00FF5846" w:rsidRDefault="00FF5846" w:rsidP="001B3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</w:p>
    <w:p w14:paraId="1CC642DA" w14:textId="67E45C5B"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EB8079E" w14:textId="35091C34" w:rsidR="005C4F88" w:rsidRDefault="005C4F88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398BCEA2" w14:textId="77777777" w:rsidR="005C4F88" w:rsidRPr="00C12557" w:rsidRDefault="005C4F88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7CFF56CB" w14:textId="77777777" w:rsidR="005027F3" w:rsidRDefault="005027F3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6AB1B363" w14:textId="77777777" w:rsidR="00FF5846" w:rsidRPr="00C81FBA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 w:rsidR="00C81FBA">
        <w:rPr>
          <w:rFonts w:ascii="Angsana New" w:hAnsi="Angsana New"/>
          <w:sz w:val="52"/>
          <w:szCs w:val="52"/>
        </w:rPr>
        <w:t xml:space="preserve"> </w:t>
      </w:r>
      <w:r w:rsidR="00C81FBA">
        <w:rPr>
          <w:rFonts w:ascii="Angsana New" w:hAnsi="Angsana New" w:hint="cs"/>
          <w:sz w:val="52"/>
          <w:szCs w:val="52"/>
          <w:cs/>
        </w:rPr>
        <w:t>(มหาชน)</w:t>
      </w:r>
      <w:r w:rsidR="00762F65">
        <w:rPr>
          <w:rFonts w:ascii="Angsana New" w:hAnsi="Angsana New" w:hint="cs"/>
          <w:sz w:val="52"/>
          <w:szCs w:val="52"/>
          <w:cs/>
        </w:rPr>
        <w:t xml:space="preserve"> และบริษัทย่อย</w:t>
      </w:r>
    </w:p>
    <w:p w14:paraId="3E3BD0BB" w14:textId="77777777" w:rsidR="00FF5846" w:rsidRPr="00BF0D9F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14:paraId="17C361C4" w14:textId="77777777" w:rsidR="00FC5CB9" w:rsidRPr="00F902C1" w:rsidRDefault="00FC5CB9" w:rsidP="00FC5C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 w:rsidR="00ED2020" w:rsidRPr="00ED2020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</w:p>
    <w:p w14:paraId="3D8A48C9" w14:textId="3BA82F5A" w:rsidR="00FC5CB9" w:rsidRPr="00F902C1" w:rsidRDefault="00FC5CB9" w:rsidP="00FC5C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E67AC8">
        <w:rPr>
          <w:rFonts w:ascii="Angsana New" w:hAnsi="Angsana New"/>
          <w:b w:val="0"/>
          <w:bCs w:val="0"/>
          <w:sz w:val="32"/>
          <w:szCs w:val="32"/>
        </w:rPr>
        <w:t>3</w:t>
      </w:r>
      <w:r>
        <w:rPr>
          <w:rFonts w:ascii="Angsana New" w:hAnsi="Angsana New"/>
          <w:b w:val="0"/>
          <w:bCs w:val="0"/>
          <w:sz w:val="32"/>
          <w:szCs w:val="32"/>
        </w:rPr>
        <w:t>1</w:t>
      </w:r>
      <w:r w:rsidRPr="00F902C1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</w:t>
      </w:r>
      <w:r w:rsidR="00E67AC8">
        <w:rPr>
          <w:rFonts w:ascii="Angsana New" w:hAnsi="Angsana New"/>
          <w:b w:val="0"/>
          <w:bCs w:val="0"/>
          <w:sz w:val="32"/>
          <w:szCs w:val="32"/>
        </w:rPr>
        <w:t>56</w:t>
      </w:r>
      <w:r w:rsidR="00E7342D">
        <w:rPr>
          <w:rFonts w:ascii="Angsana New" w:hAnsi="Angsana New"/>
          <w:b w:val="0"/>
          <w:bCs w:val="0"/>
          <w:sz w:val="32"/>
          <w:szCs w:val="32"/>
        </w:rPr>
        <w:t>4</w:t>
      </w:r>
    </w:p>
    <w:p w14:paraId="7D1723C7" w14:textId="77777777" w:rsidR="00FC5CB9" w:rsidRPr="00F902C1" w:rsidRDefault="00FC5CB9" w:rsidP="00FC5C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BC4848C" w14:textId="77777777" w:rsidR="00FC5CB9" w:rsidRPr="00F902C1" w:rsidRDefault="00FC5CB9" w:rsidP="00FC5C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</w:t>
      </w:r>
      <w:r w:rsidR="0006787E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D1DE76B" w14:textId="77777777" w:rsidR="00FC5CB9" w:rsidRPr="00A41BD2" w:rsidRDefault="00FC5CB9" w:rsidP="00FC5CB9">
      <w:pPr>
        <w:rPr>
          <w:rFonts w:ascii="Angsana New" w:hAnsi="Angsana New"/>
          <w:sz w:val="32"/>
          <w:szCs w:val="32"/>
        </w:rPr>
      </w:pPr>
    </w:p>
    <w:p w14:paraId="3F43D7C0" w14:textId="77777777" w:rsidR="00A41BD2" w:rsidRPr="00FC5CB9" w:rsidRDefault="00A41BD2" w:rsidP="00A41BD2">
      <w:pPr>
        <w:rPr>
          <w:rFonts w:ascii="Angsana New" w:hAnsi="Angsana New"/>
          <w:sz w:val="32"/>
          <w:szCs w:val="32"/>
          <w:lang w:val="en-US"/>
        </w:rPr>
      </w:pPr>
    </w:p>
    <w:p w14:paraId="28B8BF76" w14:textId="77777777" w:rsidR="00FF5846" w:rsidRPr="00A41BD2" w:rsidRDefault="00FF5846" w:rsidP="00A41BD2">
      <w:pPr>
        <w:rPr>
          <w:rFonts w:ascii="Angsana New" w:hAnsi="Angsana New"/>
          <w:sz w:val="32"/>
          <w:szCs w:val="32"/>
        </w:rPr>
        <w:sectPr w:rsidR="00FF5846" w:rsidRPr="00A41BD2" w:rsidSect="00150BF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295DC1F" w14:textId="77777777"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14:paraId="5A2A6B53" w14:textId="77777777"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14:paraId="286435BB" w14:textId="77777777" w:rsidR="00FF5846" w:rsidRDefault="00FF5846" w:rsidP="00FF5846">
      <w:pPr>
        <w:rPr>
          <w:rFonts w:ascii="Angsana New" w:hAnsi="Angsana New"/>
          <w:sz w:val="30"/>
          <w:szCs w:val="30"/>
        </w:rPr>
      </w:pPr>
    </w:p>
    <w:p w14:paraId="276E13F6" w14:textId="77777777" w:rsidR="00000E2A" w:rsidRDefault="00000E2A" w:rsidP="00FF5846">
      <w:pPr>
        <w:rPr>
          <w:rFonts w:ascii="Angsana New" w:hAnsi="Angsana New"/>
          <w:sz w:val="30"/>
          <w:szCs w:val="30"/>
        </w:rPr>
      </w:pPr>
    </w:p>
    <w:p w14:paraId="450093B7" w14:textId="77777777" w:rsidR="00000E2A" w:rsidRDefault="00000E2A" w:rsidP="00FF5846">
      <w:pPr>
        <w:rPr>
          <w:rFonts w:ascii="Angsana New" w:hAnsi="Angsana New"/>
          <w:sz w:val="30"/>
          <w:szCs w:val="30"/>
        </w:rPr>
      </w:pPr>
    </w:p>
    <w:p w14:paraId="422FBB08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3C26FCCB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3EBCDE40" w14:textId="77777777"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6EA7034E" w14:textId="77777777" w:rsidR="00EB312C" w:rsidRDefault="00EB312C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1836C12C" w14:textId="77777777" w:rsidR="005027F3" w:rsidRDefault="005027F3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14:paraId="079D75F3" w14:textId="77777777" w:rsidR="00FF5846" w:rsidRPr="005027F3" w:rsidRDefault="00FF5846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C2B143" w14:textId="77777777" w:rsidR="00FF5846" w:rsidRPr="005027F3" w:rsidRDefault="00FF5846" w:rsidP="00FF5846">
      <w:pPr>
        <w:pStyle w:val="Bo-Blankline"/>
        <w:rPr>
          <w:sz w:val="32"/>
          <w:szCs w:val="32"/>
        </w:rPr>
      </w:pPr>
    </w:p>
    <w:p w14:paraId="4E1723D7" w14:textId="7A937282" w:rsidR="00FF5846" w:rsidRPr="005027F3" w:rsidRDefault="00FF5846" w:rsidP="0050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="00C81FBA" w:rsidRPr="005027F3">
        <w:rPr>
          <w:rFonts w:ascii="Angsana New" w:hAnsi="Angsana New"/>
          <w:sz w:val="30"/>
          <w:szCs w:val="30"/>
          <w:cs/>
        </w:rPr>
        <w:t xml:space="preserve">โพลีน </w:t>
      </w:r>
      <w:r w:rsidRPr="005027F3">
        <w:rPr>
          <w:rFonts w:ascii="Angsana New" w:hAnsi="Angsana New"/>
          <w:sz w:val="30"/>
          <w:szCs w:val="30"/>
          <w:cs/>
        </w:rPr>
        <w:t>เพาเวอร์ จำกัด</w:t>
      </w:r>
      <w:r w:rsidR="00C81FBA"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443ED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C6DA67" w14:textId="77777777" w:rsidR="00FF5846" w:rsidRPr="005027F3" w:rsidRDefault="00FF5846" w:rsidP="005027F3">
      <w:pPr>
        <w:pStyle w:val="Bo-Blankline"/>
        <w:rPr>
          <w:sz w:val="30"/>
          <w:szCs w:val="30"/>
        </w:rPr>
      </w:pPr>
    </w:p>
    <w:p w14:paraId="2FB57F74" w14:textId="3BE41DDC" w:rsidR="00D03BB6" w:rsidRPr="00E052C5" w:rsidRDefault="00D03BB6" w:rsidP="00CE7167">
      <w:pPr>
        <w:pStyle w:val="a0"/>
        <w:tabs>
          <w:tab w:val="clear" w:pos="1080"/>
          <w:tab w:val="left" w:pos="180"/>
        </w:tabs>
        <w:ind w:right="29"/>
        <w:jc w:val="thaiDistribute"/>
        <w:rPr>
          <w:rFonts w:ascii="Angsana New" w:hAnsi="Angsana New" w:cs="Angsana New"/>
          <w:cs/>
        </w:rPr>
      </w:pPr>
      <w:r w:rsidRPr="00E052C5">
        <w:rPr>
          <w:rFonts w:ascii="Angsana New" w:hAnsi="Angsana New" w:cs="Angsana New" w:hint="cs"/>
          <w:cs/>
        </w:rPr>
        <w:t>ข้าพเจ้าได้สอบทานงบแสดงฐานะการเงิน</w:t>
      </w:r>
      <w:r w:rsidR="004F38AC" w:rsidRPr="00E052C5">
        <w:rPr>
          <w:rFonts w:ascii="Angsana New" w:hAnsi="Angsana New" w:cs="Angsana New" w:hint="cs"/>
          <w:cs/>
        </w:rPr>
        <w:t>รวมและงบแสดงฐานะการเงินเฉพาะกิจการ</w:t>
      </w:r>
      <w:r w:rsidRPr="00E052C5">
        <w:rPr>
          <w:rFonts w:ascii="Angsana New" w:hAnsi="Angsana New" w:cs="Angsana New" w:hint="cs"/>
          <w:cs/>
        </w:rPr>
        <w:t xml:space="preserve"> ณ วันที่ </w:t>
      </w:r>
      <w:r w:rsidR="00E052C5">
        <w:rPr>
          <w:rFonts w:ascii="Angsana New" w:hAnsi="Angsana New" w:cs="Angsana New"/>
          <w:lang w:val="en-US"/>
        </w:rPr>
        <w:t>31</w:t>
      </w:r>
      <w:r w:rsidR="00FC5CB9" w:rsidRPr="00E052C5">
        <w:rPr>
          <w:rFonts w:ascii="Angsana New" w:hAnsi="Angsana New" w:cs="Angsana New" w:hint="cs"/>
          <w:cs/>
        </w:rPr>
        <w:t xml:space="preserve"> </w:t>
      </w:r>
      <w:r w:rsidR="00FC5CB9" w:rsidRPr="00E052C5">
        <w:rPr>
          <w:rFonts w:ascii="Angsana New" w:hAnsi="Angsana New" w:cs="Angsana New" w:hint="cs"/>
          <w:cs/>
          <w:lang w:val="en-US"/>
        </w:rPr>
        <w:t>มีนาคม</w:t>
      </w:r>
      <w:r w:rsidR="00E052C5">
        <w:rPr>
          <w:rFonts w:ascii="Angsana New" w:hAnsi="Angsana New" w:cs="Angsana New"/>
          <w:lang w:val="en-US"/>
        </w:rPr>
        <w:t xml:space="preserve"> 256</w:t>
      </w:r>
      <w:r w:rsidR="00E7342D">
        <w:rPr>
          <w:rFonts w:ascii="Angsana New" w:hAnsi="Angsana New" w:cs="Angsana New"/>
          <w:lang w:val="en-US"/>
        </w:rPr>
        <w:t>4</w:t>
      </w:r>
      <w:r w:rsidR="0051339E" w:rsidRPr="00E052C5">
        <w:rPr>
          <w:rFonts w:ascii="Angsana New" w:hAnsi="Angsana New" w:cs="Angsana New" w:hint="cs"/>
          <w:cs/>
        </w:rPr>
        <w:br/>
      </w:r>
      <w:r w:rsidRPr="00E052C5">
        <w:rPr>
          <w:rFonts w:ascii="Angsana New" w:hAnsi="Angsana New" w:cs="Angsana New" w:hint="cs"/>
          <w:cs/>
        </w:rPr>
        <w:t>งบกำไรขาดทุนเบ็ดเสร็จ</w:t>
      </w:r>
      <w:r w:rsidR="004F38AC" w:rsidRPr="00E052C5">
        <w:rPr>
          <w:rFonts w:ascii="Angsana New" w:hAnsi="Angsana New" w:cs="Angsana New" w:hint="cs"/>
          <w:cs/>
        </w:rPr>
        <w:t>รวมและงบกำไรขาดทุนเบ็ดเสร็จเฉพาะกิจการ</w:t>
      </w:r>
      <w:r w:rsidRPr="00E052C5">
        <w:rPr>
          <w:rFonts w:ascii="Angsana New" w:hAnsi="Angsana New" w:cs="Angsana New" w:hint="cs"/>
          <w:spacing w:val="4"/>
          <w:cs/>
        </w:rPr>
        <w:t xml:space="preserve"> งบแสดงการเปลี่ยนแปลงส่วนของผู้ถือหุ้น</w:t>
      </w:r>
      <w:r w:rsidR="004F38AC" w:rsidRPr="00E052C5">
        <w:rPr>
          <w:rFonts w:ascii="Angsana New" w:hAnsi="Angsana New" w:cs="Angsana New" w:hint="cs"/>
          <w:spacing w:val="4"/>
          <w:cs/>
        </w:rPr>
        <w:t>รวม</w:t>
      </w:r>
      <w:r w:rsidRPr="00E052C5">
        <w:rPr>
          <w:rFonts w:ascii="Angsana New" w:hAnsi="Angsana New" w:cs="Angsana New" w:hint="cs"/>
          <w:spacing w:val="4"/>
          <w:cs/>
        </w:rPr>
        <w:t>และ</w:t>
      </w:r>
      <w:r w:rsidR="004F38AC" w:rsidRPr="00E052C5">
        <w:rPr>
          <w:rFonts w:ascii="Angsana New" w:hAnsi="Angsana New" w:cs="Angsana New" w:hint="cs"/>
          <w:spacing w:val="4"/>
          <w:cs/>
        </w:rPr>
        <w:t>งบแสดงการเปลี่ยนแปลงส่วนของผู้ถือหุ้นเฉพาะกิจการ และ</w:t>
      </w:r>
      <w:r w:rsidRPr="00E052C5">
        <w:rPr>
          <w:rFonts w:ascii="Angsana New" w:hAnsi="Angsana New" w:cs="Angsana New" w:hint="cs"/>
          <w:cs/>
        </w:rPr>
        <w:t>งบกระแสเงินสด</w:t>
      </w:r>
      <w:r w:rsidR="004F38AC" w:rsidRPr="00E052C5">
        <w:rPr>
          <w:rFonts w:ascii="Angsana New" w:hAnsi="Angsana New" w:cs="Angsana New" w:hint="cs"/>
          <w:cs/>
        </w:rPr>
        <w:t>รวมและงบกระแสเงินสดเฉพาะกิจการ</w:t>
      </w:r>
      <w:r w:rsidRPr="00E052C5">
        <w:rPr>
          <w:rFonts w:ascii="Angsana New" w:hAnsi="Angsana New" w:cs="Angsana New" w:hint="cs"/>
          <w:cs/>
        </w:rPr>
        <w:t xml:space="preserve"> สำหรับงวด</w:t>
      </w:r>
      <w:r w:rsidR="00FC5CB9" w:rsidRPr="00E052C5">
        <w:rPr>
          <w:rFonts w:ascii="Angsana New" w:hAnsi="Angsana New" w:cs="Angsana New" w:hint="cs"/>
          <w:cs/>
          <w:lang w:val="en-US"/>
        </w:rPr>
        <w:t>สาม</w:t>
      </w:r>
      <w:r w:rsidR="00435E7A" w:rsidRPr="00E052C5">
        <w:rPr>
          <w:rFonts w:ascii="Angsana New" w:hAnsi="Angsana New" w:cs="Angsana New" w:hint="cs"/>
          <w:cs/>
          <w:lang w:val="en-US"/>
        </w:rPr>
        <w:t>เ</w:t>
      </w:r>
      <w:r w:rsidRPr="00E052C5">
        <w:rPr>
          <w:rFonts w:ascii="Angsana New" w:hAnsi="Angsana New" w:cs="Angsana New" w:hint="cs"/>
          <w:cs/>
        </w:rPr>
        <w:t xml:space="preserve">ดือนสิ้นสุดวันที่ </w:t>
      </w:r>
      <w:r w:rsidR="00E7342D">
        <w:rPr>
          <w:rFonts w:ascii="Angsana New" w:hAnsi="Angsana New" w:cs="Angsana New"/>
          <w:lang w:val="en-US"/>
        </w:rPr>
        <w:t xml:space="preserve">31 </w:t>
      </w:r>
      <w:r w:rsidR="00E7342D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2B564F">
        <w:rPr>
          <w:rFonts w:ascii="Angsana New" w:hAnsi="Angsana New" w:cs="Angsana New"/>
          <w:lang w:val="en-US"/>
        </w:rPr>
        <w:t>256</w:t>
      </w:r>
      <w:r w:rsidR="00E7342D">
        <w:rPr>
          <w:rFonts w:ascii="Angsana New" w:hAnsi="Angsana New" w:cs="Angsana New"/>
          <w:lang w:val="en-US"/>
        </w:rPr>
        <w:t>4</w:t>
      </w:r>
      <w:r w:rsidR="002B564F">
        <w:rPr>
          <w:rFonts w:ascii="Angsana New" w:hAnsi="Angsana New" w:cs="Angsana New"/>
          <w:lang w:val="en-US"/>
        </w:rPr>
        <w:t xml:space="preserve"> </w:t>
      </w:r>
      <w:r w:rsidRPr="00E052C5">
        <w:rPr>
          <w:rFonts w:ascii="Angsana New" w:hAnsi="Angsana New" w:cs="Angsana New" w:hint="cs"/>
          <w:cs/>
        </w:rPr>
        <w:t>และหมายเหตุ</w:t>
      </w:r>
      <w:r w:rsidRPr="00E052C5">
        <w:rPr>
          <w:rFonts w:ascii="Angsana New" w:hAnsi="Angsana New" w:cs="Angsana New" w:hint="cs"/>
          <w:spacing w:val="-4"/>
          <w:cs/>
        </w:rPr>
        <w:t xml:space="preserve">ประกอบงบการเงินแบบย่อ (ข้อมูลทางการเงินระหว่างกาล) ของบริษัท ทีพีไอ โพลีน เพาเวอร์ จำกัด (มหาชน) </w:t>
      </w:r>
      <w:r w:rsidR="00A24A2B" w:rsidRPr="00E052C5">
        <w:rPr>
          <w:rFonts w:ascii="Angsana New" w:hAnsi="Angsana New" w:cs="Angsana New" w:hint="cs"/>
          <w:spacing w:val="-4"/>
          <w:cs/>
        </w:rPr>
        <w:t xml:space="preserve">และบริษัทย่อย </w:t>
      </w:r>
      <w:r w:rsidR="00A24A2B" w:rsidRPr="00E052C5">
        <w:rPr>
          <w:rFonts w:ascii="Angsana New" w:hAnsi="Angsana New" w:cs="Angsana New" w:hint="cs"/>
          <w:cs/>
        </w:rPr>
        <w:t xml:space="preserve">และของเฉพาะบริษัท ทีพีไอ โพลีน เพาเวอร์ จำกัด (มหาชน) ตามลำดับ </w:t>
      </w:r>
      <w:r w:rsidRPr="00E052C5">
        <w:rPr>
          <w:rFonts w:ascii="Angsana New" w:hAnsi="Angsana New" w:cs="Angsana New" w:hint="cs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2B564F">
        <w:rPr>
          <w:rFonts w:ascii="Angsana New" w:hAnsi="Angsana New" w:cs="Angsana New" w:hint="cs"/>
          <w:cs/>
        </w:rPr>
        <w:t xml:space="preserve"> </w:t>
      </w:r>
      <w:r w:rsidR="002B564F">
        <w:rPr>
          <w:rFonts w:ascii="Angsana New" w:hAnsi="Angsana New" w:cs="Angsana New"/>
          <w:lang w:val="en-US"/>
        </w:rPr>
        <w:t>34</w:t>
      </w:r>
      <w:r w:rsidRPr="00E052C5">
        <w:rPr>
          <w:rFonts w:ascii="Angsana New" w:hAnsi="Angsana New" w:cs="Angsana New" w:hint="cs"/>
          <w:cs/>
        </w:rPr>
        <w:t xml:space="preserve"> เรื่อง การรายงานทางการเงิน</w:t>
      </w:r>
      <w:r w:rsidRPr="00E052C5">
        <w:rPr>
          <w:rFonts w:ascii="Angsana New" w:hAnsi="Angsana New" w:cs="Angsana New" w:hint="cs"/>
          <w:spacing w:val="-4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E052C5">
        <w:rPr>
          <w:rFonts w:ascii="Angsana New" w:hAnsi="Angsana New" w:cs="Angsana New" w:hint="cs"/>
          <w:cs/>
        </w:rPr>
        <w:t>ของข้าพเจ้า</w:t>
      </w:r>
    </w:p>
    <w:p w14:paraId="60E75D68" w14:textId="77777777" w:rsidR="00D03BB6" w:rsidRPr="004A1B1D" w:rsidRDefault="00D03BB6" w:rsidP="00D03BB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6F73793" w14:textId="77777777" w:rsidR="00D03BB6" w:rsidRPr="004A1B1D" w:rsidRDefault="00D03BB6" w:rsidP="00D03BB6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751BBF3E" w14:textId="77777777" w:rsidR="00D03BB6" w:rsidRPr="004A1B1D" w:rsidRDefault="00D03BB6" w:rsidP="00D03BB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79335CC" w14:textId="77777777" w:rsidR="00ED258E" w:rsidRDefault="00D03BB6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391561">
        <w:rPr>
          <w:rFonts w:asciiTheme="majorBidi" w:hAnsiTheme="majorBidi" w:cstheme="majorBidi"/>
          <w:sz w:val="30"/>
          <w:szCs w:val="30"/>
        </w:rPr>
        <w:t xml:space="preserve"> 2410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>“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B1D">
        <w:rPr>
          <w:rFonts w:asciiTheme="majorBidi" w:hAnsiTheme="majorBidi" w:cstheme="majorBidi"/>
          <w:sz w:val="30"/>
          <w:szCs w:val="30"/>
        </w:rPr>
        <w:t>”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5CD2851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761C0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5E173" w14:textId="7A9057DB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ED258E" w:rsidSect="002345F9">
          <w:head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A0FBB1B" w14:textId="60A05190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E2BF1" w14:textId="77777777" w:rsidR="00666581" w:rsidRDefault="00666581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56889A36" w14:textId="77777777" w:rsidR="00FF5846" w:rsidRPr="00DF6BD7" w:rsidRDefault="00FF5846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BD7">
        <w:rPr>
          <w:rFonts w:ascii="Angsana New" w:hAnsi="Angsana New"/>
          <w:i/>
          <w:iCs/>
          <w:sz w:val="30"/>
          <w:szCs w:val="30"/>
          <w:cs/>
          <w:lang w:val="en-US"/>
        </w:rPr>
        <w:t>ข้อสรุป</w:t>
      </w:r>
    </w:p>
    <w:p w14:paraId="5190E567" w14:textId="77777777" w:rsidR="00D972A3" w:rsidRPr="00DF6BD7" w:rsidRDefault="00D972A3" w:rsidP="00D972A3">
      <w:pPr>
        <w:pStyle w:val="Bo-Blankline"/>
        <w:rPr>
          <w:sz w:val="30"/>
          <w:szCs w:val="30"/>
        </w:rPr>
      </w:pPr>
    </w:p>
    <w:p w14:paraId="3EBD8DD0" w14:textId="1630028D" w:rsidR="00FF5846" w:rsidRPr="00DF6BD7" w:rsidRDefault="00FF5846" w:rsidP="00FF5846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FA53DD">
        <w:rPr>
          <w:rFonts w:ascii="Angsana New" w:hAnsi="Angsana New" w:cs="Angsana New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 w:rsidR="002679FF">
        <w:rPr>
          <w:rFonts w:ascii="Angsana New" w:hAnsi="Angsana New" w:cs="Angsana New" w:hint="cs"/>
          <w:spacing w:val="6"/>
          <w:cs/>
        </w:rPr>
        <w:t xml:space="preserve"> </w:t>
      </w:r>
      <w:r w:rsidR="00123210">
        <w:rPr>
          <w:rFonts w:ascii="Angsana New" w:hAnsi="Angsana New" w:cs="Angsana New"/>
          <w:lang w:val="en-US"/>
        </w:rPr>
        <w:t>34</w:t>
      </w:r>
      <w:r w:rsidR="00123210" w:rsidRPr="00E052C5">
        <w:rPr>
          <w:rFonts w:ascii="Angsana New" w:hAnsi="Angsana New" w:cs="Angsana New" w:hint="cs"/>
          <w:cs/>
        </w:rPr>
        <w:t xml:space="preserve"> </w:t>
      </w:r>
      <w:r w:rsidRPr="00DF6BD7">
        <w:rPr>
          <w:rFonts w:ascii="Angsana New" w:hAnsi="Angsana New" w:cs="Angsana New"/>
          <w:cs/>
        </w:rPr>
        <w:t xml:space="preserve">เรื่อง </w:t>
      </w:r>
      <w:r w:rsidR="007C3EB8" w:rsidRPr="00DF6BD7">
        <w:rPr>
          <w:rFonts w:ascii="Angsana New" w:hAnsi="Angsana New" w:cs="Angsana New" w:hint="cs"/>
          <w:cs/>
        </w:rPr>
        <w:t>การ</w:t>
      </w:r>
      <w:r w:rsidR="00E44D17" w:rsidRPr="00DF6BD7">
        <w:rPr>
          <w:rFonts w:ascii="Angsana New" w:hAnsi="Angsana New" w:cs="Angsana New" w:hint="cs"/>
          <w:cs/>
        </w:rPr>
        <w:t>รายงานทางการเงิน</w:t>
      </w:r>
      <w:r w:rsidRPr="00DF6BD7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14:paraId="08F645E6" w14:textId="77777777" w:rsidR="00FF5846" w:rsidRPr="00DF6BD7" w:rsidRDefault="00FF5846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E43A28" w14:textId="7ABDB985" w:rsidR="00D972A3" w:rsidRDefault="00D972A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5B831B0D" w14:textId="77777777" w:rsidR="00ED258E" w:rsidRDefault="00ED258E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5097F3D0" w14:textId="77777777" w:rsidR="00666581" w:rsidRDefault="00666581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70713FF6" w14:textId="30FB9A80" w:rsidR="00FC4C1C" w:rsidRDefault="00FC4C1C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4212B31A" w14:textId="77777777" w:rsidR="008A6D34" w:rsidRDefault="008A6D34" w:rsidP="008A6D34">
      <w:pPr>
        <w:pStyle w:val="Ang15"/>
        <w:ind w:left="0"/>
      </w:pPr>
      <w:r>
        <w:t>(</w:t>
      </w:r>
      <w:r>
        <w:rPr>
          <w:cs/>
        </w:rPr>
        <w:t>บุญญฤทธิ์ ถนอมเจริญ)</w:t>
      </w:r>
    </w:p>
    <w:p w14:paraId="626DD6FE" w14:textId="77777777" w:rsidR="008A6D34" w:rsidRDefault="008A6D34" w:rsidP="008A6D34">
      <w:pPr>
        <w:pStyle w:val="Ang15"/>
        <w:ind w:left="0"/>
      </w:pPr>
      <w:r>
        <w:rPr>
          <w:cs/>
        </w:rPr>
        <w:t>ผู้สอบบัญชีรับอนุญาต</w:t>
      </w:r>
    </w:p>
    <w:p w14:paraId="3F62FFCF" w14:textId="2ADDB35A" w:rsidR="008A6D34" w:rsidRDefault="008A6D34" w:rsidP="008A6D34">
      <w:pPr>
        <w:pStyle w:val="Ang15"/>
        <w:ind w:left="0"/>
      </w:pPr>
      <w:r>
        <w:rPr>
          <w:cs/>
        </w:rPr>
        <w:t xml:space="preserve">เลขทะเบียน </w:t>
      </w:r>
      <w:r>
        <w:t>7900</w:t>
      </w:r>
    </w:p>
    <w:p w14:paraId="6F7A6643" w14:textId="77777777" w:rsidR="00ED258E" w:rsidRDefault="00ED258E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</w:p>
    <w:p w14:paraId="4D0DF1E4" w14:textId="2D715298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B0594AA" w14:textId="77777777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F335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02519A0" w14:textId="70E62792" w:rsidR="00FF5846" w:rsidRPr="00F335A7" w:rsidRDefault="009B27A0" w:rsidP="00F335A7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14</w:t>
      </w:r>
      <w:r w:rsidR="003512F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926E3" w:rsidRPr="005926E3">
        <w:rPr>
          <w:rFonts w:ascii="Angsana New" w:hAnsi="Angsana New"/>
          <w:sz w:val="30"/>
          <w:szCs w:val="30"/>
          <w:cs/>
          <w:lang w:val="en-US"/>
        </w:rPr>
        <w:t>พฤษภาคม</w:t>
      </w:r>
      <w:r w:rsidR="003512F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512FC">
        <w:rPr>
          <w:rFonts w:ascii="Angsana New" w:hAnsi="Angsana New"/>
          <w:sz w:val="30"/>
          <w:szCs w:val="30"/>
          <w:lang w:val="en-US"/>
        </w:rPr>
        <w:t>2564</w:t>
      </w:r>
    </w:p>
    <w:p w14:paraId="71E14ADD" w14:textId="4B0472CD" w:rsidR="003301D5" w:rsidRPr="00A000F7" w:rsidRDefault="003301D5" w:rsidP="00EA7940">
      <w:pPr>
        <w:tabs>
          <w:tab w:val="left" w:pos="1555"/>
        </w:tabs>
        <w:spacing w:line="240" w:lineRule="auto"/>
      </w:pPr>
    </w:p>
    <w:sectPr w:rsidR="003301D5" w:rsidRPr="00A000F7" w:rsidSect="00EA7940">
      <w:footerReference w:type="default" r:id="rId17"/>
      <w:pgSz w:w="11909" w:h="16834" w:code="9"/>
      <w:pgMar w:top="925" w:right="1109" w:bottom="720" w:left="1152" w:header="706" w:footer="706" w:gutter="0"/>
      <w:pgNumType w:start="14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2AEDC2" w14:textId="77777777" w:rsidR="0012305F" w:rsidRDefault="0012305F">
      <w:r>
        <w:separator/>
      </w:r>
    </w:p>
  </w:endnote>
  <w:endnote w:type="continuationSeparator" w:id="0">
    <w:p w14:paraId="2BE3EA4F" w14:textId="77777777" w:rsidR="0012305F" w:rsidRDefault="0012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B10DB" w14:textId="77777777" w:rsidR="006B7D14" w:rsidRDefault="006B7D14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F4C33" w14:textId="77777777" w:rsidR="006B7D14" w:rsidRPr="00C660F5" w:rsidRDefault="006B7D14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47617" w14:textId="77777777" w:rsidR="006B7D14" w:rsidRDefault="006B7D14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7A84A" w14:textId="77777777" w:rsidR="006B7D14" w:rsidRPr="002345F9" w:rsidRDefault="006B7D14" w:rsidP="002345F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0EFF4" w14:textId="2E0E9384" w:rsidR="006B7D14" w:rsidRPr="00D83821" w:rsidRDefault="00EA7940">
    <w:pPr>
      <w:pStyle w:val="Footer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E5134E" w14:textId="77777777" w:rsidR="0012305F" w:rsidRDefault="0012305F">
      <w:r>
        <w:separator/>
      </w:r>
    </w:p>
  </w:footnote>
  <w:footnote w:type="continuationSeparator" w:id="0">
    <w:p w14:paraId="677C1016" w14:textId="77777777" w:rsidR="0012305F" w:rsidRDefault="00123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8C687" w14:textId="77777777" w:rsidR="006B7D14" w:rsidRDefault="006B7D14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0F8F1" w14:textId="77777777" w:rsidR="006B7D14" w:rsidRDefault="006B7D14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7DB2FFC" w14:textId="77777777" w:rsidR="006B7D14" w:rsidRDefault="006B7D14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ECCA8BE" w14:textId="7DBC7A88" w:rsidR="006B7D14" w:rsidRPr="00E22BD2" w:rsidRDefault="006B7D14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C7264D4" w14:textId="77777777" w:rsidR="006B7D14" w:rsidRDefault="006B7D14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4C72" w14:textId="77777777" w:rsidR="006B7D14" w:rsidRDefault="006B7D14">
    <w:pPr>
      <w:pStyle w:val="Header"/>
      <w:framePr w:wrap="around" w:vAnchor="text" w:hAnchor="margin" w:xAlign="right" w:y="1"/>
      <w:rPr>
        <w:rStyle w:val="PageNumber"/>
      </w:rPr>
    </w:pPr>
  </w:p>
  <w:p w14:paraId="6C038B2D" w14:textId="77777777" w:rsidR="006B7D14" w:rsidRDefault="006B7D14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BA97A" w14:textId="77777777" w:rsidR="006B7D14" w:rsidRDefault="006B7D14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A3EB8" w14:textId="77777777" w:rsidR="006B7D14" w:rsidRDefault="006B7D14">
    <w:pPr>
      <w:pStyle w:val="Header"/>
      <w:framePr w:wrap="around" w:vAnchor="text" w:hAnchor="margin" w:xAlign="right" w:y="1"/>
      <w:rPr>
        <w:rStyle w:val="PageNumber"/>
      </w:rPr>
    </w:pPr>
  </w:p>
  <w:p w14:paraId="05150AAA" w14:textId="77777777" w:rsidR="006B7D14" w:rsidRDefault="006B7D14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9" w15:restartNumberingAfterBreak="0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1"/>
  </w:num>
  <w:num w:numId="5">
    <w:abstractNumId w:val="9"/>
  </w:num>
  <w:num w:numId="6">
    <w:abstractNumId w:val="4"/>
  </w:num>
  <w:num w:numId="7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"/>
  </w:num>
  <w:num w:numId="10">
    <w:abstractNumId w:val="12"/>
  </w:num>
  <w:num w:numId="11">
    <w:abstractNumId w:val="7"/>
  </w:num>
  <w:num w:numId="12">
    <w:abstractNumId w:val="14"/>
  </w:num>
  <w:num w:numId="13">
    <w:abstractNumId w:val="15"/>
  </w:num>
  <w:num w:numId="14">
    <w:abstractNumId w:val="13"/>
  </w:num>
  <w:num w:numId="15">
    <w:abstractNumId w:val="1"/>
  </w:num>
  <w:num w:numId="16">
    <w:abstractNumId w:val="10"/>
  </w:num>
  <w:num w:numId="17">
    <w:abstractNumId w:val="8"/>
  </w:num>
  <w:num w:numId="18">
    <w:abstractNumId w:val="2"/>
  </w:num>
  <w:num w:numId="19">
    <w:abstractNumId w:val="18"/>
  </w:num>
  <w:num w:numId="20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E64"/>
    <w:rsid w:val="00004F7E"/>
    <w:rsid w:val="00005133"/>
    <w:rsid w:val="00005518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4BC"/>
    <w:rsid w:val="00010439"/>
    <w:rsid w:val="00010620"/>
    <w:rsid w:val="00010FDF"/>
    <w:rsid w:val="00011265"/>
    <w:rsid w:val="00011277"/>
    <w:rsid w:val="000116AA"/>
    <w:rsid w:val="00011710"/>
    <w:rsid w:val="00011750"/>
    <w:rsid w:val="00011797"/>
    <w:rsid w:val="00012023"/>
    <w:rsid w:val="0001247B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4E"/>
    <w:rsid w:val="000243FB"/>
    <w:rsid w:val="0002470F"/>
    <w:rsid w:val="00024824"/>
    <w:rsid w:val="00024C15"/>
    <w:rsid w:val="00024DEA"/>
    <w:rsid w:val="00025619"/>
    <w:rsid w:val="00025A58"/>
    <w:rsid w:val="00025F5D"/>
    <w:rsid w:val="00026149"/>
    <w:rsid w:val="00026326"/>
    <w:rsid w:val="00026507"/>
    <w:rsid w:val="000265B8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F54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69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91A"/>
    <w:rsid w:val="00055217"/>
    <w:rsid w:val="00055284"/>
    <w:rsid w:val="00055503"/>
    <w:rsid w:val="000555AD"/>
    <w:rsid w:val="000556B4"/>
    <w:rsid w:val="000556D5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D5"/>
    <w:rsid w:val="000604EB"/>
    <w:rsid w:val="00060ADF"/>
    <w:rsid w:val="00060CA2"/>
    <w:rsid w:val="00060E97"/>
    <w:rsid w:val="000610E5"/>
    <w:rsid w:val="000611A7"/>
    <w:rsid w:val="00061367"/>
    <w:rsid w:val="0006214C"/>
    <w:rsid w:val="00062556"/>
    <w:rsid w:val="000626DF"/>
    <w:rsid w:val="000629B5"/>
    <w:rsid w:val="0006354A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D56"/>
    <w:rsid w:val="00070EE1"/>
    <w:rsid w:val="000712EB"/>
    <w:rsid w:val="000718D6"/>
    <w:rsid w:val="00071902"/>
    <w:rsid w:val="00072143"/>
    <w:rsid w:val="00072781"/>
    <w:rsid w:val="000728A0"/>
    <w:rsid w:val="00072E4E"/>
    <w:rsid w:val="00073467"/>
    <w:rsid w:val="000734A8"/>
    <w:rsid w:val="00073A37"/>
    <w:rsid w:val="00073A92"/>
    <w:rsid w:val="00074045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6E00"/>
    <w:rsid w:val="0007767E"/>
    <w:rsid w:val="000778BE"/>
    <w:rsid w:val="00077F93"/>
    <w:rsid w:val="00080AC3"/>
    <w:rsid w:val="00080ECF"/>
    <w:rsid w:val="00080F53"/>
    <w:rsid w:val="00081518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267"/>
    <w:rsid w:val="0008675C"/>
    <w:rsid w:val="00086852"/>
    <w:rsid w:val="00086B7B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3F3D"/>
    <w:rsid w:val="000B4032"/>
    <w:rsid w:val="000B49B0"/>
    <w:rsid w:val="000B513E"/>
    <w:rsid w:val="000B51EF"/>
    <w:rsid w:val="000B552D"/>
    <w:rsid w:val="000B55A8"/>
    <w:rsid w:val="000B59B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73A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DE0"/>
    <w:rsid w:val="000C4026"/>
    <w:rsid w:val="000C410B"/>
    <w:rsid w:val="000C4878"/>
    <w:rsid w:val="000C4B55"/>
    <w:rsid w:val="000C4EF2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FE"/>
    <w:rsid w:val="000F42D2"/>
    <w:rsid w:val="000F4377"/>
    <w:rsid w:val="000F4859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AFB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5F"/>
    <w:rsid w:val="0012307B"/>
    <w:rsid w:val="00123210"/>
    <w:rsid w:val="00123351"/>
    <w:rsid w:val="0012358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144"/>
    <w:rsid w:val="00132E2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BC7"/>
    <w:rsid w:val="00134E9F"/>
    <w:rsid w:val="00135B88"/>
    <w:rsid w:val="00135C19"/>
    <w:rsid w:val="001362FD"/>
    <w:rsid w:val="00136853"/>
    <w:rsid w:val="0013696E"/>
    <w:rsid w:val="00136BE5"/>
    <w:rsid w:val="00137061"/>
    <w:rsid w:val="0013749C"/>
    <w:rsid w:val="001374C8"/>
    <w:rsid w:val="001374E1"/>
    <w:rsid w:val="00137828"/>
    <w:rsid w:val="001378CB"/>
    <w:rsid w:val="0013791D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D2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57E7C"/>
    <w:rsid w:val="0016029D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2290"/>
    <w:rsid w:val="00172BBD"/>
    <w:rsid w:val="00172C0D"/>
    <w:rsid w:val="001730DE"/>
    <w:rsid w:val="001733EF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95"/>
    <w:rsid w:val="00182A23"/>
    <w:rsid w:val="00182A3E"/>
    <w:rsid w:val="00182BB8"/>
    <w:rsid w:val="00182D19"/>
    <w:rsid w:val="001832A3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53EB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90A5A"/>
    <w:rsid w:val="00190FBC"/>
    <w:rsid w:val="00191009"/>
    <w:rsid w:val="0019163D"/>
    <w:rsid w:val="001917F4"/>
    <w:rsid w:val="00191A5B"/>
    <w:rsid w:val="00191AE5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0CD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D00"/>
    <w:rsid w:val="001B2D57"/>
    <w:rsid w:val="001B395B"/>
    <w:rsid w:val="001B3CEA"/>
    <w:rsid w:val="001B3E66"/>
    <w:rsid w:val="001B4082"/>
    <w:rsid w:val="001B48C7"/>
    <w:rsid w:val="001B4927"/>
    <w:rsid w:val="001B4EAB"/>
    <w:rsid w:val="001B51B5"/>
    <w:rsid w:val="001B552B"/>
    <w:rsid w:val="001B5644"/>
    <w:rsid w:val="001B5780"/>
    <w:rsid w:val="001B5822"/>
    <w:rsid w:val="001B5C85"/>
    <w:rsid w:val="001B5FD9"/>
    <w:rsid w:val="001B634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5EBC"/>
    <w:rsid w:val="001C6128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789"/>
    <w:rsid w:val="001F0448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E65"/>
    <w:rsid w:val="001F318E"/>
    <w:rsid w:val="001F3A56"/>
    <w:rsid w:val="001F4005"/>
    <w:rsid w:val="001F403C"/>
    <w:rsid w:val="001F44C6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87A"/>
    <w:rsid w:val="00206A54"/>
    <w:rsid w:val="00206D89"/>
    <w:rsid w:val="002077B5"/>
    <w:rsid w:val="002077F9"/>
    <w:rsid w:val="00207840"/>
    <w:rsid w:val="00207ABD"/>
    <w:rsid w:val="00207BAC"/>
    <w:rsid w:val="0021006F"/>
    <w:rsid w:val="002101E7"/>
    <w:rsid w:val="00210BC5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1FE"/>
    <w:rsid w:val="0021593C"/>
    <w:rsid w:val="00215A34"/>
    <w:rsid w:val="00215F1B"/>
    <w:rsid w:val="002160B2"/>
    <w:rsid w:val="002162A6"/>
    <w:rsid w:val="002164C4"/>
    <w:rsid w:val="002166C4"/>
    <w:rsid w:val="00216B27"/>
    <w:rsid w:val="00216B61"/>
    <w:rsid w:val="00216C1C"/>
    <w:rsid w:val="002177AB"/>
    <w:rsid w:val="00217FD2"/>
    <w:rsid w:val="00220131"/>
    <w:rsid w:val="002204A7"/>
    <w:rsid w:val="002205BA"/>
    <w:rsid w:val="002206AB"/>
    <w:rsid w:val="00220732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343A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5CE"/>
    <w:rsid w:val="00232959"/>
    <w:rsid w:val="0023295D"/>
    <w:rsid w:val="00232A11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C1E"/>
    <w:rsid w:val="00261E63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72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E34"/>
    <w:rsid w:val="00267EA9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AA2"/>
    <w:rsid w:val="00285E22"/>
    <w:rsid w:val="00286480"/>
    <w:rsid w:val="0028731F"/>
    <w:rsid w:val="00287590"/>
    <w:rsid w:val="002876CE"/>
    <w:rsid w:val="00287D47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BEF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5EA"/>
    <w:rsid w:val="002B564F"/>
    <w:rsid w:val="002B5EBB"/>
    <w:rsid w:val="002B5EC1"/>
    <w:rsid w:val="002B6FCF"/>
    <w:rsid w:val="002B709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254"/>
    <w:rsid w:val="002C36B5"/>
    <w:rsid w:val="002C3B6A"/>
    <w:rsid w:val="002C3E60"/>
    <w:rsid w:val="002C4379"/>
    <w:rsid w:val="002C486C"/>
    <w:rsid w:val="002C486E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D0021"/>
    <w:rsid w:val="002D031F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5F3"/>
    <w:rsid w:val="002E16C2"/>
    <w:rsid w:val="002E1B47"/>
    <w:rsid w:val="002E1D66"/>
    <w:rsid w:val="002E1E09"/>
    <w:rsid w:val="002E1E81"/>
    <w:rsid w:val="002E1FD1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3294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0C"/>
    <w:rsid w:val="0030104F"/>
    <w:rsid w:val="003011D6"/>
    <w:rsid w:val="00301259"/>
    <w:rsid w:val="00301392"/>
    <w:rsid w:val="0030177A"/>
    <w:rsid w:val="003024B0"/>
    <w:rsid w:val="003024CA"/>
    <w:rsid w:val="00302578"/>
    <w:rsid w:val="00302E8F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2A99"/>
    <w:rsid w:val="00312CF4"/>
    <w:rsid w:val="00312F19"/>
    <w:rsid w:val="00312F66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C21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5A2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2FC"/>
    <w:rsid w:val="00351A0D"/>
    <w:rsid w:val="00351FAB"/>
    <w:rsid w:val="003520CE"/>
    <w:rsid w:val="00352524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4096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D1C"/>
    <w:rsid w:val="00395058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86B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20A"/>
    <w:rsid w:val="003A734A"/>
    <w:rsid w:val="003A73D2"/>
    <w:rsid w:val="003A74F8"/>
    <w:rsid w:val="003A7713"/>
    <w:rsid w:val="003B01C4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5D84"/>
    <w:rsid w:val="003B5DD5"/>
    <w:rsid w:val="003B64A6"/>
    <w:rsid w:val="003B6507"/>
    <w:rsid w:val="003B6B50"/>
    <w:rsid w:val="003B6F9A"/>
    <w:rsid w:val="003B733C"/>
    <w:rsid w:val="003B73D2"/>
    <w:rsid w:val="003B7480"/>
    <w:rsid w:val="003B77AC"/>
    <w:rsid w:val="003B77CD"/>
    <w:rsid w:val="003B7857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AF2"/>
    <w:rsid w:val="003C4B57"/>
    <w:rsid w:val="003C4BA1"/>
    <w:rsid w:val="003C4CF5"/>
    <w:rsid w:val="003C4FD1"/>
    <w:rsid w:val="003C51C2"/>
    <w:rsid w:val="003C546B"/>
    <w:rsid w:val="003C5E48"/>
    <w:rsid w:val="003C62B6"/>
    <w:rsid w:val="003C6DFB"/>
    <w:rsid w:val="003C7148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78E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554"/>
    <w:rsid w:val="003D65CC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BDE"/>
    <w:rsid w:val="003E1EE7"/>
    <w:rsid w:val="003E2352"/>
    <w:rsid w:val="003E243B"/>
    <w:rsid w:val="003E28B6"/>
    <w:rsid w:val="003E2C9A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A40"/>
    <w:rsid w:val="003F505A"/>
    <w:rsid w:val="003F51F6"/>
    <w:rsid w:val="003F552C"/>
    <w:rsid w:val="003F56E7"/>
    <w:rsid w:val="003F584C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7B3"/>
    <w:rsid w:val="00404F42"/>
    <w:rsid w:val="004051DB"/>
    <w:rsid w:val="004052F1"/>
    <w:rsid w:val="00405447"/>
    <w:rsid w:val="004055E3"/>
    <w:rsid w:val="00405628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D5F"/>
    <w:rsid w:val="00411D90"/>
    <w:rsid w:val="0041218C"/>
    <w:rsid w:val="004129E2"/>
    <w:rsid w:val="00412BED"/>
    <w:rsid w:val="0041305F"/>
    <w:rsid w:val="004132BB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95B"/>
    <w:rsid w:val="00416EBE"/>
    <w:rsid w:val="00416FF6"/>
    <w:rsid w:val="00417550"/>
    <w:rsid w:val="004178F5"/>
    <w:rsid w:val="00417A74"/>
    <w:rsid w:val="00417F81"/>
    <w:rsid w:val="00420280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B8F"/>
    <w:rsid w:val="00421E8C"/>
    <w:rsid w:val="0042237F"/>
    <w:rsid w:val="00422580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887"/>
    <w:rsid w:val="00424E04"/>
    <w:rsid w:val="00424E17"/>
    <w:rsid w:val="004251BD"/>
    <w:rsid w:val="004253CA"/>
    <w:rsid w:val="00425936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67"/>
    <w:rsid w:val="004347B0"/>
    <w:rsid w:val="00434997"/>
    <w:rsid w:val="00434EA8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B94"/>
    <w:rsid w:val="00440456"/>
    <w:rsid w:val="00440542"/>
    <w:rsid w:val="00440C65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3ED6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4D5"/>
    <w:rsid w:val="00454688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117"/>
    <w:rsid w:val="004714B5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12F"/>
    <w:rsid w:val="004862C2"/>
    <w:rsid w:val="0048630A"/>
    <w:rsid w:val="00486774"/>
    <w:rsid w:val="00487BB6"/>
    <w:rsid w:val="00487BF8"/>
    <w:rsid w:val="00487CEF"/>
    <w:rsid w:val="00490C12"/>
    <w:rsid w:val="00490D2B"/>
    <w:rsid w:val="00490D7D"/>
    <w:rsid w:val="0049146D"/>
    <w:rsid w:val="0049155D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999"/>
    <w:rsid w:val="004969ED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C8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529"/>
    <w:rsid w:val="004A5751"/>
    <w:rsid w:val="004A5A79"/>
    <w:rsid w:val="004A5C89"/>
    <w:rsid w:val="004A5F3F"/>
    <w:rsid w:val="004A65B9"/>
    <w:rsid w:val="004A66B1"/>
    <w:rsid w:val="004A67E7"/>
    <w:rsid w:val="004A6DAD"/>
    <w:rsid w:val="004A6F8A"/>
    <w:rsid w:val="004A747B"/>
    <w:rsid w:val="004A7627"/>
    <w:rsid w:val="004A7800"/>
    <w:rsid w:val="004A7B31"/>
    <w:rsid w:val="004A7CF3"/>
    <w:rsid w:val="004A7DFC"/>
    <w:rsid w:val="004B0547"/>
    <w:rsid w:val="004B0576"/>
    <w:rsid w:val="004B05C0"/>
    <w:rsid w:val="004B070C"/>
    <w:rsid w:val="004B10E4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CA0"/>
    <w:rsid w:val="004B534E"/>
    <w:rsid w:val="004B57A4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3E2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FEE"/>
    <w:rsid w:val="004C77F5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EF0"/>
    <w:rsid w:val="004D307D"/>
    <w:rsid w:val="004D3900"/>
    <w:rsid w:val="004D3955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B2E"/>
    <w:rsid w:val="00507E55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15E"/>
    <w:rsid w:val="00536371"/>
    <w:rsid w:val="00536716"/>
    <w:rsid w:val="0053685E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1D71"/>
    <w:rsid w:val="005420D9"/>
    <w:rsid w:val="00542649"/>
    <w:rsid w:val="005426AB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6032F"/>
    <w:rsid w:val="0056067F"/>
    <w:rsid w:val="005606EB"/>
    <w:rsid w:val="00560A36"/>
    <w:rsid w:val="00560FEF"/>
    <w:rsid w:val="005612DD"/>
    <w:rsid w:val="005618AE"/>
    <w:rsid w:val="0056198A"/>
    <w:rsid w:val="00561E55"/>
    <w:rsid w:val="00562054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313"/>
    <w:rsid w:val="0059048A"/>
    <w:rsid w:val="005908B9"/>
    <w:rsid w:val="00590A44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EC9"/>
    <w:rsid w:val="005A0F8D"/>
    <w:rsid w:val="005A1855"/>
    <w:rsid w:val="005A1897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760"/>
    <w:rsid w:val="005A3D54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D00"/>
    <w:rsid w:val="005D3E0E"/>
    <w:rsid w:val="005D4310"/>
    <w:rsid w:val="005D467C"/>
    <w:rsid w:val="005D4903"/>
    <w:rsid w:val="005D498A"/>
    <w:rsid w:val="005D4AE5"/>
    <w:rsid w:val="005D4E97"/>
    <w:rsid w:val="005D710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D06"/>
    <w:rsid w:val="005E6083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0F3E"/>
    <w:rsid w:val="0063131E"/>
    <w:rsid w:val="00632652"/>
    <w:rsid w:val="006328F2"/>
    <w:rsid w:val="00632C66"/>
    <w:rsid w:val="00632DF3"/>
    <w:rsid w:val="00632F99"/>
    <w:rsid w:val="00633E08"/>
    <w:rsid w:val="00633FD3"/>
    <w:rsid w:val="00634AAE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083B"/>
    <w:rsid w:val="0064119C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C2F"/>
    <w:rsid w:val="00656E1C"/>
    <w:rsid w:val="006570C2"/>
    <w:rsid w:val="0065733F"/>
    <w:rsid w:val="0065747F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CDB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A0D"/>
    <w:rsid w:val="00673AC5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B6"/>
    <w:rsid w:val="006802E2"/>
    <w:rsid w:val="00680481"/>
    <w:rsid w:val="00680714"/>
    <w:rsid w:val="00680814"/>
    <w:rsid w:val="00680BB5"/>
    <w:rsid w:val="00680F87"/>
    <w:rsid w:val="006818A7"/>
    <w:rsid w:val="00681B5E"/>
    <w:rsid w:val="00681BE3"/>
    <w:rsid w:val="00681C1E"/>
    <w:rsid w:val="006821D0"/>
    <w:rsid w:val="00682994"/>
    <w:rsid w:val="00682B7B"/>
    <w:rsid w:val="00682C5A"/>
    <w:rsid w:val="006833B6"/>
    <w:rsid w:val="006833D7"/>
    <w:rsid w:val="006834A0"/>
    <w:rsid w:val="0068379D"/>
    <w:rsid w:val="00683951"/>
    <w:rsid w:val="0068455E"/>
    <w:rsid w:val="006848D3"/>
    <w:rsid w:val="00684A65"/>
    <w:rsid w:val="006855DE"/>
    <w:rsid w:val="0068567F"/>
    <w:rsid w:val="00685749"/>
    <w:rsid w:val="0068597C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912"/>
    <w:rsid w:val="00690AFD"/>
    <w:rsid w:val="00690B29"/>
    <w:rsid w:val="00690BE3"/>
    <w:rsid w:val="00690F70"/>
    <w:rsid w:val="00691214"/>
    <w:rsid w:val="00691748"/>
    <w:rsid w:val="00691809"/>
    <w:rsid w:val="00691C7D"/>
    <w:rsid w:val="0069234A"/>
    <w:rsid w:val="006925E6"/>
    <w:rsid w:val="00692C1E"/>
    <w:rsid w:val="00692D05"/>
    <w:rsid w:val="00692EE4"/>
    <w:rsid w:val="006937B8"/>
    <w:rsid w:val="006937DB"/>
    <w:rsid w:val="00693A5A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B00"/>
    <w:rsid w:val="00696EB7"/>
    <w:rsid w:val="006970CF"/>
    <w:rsid w:val="00697147"/>
    <w:rsid w:val="0069718E"/>
    <w:rsid w:val="006977C2"/>
    <w:rsid w:val="00697C7A"/>
    <w:rsid w:val="00697CD4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1E9A"/>
    <w:rsid w:val="006B23F8"/>
    <w:rsid w:val="006B24FD"/>
    <w:rsid w:val="006B281D"/>
    <w:rsid w:val="006B2AA2"/>
    <w:rsid w:val="006B334F"/>
    <w:rsid w:val="006B33DA"/>
    <w:rsid w:val="006B3561"/>
    <w:rsid w:val="006B3760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808"/>
    <w:rsid w:val="006B7AD8"/>
    <w:rsid w:val="006B7BB0"/>
    <w:rsid w:val="006B7CE4"/>
    <w:rsid w:val="006B7D14"/>
    <w:rsid w:val="006B7D95"/>
    <w:rsid w:val="006B7F08"/>
    <w:rsid w:val="006B7F85"/>
    <w:rsid w:val="006C03F4"/>
    <w:rsid w:val="006C0419"/>
    <w:rsid w:val="006C054E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607"/>
    <w:rsid w:val="006C6E30"/>
    <w:rsid w:val="006C6EE0"/>
    <w:rsid w:val="006C6F56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0B"/>
    <w:rsid w:val="006D2916"/>
    <w:rsid w:val="006D2DC9"/>
    <w:rsid w:val="006D2E48"/>
    <w:rsid w:val="006D30C1"/>
    <w:rsid w:val="006D32E4"/>
    <w:rsid w:val="006D39FA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84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47F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C"/>
    <w:rsid w:val="007239AE"/>
    <w:rsid w:val="00724072"/>
    <w:rsid w:val="007243FA"/>
    <w:rsid w:val="0072448E"/>
    <w:rsid w:val="007248E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B83"/>
    <w:rsid w:val="007310E0"/>
    <w:rsid w:val="00731285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CB6"/>
    <w:rsid w:val="00750D1A"/>
    <w:rsid w:val="00750D55"/>
    <w:rsid w:val="00750E61"/>
    <w:rsid w:val="0075138B"/>
    <w:rsid w:val="00751458"/>
    <w:rsid w:val="007515AF"/>
    <w:rsid w:val="00751929"/>
    <w:rsid w:val="00752292"/>
    <w:rsid w:val="0075237B"/>
    <w:rsid w:val="007524A3"/>
    <w:rsid w:val="007526C3"/>
    <w:rsid w:val="00752B44"/>
    <w:rsid w:val="00752EC4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3ED"/>
    <w:rsid w:val="007575FC"/>
    <w:rsid w:val="00757634"/>
    <w:rsid w:val="00757C00"/>
    <w:rsid w:val="00760387"/>
    <w:rsid w:val="00760DCB"/>
    <w:rsid w:val="00761728"/>
    <w:rsid w:val="0076173F"/>
    <w:rsid w:val="00761B78"/>
    <w:rsid w:val="00761E12"/>
    <w:rsid w:val="007625A9"/>
    <w:rsid w:val="00762791"/>
    <w:rsid w:val="0076295D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F32"/>
    <w:rsid w:val="00771F47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D1A"/>
    <w:rsid w:val="00774A0B"/>
    <w:rsid w:val="00774E0A"/>
    <w:rsid w:val="00774E45"/>
    <w:rsid w:val="0077510C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2EF1"/>
    <w:rsid w:val="007C3096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57F"/>
    <w:rsid w:val="007D299E"/>
    <w:rsid w:val="007D328F"/>
    <w:rsid w:val="007D347C"/>
    <w:rsid w:val="007D3A08"/>
    <w:rsid w:val="007D4F06"/>
    <w:rsid w:val="007D4FF9"/>
    <w:rsid w:val="007D503D"/>
    <w:rsid w:val="007D50FA"/>
    <w:rsid w:val="007D5175"/>
    <w:rsid w:val="007D5286"/>
    <w:rsid w:val="007D53E6"/>
    <w:rsid w:val="007D59EB"/>
    <w:rsid w:val="007D5C53"/>
    <w:rsid w:val="007D5F2B"/>
    <w:rsid w:val="007D6448"/>
    <w:rsid w:val="007D65D4"/>
    <w:rsid w:val="007D6F1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16A6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AF"/>
    <w:rsid w:val="007F7185"/>
    <w:rsid w:val="007F721D"/>
    <w:rsid w:val="007F736F"/>
    <w:rsid w:val="007F7573"/>
    <w:rsid w:val="007F758A"/>
    <w:rsid w:val="007F75E8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4282"/>
    <w:rsid w:val="0080473E"/>
    <w:rsid w:val="00804DF5"/>
    <w:rsid w:val="00804F0C"/>
    <w:rsid w:val="00804F2B"/>
    <w:rsid w:val="00804F46"/>
    <w:rsid w:val="00804F5C"/>
    <w:rsid w:val="008052EE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913"/>
    <w:rsid w:val="00813C9F"/>
    <w:rsid w:val="00813E94"/>
    <w:rsid w:val="00814B2F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40D"/>
    <w:rsid w:val="00821578"/>
    <w:rsid w:val="008220D2"/>
    <w:rsid w:val="008226B9"/>
    <w:rsid w:val="00822841"/>
    <w:rsid w:val="00822865"/>
    <w:rsid w:val="00822B7A"/>
    <w:rsid w:val="0082445F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811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434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5C5B"/>
    <w:rsid w:val="00856242"/>
    <w:rsid w:val="00856679"/>
    <w:rsid w:val="0085677C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9A3"/>
    <w:rsid w:val="00874B60"/>
    <w:rsid w:val="00875641"/>
    <w:rsid w:val="00875675"/>
    <w:rsid w:val="00875B0B"/>
    <w:rsid w:val="00875C0A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9A8"/>
    <w:rsid w:val="00895B4A"/>
    <w:rsid w:val="00896218"/>
    <w:rsid w:val="008964E5"/>
    <w:rsid w:val="008965B7"/>
    <w:rsid w:val="00896772"/>
    <w:rsid w:val="00896B9D"/>
    <w:rsid w:val="00896DD3"/>
    <w:rsid w:val="008973F1"/>
    <w:rsid w:val="0089747A"/>
    <w:rsid w:val="00897B2A"/>
    <w:rsid w:val="008A0372"/>
    <w:rsid w:val="008A097F"/>
    <w:rsid w:val="008A0DE6"/>
    <w:rsid w:val="008A1278"/>
    <w:rsid w:val="008A231B"/>
    <w:rsid w:val="008A253E"/>
    <w:rsid w:val="008A2AAF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BD6"/>
    <w:rsid w:val="008C1D38"/>
    <w:rsid w:val="008C1E81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70B"/>
    <w:rsid w:val="008C687F"/>
    <w:rsid w:val="008C694D"/>
    <w:rsid w:val="008C6BC0"/>
    <w:rsid w:val="008C6FCE"/>
    <w:rsid w:val="008C764D"/>
    <w:rsid w:val="008C76A0"/>
    <w:rsid w:val="008C78EB"/>
    <w:rsid w:val="008C7BBB"/>
    <w:rsid w:val="008C7F63"/>
    <w:rsid w:val="008D017C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C1F"/>
    <w:rsid w:val="008D32AA"/>
    <w:rsid w:val="008D3570"/>
    <w:rsid w:val="008D3732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767"/>
    <w:rsid w:val="008D6DC9"/>
    <w:rsid w:val="008D6F10"/>
    <w:rsid w:val="008D7479"/>
    <w:rsid w:val="008D75E8"/>
    <w:rsid w:val="008D7989"/>
    <w:rsid w:val="008D7B95"/>
    <w:rsid w:val="008D7FED"/>
    <w:rsid w:val="008E0218"/>
    <w:rsid w:val="008E0260"/>
    <w:rsid w:val="008E07B1"/>
    <w:rsid w:val="008E0855"/>
    <w:rsid w:val="008E097E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1BA"/>
    <w:rsid w:val="008E53BD"/>
    <w:rsid w:val="008E620F"/>
    <w:rsid w:val="008E646D"/>
    <w:rsid w:val="008E652B"/>
    <w:rsid w:val="008E669D"/>
    <w:rsid w:val="008E6739"/>
    <w:rsid w:val="008E6B0B"/>
    <w:rsid w:val="008E6D54"/>
    <w:rsid w:val="008E6DBB"/>
    <w:rsid w:val="008E7432"/>
    <w:rsid w:val="008E768D"/>
    <w:rsid w:val="008E76D1"/>
    <w:rsid w:val="008E776F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3A46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250A"/>
    <w:rsid w:val="009131B7"/>
    <w:rsid w:val="009132C0"/>
    <w:rsid w:val="009132D9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358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834"/>
    <w:rsid w:val="00923B0B"/>
    <w:rsid w:val="009243D1"/>
    <w:rsid w:val="00924A1A"/>
    <w:rsid w:val="00924C36"/>
    <w:rsid w:val="0092514C"/>
    <w:rsid w:val="0092580B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545"/>
    <w:rsid w:val="0093528C"/>
    <w:rsid w:val="009356CD"/>
    <w:rsid w:val="00935919"/>
    <w:rsid w:val="00935DC6"/>
    <w:rsid w:val="00936079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2CA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671"/>
    <w:rsid w:val="00960CB0"/>
    <w:rsid w:val="0096151D"/>
    <w:rsid w:val="00961988"/>
    <w:rsid w:val="00961F75"/>
    <w:rsid w:val="00962319"/>
    <w:rsid w:val="0096234F"/>
    <w:rsid w:val="009625B5"/>
    <w:rsid w:val="00962E1B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7A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EF"/>
    <w:rsid w:val="00967DF5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080"/>
    <w:rsid w:val="009829EC"/>
    <w:rsid w:val="00982B3E"/>
    <w:rsid w:val="00982DD1"/>
    <w:rsid w:val="0098318E"/>
    <w:rsid w:val="00983290"/>
    <w:rsid w:val="0098395C"/>
    <w:rsid w:val="00983D29"/>
    <w:rsid w:val="00984481"/>
    <w:rsid w:val="009845D2"/>
    <w:rsid w:val="00984BB3"/>
    <w:rsid w:val="00984C7F"/>
    <w:rsid w:val="00984DF7"/>
    <w:rsid w:val="00984F04"/>
    <w:rsid w:val="00985AF8"/>
    <w:rsid w:val="00985B61"/>
    <w:rsid w:val="00985BD7"/>
    <w:rsid w:val="00985BEA"/>
    <w:rsid w:val="00985CE2"/>
    <w:rsid w:val="00985EE5"/>
    <w:rsid w:val="00986185"/>
    <w:rsid w:val="00986204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F87"/>
    <w:rsid w:val="0099009A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3DCC"/>
    <w:rsid w:val="0099406D"/>
    <w:rsid w:val="00994204"/>
    <w:rsid w:val="0099484C"/>
    <w:rsid w:val="009948EC"/>
    <w:rsid w:val="00994E11"/>
    <w:rsid w:val="00994EAA"/>
    <w:rsid w:val="0099511E"/>
    <w:rsid w:val="00995664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653"/>
    <w:rsid w:val="009A3701"/>
    <w:rsid w:val="009A3B7D"/>
    <w:rsid w:val="009A3D81"/>
    <w:rsid w:val="009A3F43"/>
    <w:rsid w:val="009A41FE"/>
    <w:rsid w:val="009A4656"/>
    <w:rsid w:val="009A4AAF"/>
    <w:rsid w:val="009A4B8E"/>
    <w:rsid w:val="009A58DD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0D0"/>
    <w:rsid w:val="009B15F6"/>
    <w:rsid w:val="009B16AD"/>
    <w:rsid w:val="009B1BC0"/>
    <w:rsid w:val="009B1F4B"/>
    <w:rsid w:val="009B21C5"/>
    <w:rsid w:val="009B26EE"/>
    <w:rsid w:val="009B27A0"/>
    <w:rsid w:val="009B2A75"/>
    <w:rsid w:val="009B2DC7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711A"/>
    <w:rsid w:val="009B739D"/>
    <w:rsid w:val="009B75C8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6118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6BE"/>
    <w:rsid w:val="009D1F3C"/>
    <w:rsid w:val="009D2133"/>
    <w:rsid w:val="009D2746"/>
    <w:rsid w:val="009D2779"/>
    <w:rsid w:val="009D2FBF"/>
    <w:rsid w:val="009D30DE"/>
    <w:rsid w:val="009D35F7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74D"/>
    <w:rsid w:val="009F6782"/>
    <w:rsid w:val="009F6A15"/>
    <w:rsid w:val="009F6D77"/>
    <w:rsid w:val="009F79EB"/>
    <w:rsid w:val="009F7E9A"/>
    <w:rsid w:val="00A0003D"/>
    <w:rsid w:val="00A000F7"/>
    <w:rsid w:val="00A006E5"/>
    <w:rsid w:val="00A00A2F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66FB"/>
    <w:rsid w:val="00A07037"/>
    <w:rsid w:val="00A07199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A21"/>
    <w:rsid w:val="00A34009"/>
    <w:rsid w:val="00A34683"/>
    <w:rsid w:val="00A34BBD"/>
    <w:rsid w:val="00A34DE9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BFD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6DE4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601D6"/>
    <w:rsid w:val="00A60422"/>
    <w:rsid w:val="00A60B22"/>
    <w:rsid w:val="00A60F0F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77D60"/>
    <w:rsid w:val="00A80153"/>
    <w:rsid w:val="00A8047F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56C1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F20"/>
    <w:rsid w:val="00A94FF4"/>
    <w:rsid w:val="00A95921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621"/>
    <w:rsid w:val="00AA1828"/>
    <w:rsid w:val="00AA1C2F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767"/>
    <w:rsid w:val="00AA5982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5BF"/>
    <w:rsid w:val="00AB29DE"/>
    <w:rsid w:val="00AB2AF5"/>
    <w:rsid w:val="00AB2C50"/>
    <w:rsid w:val="00AB2FE0"/>
    <w:rsid w:val="00AB32A4"/>
    <w:rsid w:val="00AB345C"/>
    <w:rsid w:val="00AB3647"/>
    <w:rsid w:val="00AB39AE"/>
    <w:rsid w:val="00AB4059"/>
    <w:rsid w:val="00AB41B0"/>
    <w:rsid w:val="00AB4636"/>
    <w:rsid w:val="00AB49B1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B7B63"/>
    <w:rsid w:val="00AC0028"/>
    <w:rsid w:val="00AC08B7"/>
    <w:rsid w:val="00AC1E86"/>
    <w:rsid w:val="00AC1FC7"/>
    <w:rsid w:val="00AC2509"/>
    <w:rsid w:val="00AC25DA"/>
    <w:rsid w:val="00AC28FB"/>
    <w:rsid w:val="00AC2B60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25F"/>
    <w:rsid w:val="00AD37E5"/>
    <w:rsid w:val="00AD38AE"/>
    <w:rsid w:val="00AD3B4A"/>
    <w:rsid w:val="00AD3FB1"/>
    <w:rsid w:val="00AD4235"/>
    <w:rsid w:val="00AD4BEC"/>
    <w:rsid w:val="00AD5A6A"/>
    <w:rsid w:val="00AD5D80"/>
    <w:rsid w:val="00AD5E92"/>
    <w:rsid w:val="00AD6B78"/>
    <w:rsid w:val="00AD6DBF"/>
    <w:rsid w:val="00AD7588"/>
    <w:rsid w:val="00AD7844"/>
    <w:rsid w:val="00AD7ABF"/>
    <w:rsid w:val="00AD7C50"/>
    <w:rsid w:val="00AD7CB7"/>
    <w:rsid w:val="00AD7E5C"/>
    <w:rsid w:val="00AE05A0"/>
    <w:rsid w:val="00AE08E5"/>
    <w:rsid w:val="00AE0A16"/>
    <w:rsid w:val="00AE0BB7"/>
    <w:rsid w:val="00AE0D38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70D9"/>
    <w:rsid w:val="00AE7175"/>
    <w:rsid w:val="00AE71FE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30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C62"/>
    <w:rsid w:val="00B25E83"/>
    <w:rsid w:val="00B266C9"/>
    <w:rsid w:val="00B26AB8"/>
    <w:rsid w:val="00B26D73"/>
    <w:rsid w:val="00B26F20"/>
    <w:rsid w:val="00B27791"/>
    <w:rsid w:val="00B27857"/>
    <w:rsid w:val="00B3035F"/>
    <w:rsid w:val="00B30B8E"/>
    <w:rsid w:val="00B319AA"/>
    <w:rsid w:val="00B319F6"/>
    <w:rsid w:val="00B320CB"/>
    <w:rsid w:val="00B3239C"/>
    <w:rsid w:val="00B32972"/>
    <w:rsid w:val="00B32AED"/>
    <w:rsid w:val="00B32F5F"/>
    <w:rsid w:val="00B32FF3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28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CA0"/>
    <w:rsid w:val="00B41D01"/>
    <w:rsid w:val="00B41D61"/>
    <w:rsid w:val="00B4208A"/>
    <w:rsid w:val="00B42DE6"/>
    <w:rsid w:val="00B42FF5"/>
    <w:rsid w:val="00B43037"/>
    <w:rsid w:val="00B432BF"/>
    <w:rsid w:val="00B437FC"/>
    <w:rsid w:val="00B43C7F"/>
    <w:rsid w:val="00B43D2D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9D1"/>
    <w:rsid w:val="00B51B54"/>
    <w:rsid w:val="00B51B97"/>
    <w:rsid w:val="00B51CF1"/>
    <w:rsid w:val="00B51D0A"/>
    <w:rsid w:val="00B521D7"/>
    <w:rsid w:val="00B52376"/>
    <w:rsid w:val="00B52485"/>
    <w:rsid w:val="00B52FBC"/>
    <w:rsid w:val="00B5364F"/>
    <w:rsid w:val="00B5398A"/>
    <w:rsid w:val="00B53F97"/>
    <w:rsid w:val="00B54067"/>
    <w:rsid w:val="00B54716"/>
    <w:rsid w:val="00B54A85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0D63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737"/>
    <w:rsid w:val="00B66069"/>
    <w:rsid w:val="00B66BA6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38A7"/>
    <w:rsid w:val="00B838E2"/>
    <w:rsid w:val="00B84224"/>
    <w:rsid w:val="00B8491D"/>
    <w:rsid w:val="00B84CE7"/>
    <w:rsid w:val="00B85161"/>
    <w:rsid w:val="00B852FA"/>
    <w:rsid w:val="00B85BD5"/>
    <w:rsid w:val="00B85CF8"/>
    <w:rsid w:val="00B863C9"/>
    <w:rsid w:val="00B86714"/>
    <w:rsid w:val="00B8684B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C5F"/>
    <w:rsid w:val="00B93CB2"/>
    <w:rsid w:val="00B948E5"/>
    <w:rsid w:val="00B94B8F"/>
    <w:rsid w:val="00B94DB1"/>
    <w:rsid w:val="00B9502A"/>
    <w:rsid w:val="00B950A1"/>
    <w:rsid w:val="00B950B1"/>
    <w:rsid w:val="00B954C6"/>
    <w:rsid w:val="00B9571D"/>
    <w:rsid w:val="00B95B97"/>
    <w:rsid w:val="00B95CA1"/>
    <w:rsid w:val="00B95CD2"/>
    <w:rsid w:val="00B95DF6"/>
    <w:rsid w:val="00B96505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7223"/>
    <w:rsid w:val="00BA7347"/>
    <w:rsid w:val="00BA75E4"/>
    <w:rsid w:val="00BA79EF"/>
    <w:rsid w:val="00BA7A05"/>
    <w:rsid w:val="00BA7F9E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95C"/>
    <w:rsid w:val="00BB4F4D"/>
    <w:rsid w:val="00BB5103"/>
    <w:rsid w:val="00BB556E"/>
    <w:rsid w:val="00BB62E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472"/>
    <w:rsid w:val="00BE0695"/>
    <w:rsid w:val="00BE089E"/>
    <w:rsid w:val="00BE0AD8"/>
    <w:rsid w:val="00BE0BA5"/>
    <w:rsid w:val="00BE0CCE"/>
    <w:rsid w:val="00BE162A"/>
    <w:rsid w:val="00BE1840"/>
    <w:rsid w:val="00BE1A80"/>
    <w:rsid w:val="00BE2712"/>
    <w:rsid w:val="00BE29BA"/>
    <w:rsid w:val="00BE2C73"/>
    <w:rsid w:val="00BE3888"/>
    <w:rsid w:val="00BE39C0"/>
    <w:rsid w:val="00BE3E48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328A"/>
    <w:rsid w:val="00BF336E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424D"/>
    <w:rsid w:val="00C1469B"/>
    <w:rsid w:val="00C14E87"/>
    <w:rsid w:val="00C1519B"/>
    <w:rsid w:val="00C151AA"/>
    <w:rsid w:val="00C152B0"/>
    <w:rsid w:val="00C15426"/>
    <w:rsid w:val="00C15B68"/>
    <w:rsid w:val="00C15DC1"/>
    <w:rsid w:val="00C15F04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C65"/>
    <w:rsid w:val="00C20F93"/>
    <w:rsid w:val="00C21040"/>
    <w:rsid w:val="00C21404"/>
    <w:rsid w:val="00C218FE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04E"/>
    <w:rsid w:val="00C361C4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623"/>
    <w:rsid w:val="00C507D2"/>
    <w:rsid w:val="00C50B45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3D29"/>
    <w:rsid w:val="00C53F6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C5B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B7"/>
    <w:rsid w:val="00C92659"/>
    <w:rsid w:val="00C92677"/>
    <w:rsid w:val="00C9327E"/>
    <w:rsid w:val="00C93B86"/>
    <w:rsid w:val="00C94292"/>
    <w:rsid w:val="00C94F61"/>
    <w:rsid w:val="00C95E81"/>
    <w:rsid w:val="00C96469"/>
    <w:rsid w:val="00C968DA"/>
    <w:rsid w:val="00C9719F"/>
    <w:rsid w:val="00C971CB"/>
    <w:rsid w:val="00C9729C"/>
    <w:rsid w:val="00C979AF"/>
    <w:rsid w:val="00C97A3B"/>
    <w:rsid w:val="00CA0314"/>
    <w:rsid w:val="00CA038A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98"/>
    <w:rsid w:val="00CB4EC2"/>
    <w:rsid w:val="00CB4FA4"/>
    <w:rsid w:val="00CB642C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A6A"/>
    <w:rsid w:val="00CC5F00"/>
    <w:rsid w:val="00CC6030"/>
    <w:rsid w:val="00CC6080"/>
    <w:rsid w:val="00CC6425"/>
    <w:rsid w:val="00CC64F7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406"/>
    <w:rsid w:val="00D00D75"/>
    <w:rsid w:val="00D00F7C"/>
    <w:rsid w:val="00D01054"/>
    <w:rsid w:val="00D0125C"/>
    <w:rsid w:val="00D012EA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1694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57C9"/>
    <w:rsid w:val="00D259A2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C8"/>
    <w:rsid w:val="00D3224C"/>
    <w:rsid w:val="00D32328"/>
    <w:rsid w:val="00D32450"/>
    <w:rsid w:val="00D32765"/>
    <w:rsid w:val="00D328E3"/>
    <w:rsid w:val="00D32F68"/>
    <w:rsid w:val="00D32FF8"/>
    <w:rsid w:val="00D3335A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9F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5905"/>
    <w:rsid w:val="00D5591D"/>
    <w:rsid w:val="00D55A32"/>
    <w:rsid w:val="00D55C89"/>
    <w:rsid w:val="00D5614E"/>
    <w:rsid w:val="00D56268"/>
    <w:rsid w:val="00D562CC"/>
    <w:rsid w:val="00D563F5"/>
    <w:rsid w:val="00D56995"/>
    <w:rsid w:val="00D56D3A"/>
    <w:rsid w:val="00D56E27"/>
    <w:rsid w:val="00D574C7"/>
    <w:rsid w:val="00D57505"/>
    <w:rsid w:val="00D57581"/>
    <w:rsid w:val="00D576DE"/>
    <w:rsid w:val="00D577FE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CE9"/>
    <w:rsid w:val="00D65433"/>
    <w:rsid w:val="00D6560C"/>
    <w:rsid w:val="00D65AB0"/>
    <w:rsid w:val="00D66167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452"/>
    <w:rsid w:val="00D82842"/>
    <w:rsid w:val="00D82A0A"/>
    <w:rsid w:val="00D82D0E"/>
    <w:rsid w:val="00D82D61"/>
    <w:rsid w:val="00D82E2A"/>
    <w:rsid w:val="00D8315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846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289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E23"/>
    <w:rsid w:val="00DE121D"/>
    <w:rsid w:val="00DE1337"/>
    <w:rsid w:val="00DE187B"/>
    <w:rsid w:val="00DE18B2"/>
    <w:rsid w:val="00DE1C5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558"/>
    <w:rsid w:val="00DE4B27"/>
    <w:rsid w:val="00DE4DED"/>
    <w:rsid w:val="00DE4F25"/>
    <w:rsid w:val="00DE5222"/>
    <w:rsid w:val="00DE5653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150B"/>
    <w:rsid w:val="00E01988"/>
    <w:rsid w:val="00E024BE"/>
    <w:rsid w:val="00E02CE1"/>
    <w:rsid w:val="00E037FA"/>
    <w:rsid w:val="00E0380D"/>
    <w:rsid w:val="00E038B4"/>
    <w:rsid w:val="00E0392B"/>
    <w:rsid w:val="00E03E2B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7C"/>
    <w:rsid w:val="00E05FCD"/>
    <w:rsid w:val="00E06188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DB7"/>
    <w:rsid w:val="00E162F5"/>
    <w:rsid w:val="00E1697D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B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67CE"/>
    <w:rsid w:val="00E267D7"/>
    <w:rsid w:val="00E26845"/>
    <w:rsid w:val="00E2694A"/>
    <w:rsid w:val="00E26C42"/>
    <w:rsid w:val="00E26D00"/>
    <w:rsid w:val="00E27870"/>
    <w:rsid w:val="00E27920"/>
    <w:rsid w:val="00E27DAA"/>
    <w:rsid w:val="00E300EC"/>
    <w:rsid w:val="00E30E8E"/>
    <w:rsid w:val="00E313A7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CFF"/>
    <w:rsid w:val="00E3602C"/>
    <w:rsid w:val="00E363AC"/>
    <w:rsid w:val="00E36774"/>
    <w:rsid w:val="00E36DE3"/>
    <w:rsid w:val="00E36EC5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D3B"/>
    <w:rsid w:val="00E5525E"/>
    <w:rsid w:val="00E553FD"/>
    <w:rsid w:val="00E55A3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70575"/>
    <w:rsid w:val="00E707EA"/>
    <w:rsid w:val="00E70978"/>
    <w:rsid w:val="00E70A69"/>
    <w:rsid w:val="00E70BEF"/>
    <w:rsid w:val="00E71859"/>
    <w:rsid w:val="00E71ADC"/>
    <w:rsid w:val="00E71B82"/>
    <w:rsid w:val="00E720D7"/>
    <w:rsid w:val="00E72264"/>
    <w:rsid w:val="00E7227F"/>
    <w:rsid w:val="00E72AC0"/>
    <w:rsid w:val="00E72EFE"/>
    <w:rsid w:val="00E73010"/>
    <w:rsid w:val="00E73156"/>
    <w:rsid w:val="00E73222"/>
    <w:rsid w:val="00E7328A"/>
    <w:rsid w:val="00E7342D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6A26"/>
    <w:rsid w:val="00E7710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F05"/>
    <w:rsid w:val="00EA247B"/>
    <w:rsid w:val="00EA25C5"/>
    <w:rsid w:val="00EA2F53"/>
    <w:rsid w:val="00EA339B"/>
    <w:rsid w:val="00EA3662"/>
    <w:rsid w:val="00EA3B2E"/>
    <w:rsid w:val="00EA3B59"/>
    <w:rsid w:val="00EA3D41"/>
    <w:rsid w:val="00EA439D"/>
    <w:rsid w:val="00EA4609"/>
    <w:rsid w:val="00EA4984"/>
    <w:rsid w:val="00EA4F4A"/>
    <w:rsid w:val="00EA5027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940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537"/>
    <w:rsid w:val="00EB6F5A"/>
    <w:rsid w:val="00EB708B"/>
    <w:rsid w:val="00EB712A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744"/>
    <w:rsid w:val="00EC5883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B95"/>
    <w:rsid w:val="00ED0E25"/>
    <w:rsid w:val="00ED0EB2"/>
    <w:rsid w:val="00ED1150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58E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47C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E27"/>
    <w:rsid w:val="00EE40AD"/>
    <w:rsid w:val="00EE4485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D8E"/>
    <w:rsid w:val="00EF7EC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75C"/>
    <w:rsid w:val="00F047AF"/>
    <w:rsid w:val="00F0532A"/>
    <w:rsid w:val="00F055CE"/>
    <w:rsid w:val="00F05672"/>
    <w:rsid w:val="00F05775"/>
    <w:rsid w:val="00F057B2"/>
    <w:rsid w:val="00F05B2A"/>
    <w:rsid w:val="00F06059"/>
    <w:rsid w:val="00F062B7"/>
    <w:rsid w:val="00F0634B"/>
    <w:rsid w:val="00F07312"/>
    <w:rsid w:val="00F07606"/>
    <w:rsid w:val="00F07ADF"/>
    <w:rsid w:val="00F10304"/>
    <w:rsid w:val="00F10500"/>
    <w:rsid w:val="00F10750"/>
    <w:rsid w:val="00F10939"/>
    <w:rsid w:val="00F10B46"/>
    <w:rsid w:val="00F10E0D"/>
    <w:rsid w:val="00F10EEE"/>
    <w:rsid w:val="00F11052"/>
    <w:rsid w:val="00F119BF"/>
    <w:rsid w:val="00F11AEC"/>
    <w:rsid w:val="00F11E37"/>
    <w:rsid w:val="00F126A7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272"/>
    <w:rsid w:val="00F31890"/>
    <w:rsid w:val="00F31E9D"/>
    <w:rsid w:val="00F321D1"/>
    <w:rsid w:val="00F328F8"/>
    <w:rsid w:val="00F32D39"/>
    <w:rsid w:val="00F32DBD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19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ABC"/>
    <w:rsid w:val="00F91F19"/>
    <w:rsid w:val="00F91F2D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AD2"/>
    <w:rsid w:val="00FB1C75"/>
    <w:rsid w:val="00FB251E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96"/>
    <w:rsid w:val="00FB5CD3"/>
    <w:rsid w:val="00FB64C1"/>
    <w:rsid w:val="00FB64F7"/>
    <w:rsid w:val="00FB674C"/>
    <w:rsid w:val="00FB6AD8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50"/>
    <w:rsid w:val="00FC42E2"/>
    <w:rsid w:val="00FC45EC"/>
    <w:rsid w:val="00FC4923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C68"/>
    <w:rsid w:val="00FD7C83"/>
    <w:rsid w:val="00FD7D4A"/>
    <w:rsid w:val="00FD7EEF"/>
    <w:rsid w:val="00FE01AB"/>
    <w:rsid w:val="00FE031F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1776D"/>
  <w15:chartTrackingRefBased/>
  <w15:docId w15:val="{CEA7C516-00ED-45F0-B548-2BAB58B5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ADEC9-15B7-4F72-A614-6407165F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3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Chutsorn, Likitpipattanakul</dc:creator>
  <cp:keywords/>
  <cp:lastModifiedBy>Wasita, Jirapatwarakul</cp:lastModifiedBy>
  <cp:revision>2</cp:revision>
  <cp:lastPrinted>2021-05-04T14:39:00Z</cp:lastPrinted>
  <dcterms:created xsi:type="dcterms:W3CDTF">2021-05-14T10:17:00Z</dcterms:created>
  <dcterms:modified xsi:type="dcterms:W3CDTF">2021-05-14T10:17:00Z</dcterms:modified>
</cp:coreProperties>
</file>