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7DAF11" w14:textId="77777777" w:rsidR="000D77DB" w:rsidRPr="00907CA5" w:rsidRDefault="00981B18" w:rsidP="00981B18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</w:p>
    <w:p w14:paraId="05B1D893" w14:textId="099BEA53" w:rsidR="000D77DB" w:rsidRPr="00907CA5" w:rsidRDefault="000D77DB" w:rsidP="000D77DB">
      <w:pPr>
        <w:spacing w:line="320" w:lineRule="exact"/>
        <w:rPr>
          <w:sz w:val="20"/>
          <w:szCs w:val="20"/>
          <w:lang w:val="en-US"/>
        </w:rPr>
      </w:pPr>
    </w:p>
    <w:p w14:paraId="12CE3820" w14:textId="77777777" w:rsidR="000D77DB" w:rsidRDefault="000D77DB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ข้อมูล</w:t>
      </w:r>
      <w:r>
        <w:rPr>
          <w:rFonts w:ascii="Angsana New" w:hAnsi="Angsana New"/>
          <w:sz w:val="30"/>
          <w:szCs w:val="30"/>
          <w:cs/>
        </w:rPr>
        <w:t>ทั่วไป</w:t>
      </w:r>
    </w:p>
    <w:p w14:paraId="0C4BEA5C" w14:textId="77777777" w:rsidR="00E628E1" w:rsidRDefault="003776E4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E628E1">
        <w:rPr>
          <w:rFonts w:ascii="Angsana New" w:hAnsi="Angsana New" w:hint="cs"/>
          <w:sz w:val="30"/>
          <w:szCs w:val="30"/>
          <w:cs/>
        </w:rPr>
        <w:t>ระหว่างกาล</w:t>
      </w:r>
    </w:p>
    <w:p w14:paraId="576A90E1" w14:textId="77777777" w:rsidR="00A81A1B" w:rsidRPr="00A81A1B" w:rsidRDefault="00A81A1B" w:rsidP="00C111CA">
      <w:pPr>
        <w:pStyle w:val="index"/>
        <w:numPr>
          <w:ilvl w:val="0"/>
          <w:numId w:val="3"/>
        </w:numPr>
        <w:spacing w:after="0" w:line="240" w:lineRule="auto"/>
        <w:outlineLvl w:val="0"/>
        <w:rPr>
          <w:rFonts w:ascii="Angsana New" w:eastAsia="Times New Roman" w:hAnsi="Angsana New" w:cs="Angsana New"/>
          <w:sz w:val="30"/>
          <w:szCs w:val="30"/>
          <w:lang w:bidi="th-TH"/>
        </w:rPr>
      </w:pPr>
      <w:r w:rsidRPr="00A81A1B">
        <w:rPr>
          <w:rFonts w:ascii="Angsana New" w:eastAsia="Times New Roman" w:hAnsi="Angsana New" w:cs="Angsana New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2E44F031" w14:textId="2753203C" w:rsidR="003776E4" w:rsidRDefault="003776E4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</w:rPr>
        <w:t>บุคคลหรือ</w:t>
      </w:r>
      <w:r w:rsidRPr="00F50929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14:paraId="3B0860DC" w14:textId="1B42F03D" w:rsidR="008F712B" w:rsidRDefault="008F712B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ลูกหนี้การค้า</w:t>
      </w:r>
    </w:p>
    <w:p w14:paraId="6DDE5B07" w14:textId="77777777" w:rsidR="00C13355" w:rsidRPr="00C13355" w:rsidRDefault="00C13355" w:rsidP="00C111CA">
      <w:pPr>
        <w:numPr>
          <w:ilvl w:val="0"/>
          <w:numId w:val="3"/>
        </w:numPr>
        <w:spacing w:line="240" w:lineRule="auto"/>
        <w:ind w:left="1555"/>
        <w:rPr>
          <w:rFonts w:ascii="Angsana New" w:hAnsi="Angsana New"/>
          <w:sz w:val="30"/>
          <w:szCs w:val="30"/>
        </w:rPr>
      </w:pPr>
      <w:r w:rsidRPr="00C13355">
        <w:rPr>
          <w:rFonts w:ascii="Angsana New" w:hAnsi="Angsana New"/>
          <w:sz w:val="30"/>
          <w:szCs w:val="30"/>
          <w:cs/>
        </w:rPr>
        <w:t xml:space="preserve">เงินลงทุนในบริษัทย่อย </w:t>
      </w:r>
    </w:p>
    <w:p w14:paraId="0657117C" w14:textId="6048E4D0" w:rsidR="003776E4" w:rsidRDefault="003776E4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ED006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77EEF47" w14:textId="4285DECA" w:rsidR="00E802A2" w:rsidRDefault="00E802A2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สัญญาเช่า</w:t>
      </w:r>
    </w:p>
    <w:p w14:paraId="554671ED" w14:textId="77777777" w:rsidR="00040C03" w:rsidRDefault="00040C03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หุ้นกู้</w:t>
      </w:r>
    </w:p>
    <w:p w14:paraId="0A8D6D90" w14:textId="77777777" w:rsidR="005A0745" w:rsidRPr="00A567E6" w:rsidRDefault="005A0745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/>
          <w:sz w:val="30"/>
          <w:szCs w:val="30"/>
          <w:cs/>
          <w:lang w:val="en-US"/>
        </w:rPr>
        <w:t>ส่วนงาน</w:t>
      </w:r>
      <w:r w:rsidR="009414C3" w:rsidRPr="00A567E6">
        <w:rPr>
          <w:rFonts w:ascii="Angsana New" w:hAnsi="Angsana New" w:hint="cs"/>
          <w:sz w:val="30"/>
          <w:szCs w:val="30"/>
          <w:cs/>
          <w:lang w:val="en-US"/>
        </w:rPr>
        <w:t>ดำเนินงาน</w:t>
      </w:r>
      <w:r w:rsidR="00A567E6" w:rsidRPr="00A567E6">
        <w:rPr>
          <w:rFonts w:ascii="Angsana New" w:hAnsi="Angsana New"/>
          <w:sz w:val="30"/>
          <w:szCs w:val="30"/>
          <w:cs/>
          <w:lang w:val="en-US"/>
        </w:rPr>
        <w:t>และการจำแนกรายได้</w:t>
      </w:r>
    </w:p>
    <w:p w14:paraId="6EB0E655" w14:textId="77777777" w:rsidR="00581076" w:rsidRPr="00A567E6" w:rsidRDefault="00581076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 w:hint="cs"/>
          <w:sz w:val="30"/>
          <w:szCs w:val="30"/>
          <w:cs/>
          <w:lang w:val="en-US"/>
        </w:rPr>
        <w:t>ภาษีเงินได้</w:t>
      </w:r>
    </w:p>
    <w:p w14:paraId="13812D7D" w14:textId="414CBDD6" w:rsidR="003776E4" w:rsidRDefault="003776E4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/>
          <w:sz w:val="30"/>
          <w:szCs w:val="30"/>
          <w:cs/>
          <w:lang w:val="en-US"/>
        </w:rPr>
        <w:t>กำไรต่อหุ้น</w:t>
      </w:r>
      <w:r w:rsidR="002C486E" w:rsidRPr="00A567E6">
        <w:rPr>
          <w:rFonts w:ascii="Angsana New" w:hAnsi="Angsana New" w:hint="cs"/>
          <w:sz w:val="30"/>
          <w:szCs w:val="30"/>
          <w:cs/>
          <w:lang w:val="en-US"/>
        </w:rPr>
        <w:t>ขั้นพื้นฐาน</w:t>
      </w:r>
    </w:p>
    <w:p w14:paraId="61CC9E8C" w14:textId="77777777" w:rsidR="00A567E6" w:rsidRPr="00A567E6" w:rsidRDefault="00A567E6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/>
          <w:sz w:val="30"/>
          <w:szCs w:val="30"/>
          <w:cs/>
          <w:lang w:val="en-US"/>
        </w:rPr>
        <w:t>เครื่องมือทางการเงิน</w:t>
      </w:r>
    </w:p>
    <w:p w14:paraId="01EB5AEC" w14:textId="77777777" w:rsidR="003776E4" w:rsidRDefault="003776E4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 w:hint="cs"/>
          <w:sz w:val="30"/>
          <w:szCs w:val="30"/>
          <w:cs/>
          <w:lang w:val="en-US"/>
        </w:rPr>
        <w:t>ภาระผ</w:t>
      </w:r>
      <w:r w:rsidR="00155018" w:rsidRPr="00A567E6">
        <w:rPr>
          <w:rFonts w:ascii="Angsana New" w:hAnsi="Angsana New" w:hint="cs"/>
          <w:sz w:val="30"/>
          <w:szCs w:val="30"/>
          <w:cs/>
          <w:lang w:val="en-US"/>
        </w:rPr>
        <w:t>ูกพันกับ</w:t>
      </w:r>
      <w:r w:rsidRPr="00A567E6">
        <w:rPr>
          <w:rFonts w:ascii="Angsana New" w:hAnsi="Angsana New" w:hint="cs"/>
          <w:sz w:val="30"/>
          <w:szCs w:val="30"/>
          <w:cs/>
          <w:lang w:val="en-US"/>
        </w:rPr>
        <w:t>กิจการที่ไม่เกี่ยวข้องกัน</w:t>
      </w:r>
    </w:p>
    <w:p w14:paraId="3D0BBF17" w14:textId="38C9BB82" w:rsidR="005606EB" w:rsidRDefault="005606EB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5606EB">
        <w:rPr>
          <w:rFonts w:ascii="Angsana New" w:hAnsi="Angsana New" w:hint="cs"/>
          <w:sz w:val="30"/>
          <w:szCs w:val="30"/>
          <w:cs/>
        </w:rPr>
        <w:t>คดีฟ้องร้อง</w:t>
      </w:r>
    </w:p>
    <w:p w14:paraId="2E2B427E" w14:textId="37E00BAE" w:rsidR="001B6349" w:rsidRPr="005606EB" w:rsidRDefault="001B6349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เรื่องอื่น</w:t>
      </w:r>
    </w:p>
    <w:p w14:paraId="06AEA768" w14:textId="77777777" w:rsidR="001340BE" w:rsidRPr="001340BE" w:rsidRDefault="001340BE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1340BE">
        <w:rPr>
          <w:rFonts w:ascii="Angsana New" w:hAnsi="Angsana New" w:hint="cs"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14:paraId="737978CC" w14:textId="3DA88753" w:rsidR="007B2482" w:rsidRPr="00AE0BB7" w:rsidRDefault="000D77DB" w:rsidP="00CE7167">
      <w:pPr>
        <w:pStyle w:val="Ang15"/>
      </w:pPr>
      <w:r>
        <w:rPr>
          <w:cs/>
        </w:rPr>
        <w:br w:type="page"/>
      </w:r>
      <w:r w:rsidR="00203EEF" w:rsidRPr="00AE0BB7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5A0745" w:rsidRPr="00AE0BB7">
        <w:rPr>
          <w:rFonts w:hint="cs"/>
          <w:cs/>
        </w:rPr>
        <w:t>ระหว่างกาล</w:t>
      </w:r>
      <w:r w:rsidR="00203EEF" w:rsidRPr="00AE0BB7">
        <w:rPr>
          <w:cs/>
        </w:rPr>
        <w:t>นี้</w:t>
      </w:r>
    </w:p>
    <w:p w14:paraId="161C1EED" w14:textId="77777777" w:rsidR="00B7732B" w:rsidRPr="00BA0C12" w:rsidRDefault="00B7732B" w:rsidP="00CE7167">
      <w:pPr>
        <w:pStyle w:val="Caption"/>
        <w:numPr>
          <w:ilvl w:val="0"/>
          <w:numId w:val="0"/>
        </w:numPr>
        <w:ind w:left="900"/>
        <w:rPr>
          <w:sz w:val="20"/>
          <w:szCs w:val="20"/>
        </w:rPr>
      </w:pPr>
    </w:p>
    <w:p w14:paraId="4FDB2477" w14:textId="144F72E2" w:rsidR="007B2482" w:rsidRPr="00AE0BB7" w:rsidRDefault="00203EEF" w:rsidP="00CE7167">
      <w:pPr>
        <w:pStyle w:val="Ang15"/>
        <w:rPr>
          <w:lang w:val="en-US"/>
        </w:rPr>
      </w:pPr>
      <w:r w:rsidRPr="00AE0BB7">
        <w:rPr>
          <w:cs/>
        </w:rPr>
        <w:t>งบการเงิน</w:t>
      </w:r>
      <w:r w:rsidR="00C41850" w:rsidRPr="00AE0BB7">
        <w:rPr>
          <w:rFonts w:hint="cs"/>
          <w:cs/>
        </w:rPr>
        <w:t>ระหว่างกาล</w:t>
      </w:r>
      <w:r w:rsidRPr="00AE0BB7">
        <w:rPr>
          <w:cs/>
        </w:rPr>
        <w:t>นี</w:t>
      </w:r>
      <w:r w:rsidR="00800E16" w:rsidRPr="00AE0BB7">
        <w:rPr>
          <w:cs/>
        </w:rPr>
        <w:t>้ได้รับอนุมัติให้ออกงบการเงิน</w:t>
      </w:r>
      <w:r w:rsidRPr="00AE0BB7">
        <w:rPr>
          <w:cs/>
        </w:rPr>
        <w:t>จาก</w:t>
      </w:r>
      <w:r w:rsidR="00732BAC" w:rsidRPr="00AE0BB7">
        <w:rPr>
          <w:cs/>
        </w:rPr>
        <w:t>คณะกรรมการตรวจสอบตามการมอบหมายจากคณะกรรมการบริษัท</w:t>
      </w:r>
      <w:r w:rsidRPr="00AE0BB7">
        <w:rPr>
          <w:cs/>
        </w:rPr>
        <w:t xml:space="preserve"> เมื่อวันที่ </w:t>
      </w:r>
      <w:r w:rsidR="009B27A0">
        <w:rPr>
          <w:lang w:val="en-US"/>
        </w:rPr>
        <w:t>14</w:t>
      </w:r>
      <w:r w:rsidR="003512FC" w:rsidRPr="003512FC">
        <w:rPr>
          <w:lang w:val="en-US"/>
        </w:rPr>
        <w:t xml:space="preserve"> </w:t>
      </w:r>
      <w:r w:rsidR="005926E3">
        <w:rPr>
          <w:rFonts w:hint="cs"/>
          <w:cs/>
          <w:lang w:val="en-US"/>
        </w:rPr>
        <w:t>พฤษภาคม</w:t>
      </w:r>
      <w:r w:rsidR="003512FC" w:rsidRPr="003512FC">
        <w:rPr>
          <w:cs/>
          <w:lang w:val="en-US"/>
        </w:rPr>
        <w:t xml:space="preserve"> </w:t>
      </w:r>
      <w:r w:rsidR="003512FC" w:rsidRPr="003512FC">
        <w:rPr>
          <w:lang w:val="en-US"/>
        </w:rPr>
        <w:t>2564</w:t>
      </w:r>
    </w:p>
    <w:p w14:paraId="2512D62E" w14:textId="77777777" w:rsidR="00B7732B" w:rsidRPr="00694AEF" w:rsidRDefault="00B7732B" w:rsidP="00CE7167">
      <w:pPr>
        <w:pStyle w:val="Caption"/>
        <w:numPr>
          <w:ilvl w:val="0"/>
          <w:numId w:val="0"/>
        </w:numPr>
        <w:ind w:left="900"/>
        <w:rPr>
          <w:sz w:val="20"/>
          <w:szCs w:val="20"/>
          <w:lang w:val="en-GB"/>
        </w:rPr>
      </w:pPr>
    </w:p>
    <w:p w14:paraId="5EAF5A3B" w14:textId="77777777" w:rsidR="007B2482" w:rsidRPr="00AE0BB7" w:rsidRDefault="007B2482" w:rsidP="00CE7167">
      <w:pPr>
        <w:pStyle w:val="Caption"/>
        <w:ind w:left="567" w:hanging="567"/>
      </w:pPr>
      <w:r w:rsidRPr="00AE0BB7">
        <w:rPr>
          <w:cs/>
        </w:rPr>
        <w:t>ข้อมูลทั่วไป</w:t>
      </w:r>
    </w:p>
    <w:p w14:paraId="08257A21" w14:textId="77777777" w:rsidR="00B7732B" w:rsidRPr="00694AEF" w:rsidRDefault="00B7732B" w:rsidP="00CE7167">
      <w:pPr>
        <w:pStyle w:val="Caption"/>
        <w:numPr>
          <w:ilvl w:val="0"/>
          <w:numId w:val="0"/>
        </w:numPr>
        <w:ind w:left="900"/>
        <w:rPr>
          <w:b w:val="0"/>
          <w:bCs w:val="0"/>
          <w:sz w:val="20"/>
          <w:szCs w:val="20"/>
        </w:rPr>
      </w:pPr>
    </w:p>
    <w:p w14:paraId="20CAFEA9" w14:textId="05CF4017" w:rsidR="004C37E0" w:rsidRPr="00AE0BB7" w:rsidRDefault="004C37E0" w:rsidP="00CE7167">
      <w:pPr>
        <w:pStyle w:val="Ang15"/>
      </w:pPr>
      <w:r w:rsidRPr="00AE0BB7">
        <w:rPr>
          <w:cs/>
        </w:rPr>
        <w:t>บริษัท ทีพีไอ โพลีน</w:t>
      </w:r>
      <w:r w:rsidRPr="00AE0BB7">
        <w:t xml:space="preserve"> </w:t>
      </w:r>
      <w:r w:rsidRPr="00AE0BB7">
        <w:rPr>
          <w:cs/>
        </w:rPr>
        <w:t>เพาเวอร์ จำกัด (มหาชน)</w:t>
      </w:r>
      <w:r w:rsidRPr="00AE0BB7">
        <w:t xml:space="preserve"> “</w:t>
      </w:r>
      <w:r w:rsidRPr="00AE0BB7">
        <w:rPr>
          <w:cs/>
        </w:rPr>
        <w:t>บริษัท</w:t>
      </w:r>
      <w:r w:rsidRPr="00AE0BB7">
        <w:rPr>
          <w:lang w:val="en-US"/>
        </w:rPr>
        <w:t xml:space="preserve">” </w:t>
      </w:r>
      <w:r w:rsidRPr="00AE0BB7">
        <w:rPr>
          <w:cs/>
        </w:rPr>
        <w:t>เป็นนิติบุคคล</w:t>
      </w:r>
      <w:r w:rsidRPr="00AE0BB7">
        <w:rPr>
          <w:cs/>
          <w:lang w:val="en-US"/>
        </w:rPr>
        <w:t>ที่จัดตั้งขึ้นใน</w:t>
      </w:r>
      <w:r w:rsidRPr="00AE0BB7">
        <w:rPr>
          <w:cs/>
        </w:rPr>
        <w:t xml:space="preserve">ประเทศไทย และมีที่อยู่จดทะเบียนตั้งอยู่เลขที่ </w:t>
      </w:r>
      <w:r w:rsidR="00317C85" w:rsidRPr="00AE0BB7">
        <w:t>2</w:t>
      </w:r>
      <w:r w:rsidR="00E67AC8" w:rsidRPr="00AE0BB7">
        <w:t>6</w:t>
      </w:r>
      <w:r w:rsidRPr="00AE0BB7">
        <w:t>/</w:t>
      </w:r>
      <w:r w:rsidR="00E67AC8" w:rsidRPr="00AE0BB7">
        <w:t>56</w:t>
      </w:r>
      <w:r w:rsidRPr="00AE0BB7">
        <w:rPr>
          <w:cs/>
        </w:rPr>
        <w:t xml:space="preserve"> อาคารทีพีไอ ทาวเวอร์ ถนนจันทน์ตัดใหม่ แขวงทุ่งมหาเมฆ เขตสาทร กรุงเทพฯ</w:t>
      </w:r>
    </w:p>
    <w:p w14:paraId="2698557D" w14:textId="6AAC8B43" w:rsidR="004C37E0" w:rsidRPr="00694AEF" w:rsidRDefault="004C37E0" w:rsidP="00CE7167">
      <w:pPr>
        <w:pStyle w:val="Bo-Blankline"/>
        <w:ind w:right="0"/>
      </w:pPr>
    </w:p>
    <w:p w14:paraId="78677695" w14:textId="62E1C47F" w:rsidR="00B21DDD" w:rsidRPr="00AE0BB7" w:rsidRDefault="00B21DDD" w:rsidP="00B21DDD">
      <w:pPr>
        <w:pStyle w:val="Ang15"/>
      </w:pPr>
      <w:r w:rsidRPr="00AE0BB7">
        <w:rPr>
          <w:cs/>
        </w:rPr>
        <w:t xml:space="preserve">บริษัทจดทะเบียนกับตลาดหลักทรัพย์แห่งประเทศไทยเมื่อวันที่ </w:t>
      </w:r>
      <w:r w:rsidRPr="00AE0BB7">
        <w:t xml:space="preserve">5 </w:t>
      </w:r>
      <w:r w:rsidRPr="00AE0BB7">
        <w:rPr>
          <w:cs/>
        </w:rPr>
        <w:t xml:space="preserve">เมษายน </w:t>
      </w:r>
      <w:r w:rsidRPr="00AE0BB7">
        <w:t>2560</w:t>
      </w:r>
    </w:p>
    <w:p w14:paraId="29C983C0" w14:textId="0CCEB354" w:rsidR="00B21DDD" w:rsidRPr="00694AEF" w:rsidRDefault="00B21DDD" w:rsidP="00CE7167">
      <w:pPr>
        <w:pStyle w:val="Bo-Blankline"/>
        <w:ind w:right="0"/>
      </w:pPr>
    </w:p>
    <w:p w14:paraId="70C242D4" w14:textId="7803AA2B" w:rsidR="004251BD" w:rsidRPr="00AE0BB7" w:rsidRDefault="004251BD" w:rsidP="004251BD">
      <w:pPr>
        <w:pStyle w:val="Ang15"/>
        <w:rPr>
          <w:i/>
          <w:iCs/>
        </w:rPr>
      </w:pPr>
      <w:r w:rsidRPr="00AE0BB7">
        <w:rPr>
          <w:cs/>
        </w:rPr>
        <w:t xml:space="preserve">บริษัทใหญ่ในระหว่างงวดคือบริษัท ทีพีไอ โพลีน จำกัด (มหาชน) “บริษัทใหญ่” ซึ่งเป็นนิติบุคคลที่จัดตั้งขึ้นในประเทศไทย และเป็นผู้ถือหุ้นรายใหญ่ของบริษัท โดยมีอัตราส่วนการถือหุ้นร้อยละ </w:t>
      </w:r>
      <w:r w:rsidRPr="00AE0BB7">
        <w:t xml:space="preserve">70.24 </w:t>
      </w:r>
      <w:r w:rsidRPr="00AE0BB7">
        <w:rPr>
          <w:cs/>
        </w:rPr>
        <w:t xml:space="preserve">ของทุนที่ออกและชำระแล้วของบริษัท ณ วันที่ </w:t>
      </w:r>
      <w:r w:rsidRPr="00AE0BB7">
        <w:t xml:space="preserve">31 </w:t>
      </w:r>
      <w:r w:rsidRPr="00AE0BB7">
        <w:rPr>
          <w:cs/>
        </w:rPr>
        <w:t xml:space="preserve">มีนาคม </w:t>
      </w:r>
      <w:r w:rsidRPr="00AE0BB7">
        <w:t>256</w:t>
      </w:r>
      <w:r w:rsidR="00ED258E" w:rsidRPr="00AE0BB7">
        <w:t>4</w:t>
      </w:r>
      <w:r w:rsidRPr="00AE0BB7">
        <w:t xml:space="preserve"> </w:t>
      </w:r>
      <w:r w:rsidRPr="00AE0BB7">
        <w:rPr>
          <w:i/>
          <w:iCs/>
        </w:rPr>
        <w:t xml:space="preserve">(31 </w:t>
      </w:r>
      <w:r w:rsidRPr="00AE0BB7">
        <w:rPr>
          <w:i/>
          <w:iCs/>
          <w:cs/>
        </w:rPr>
        <w:t xml:space="preserve">ธันวาคม </w:t>
      </w:r>
      <w:r w:rsidRPr="00AE0BB7">
        <w:rPr>
          <w:i/>
          <w:iCs/>
        </w:rPr>
        <w:t>256</w:t>
      </w:r>
      <w:r w:rsidR="00257509">
        <w:rPr>
          <w:i/>
          <w:iCs/>
        </w:rPr>
        <w:t>3</w:t>
      </w:r>
      <w:r w:rsidRPr="00AE0BB7">
        <w:rPr>
          <w:i/>
          <w:iCs/>
        </w:rPr>
        <w:t xml:space="preserve">: </w:t>
      </w:r>
      <w:r w:rsidRPr="00AE0BB7">
        <w:rPr>
          <w:i/>
          <w:iCs/>
          <w:cs/>
        </w:rPr>
        <w:t xml:space="preserve">ร้อยละ </w:t>
      </w:r>
      <w:r w:rsidRPr="00AE0BB7">
        <w:rPr>
          <w:i/>
          <w:iCs/>
        </w:rPr>
        <w:t>70.24)</w:t>
      </w:r>
    </w:p>
    <w:p w14:paraId="57398931" w14:textId="77777777" w:rsidR="004C37E0" w:rsidRPr="00694AEF" w:rsidRDefault="004C37E0" w:rsidP="00CE7167">
      <w:pPr>
        <w:pStyle w:val="Bo-Blankline"/>
        <w:ind w:right="0"/>
      </w:pPr>
    </w:p>
    <w:p w14:paraId="1D550BCA" w14:textId="1B77C2BC" w:rsidR="0085153D" w:rsidRPr="0059212C" w:rsidRDefault="0059212C" w:rsidP="00E415E6">
      <w:pPr>
        <w:pStyle w:val="Bo-Blankline"/>
        <w:ind w:right="0"/>
        <w:jc w:val="thaiDistribute"/>
        <w:rPr>
          <w:sz w:val="30"/>
          <w:szCs w:val="30"/>
          <w:lang w:val="en-US"/>
        </w:rPr>
      </w:pPr>
      <w:r w:rsidRPr="0059212C">
        <w:rPr>
          <w:sz w:val="30"/>
          <w:szCs w:val="30"/>
          <w:cs/>
        </w:rPr>
        <w:t xml:space="preserve">บริษัทดำเนินธุรกิจหลักเกี่ยวกับ การผลิตและจำหน่ายกระแสไฟฟ้าและเชื้อเพลิงจากขยะ รวมทั้งเศษหรือขยะหรือของเสีย และประกอบกิจการสถานีบริการน้ำมันเชื้อเพลิง และก๊าซธรรมชาติ โดยมีสถานีบริการรวม </w:t>
      </w:r>
      <w:r>
        <w:rPr>
          <w:sz w:val="30"/>
          <w:szCs w:val="30"/>
        </w:rPr>
        <w:t>12</w:t>
      </w:r>
      <w:r w:rsidRPr="0059212C">
        <w:rPr>
          <w:sz w:val="30"/>
          <w:szCs w:val="30"/>
          <w:cs/>
        </w:rPr>
        <w:t xml:space="preserve"> แห่ง รายละเอียดของบริษัทย่อย ณ วันที่</w:t>
      </w:r>
      <w:r>
        <w:rPr>
          <w:sz w:val="30"/>
          <w:szCs w:val="30"/>
        </w:rPr>
        <w:t xml:space="preserve"> 31</w:t>
      </w:r>
      <w:r w:rsidRPr="0059212C">
        <w:rPr>
          <w:sz w:val="30"/>
          <w:szCs w:val="30"/>
          <w:cs/>
        </w:rPr>
        <w:t xml:space="preserve"> </w:t>
      </w:r>
      <w:r w:rsidR="00423D69">
        <w:rPr>
          <w:rFonts w:hint="cs"/>
          <w:sz w:val="30"/>
          <w:szCs w:val="30"/>
          <w:cs/>
        </w:rPr>
        <w:t>มีนาคม</w:t>
      </w:r>
      <w:r w:rsidRPr="0059212C">
        <w:rPr>
          <w:sz w:val="30"/>
          <w:szCs w:val="30"/>
          <w:cs/>
        </w:rPr>
        <w:t xml:space="preserve"> </w:t>
      </w:r>
      <w:r>
        <w:rPr>
          <w:sz w:val="30"/>
          <w:szCs w:val="30"/>
        </w:rPr>
        <w:t>256</w:t>
      </w:r>
      <w:r w:rsidR="00423D69">
        <w:rPr>
          <w:sz w:val="30"/>
          <w:szCs w:val="30"/>
        </w:rPr>
        <w:t>4</w:t>
      </w:r>
      <w:r w:rsidRPr="0059212C">
        <w:rPr>
          <w:sz w:val="30"/>
          <w:szCs w:val="30"/>
          <w:cs/>
        </w:rPr>
        <w:t xml:space="preserve"> และ </w:t>
      </w:r>
      <w:r w:rsidR="00423D69">
        <w:rPr>
          <w:sz w:val="30"/>
          <w:szCs w:val="30"/>
        </w:rPr>
        <w:t>31</w:t>
      </w:r>
      <w:r w:rsidR="00423D69" w:rsidRPr="0059212C">
        <w:rPr>
          <w:sz w:val="30"/>
          <w:szCs w:val="30"/>
          <w:cs/>
        </w:rPr>
        <w:t xml:space="preserve"> ธันวาคม </w:t>
      </w:r>
      <w:r w:rsidR="00423D69">
        <w:rPr>
          <w:sz w:val="30"/>
          <w:szCs w:val="30"/>
        </w:rPr>
        <w:t>2563</w:t>
      </w:r>
      <w:r w:rsidRPr="0059212C">
        <w:rPr>
          <w:sz w:val="30"/>
          <w:szCs w:val="30"/>
          <w:cs/>
        </w:rPr>
        <w:t xml:space="preserve"> ได้เปิดเผยไว้ในหมายเหตุข้อ </w:t>
      </w:r>
      <w:r>
        <w:rPr>
          <w:sz w:val="30"/>
          <w:szCs w:val="30"/>
        </w:rPr>
        <w:t>6</w:t>
      </w:r>
    </w:p>
    <w:p w14:paraId="1327B7F9" w14:textId="77777777" w:rsidR="0059212C" w:rsidRPr="0059212C" w:rsidRDefault="0059212C" w:rsidP="00CE7167">
      <w:pPr>
        <w:pStyle w:val="Bo-Blankline"/>
        <w:ind w:right="0"/>
      </w:pPr>
    </w:p>
    <w:p w14:paraId="62B1FADB" w14:textId="77777777" w:rsidR="007B2482" w:rsidRPr="00AE0BB7" w:rsidRDefault="007B2482" w:rsidP="00CE7167">
      <w:pPr>
        <w:pStyle w:val="Caption"/>
        <w:ind w:left="549" w:hanging="549"/>
      </w:pPr>
      <w:r w:rsidRPr="00AE0BB7">
        <w:rPr>
          <w:cs/>
        </w:rPr>
        <w:t>เกณฑ์</w:t>
      </w:r>
      <w:r w:rsidRPr="00AE0BB7">
        <w:rPr>
          <w:rFonts w:hint="cs"/>
          <w:cs/>
        </w:rPr>
        <w:t>การจัดทำงบการเงิน</w:t>
      </w:r>
      <w:r w:rsidR="00AA3030" w:rsidRPr="00AE0BB7">
        <w:rPr>
          <w:rFonts w:hint="cs"/>
          <w:cs/>
        </w:rPr>
        <w:t>ระหว่างกาล</w:t>
      </w:r>
    </w:p>
    <w:p w14:paraId="60F17F6B" w14:textId="77777777" w:rsidR="007B2482" w:rsidRPr="00E849F7" w:rsidRDefault="007B2482" w:rsidP="00CE7167">
      <w:pPr>
        <w:pStyle w:val="BodyText"/>
        <w:tabs>
          <w:tab w:val="left" w:pos="540"/>
          <w:tab w:val="left" w:pos="7560"/>
          <w:tab w:val="left" w:pos="9810"/>
        </w:tabs>
        <w:spacing w:after="0" w:line="240" w:lineRule="auto"/>
        <w:ind w:left="547"/>
        <w:jc w:val="both"/>
        <w:rPr>
          <w:rFonts w:ascii="Angsana New" w:hAnsi="Angsana New"/>
          <w:color w:val="000000"/>
          <w:sz w:val="20"/>
          <w:szCs w:val="20"/>
        </w:rPr>
      </w:pPr>
    </w:p>
    <w:p w14:paraId="2BB2203C" w14:textId="77777777" w:rsidR="00EF58C8" w:rsidRPr="00AE0BB7" w:rsidRDefault="00EF58C8" w:rsidP="00CE7167">
      <w:pPr>
        <w:pStyle w:val="Bo-H2Main"/>
        <w:numPr>
          <w:ilvl w:val="0"/>
          <w:numId w:val="8"/>
        </w:numPr>
        <w:tabs>
          <w:tab w:val="left" w:pos="540"/>
        </w:tabs>
        <w:spacing w:line="240" w:lineRule="auto"/>
        <w:ind w:left="630" w:hanging="630"/>
        <w:contextualSpacing w:val="0"/>
        <w:rPr>
          <w:b w:val="0"/>
          <w:bCs w:val="0"/>
        </w:rPr>
      </w:pPr>
      <w:r w:rsidRPr="00AE0BB7">
        <w:rPr>
          <w:b w:val="0"/>
          <w:bCs w:val="0"/>
          <w:cs/>
        </w:rPr>
        <w:t>เกณฑ์การถือปฏิบัติ</w:t>
      </w:r>
    </w:p>
    <w:p w14:paraId="6B8B7B01" w14:textId="77777777" w:rsidR="00B7732B" w:rsidRPr="00E849F7" w:rsidRDefault="00B7732B" w:rsidP="00CE7167">
      <w:pPr>
        <w:pStyle w:val="Bo-Blankline"/>
        <w:ind w:right="0"/>
      </w:pPr>
    </w:p>
    <w:p w14:paraId="60FAD411" w14:textId="4A0AB34B" w:rsidR="000D28C6" w:rsidRPr="00AE0BB7" w:rsidRDefault="000D28C6" w:rsidP="00CE716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E0BB7">
        <w:rPr>
          <w:rFonts w:ascii="Angsana New" w:hAnsi="Angsana New" w:hint="cs"/>
          <w:spacing w:val="2"/>
          <w:sz w:val="30"/>
          <w:szCs w:val="30"/>
          <w:cs/>
        </w:rPr>
        <w:t>งบ</w:t>
      </w:r>
      <w:r w:rsidRPr="00AE0BB7">
        <w:rPr>
          <w:rFonts w:ascii="Angsana New" w:hAnsi="Angsana New"/>
          <w:spacing w:val="2"/>
          <w:sz w:val="30"/>
          <w:szCs w:val="30"/>
          <w:cs/>
        </w:rPr>
        <w:t>การเงินระหว่างกาลแบบย่อนี้</w:t>
      </w:r>
      <w:r w:rsidRPr="00AE0BB7">
        <w:rPr>
          <w:rFonts w:ascii="Angsana New" w:hAnsi="Angsana New" w:hint="cs"/>
          <w:spacing w:val="2"/>
          <w:sz w:val="30"/>
          <w:szCs w:val="30"/>
          <w:cs/>
        </w:rPr>
        <w:t>นำเสนอรายการในงบการเงิน</w:t>
      </w:r>
      <w:r w:rsidRPr="00AE0BB7">
        <w:rPr>
          <w:rFonts w:ascii="Angsana New" w:hAnsi="Angsana New"/>
          <w:spacing w:val="2"/>
          <w:sz w:val="30"/>
          <w:szCs w:val="30"/>
          <w:cs/>
        </w:rPr>
        <w:t>ในรูปแบบเดียวกับ</w:t>
      </w:r>
      <w:r w:rsidRPr="00AE0BB7">
        <w:rPr>
          <w:rFonts w:ascii="Angsana New" w:hAnsi="Angsana New" w:hint="cs"/>
          <w:spacing w:val="2"/>
          <w:sz w:val="30"/>
          <w:szCs w:val="30"/>
          <w:cs/>
        </w:rPr>
        <w:t>งบการเงินประจำปีและ</w:t>
      </w:r>
      <w:r w:rsidRPr="00AE0BB7">
        <w:rPr>
          <w:rFonts w:ascii="Angsana New" w:hAnsi="Angsana New"/>
          <w:spacing w:val="2"/>
          <w:sz w:val="30"/>
          <w:szCs w:val="30"/>
          <w:cs/>
        </w:rPr>
        <w:t>จัดทำ</w:t>
      </w:r>
      <w:r w:rsidRPr="00AE0BB7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Pr="00AE0BB7">
        <w:rPr>
          <w:rFonts w:ascii="Angsana New" w:hAnsi="Angsana New"/>
          <w:spacing w:val="-2"/>
          <w:sz w:val="30"/>
          <w:szCs w:val="30"/>
          <w:cs/>
        </w:rPr>
        <w:t>ระหว่างกาลในรูปแบบย่อ</w:t>
      </w:r>
      <w:r w:rsidRPr="00AE0BB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E0BB7">
        <w:rPr>
          <w:rFonts w:ascii="Angsana New" w:hAnsi="Angsana New"/>
          <w:spacing w:val="-2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="00E67AC8" w:rsidRPr="00AE0BB7">
        <w:rPr>
          <w:rFonts w:ascii="Angsana New" w:hAnsi="Angsana New"/>
          <w:spacing w:val="-2"/>
          <w:sz w:val="30"/>
          <w:szCs w:val="30"/>
        </w:rPr>
        <w:t>34</w:t>
      </w:r>
      <w:r w:rsidRPr="00AE0BB7">
        <w:rPr>
          <w:rFonts w:ascii="Angsana New" w:hAnsi="Angsana New"/>
          <w:sz w:val="30"/>
          <w:szCs w:val="30"/>
        </w:rPr>
        <w:t xml:space="preserve"> </w:t>
      </w:r>
      <w:r w:rsidRPr="00AE0BB7">
        <w:rPr>
          <w:rFonts w:ascii="Angsana New" w:hAnsi="Angsana New"/>
          <w:sz w:val="30"/>
          <w:szCs w:val="30"/>
          <w:cs/>
        </w:rPr>
        <w:t xml:space="preserve">เรื่อง </w:t>
      </w:r>
      <w:r w:rsidRPr="00AE0BB7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AE0BB7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AE0BB7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AE0BB7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AE0BB7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AE0BB7">
        <w:rPr>
          <w:rFonts w:ascii="Angsana New" w:hAnsi="Angsana New"/>
          <w:sz w:val="30"/>
          <w:szCs w:val="30"/>
        </w:rPr>
        <w:t xml:space="preserve"> </w:t>
      </w:r>
    </w:p>
    <w:p w14:paraId="11A67003" w14:textId="0F78D404" w:rsidR="00282D9D" w:rsidRPr="002C5ECA" w:rsidRDefault="00282D9D" w:rsidP="00CE7167">
      <w:pPr>
        <w:pStyle w:val="Bo-Blankline"/>
        <w:ind w:right="0"/>
      </w:pPr>
    </w:p>
    <w:p w14:paraId="296A543A" w14:textId="1C7775ED" w:rsidR="002A4B0A" w:rsidRDefault="002A4B0A" w:rsidP="002A4B0A">
      <w:pPr>
        <w:pStyle w:val="Ang15"/>
      </w:pPr>
      <w:r w:rsidRPr="00AE0BB7">
        <w:rPr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AE71FE">
        <w:t xml:space="preserve"> </w:t>
      </w:r>
      <w:r w:rsidRPr="00AE0BB7">
        <w:rPr>
          <w:cs/>
        </w:rPr>
        <w:t xml:space="preserve"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17070C" w:rsidRPr="00AE0BB7">
        <w:t xml:space="preserve">31 </w:t>
      </w:r>
      <w:r w:rsidRPr="00AE0BB7">
        <w:rPr>
          <w:cs/>
        </w:rPr>
        <w:t xml:space="preserve">ธันวาคม </w:t>
      </w:r>
      <w:r w:rsidRPr="00AE0BB7">
        <w:t>256</w:t>
      </w:r>
      <w:r w:rsidR="00073467">
        <w:t>3</w:t>
      </w:r>
    </w:p>
    <w:p w14:paraId="0362F70B" w14:textId="06AC0A10" w:rsidR="002C5ECA" w:rsidRDefault="002C5ECA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sz w:val="20"/>
          <w:szCs w:val="20"/>
          <w:cs/>
        </w:rPr>
        <w:br w:type="page"/>
      </w:r>
    </w:p>
    <w:p w14:paraId="2114A2F0" w14:textId="65255117" w:rsidR="00AE0BB7" w:rsidRDefault="00070D56" w:rsidP="002A4B0A">
      <w:pPr>
        <w:pStyle w:val="Ang15"/>
      </w:pPr>
      <w:r w:rsidRPr="00070D56">
        <w:rPr>
          <w:cs/>
        </w:rPr>
        <w:lastRenderedPageBreak/>
        <w:t>กลุ่ม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</w:t>
      </w:r>
      <w:r w:rsidR="00FC7BB2">
        <w:rPr>
          <w:cs/>
        </w:rPr>
        <w:br/>
      </w:r>
      <w:r w:rsidRPr="00070D56">
        <w:rPr>
          <w:cs/>
        </w:rPr>
        <w:t xml:space="preserve">รอบระยะเวลาบัญชีที่เริ่มในหรือหลังวันที่ </w:t>
      </w:r>
      <w:r w:rsidR="00B60D63">
        <w:t>1</w:t>
      </w:r>
      <w:r w:rsidRPr="00070D56">
        <w:rPr>
          <w:cs/>
        </w:rPr>
        <w:t xml:space="preserve"> มกราคม </w:t>
      </w:r>
      <w:r w:rsidR="00B60D63">
        <w:t>2564</w:t>
      </w:r>
      <w:r w:rsidRPr="00070D56">
        <w:rPr>
          <w:cs/>
        </w:rPr>
        <w:t xml:space="preserve"> 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 ทั้งนี้ การถือปฏิบัติดังกล่าวไม่มีผลกระทบอย่างมีสาระสำคัญต่อ</w:t>
      </w:r>
      <w:r w:rsidR="00FC7BB2">
        <w:rPr>
          <w:cs/>
        </w:rPr>
        <w:br/>
      </w:r>
      <w:r w:rsidRPr="00070D56">
        <w:rPr>
          <w:cs/>
        </w:rPr>
        <w:t>งบการเงิน</w:t>
      </w:r>
    </w:p>
    <w:p w14:paraId="23A5B8C0" w14:textId="27AD7126" w:rsidR="00070D56" w:rsidRPr="00070D56" w:rsidRDefault="00070D56" w:rsidP="002A4B0A">
      <w:pPr>
        <w:pStyle w:val="Ang15"/>
        <w:rPr>
          <w:sz w:val="20"/>
          <w:szCs w:val="20"/>
        </w:rPr>
      </w:pPr>
    </w:p>
    <w:p w14:paraId="43DA78A6" w14:textId="3E3238EE" w:rsidR="00070D56" w:rsidRDefault="00070D56" w:rsidP="002A4B0A">
      <w:pPr>
        <w:pStyle w:val="Ang15"/>
      </w:pPr>
      <w:r w:rsidRPr="00070D56">
        <w:rPr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2BD0981D" w14:textId="77777777" w:rsidR="00070D56" w:rsidRPr="002C5ECA" w:rsidRDefault="00070D56" w:rsidP="002A4B0A">
      <w:pPr>
        <w:pStyle w:val="Ang15"/>
        <w:rPr>
          <w:sz w:val="20"/>
          <w:szCs w:val="20"/>
        </w:rPr>
      </w:pPr>
    </w:p>
    <w:p w14:paraId="1EF262F9" w14:textId="71D21B35" w:rsidR="0098712A" w:rsidRPr="00AE0BB7" w:rsidRDefault="00D70079" w:rsidP="00CE0986">
      <w:pPr>
        <w:pStyle w:val="Bo-H2Main"/>
        <w:numPr>
          <w:ilvl w:val="0"/>
          <w:numId w:val="8"/>
        </w:numPr>
        <w:tabs>
          <w:tab w:val="left" w:pos="540"/>
        </w:tabs>
        <w:spacing w:line="240" w:lineRule="auto"/>
        <w:ind w:left="630" w:hanging="630"/>
        <w:contextualSpacing w:val="0"/>
        <w:rPr>
          <w:b w:val="0"/>
          <w:bCs w:val="0"/>
        </w:rPr>
      </w:pPr>
      <w:r w:rsidRPr="00AE0BB7">
        <w:rPr>
          <w:b w:val="0"/>
          <w:bCs w:val="0"/>
          <w:cs/>
        </w:rPr>
        <w:t>การ</w:t>
      </w:r>
      <w:r w:rsidR="00F30368" w:rsidRPr="00AE0BB7">
        <w:rPr>
          <w:rFonts w:hint="cs"/>
          <w:b w:val="0"/>
          <w:bCs w:val="0"/>
          <w:cs/>
        </w:rPr>
        <w:t>ใช้วิจารณญาณ</w:t>
      </w:r>
      <w:r w:rsidR="00301259">
        <w:rPr>
          <w:b w:val="0"/>
          <w:bCs w:val="0"/>
          <w:lang w:val="en-US"/>
        </w:rPr>
        <w:t xml:space="preserve"> </w:t>
      </w:r>
      <w:r w:rsidR="00F30368" w:rsidRPr="00AE0BB7">
        <w:rPr>
          <w:rFonts w:hint="cs"/>
          <w:b w:val="0"/>
          <w:bCs w:val="0"/>
          <w:cs/>
        </w:rPr>
        <w:t>การประมาณการ</w:t>
      </w:r>
      <w:r w:rsidR="00070D56" w:rsidRPr="00070D56">
        <w:rPr>
          <w:b w:val="0"/>
          <w:bCs w:val="0"/>
          <w:cs/>
        </w:rPr>
        <w:t>และนโยบายการบัญชี</w:t>
      </w:r>
    </w:p>
    <w:p w14:paraId="53CB9B4F" w14:textId="505B1DE9" w:rsidR="005C6BB7" w:rsidRPr="002C5ECA" w:rsidRDefault="005C6BB7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529761DD" w14:textId="7E28A10D" w:rsidR="004513E8" w:rsidRPr="00AE0BB7" w:rsidRDefault="004513E8" w:rsidP="004513E8">
      <w:pPr>
        <w:pStyle w:val="Ang15"/>
      </w:pPr>
      <w:r w:rsidRPr="00AE0BB7">
        <w:rPr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AE0BB7">
        <w:t xml:space="preserve">31 </w:t>
      </w:r>
      <w:r w:rsidRPr="00AE0BB7">
        <w:rPr>
          <w:cs/>
        </w:rPr>
        <w:t xml:space="preserve">ธันวาคม </w:t>
      </w:r>
      <w:r w:rsidRPr="00AE0BB7">
        <w:t>256</w:t>
      </w:r>
      <w:r w:rsidR="00995664">
        <w:t>3</w:t>
      </w:r>
    </w:p>
    <w:p w14:paraId="60FD865A" w14:textId="77777777" w:rsidR="00D00D75" w:rsidRPr="002C5ECA" w:rsidRDefault="00D00D75" w:rsidP="00CE0986">
      <w:pPr>
        <w:pStyle w:val="Bo-Blankline"/>
        <w:ind w:right="18"/>
      </w:pPr>
    </w:p>
    <w:p w14:paraId="7918122B" w14:textId="77777777" w:rsidR="00D00D75" w:rsidRPr="00AB7B63" w:rsidRDefault="00D00D75" w:rsidP="00CE0986">
      <w:pPr>
        <w:pStyle w:val="Caption"/>
        <w:ind w:right="18"/>
      </w:pPr>
      <w:r w:rsidRPr="00AB7B63">
        <w:rPr>
          <w:cs/>
        </w:rPr>
        <w:t>การเปลี่ยนแปลงนโยบายการบัญชี</w:t>
      </w:r>
    </w:p>
    <w:p w14:paraId="2B7DF5E8" w14:textId="77777777" w:rsidR="00D00D75" w:rsidRPr="00AB7B63" w:rsidRDefault="00D00D75" w:rsidP="007413D6">
      <w:pPr>
        <w:pStyle w:val="Bo-Blankline"/>
      </w:pPr>
    </w:p>
    <w:p w14:paraId="2FEAE592" w14:textId="5C8B191A" w:rsidR="00DA74F1" w:rsidRPr="00AB7B63" w:rsidRDefault="00070D56" w:rsidP="000C3681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7B63">
        <w:rPr>
          <w:rFonts w:ascii="Angsana New" w:hAnsi="Angsana New"/>
          <w:b/>
          <w:bCs/>
          <w:i/>
          <w:iCs/>
          <w:sz w:val="30"/>
          <w:szCs w:val="30"/>
          <w:cs/>
        </w:rPr>
        <w:t>การเปลี่ยนนโยบายการบันทึกบัญชีเงินลงทุนในบริษัทย่อยในงบการเงินเฉพาะกิจการ</w:t>
      </w:r>
    </w:p>
    <w:p w14:paraId="5F4EF39A" w14:textId="72E45021" w:rsidR="00070D56" w:rsidRPr="00AB7B63" w:rsidRDefault="00070D56" w:rsidP="000C3681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BE3057D" w14:textId="1DCAD763" w:rsidR="00070D56" w:rsidRPr="00AB7B63" w:rsidRDefault="00070D56" w:rsidP="000C368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B7B63">
        <w:rPr>
          <w:rFonts w:ascii="Angsana New" w:hAnsi="Angsana New"/>
          <w:sz w:val="30"/>
          <w:szCs w:val="30"/>
          <w:cs/>
        </w:rPr>
        <w:t xml:space="preserve">บริษัทเปลี่ยนนโยบายการบันทึกบัญชีและการวัดมูลค่าภายหลังของเงินลงทุนในบริษัทย่อยในงบการเงินเฉพาะกิจการ จากเดิมที่บันทึกตามวิธีราคาทุนมาเป็นวิธีส่วนได้เสีย ภายใต้วิธีราคาทุนบริษัทรับรู้บัญชีเงินลงทุนด้วยราคาทุน และเงินปันผลรับจากบริษัทย่อยรับรู้เป็นรายได้ของบริษัท ภายใต้วิธีส่วนได้เสียให้รับรู้รายการเมื่อเริ่มแรกบัญชีของเงินลงทุนในบริษัทย่อยด้วยราคาทุน ต่อมามูลค่าตามบัญชีของเงินลงทุนจะถูกปรับปรุงด้วยส่วนแบ่งกำไรหรือขาดทุน กำไรขาดทุนเบ็ดเสร็จอื่น และเงินปันผลรับ เนื่องจากบริษัทมีการขยายกิจการผ่านการลงทุนในบริษัทย่อย และเชื่อว่าวิธีส่วนได้เสียสะท้อนสิทธิของผู้ถือหุ้นในกำไรหรือขาดทุน กำไรขาดทุนเบ็ดเสร็จอื่น และส่วนของผู้ถือหุ้นสะสมจากบริษัทย่อยได้ดีกว่าวิธีราคาทุน การเปลี่ยนนโยบายการบัญชีดังกล่าวเป็นไปตามมาตรฐานการบัญชีฉบับที่ </w:t>
      </w:r>
      <w:r w:rsidRPr="00AB7B63">
        <w:rPr>
          <w:rFonts w:ascii="Angsana New" w:hAnsi="Angsana New"/>
          <w:sz w:val="30"/>
          <w:szCs w:val="30"/>
        </w:rPr>
        <w:t xml:space="preserve">27 </w:t>
      </w:r>
      <w:r w:rsidRPr="00AB7B63">
        <w:rPr>
          <w:rFonts w:ascii="Angsana New" w:hAnsi="Angsana New"/>
          <w:sz w:val="30"/>
          <w:szCs w:val="30"/>
          <w:cs/>
        </w:rPr>
        <w:t xml:space="preserve">เรื่อง งบการเงินเฉพาะกิจการ โดยบริษัทเริ่มใช้นโยบายการบัญชีนี้ตั้งแต่วันที่ </w:t>
      </w:r>
      <w:r w:rsidRPr="00AB7B63">
        <w:rPr>
          <w:rFonts w:ascii="Angsana New" w:hAnsi="Angsana New"/>
          <w:sz w:val="30"/>
          <w:szCs w:val="30"/>
        </w:rPr>
        <w:t xml:space="preserve">1 </w:t>
      </w:r>
      <w:r w:rsidRPr="00AB7B63">
        <w:rPr>
          <w:rFonts w:ascii="Angsana New" w:hAnsi="Angsana New"/>
          <w:sz w:val="30"/>
          <w:szCs w:val="30"/>
          <w:cs/>
        </w:rPr>
        <w:t xml:space="preserve">มกราคม </w:t>
      </w:r>
      <w:r w:rsidRPr="00AB7B63">
        <w:rPr>
          <w:rFonts w:ascii="Angsana New" w:hAnsi="Angsana New"/>
          <w:sz w:val="30"/>
          <w:szCs w:val="30"/>
        </w:rPr>
        <w:t xml:space="preserve">2563 </w:t>
      </w:r>
      <w:r w:rsidRPr="00AB7B63">
        <w:rPr>
          <w:rFonts w:ascii="Angsana New" w:hAnsi="Angsana New"/>
          <w:sz w:val="30"/>
          <w:szCs w:val="30"/>
          <w:cs/>
        </w:rPr>
        <w:t xml:space="preserve">เป็นต้นไป </w:t>
      </w:r>
      <w:r w:rsidR="00AB7B63" w:rsidRPr="00AB7B63">
        <w:rPr>
          <w:rFonts w:ascii="Angsana New" w:hAnsi="Angsana New" w:hint="cs"/>
          <w:sz w:val="30"/>
          <w:szCs w:val="30"/>
          <w:cs/>
        </w:rPr>
        <w:t xml:space="preserve">ผลกระทบต่องบการเงินสำหรับงวดสามเดือนสิ้นสุดวันที่ </w:t>
      </w:r>
      <w:r w:rsidR="00AB7B63" w:rsidRPr="00AB7B63">
        <w:rPr>
          <w:rFonts w:ascii="Angsana New" w:hAnsi="Angsana New"/>
          <w:sz w:val="30"/>
          <w:szCs w:val="30"/>
        </w:rPr>
        <w:t xml:space="preserve">31 </w:t>
      </w:r>
      <w:r w:rsidR="00AB7B63" w:rsidRPr="00AB7B6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AB7B63" w:rsidRPr="00AB7B63">
        <w:rPr>
          <w:rFonts w:ascii="Angsana New" w:hAnsi="Angsana New"/>
          <w:sz w:val="30"/>
          <w:szCs w:val="30"/>
          <w:lang w:val="en-US"/>
        </w:rPr>
        <w:t xml:space="preserve">2563 </w:t>
      </w:r>
      <w:r w:rsidR="00AB7B63" w:rsidRPr="00AB7B63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14:paraId="7F5B8567" w14:textId="47F9B003" w:rsidR="00070D56" w:rsidRDefault="00070D56" w:rsidP="000C3681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0E23702" w14:textId="1165325A" w:rsidR="00070D56" w:rsidRDefault="00070D56" w:rsidP="000C3681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2496C60" w14:textId="77777777" w:rsidR="00070D56" w:rsidRPr="00070D56" w:rsidRDefault="00070D56" w:rsidP="000C3681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0376CD75" w14:textId="05CF9C3C" w:rsidR="00DA74F1" w:rsidRDefault="00DA74F1">
      <w:pPr>
        <w:spacing w:line="240" w:lineRule="auto"/>
      </w:pPr>
      <w:r>
        <w:rPr>
          <w:cs/>
        </w:rPr>
        <w:br w:type="page"/>
      </w:r>
    </w:p>
    <w:tbl>
      <w:tblPr>
        <w:tblW w:w="9180" w:type="dxa"/>
        <w:tblInd w:w="450" w:type="dxa"/>
        <w:tblLayout w:type="fixed"/>
        <w:tblLook w:val="0600" w:firstRow="0" w:lastRow="0" w:firstColumn="0" w:lastColumn="0" w:noHBand="1" w:noVBand="1"/>
      </w:tblPr>
      <w:tblGrid>
        <w:gridCol w:w="4320"/>
        <w:gridCol w:w="1440"/>
        <w:gridCol w:w="270"/>
        <w:gridCol w:w="1440"/>
        <w:gridCol w:w="270"/>
        <w:gridCol w:w="1440"/>
      </w:tblGrid>
      <w:tr w:rsidR="00DE01F3" w:rsidRPr="00AB7B63" w14:paraId="6FB70757" w14:textId="77777777" w:rsidTr="003E28B6">
        <w:trPr>
          <w:trHeight w:val="230"/>
        </w:trPr>
        <w:tc>
          <w:tcPr>
            <w:tcW w:w="4320" w:type="dxa"/>
            <w:shd w:val="clear" w:color="auto" w:fill="auto"/>
            <w:vAlign w:val="bottom"/>
          </w:tcPr>
          <w:p w14:paraId="2B779CBF" w14:textId="77777777" w:rsidR="00DE01F3" w:rsidRPr="00AB7B63" w:rsidRDefault="00DE01F3" w:rsidP="006D5F51">
            <w:pPr>
              <w:jc w:val="thaiDistribute"/>
              <w:rPr>
                <w:rFonts w:asciiTheme="majorBidi" w:eastAsia="Arial Unicode MS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shd w:val="clear" w:color="auto" w:fill="auto"/>
          </w:tcPr>
          <w:p w14:paraId="26C50755" w14:textId="77777777" w:rsidR="00DE01F3" w:rsidRPr="00AB7B63" w:rsidRDefault="00DE01F3" w:rsidP="006D5F51">
            <w:pPr>
              <w:tabs>
                <w:tab w:val="left" w:pos="1152"/>
              </w:tabs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01F3" w:rsidRPr="00AB7B63" w14:paraId="78D81C8F" w14:textId="77777777" w:rsidTr="003E28B6">
        <w:trPr>
          <w:trHeight w:val="128"/>
        </w:trPr>
        <w:tc>
          <w:tcPr>
            <w:tcW w:w="4320" w:type="dxa"/>
            <w:shd w:val="clear" w:color="auto" w:fill="auto"/>
            <w:vAlign w:val="bottom"/>
          </w:tcPr>
          <w:p w14:paraId="5BA18F09" w14:textId="77777777" w:rsidR="00DE01F3" w:rsidRPr="00AB7B63" w:rsidRDefault="00DE01F3" w:rsidP="006D5F51">
            <w:pPr>
              <w:jc w:val="thaiDistribute"/>
              <w:rPr>
                <w:rFonts w:asciiTheme="majorBidi" w:eastAsia="Arial Unicode MS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shd w:val="clear" w:color="auto" w:fill="auto"/>
          </w:tcPr>
          <w:p w14:paraId="5FF944FA" w14:textId="0F5ED181" w:rsidR="00DE01F3" w:rsidRPr="00AB7B63" w:rsidRDefault="00DE01F3" w:rsidP="006D5F51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30"/>
                <w:szCs w:val="30"/>
                <w:lang w:val="en-US"/>
              </w:rPr>
            </w:pPr>
            <w:r w:rsidRPr="00AB7B6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AB7B6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สามเดือน</w:t>
            </w:r>
            <w:r w:rsidRPr="00AB7B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  <w:r w:rsidRPr="00AB7B6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B7B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AB7B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DE01F3" w:rsidRPr="00AB7B63" w14:paraId="238773A6" w14:textId="77777777" w:rsidTr="003E28B6">
        <w:trPr>
          <w:trHeight w:val="588"/>
        </w:trPr>
        <w:tc>
          <w:tcPr>
            <w:tcW w:w="4320" w:type="dxa"/>
            <w:shd w:val="clear" w:color="auto" w:fill="auto"/>
            <w:vAlign w:val="bottom"/>
          </w:tcPr>
          <w:p w14:paraId="15CC8FD0" w14:textId="77777777" w:rsidR="00DE01F3" w:rsidRPr="00AB7B63" w:rsidRDefault="00DE01F3" w:rsidP="006D5F51">
            <w:pPr>
              <w:jc w:val="thaiDistribute"/>
              <w:rPr>
                <w:rFonts w:asciiTheme="majorBidi" w:eastAsia="Arial Unicode MS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3B5EDC3" w14:textId="5936525A" w:rsidR="00DE01F3" w:rsidRPr="00AB7B63" w:rsidRDefault="00DE01F3" w:rsidP="00AB7B63">
            <w:pPr>
              <w:ind w:left="-110" w:right="-110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270" w:type="dxa"/>
            <w:shd w:val="clear" w:color="auto" w:fill="auto"/>
          </w:tcPr>
          <w:p w14:paraId="556F2B74" w14:textId="77777777" w:rsidR="00DE01F3" w:rsidRPr="00AB7B63" w:rsidRDefault="00DE01F3" w:rsidP="006D5F51">
            <w:pPr>
              <w:ind w:left="-114" w:right="-108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E2E446" w14:textId="77777777" w:rsidR="00DE01F3" w:rsidRPr="00AB7B63" w:rsidRDefault="00DE01F3" w:rsidP="00AB7B63">
            <w:pPr>
              <w:ind w:left="-20" w:right="-72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  <w:t>ผลกระทบรายการปรับปรุง</w:t>
            </w:r>
          </w:p>
        </w:tc>
        <w:tc>
          <w:tcPr>
            <w:tcW w:w="270" w:type="dxa"/>
            <w:shd w:val="clear" w:color="auto" w:fill="auto"/>
          </w:tcPr>
          <w:p w14:paraId="2F5C10D2" w14:textId="77777777" w:rsidR="00DE01F3" w:rsidRPr="00AB7B63" w:rsidRDefault="00DE01F3" w:rsidP="006D5F51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FE1563" w14:textId="77777777" w:rsidR="00DE01F3" w:rsidRPr="00AB7B63" w:rsidRDefault="00DE01F3" w:rsidP="00AB7B63">
            <w:pPr>
              <w:ind w:left="-110" w:right="-72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  <w:t>ปรับปรุงใหม่</w:t>
            </w:r>
          </w:p>
        </w:tc>
      </w:tr>
      <w:tr w:rsidR="00DE01F3" w:rsidRPr="00AB7B63" w14:paraId="7E5A6DE8" w14:textId="77777777" w:rsidTr="003E28B6">
        <w:trPr>
          <w:trHeight w:val="242"/>
        </w:trPr>
        <w:tc>
          <w:tcPr>
            <w:tcW w:w="4320" w:type="dxa"/>
            <w:shd w:val="clear" w:color="auto" w:fill="auto"/>
          </w:tcPr>
          <w:p w14:paraId="1E6C6460" w14:textId="77777777" w:rsidR="00DE01F3" w:rsidRPr="00AB7B63" w:rsidRDefault="00DE01F3" w:rsidP="006D5F51">
            <w:pPr>
              <w:jc w:val="thaiDistribute"/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  <w:lang w:bidi="ar-SA"/>
              </w:rPr>
            </w:pPr>
          </w:p>
        </w:tc>
        <w:tc>
          <w:tcPr>
            <w:tcW w:w="4860" w:type="dxa"/>
            <w:gridSpan w:val="5"/>
            <w:shd w:val="clear" w:color="auto" w:fill="auto"/>
          </w:tcPr>
          <w:p w14:paraId="3F536BC6" w14:textId="77777777" w:rsidR="00DE01F3" w:rsidRPr="00AB7B63" w:rsidRDefault="00DE01F3" w:rsidP="006D5F51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i/>
                <w:iCs/>
                <w:sz w:val="30"/>
                <w:szCs w:val="30"/>
                <w:rtl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01F3" w:rsidRPr="00AB7B63" w14:paraId="02134F89" w14:textId="77777777" w:rsidTr="003E28B6">
        <w:trPr>
          <w:trHeight w:val="284"/>
        </w:trPr>
        <w:tc>
          <w:tcPr>
            <w:tcW w:w="4320" w:type="dxa"/>
            <w:shd w:val="clear" w:color="auto" w:fill="auto"/>
          </w:tcPr>
          <w:p w14:paraId="20933327" w14:textId="77777777" w:rsidR="00DE01F3" w:rsidRPr="00AB7B63" w:rsidRDefault="00DE01F3" w:rsidP="006D5F51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1E3004" w14:textId="77777777" w:rsidR="00DE01F3" w:rsidRPr="00AB7B63" w:rsidRDefault="00DE01F3" w:rsidP="00DE01F3">
            <w:pPr>
              <w:tabs>
                <w:tab w:val="decimal" w:pos="774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24E2EC" w14:textId="77777777" w:rsidR="00DE01F3" w:rsidRPr="00AB7B63" w:rsidRDefault="00DE01F3" w:rsidP="00DE01F3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9222691" w14:textId="77777777" w:rsidR="00DE01F3" w:rsidRPr="00AB7B63" w:rsidRDefault="00DE01F3" w:rsidP="00DE01F3">
            <w:pPr>
              <w:tabs>
                <w:tab w:val="decimal" w:pos="68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2E504F" w14:textId="77777777" w:rsidR="00DE01F3" w:rsidRPr="00AB7B63" w:rsidRDefault="00DE01F3" w:rsidP="00DE01F3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1CBCA0F" w14:textId="77777777" w:rsidR="00DE01F3" w:rsidRPr="00AB7B63" w:rsidRDefault="00DE01F3" w:rsidP="00DE01F3">
            <w:pPr>
              <w:tabs>
                <w:tab w:val="decimal" w:pos="774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</w:tr>
      <w:tr w:rsidR="00700F5F" w:rsidRPr="00AB7B63" w14:paraId="31418C4D" w14:textId="77777777" w:rsidTr="003E28B6">
        <w:trPr>
          <w:trHeight w:val="284"/>
        </w:trPr>
        <w:tc>
          <w:tcPr>
            <w:tcW w:w="4320" w:type="dxa"/>
            <w:shd w:val="clear" w:color="auto" w:fill="auto"/>
          </w:tcPr>
          <w:p w14:paraId="5FC33AB6" w14:textId="77777777" w:rsidR="00700F5F" w:rsidRPr="00AB7B63" w:rsidRDefault="00700F5F" w:rsidP="00700F5F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ส่วนแบ่งกำไรของบริษัทย่อยที่ใช้วิธีส่วนได้เสีย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B03660" w14:textId="5ED794FF" w:rsidR="00700F5F" w:rsidRPr="00AB7B63" w:rsidRDefault="00700F5F" w:rsidP="00700F5F">
            <w:pPr>
              <w:spacing w:line="240" w:lineRule="atLeast"/>
              <w:ind w:left="-110" w:right="-108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B7B63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22EE0D" w14:textId="77777777" w:rsidR="00700F5F" w:rsidRPr="00AB7B63" w:rsidRDefault="00700F5F" w:rsidP="00700F5F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5130ECA" w14:textId="33769735" w:rsidR="00700F5F" w:rsidRPr="00AB7B63" w:rsidRDefault="00700F5F" w:rsidP="00592051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B7B63">
              <w:rPr>
                <w:rFonts w:asciiTheme="majorBidi" w:eastAsia="Arial Unicode MS" w:hAnsiTheme="majorBidi" w:cstheme="majorBidi"/>
                <w:sz w:val="30"/>
                <w:szCs w:val="30"/>
              </w:rPr>
              <w:t>1,794</w:t>
            </w:r>
          </w:p>
        </w:tc>
        <w:tc>
          <w:tcPr>
            <w:tcW w:w="270" w:type="dxa"/>
            <w:shd w:val="clear" w:color="auto" w:fill="auto"/>
          </w:tcPr>
          <w:p w14:paraId="472B1959" w14:textId="77777777" w:rsidR="00700F5F" w:rsidRPr="00AB7B63" w:rsidRDefault="00700F5F" w:rsidP="00700F5F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B784D7D" w14:textId="721404DE" w:rsidR="00700F5F" w:rsidRPr="00AB7B63" w:rsidRDefault="00700F5F" w:rsidP="00592051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B7B63">
              <w:rPr>
                <w:rFonts w:asciiTheme="majorBidi" w:eastAsia="Arial Unicode MS" w:hAnsiTheme="majorBidi" w:cstheme="majorBidi"/>
                <w:sz w:val="30"/>
                <w:szCs w:val="30"/>
              </w:rPr>
              <w:t>1,794</w:t>
            </w:r>
          </w:p>
        </w:tc>
      </w:tr>
      <w:tr w:rsidR="00700F5F" w:rsidRPr="00AB7B63" w14:paraId="73E0A7BE" w14:textId="77777777" w:rsidTr="003E28B6">
        <w:trPr>
          <w:trHeight w:val="284"/>
        </w:trPr>
        <w:tc>
          <w:tcPr>
            <w:tcW w:w="4320" w:type="dxa"/>
            <w:shd w:val="clear" w:color="auto" w:fill="auto"/>
          </w:tcPr>
          <w:p w14:paraId="64AE9E06" w14:textId="4AF5687E" w:rsidR="00700F5F" w:rsidRPr="006B7D14" w:rsidRDefault="00700F5F" w:rsidP="00700F5F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  <w:lang w:val="en-US"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กำไรสำหรับ</w:t>
            </w:r>
            <w:r w:rsidR="006B7D14">
              <w:rPr>
                <w:rFonts w:asciiTheme="majorBidi" w:eastAsia="Arial Unicode MS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12D24" w14:textId="1BD79D56" w:rsidR="00700F5F" w:rsidRPr="00AB7B63" w:rsidRDefault="00700F5F" w:rsidP="00700F5F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965,334</w:t>
            </w:r>
          </w:p>
        </w:tc>
        <w:tc>
          <w:tcPr>
            <w:tcW w:w="270" w:type="dxa"/>
            <w:shd w:val="clear" w:color="auto" w:fill="auto"/>
          </w:tcPr>
          <w:p w14:paraId="545D7334" w14:textId="77777777" w:rsidR="00700F5F" w:rsidRPr="00AB7B63" w:rsidRDefault="00700F5F" w:rsidP="00700F5F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9636A" w14:textId="7C6CB4AF" w:rsidR="00700F5F" w:rsidRPr="00AB7B63" w:rsidRDefault="00700F5F" w:rsidP="00592051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1,794</w:t>
            </w:r>
          </w:p>
        </w:tc>
        <w:tc>
          <w:tcPr>
            <w:tcW w:w="270" w:type="dxa"/>
            <w:shd w:val="clear" w:color="auto" w:fill="auto"/>
          </w:tcPr>
          <w:p w14:paraId="0907A4F7" w14:textId="77777777" w:rsidR="00700F5F" w:rsidRPr="00AB7B63" w:rsidRDefault="00700F5F" w:rsidP="00700F5F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047D7" w14:textId="1CAB4F16" w:rsidR="00700F5F" w:rsidRPr="00AB7B63" w:rsidRDefault="00700F5F" w:rsidP="00592051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967,128</w:t>
            </w:r>
          </w:p>
        </w:tc>
      </w:tr>
      <w:tr w:rsidR="00700F5F" w:rsidRPr="00AB7B63" w14:paraId="4D1763DB" w14:textId="77777777" w:rsidTr="003E28B6">
        <w:trPr>
          <w:trHeight w:val="284"/>
        </w:trPr>
        <w:tc>
          <w:tcPr>
            <w:tcW w:w="4320" w:type="dxa"/>
            <w:shd w:val="clear" w:color="auto" w:fill="auto"/>
          </w:tcPr>
          <w:p w14:paraId="0C901D69" w14:textId="1BF720DD" w:rsidR="00700F5F" w:rsidRPr="00AB7B63" w:rsidRDefault="00700F5F" w:rsidP="00700F5F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50284" w14:textId="77777777" w:rsidR="00700F5F" w:rsidRPr="00AB7B63" w:rsidRDefault="00700F5F" w:rsidP="00700F5F">
            <w:pPr>
              <w:tabs>
                <w:tab w:val="decimal" w:pos="774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FE2C5E" w14:textId="77777777" w:rsidR="00700F5F" w:rsidRPr="00AB7B63" w:rsidRDefault="00700F5F" w:rsidP="00700F5F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F8BE49" w14:textId="77777777" w:rsidR="00700F5F" w:rsidRPr="00AB7B63" w:rsidRDefault="00700F5F" w:rsidP="00592051">
            <w:pPr>
              <w:tabs>
                <w:tab w:val="decimal" w:pos="680"/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A8A979" w14:textId="77777777" w:rsidR="00700F5F" w:rsidRPr="00AB7B63" w:rsidRDefault="00700F5F" w:rsidP="00700F5F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7A4E36" w14:textId="77777777" w:rsidR="00700F5F" w:rsidRPr="00AB7B63" w:rsidRDefault="00700F5F" w:rsidP="00592051">
            <w:pPr>
              <w:tabs>
                <w:tab w:val="decimal" w:pos="774"/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</w:tr>
      <w:tr w:rsidR="00700F5F" w:rsidRPr="00AB7B63" w14:paraId="69C4A72B" w14:textId="77777777" w:rsidTr="003E28B6">
        <w:trPr>
          <w:trHeight w:val="284"/>
        </w:trPr>
        <w:tc>
          <w:tcPr>
            <w:tcW w:w="4320" w:type="dxa"/>
            <w:shd w:val="clear" w:color="auto" w:fill="auto"/>
          </w:tcPr>
          <w:p w14:paraId="155E9450" w14:textId="1414C29F" w:rsidR="00700F5F" w:rsidRPr="00AB7B63" w:rsidRDefault="00700F5F" w:rsidP="00592051">
            <w:pPr>
              <w:tabs>
                <w:tab w:val="left" w:pos="2563"/>
                <w:tab w:val="right" w:pos="8306"/>
              </w:tabs>
              <w:ind w:left="250" w:right="-111" w:hanging="250"/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ส่วนแบ่งกำไรเบ็ดเสร็จอื่นของบริษัทย่อยตาม</w:t>
            </w:r>
            <w:r w:rsidR="00801F14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</w:rPr>
              <w:br/>
            </w:r>
            <w:r w:rsidRPr="00AB7B63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6C8D0A" w14:textId="39BB9E85" w:rsidR="00700F5F" w:rsidRPr="00AB7B63" w:rsidRDefault="00700F5F" w:rsidP="00700F5F">
            <w:pPr>
              <w:spacing w:line="240" w:lineRule="atLeast"/>
              <w:ind w:left="-110" w:right="-108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B7B63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6B9984" w14:textId="77777777" w:rsidR="00700F5F" w:rsidRPr="00AB7B63" w:rsidRDefault="00700F5F" w:rsidP="00700F5F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13635C6" w14:textId="77777777" w:rsidR="00592051" w:rsidRDefault="00592051" w:rsidP="00592051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  <w:p w14:paraId="65ED3178" w14:textId="3FC0C444" w:rsidR="00700F5F" w:rsidRPr="00AB7B63" w:rsidRDefault="00700F5F" w:rsidP="00592051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B7B63">
              <w:rPr>
                <w:rFonts w:asciiTheme="majorBidi" w:eastAsia="Arial Unicode MS" w:hAnsiTheme="majorBidi" w:cstheme="majorBidi"/>
                <w:sz w:val="30"/>
                <w:szCs w:val="30"/>
              </w:rPr>
              <w:t>197</w:t>
            </w:r>
          </w:p>
        </w:tc>
        <w:tc>
          <w:tcPr>
            <w:tcW w:w="270" w:type="dxa"/>
            <w:shd w:val="clear" w:color="auto" w:fill="auto"/>
          </w:tcPr>
          <w:p w14:paraId="578FC499" w14:textId="77777777" w:rsidR="00700F5F" w:rsidRPr="00AB7B63" w:rsidRDefault="00700F5F" w:rsidP="00700F5F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01EE1CE" w14:textId="77777777" w:rsidR="00592051" w:rsidRDefault="00592051" w:rsidP="00592051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  <w:p w14:paraId="41761306" w14:textId="77B9DB4C" w:rsidR="00700F5F" w:rsidRPr="00AB7B63" w:rsidRDefault="00700F5F" w:rsidP="00592051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B7B63">
              <w:rPr>
                <w:rFonts w:asciiTheme="majorBidi" w:eastAsia="Arial Unicode MS" w:hAnsiTheme="majorBidi" w:cstheme="majorBidi"/>
                <w:sz w:val="30"/>
                <w:szCs w:val="30"/>
              </w:rPr>
              <w:t>197</w:t>
            </w:r>
          </w:p>
        </w:tc>
      </w:tr>
      <w:tr w:rsidR="00700F5F" w:rsidRPr="00AB7B63" w14:paraId="6C1D2197" w14:textId="77777777" w:rsidTr="003E28B6">
        <w:trPr>
          <w:trHeight w:val="284"/>
        </w:trPr>
        <w:tc>
          <w:tcPr>
            <w:tcW w:w="4320" w:type="dxa"/>
            <w:shd w:val="clear" w:color="auto" w:fill="auto"/>
          </w:tcPr>
          <w:p w14:paraId="41205EA1" w14:textId="6E9242F2" w:rsidR="00700F5F" w:rsidRPr="00AB7B63" w:rsidRDefault="00700F5F" w:rsidP="00592051">
            <w:pPr>
              <w:tabs>
                <w:tab w:val="left" w:pos="2563"/>
                <w:tab w:val="right" w:pos="8306"/>
              </w:tabs>
              <w:ind w:left="160" w:right="-111" w:hanging="160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กำไร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 xml:space="preserve"> (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ขาดทุน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 xml:space="preserve">) 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เบ็ดเสร็จอื่นสำหรับ</w:t>
            </w:r>
            <w:r w:rsidR="00592051">
              <w:rPr>
                <w:rFonts w:asciiTheme="majorBidi" w:eastAsia="Arial Unicode MS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งวด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="00592051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br/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 xml:space="preserve">- 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สุทธิจากภาษีจากภาษีเงินได้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DB1877" w14:textId="21D08A12" w:rsidR="00700F5F" w:rsidRPr="00592051" w:rsidRDefault="00700F5F" w:rsidP="00700F5F">
            <w:pPr>
              <w:spacing w:line="240" w:lineRule="atLeast"/>
              <w:ind w:left="-110" w:right="-108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592051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4635C5" w14:textId="77777777" w:rsidR="00700F5F" w:rsidRPr="00592051" w:rsidRDefault="00700F5F" w:rsidP="00700F5F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4DD01" w14:textId="77777777" w:rsidR="00592051" w:rsidRPr="00592051" w:rsidRDefault="00592051" w:rsidP="00592051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  <w:p w14:paraId="2989844F" w14:textId="2BC96498" w:rsidR="00700F5F" w:rsidRPr="00592051" w:rsidRDefault="00700F5F" w:rsidP="00592051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592051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197</w:t>
            </w:r>
          </w:p>
        </w:tc>
        <w:tc>
          <w:tcPr>
            <w:tcW w:w="270" w:type="dxa"/>
            <w:shd w:val="clear" w:color="auto" w:fill="auto"/>
          </w:tcPr>
          <w:p w14:paraId="1BA597F4" w14:textId="77777777" w:rsidR="00700F5F" w:rsidRPr="00592051" w:rsidRDefault="00700F5F" w:rsidP="00700F5F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F6C73" w14:textId="77777777" w:rsidR="00592051" w:rsidRDefault="00592051" w:rsidP="00592051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  <w:p w14:paraId="3AC32988" w14:textId="3066F8B1" w:rsidR="00700F5F" w:rsidRPr="00592051" w:rsidRDefault="00700F5F" w:rsidP="00592051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592051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197</w:t>
            </w:r>
          </w:p>
        </w:tc>
      </w:tr>
      <w:tr w:rsidR="00700F5F" w:rsidRPr="00AB7B63" w14:paraId="2127D615" w14:textId="77777777" w:rsidTr="003E28B6">
        <w:trPr>
          <w:trHeight w:val="284"/>
        </w:trPr>
        <w:tc>
          <w:tcPr>
            <w:tcW w:w="4320" w:type="dxa"/>
            <w:shd w:val="clear" w:color="auto" w:fill="auto"/>
          </w:tcPr>
          <w:p w14:paraId="349EA03B" w14:textId="58598F30" w:rsidR="00700F5F" w:rsidRPr="00AB7B63" w:rsidRDefault="00700F5F" w:rsidP="00700F5F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กำไร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 xml:space="preserve"> (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ขาดทุน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 xml:space="preserve">) 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เบ็ดเสร็จรวมสำหรับ</w:t>
            </w:r>
            <w:r w:rsidR="00592051">
              <w:rPr>
                <w:rFonts w:asciiTheme="majorBidi" w:eastAsia="Arial Unicode MS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5D35F" w14:textId="0BEDE57E" w:rsidR="00700F5F" w:rsidRPr="00AB7B63" w:rsidRDefault="00700F5F" w:rsidP="00700F5F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965,334</w:t>
            </w:r>
          </w:p>
        </w:tc>
        <w:tc>
          <w:tcPr>
            <w:tcW w:w="270" w:type="dxa"/>
            <w:shd w:val="clear" w:color="auto" w:fill="auto"/>
          </w:tcPr>
          <w:p w14:paraId="773AB87A" w14:textId="77777777" w:rsidR="00700F5F" w:rsidRPr="00AB7B63" w:rsidRDefault="00700F5F" w:rsidP="00700F5F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41FC7" w14:textId="74EB62DE" w:rsidR="00700F5F" w:rsidRPr="00AB7B63" w:rsidRDefault="00700F5F" w:rsidP="00592051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1,991</w:t>
            </w:r>
          </w:p>
        </w:tc>
        <w:tc>
          <w:tcPr>
            <w:tcW w:w="270" w:type="dxa"/>
            <w:shd w:val="clear" w:color="auto" w:fill="auto"/>
          </w:tcPr>
          <w:p w14:paraId="5903C7B8" w14:textId="77777777" w:rsidR="00700F5F" w:rsidRPr="00AB7B63" w:rsidRDefault="00700F5F" w:rsidP="00700F5F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1C10E" w14:textId="5900C539" w:rsidR="00700F5F" w:rsidRPr="00AB7B63" w:rsidRDefault="00700F5F" w:rsidP="00592051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967,325</w:t>
            </w:r>
          </w:p>
        </w:tc>
      </w:tr>
      <w:tr w:rsidR="00700F5F" w:rsidRPr="00AB7B63" w14:paraId="27091C40" w14:textId="77777777" w:rsidTr="003E28B6">
        <w:trPr>
          <w:trHeight w:val="284"/>
        </w:trPr>
        <w:tc>
          <w:tcPr>
            <w:tcW w:w="4320" w:type="dxa"/>
            <w:shd w:val="clear" w:color="auto" w:fill="auto"/>
          </w:tcPr>
          <w:p w14:paraId="104CAC9D" w14:textId="77777777" w:rsidR="00700F5F" w:rsidRPr="00AB7B63" w:rsidRDefault="00700F5F" w:rsidP="00700F5F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 xml:space="preserve">กำไรต่อหุ้น 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>(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ขั้นพื้นฐาน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>) (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บาท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86BEDD" w14:textId="4EEA09B4" w:rsidR="00700F5F" w:rsidRPr="00AB7B63" w:rsidRDefault="00700F5F" w:rsidP="00AB7B63">
            <w:pPr>
              <w:tabs>
                <w:tab w:val="decimal" w:pos="70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0.115</w:t>
            </w:r>
          </w:p>
        </w:tc>
        <w:tc>
          <w:tcPr>
            <w:tcW w:w="270" w:type="dxa"/>
            <w:shd w:val="clear" w:color="auto" w:fill="auto"/>
          </w:tcPr>
          <w:p w14:paraId="145512D8" w14:textId="77777777" w:rsidR="00700F5F" w:rsidRPr="00AB7B63" w:rsidRDefault="00700F5F" w:rsidP="00700F5F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C0AF81" w14:textId="053CD32A" w:rsidR="00700F5F" w:rsidRPr="00AB7B63" w:rsidRDefault="00700F5F" w:rsidP="00592051">
            <w:pPr>
              <w:tabs>
                <w:tab w:val="right" w:pos="8306"/>
              </w:tabs>
              <w:ind w:left="-110" w:right="-110"/>
              <w:jc w:val="center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19A2D5" w14:textId="77777777" w:rsidR="00700F5F" w:rsidRPr="00AB7B63" w:rsidRDefault="00700F5F" w:rsidP="00700F5F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889D59" w14:textId="1DB1FE13" w:rsidR="00700F5F" w:rsidRPr="00AB7B63" w:rsidRDefault="00700F5F" w:rsidP="00592051">
            <w:pPr>
              <w:tabs>
                <w:tab w:val="decimal" w:pos="70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>0.115</w:t>
            </w:r>
          </w:p>
        </w:tc>
      </w:tr>
    </w:tbl>
    <w:p w14:paraId="0DDADB1E" w14:textId="1EEB6B21" w:rsidR="00DE01F3" w:rsidRDefault="00DE01F3" w:rsidP="00DE01F3">
      <w:pPr>
        <w:pStyle w:val="Caption"/>
        <w:numPr>
          <w:ilvl w:val="0"/>
          <w:numId w:val="0"/>
        </w:numPr>
        <w:ind w:left="540"/>
        <w:rPr>
          <w:cs/>
        </w:rPr>
      </w:pPr>
    </w:p>
    <w:p w14:paraId="48798DD4" w14:textId="77777777" w:rsidR="00DE01F3" w:rsidRDefault="00DE01F3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cs/>
        </w:rPr>
        <w:br w:type="page"/>
      </w:r>
    </w:p>
    <w:p w14:paraId="5063C9D6" w14:textId="30CEF006" w:rsidR="007B2482" w:rsidRPr="00AE0BB7" w:rsidRDefault="0000702A" w:rsidP="00435278">
      <w:pPr>
        <w:pStyle w:val="Caption"/>
        <w:rPr>
          <w:cs/>
        </w:rPr>
      </w:pPr>
      <w:r w:rsidRPr="00AE0BB7">
        <w:rPr>
          <w:rFonts w:hint="cs"/>
          <w:cs/>
        </w:rPr>
        <w:lastRenderedPageBreak/>
        <w:t>บุคคลหรือ</w:t>
      </w:r>
      <w:r w:rsidR="007B2482" w:rsidRPr="00AE0BB7">
        <w:rPr>
          <w:cs/>
        </w:rPr>
        <w:t>กิจการที่เกี่ยวข้องกัน</w:t>
      </w:r>
    </w:p>
    <w:p w14:paraId="1F42FC6C" w14:textId="77777777" w:rsidR="00CF2B36" w:rsidRPr="00E003FB" w:rsidRDefault="00CF2B36" w:rsidP="00435278">
      <w:pPr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44A1CD96" w14:textId="76D9FE29" w:rsidR="005950A8" w:rsidRDefault="00F9576F" w:rsidP="00F9576F">
      <w:pPr>
        <w:pStyle w:val="Bo-Blankline"/>
        <w:jc w:val="thaiDistribute"/>
        <w:rPr>
          <w:b/>
          <w:spacing w:val="10"/>
          <w:sz w:val="30"/>
          <w:szCs w:val="30"/>
          <w:lang w:eastAsia="en-US"/>
        </w:rPr>
      </w:pPr>
      <w:r w:rsidRPr="00F9576F">
        <w:rPr>
          <w:b/>
          <w:spacing w:val="10"/>
          <w:sz w:val="30"/>
          <w:szCs w:val="30"/>
          <w:cs/>
          <w:lang w:eastAsia="en-US"/>
        </w:rPr>
        <w:t xml:space="preserve">ความสัมพันธ์ที่มีกับบริษัทย่อย ได้เปิดเผยในหมายเหตุข้อ </w:t>
      </w:r>
      <w:r w:rsidRPr="00F9576F">
        <w:rPr>
          <w:bCs/>
          <w:spacing w:val="10"/>
          <w:sz w:val="30"/>
          <w:szCs w:val="30"/>
          <w:lang w:eastAsia="en-US"/>
        </w:rPr>
        <w:t>6</w:t>
      </w:r>
      <w:r w:rsidRPr="00F9576F">
        <w:rPr>
          <w:b/>
          <w:spacing w:val="10"/>
          <w:sz w:val="30"/>
          <w:szCs w:val="30"/>
          <w:cs/>
          <w:lang w:eastAsia="en-US"/>
        </w:rPr>
        <w:t xml:space="preserve"> ผู้บริหารคนสำคัญ บุคคลหรือกิจการอื่นที่เกี่ยวข้องกันที่มีรายการระหว่างกันที่มีนัยสำคัญกับกลุ่มบริษัท ในระหว่าง</w:t>
      </w:r>
      <w:r w:rsidR="00093A89">
        <w:rPr>
          <w:rFonts w:hint="cs"/>
          <w:b/>
          <w:spacing w:val="10"/>
          <w:sz w:val="30"/>
          <w:szCs w:val="30"/>
          <w:cs/>
          <w:lang w:eastAsia="en-US"/>
        </w:rPr>
        <w:t>งวด</w:t>
      </w:r>
      <w:r w:rsidRPr="00F9576F">
        <w:rPr>
          <w:b/>
          <w:spacing w:val="10"/>
          <w:sz w:val="30"/>
          <w:szCs w:val="30"/>
          <w:cs/>
          <w:lang w:eastAsia="en-US"/>
        </w:rPr>
        <w:t>มีดังต่อไปนี้</w:t>
      </w:r>
    </w:p>
    <w:p w14:paraId="27F50D62" w14:textId="77777777" w:rsidR="00F9576F" w:rsidRPr="00E003FB" w:rsidRDefault="00F9576F" w:rsidP="002876CE">
      <w:pPr>
        <w:pStyle w:val="Bo-Blankline"/>
        <w:ind w:left="0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954"/>
        <w:gridCol w:w="3906"/>
      </w:tblGrid>
      <w:tr w:rsidR="002244ED" w:rsidRPr="00F63BCB" w14:paraId="0DD8A9FB" w14:textId="77777777" w:rsidTr="00761E12">
        <w:trPr>
          <w:trHeight w:val="20"/>
          <w:tblHeader/>
        </w:trPr>
        <w:tc>
          <w:tcPr>
            <w:tcW w:w="4320" w:type="dxa"/>
            <w:shd w:val="clear" w:color="auto" w:fill="auto"/>
          </w:tcPr>
          <w:p w14:paraId="0E58D68D" w14:textId="77777777" w:rsidR="002244ED" w:rsidRPr="00F63BCB" w:rsidRDefault="00086B7B" w:rsidP="005950A8">
            <w:pPr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3BCB">
              <w:br w:type="page"/>
            </w:r>
            <w:r w:rsidR="002244ED" w:rsidRPr="00F63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954" w:type="dxa"/>
            <w:shd w:val="clear" w:color="auto" w:fill="auto"/>
          </w:tcPr>
          <w:p w14:paraId="0F197736" w14:textId="77777777" w:rsidR="00761E12" w:rsidRDefault="002244ED" w:rsidP="002244E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3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</w:p>
          <w:p w14:paraId="012B97A6" w14:textId="179375C3" w:rsidR="002244ED" w:rsidRPr="00F63BCB" w:rsidRDefault="002244ED" w:rsidP="002244E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3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จัดตั้ง</w:t>
            </w:r>
            <w:r w:rsidRPr="00F63BC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0065662B" w14:textId="77777777" w:rsidR="002244ED" w:rsidRPr="00F63BCB" w:rsidRDefault="002244ED" w:rsidP="002244E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3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06" w:type="dxa"/>
            <w:shd w:val="clear" w:color="auto" w:fill="auto"/>
          </w:tcPr>
          <w:p w14:paraId="4D0D2F34" w14:textId="77777777" w:rsidR="002244ED" w:rsidRPr="00F63BCB" w:rsidRDefault="002244ED" w:rsidP="002244ED">
            <w:pPr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244ED" w:rsidRPr="00F63BCB" w14:paraId="073A0CB7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4BFDC638" w14:textId="77777777" w:rsidR="002244ED" w:rsidRPr="00F63BCB" w:rsidRDefault="002244ED" w:rsidP="002244ED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54" w:type="dxa"/>
            <w:shd w:val="clear" w:color="auto" w:fill="auto"/>
          </w:tcPr>
          <w:p w14:paraId="61AA297C" w14:textId="77777777" w:rsidR="002244ED" w:rsidRPr="00F63BCB" w:rsidRDefault="002244ED" w:rsidP="002244E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58065D67" w14:textId="77777777" w:rsidR="002244ED" w:rsidRPr="00F63BCB" w:rsidRDefault="002244ED" w:rsidP="00DE6FA4">
            <w:pPr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 และควบคุมกิจกรรมต่าง</w:t>
            </w:r>
            <w:r w:rsidRPr="00F63B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ๆ ของกิจการไม่ว่าทางตรงหรือทางอ้อม ทั้งนี้</w:t>
            </w:r>
            <w:r w:rsidRPr="00F63B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รวมถึงกรรมการของ</w:t>
            </w:r>
            <w:r w:rsidR="00F2156C" w:rsidRPr="00F63BCB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F63BCB">
              <w:rPr>
                <w:rFonts w:ascii="Angsana New" w:hAnsi="Angsana New"/>
                <w:sz w:val="30"/>
                <w:szCs w:val="30"/>
              </w:rPr>
              <w:t>(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F63BC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244ED" w:rsidRPr="00F63BCB" w14:paraId="12D7836E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59068938" w14:textId="77777777" w:rsidR="002244ED" w:rsidRPr="00F63BCB" w:rsidRDefault="002244ED" w:rsidP="002244ED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โพลีน จำกัด </w:t>
            </w:r>
            <w:r w:rsidRPr="00F63BCB">
              <w:rPr>
                <w:rFonts w:ascii="Angsana New" w:hAnsi="Angsana New"/>
                <w:sz w:val="30"/>
                <w:szCs w:val="30"/>
              </w:rPr>
              <w:t>(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F63BC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54" w:type="dxa"/>
            <w:shd w:val="clear" w:color="auto" w:fill="auto"/>
          </w:tcPr>
          <w:p w14:paraId="6ACB00C8" w14:textId="77777777" w:rsidR="002244ED" w:rsidRPr="00F63BCB" w:rsidRDefault="002244ED" w:rsidP="002244E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08E9F7E3" w14:textId="23F85CCA" w:rsidR="002244ED" w:rsidRPr="00F63BCB" w:rsidRDefault="002244ED" w:rsidP="002A3C5F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เป็นบริษัทใหญ่ถือหุ้นร้อยละ </w:t>
            </w:r>
            <w:r w:rsidR="0035323C">
              <w:rPr>
                <w:rFonts w:ascii="Angsana New" w:hAnsi="Angsana New"/>
                <w:sz w:val="30"/>
                <w:szCs w:val="30"/>
                <w:lang w:val="en-US"/>
              </w:rPr>
              <w:t>70.</w:t>
            </w:r>
            <w:r w:rsidR="00317C85" w:rsidRPr="00F63BCB">
              <w:rPr>
                <w:rFonts w:ascii="Angsana New" w:hAnsi="Angsana New"/>
                <w:sz w:val="30"/>
                <w:szCs w:val="30"/>
              </w:rPr>
              <w:t>2</w:t>
            </w:r>
            <w:r w:rsidR="00E67AC8">
              <w:rPr>
                <w:rFonts w:ascii="Angsana New" w:hAnsi="Angsana New"/>
                <w:sz w:val="30"/>
                <w:szCs w:val="30"/>
              </w:rPr>
              <w:t>4</w:t>
            </w:r>
            <w:r w:rsidRPr="00F63B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ในบริษัทและมีกรรมการร่วมกัน</w:t>
            </w:r>
          </w:p>
        </w:tc>
      </w:tr>
      <w:tr w:rsidR="009220E3" w:rsidRPr="00F63BCB" w14:paraId="1D288BDB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5A564040" w14:textId="77777777" w:rsidR="009220E3" w:rsidRPr="00F63BCB" w:rsidRDefault="009220E3" w:rsidP="009220E3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954" w:type="dxa"/>
            <w:shd w:val="clear" w:color="auto" w:fill="auto"/>
          </w:tcPr>
          <w:p w14:paraId="39EBCE9D" w14:textId="77777777" w:rsidR="009220E3" w:rsidRPr="00F63BCB" w:rsidRDefault="009220E3" w:rsidP="009220E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26621E13" w14:textId="77777777" w:rsidR="009220E3" w:rsidRPr="00F63BCB" w:rsidRDefault="009220E3" w:rsidP="009220E3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9220E3" w:rsidRPr="00F63BCB" w14:paraId="169CC05A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378A18F1" w14:textId="77777777" w:rsidR="009220E3" w:rsidRPr="00F63BCB" w:rsidRDefault="009220E3" w:rsidP="009220E3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ทีพีไอ บริการ จำกัด</w:t>
            </w:r>
          </w:p>
        </w:tc>
        <w:tc>
          <w:tcPr>
            <w:tcW w:w="954" w:type="dxa"/>
            <w:shd w:val="clear" w:color="auto" w:fill="auto"/>
          </w:tcPr>
          <w:p w14:paraId="47EB9ADC" w14:textId="77777777" w:rsidR="009220E3" w:rsidRPr="00F63BCB" w:rsidRDefault="009220E3" w:rsidP="009220E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34A0C470" w14:textId="77777777" w:rsidR="009220E3" w:rsidRPr="00F63BCB" w:rsidRDefault="009220E3" w:rsidP="009220E3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220E3" w:rsidRPr="00F63BCB" w14:paraId="4316BEB1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168BF100" w14:textId="793805C1" w:rsidR="009220E3" w:rsidRPr="00F63BCB" w:rsidRDefault="009220E3" w:rsidP="009220E3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บริษัท โรงกลั่นน้ำมันทีพีไอ (</w:t>
            </w:r>
            <w:r w:rsidR="008E0E2A">
              <w:rPr>
                <w:rFonts w:ascii="Angsana New" w:hAnsi="Angsana New"/>
                <w:sz w:val="30"/>
                <w:szCs w:val="30"/>
              </w:rPr>
              <w:t>1997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) จำกัด</w:t>
            </w:r>
          </w:p>
        </w:tc>
        <w:tc>
          <w:tcPr>
            <w:tcW w:w="954" w:type="dxa"/>
            <w:shd w:val="clear" w:color="auto" w:fill="auto"/>
          </w:tcPr>
          <w:p w14:paraId="11A9383D" w14:textId="77777777" w:rsidR="009220E3" w:rsidRPr="00F63BCB" w:rsidRDefault="009220E3" w:rsidP="009220E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23DF2838" w14:textId="77777777" w:rsidR="009220E3" w:rsidRPr="00F63BCB" w:rsidRDefault="009220E3" w:rsidP="009220E3">
            <w:pPr>
              <w:ind w:left="252" w:right="7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220E3" w:rsidRPr="00F63BCB" w14:paraId="3E34E32B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5A9E57AD" w14:textId="77777777" w:rsidR="009220E3" w:rsidRPr="00F63BCB" w:rsidRDefault="009220E3" w:rsidP="009220E3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954" w:type="dxa"/>
            <w:shd w:val="clear" w:color="auto" w:fill="auto"/>
          </w:tcPr>
          <w:p w14:paraId="07967DB7" w14:textId="77777777" w:rsidR="009220E3" w:rsidRPr="00F63BCB" w:rsidRDefault="009220E3" w:rsidP="009220E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33617E3E" w14:textId="77777777" w:rsidR="009220E3" w:rsidRPr="00F63BCB" w:rsidRDefault="009220E3" w:rsidP="009220E3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220E3" w:rsidRPr="00F63BCB" w14:paraId="12522216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0DFBCFE0" w14:textId="77777777" w:rsidR="009220E3" w:rsidRPr="00F63BCB" w:rsidRDefault="009220E3" w:rsidP="009220E3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ไบโอ ฟาร์มาซูติคอลล์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10628365" w14:textId="77777777" w:rsidR="009220E3" w:rsidRPr="00F63BCB" w:rsidRDefault="009220E3" w:rsidP="009220E3">
            <w:pPr>
              <w:ind w:left="16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14:paraId="2E5763F4" w14:textId="77777777" w:rsidR="009220E3" w:rsidRPr="00F63BCB" w:rsidRDefault="009220E3" w:rsidP="009220E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</w:p>
        </w:tc>
        <w:tc>
          <w:tcPr>
            <w:tcW w:w="3906" w:type="dxa"/>
            <w:shd w:val="clear" w:color="auto" w:fill="auto"/>
          </w:tcPr>
          <w:p w14:paraId="69A24C33" w14:textId="77777777" w:rsidR="009220E3" w:rsidRPr="00F63BCB" w:rsidRDefault="009220E3" w:rsidP="009220E3">
            <w:pPr>
              <w:ind w:left="252" w:right="-1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F63BCB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9220E3" w:rsidRPr="00F63BCB" w14:paraId="136E4E73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73F26C7F" w14:textId="77777777" w:rsidR="009220E3" w:rsidRPr="00F63BCB" w:rsidRDefault="009220E3" w:rsidP="009220E3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พาณิชย์ จำกัด</w:t>
            </w:r>
          </w:p>
        </w:tc>
        <w:tc>
          <w:tcPr>
            <w:tcW w:w="954" w:type="dxa"/>
            <w:shd w:val="clear" w:color="auto" w:fill="auto"/>
          </w:tcPr>
          <w:p w14:paraId="3639416B" w14:textId="77777777" w:rsidR="009220E3" w:rsidRPr="00F63BCB" w:rsidRDefault="009220E3" w:rsidP="009220E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4D8F7452" w14:textId="77777777" w:rsidR="009220E3" w:rsidRPr="00F63BCB" w:rsidRDefault="009220E3" w:rsidP="009220E3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220E3" w:rsidRPr="00F63BCB" w14:paraId="13FB1EB9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09C45165" w14:textId="77777777" w:rsidR="009220E3" w:rsidRPr="00F63BCB" w:rsidRDefault="009220E3" w:rsidP="009220E3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954" w:type="dxa"/>
            <w:shd w:val="clear" w:color="auto" w:fill="auto"/>
          </w:tcPr>
          <w:p w14:paraId="4B734B55" w14:textId="77777777" w:rsidR="009220E3" w:rsidRPr="00F63BCB" w:rsidRDefault="009220E3" w:rsidP="009220E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211DEC33" w14:textId="77777777" w:rsidR="009220E3" w:rsidRPr="00F63BCB" w:rsidRDefault="009220E3" w:rsidP="009220E3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220E3" w:rsidRPr="00F63BCB" w14:paraId="41D4585B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23D6498B" w14:textId="77777777" w:rsidR="009220E3" w:rsidRPr="00F63BCB" w:rsidRDefault="009220E3" w:rsidP="009220E3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954" w:type="dxa"/>
            <w:shd w:val="clear" w:color="auto" w:fill="auto"/>
          </w:tcPr>
          <w:p w14:paraId="6ED02505" w14:textId="77777777" w:rsidR="009220E3" w:rsidRPr="00F63BCB" w:rsidRDefault="009220E3" w:rsidP="009220E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4229349E" w14:textId="77777777" w:rsidR="009220E3" w:rsidRPr="00F63BCB" w:rsidRDefault="009220E3" w:rsidP="009220E3">
            <w:pPr>
              <w:ind w:left="252" w:right="7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220E3" w:rsidRPr="00F63BCB" w14:paraId="0DB16584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0A4E756D" w14:textId="77777777" w:rsidR="009220E3" w:rsidRPr="00F63BCB" w:rsidRDefault="009220E3" w:rsidP="009220E3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โพรพ็อกไซด์ไทย จำกัด</w:t>
            </w:r>
          </w:p>
        </w:tc>
        <w:tc>
          <w:tcPr>
            <w:tcW w:w="954" w:type="dxa"/>
            <w:shd w:val="clear" w:color="auto" w:fill="auto"/>
          </w:tcPr>
          <w:p w14:paraId="7EFB8C51" w14:textId="77777777" w:rsidR="009220E3" w:rsidRPr="00F63BCB" w:rsidRDefault="009220E3" w:rsidP="009220E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134308B3" w14:textId="77777777" w:rsidR="009220E3" w:rsidRPr="00F63BCB" w:rsidRDefault="009220E3" w:rsidP="009220E3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220E3" w:rsidRPr="00F63BCB" w14:paraId="3EE078BC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69902C0D" w14:textId="77777777" w:rsidR="009220E3" w:rsidRPr="00F63BCB" w:rsidRDefault="009220E3" w:rsidP="009220E3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ไนเตรทไทย จำกัด</w:t>
            </w:r>
          </w:p>
        </w:tc>
        <w:tc>
          <w:tcPr>
            <w:tcW w:w="954" w:type="dxa"/>
            <w:shd w:val="clear" w:color="auto" w:fill="auto"/>
          </w:tcPr>
          <w:p w14:paraId="5AF6EA47" w14:textId="77777777" w:rsidR="009220E3" w:rsidRPr="00F63BCB" w:rsidRDefault="009220E3" w:rsidP="009220E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4D8693CA" w14:textId="77777777" w:rsidR="009220E3" w:rsidRPr="00F63BCB" w:rsidRDefault="009220E3" w:rsidP="009220E3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220E3" w:rsidRPr="00F63BCB" w14:paraId="5E2B63D0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4484A1A8" w14:textId="77777777" w:rsidR="009220E3" w:rsidRPr="00F63BCB" w:rsidRDefault="009220E3" w:rsidP="009220E3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พลาสติก โพลีน จำกัด</w:t>
            </w:r>
          </w:p>
        </w:tc>
        <w:tc>
          <w:tcPr>
            <w:tcW w:w="954" w:type="dxa"/>
            <w:shd w:val="clear" w:color="auto" w:fill="auto"/>
          </w:tcPr>
          <w:p w14:paraId="2F3A904F" w14:textId="77777777" w:rsidR="009220E3" w:rsidRPr="00F63BCB" w:rsidRDefault="009220E3" w:rsidP="009220E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74BEFE36" w14:textId="77777777" w:rsidR="009220E3" w:rsidRPr="00F63BCB" w:rsidRDefault="009220E3" w:rsidP="009220E3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220E3" w:rsidRPr="00F63BCB" w14:paraId="5D4B02DD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41A108B1" w14:textId="77777777" w:rsidR="009220E3" w:rsidRPr="00F63BCB" w:rsidRDefault="009220E3" w:rsidP="009220E3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พืช จำกัด</w:t>
            </w:r>
          </w:p>
        </w:tc>
        <w:tc>
          <w:tcPr>
            <w:tcW w:w="954" w:type="dxa"/>
            <w:shd w:val="clear" w:color="auto" w:fill="auto"/>
          </w:tcPr>
          <w:p w14:paraId="59D737E1" w14:textId="77777777" w:rsidR="009220E3" w:rsidRPr="00F63BCB" w:rsidRDefault="009220E3" w:rsidP="009220E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30879AD1" w14:textId="77777777" w:rsidR="009220E3" w:rsidRPr="00F63BCB" w:rsidRDefault="009220E3" w:rsidP="009220E3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220E3" w:rsidRPr="00F63BCB" w14:paraId="32937252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21B9C84E" w14:textId="77777777" w:rsidR="009220E3" w:rsidRPr="00F63BCB" w:rsidRDefault="009220E3" w:rsidP="009220E3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บางกอกสหประกันชีวิต จำกัด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954" w:type="dxa"/>
            <w:shd w:val="clear" w:color="auto" w:fill="auto"/>
          </w:tcPr>
          <w:p w14:paraId="6F462104" w14:textId="77777777" w:rsidR="009220E3" w:rsidRPr="00F63BCB" w:rsidRDefault="009220E3" w:rsidP="009220E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706D77A2" w14:textId="77777777" w:rsidR="009220E3" w:rsidRPr="00F63BCB" w:rsidRDefault="009220E3" w:rsidP="009220E3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220E3" w:rsidRPr="00F63BCB" w14:paraId="7030C2D7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5D957FFD" w14:textId="77777777" w:rsidR="009220E3" w:rsidRPr="00F63BCB" w:rsidRDefault="009220E3" w:rsidP="009220E3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954" w:type="dxa"/>
            <w:shd w:val="clear" w:color="auto" w:fill="auto"/>
          </w:tcPr>
          <w:p w14:paraId="4B5C02B2" w14:textId="77777777" w:rsidR="009220E3" w:rsidRPr="00F63BCB" w:rsidRDefault="009220E3" w:rsidP="009220E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23E0552F" w14:textId="77777777" w:rsidR="009220E3" w:rsidRPr="00F63BCB" w:rsidRDefault="009220E3" w:rsidP="009220E3">
            <w:pPr>
              <w:tabs>
                <w:tab w:val="left" w:pos="3672"/>
              </w:tabs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เป็นบริษัทร่วมทางอ้อมของบริษัทใหญ่และ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220E3" w:rsidRPr="00F63BCB" w14:paraId="588AF480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19AF98FC" w14:textId="77777777" w:rsidR="009220E3" w:rsidRPr="00F63BCB" w:rsidRDefault="009220E3" w:rsidP="009220E3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954" w:type="dxa"/>
            <w:shd w:val="clear" w:color="auto" w:fill="auto"/>
          </w:tcPr>
          <w:p w14:paraId="008CBE2A" w14:textId="77777777" w:rsidR="009220E3" w:rsidRPr="00F63BCB" w:rsidRDefault="009220E3" w:rsidP="009220E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3267F0BB" w14:textId="77777777" w:rsidR="009220E3" w:rsidRPr="00F63BCB" w:rsidRDefault="009220E3" w:rsidP="009220E3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เป็นบริษัทร่วมทางอ้อมของบริษัทใหญ่และ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220E3" w:rsidRPr="00F63BCB" w14:paraId="5F618136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65D2AB2D" w14:textId="77777777" w:rsidR="009220E3" w:rsidRPr="00F63BCB" w:rsidRDefault="009220E3" w:rsidP="009220E3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954" w:type="dxa"/>
            <w:shd w:val="clear" w:color="auto" w:fill="auto"/>
          </w:tcPr>
          <w:p w14:paraId="5DFDC93E" w14:textId="77777777" w:rsidR="009220E3" w:rsidRPr="00F63BCB" w:rsidRDefault="009220E3" w:rsidP="009220E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6C1E3EF0" w14:textId="77777777" w:rsidR="009220E3" w:rsidRPr="00F63BCB" w:rsidRDefault="009220E3" w:rsidP="009220E3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220E3" w:rsidRPr="00F63BCB" w14:paraId="4F827190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3AA6D08E" w14:textId="77777777" w:rsidR="009220E3" w:rsidRPr="00F63BCB" w:rsidRDefault="009220E3" w:rsidP="009220E3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F63BCB">
              <w:rPr>
                <w:rFonts w:ascii="Angsana New" w:hAnsi="Angsana New"/>
                <w:sz w:val="30"/>
                <w:szCs w:val="30"/>
              </w:rPr>
              <w:t>(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F63BC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54" w:type="dxa"/>
            <w:shd w:val="clear" w:color="auto" w:fill="auto"/>
          </w:tcPr>
          <w:p w14:paraId="2C9BAC8E" w14:textId="77777777" w:rsidR="009220E3" w:rsidRPr="00F63BCB" w:rsidRDefault="009220E3" w:rsidP="009220E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6B379CAC" w14:textId="77777777" w:rsidR="009220E3" w:rsidRPr="00F63BCB" w:rsidRDefault="009220E3" w:rsidP="009220E3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220E3" w:rsidRPr="00F63BCB" w14:paraId="508C21DA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5A4B7D8C" w14:textId="77777777" w:rsidR="009220E3" w:rsidRPr="00F63BCB" w:rsidRDefault="009220E3" w:rsidP="009220E3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ธนาพรชัย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วิสาหกิจ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54" w:type="dxa"/>
            <w:shd w:val="clear" w:color="auto" w:fill="auto"/>
          </w:tcPr>
          <w:p w14:paraId="1D1C54B4" w14:textId="77777777" w:rsidR="009220E3" w:rsidRPr="00F63BCB" w:rsidRDefault="009220E3" w:rsidP="009220E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62EA45FF" w14:textId="77777777" w:rsidR="009220E3" w:rsidRPr="00F63BCB" w:rsidRDefault="009220E3" w:rsidP="009220E3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220E3" w:rsidRPr="00F63BCB" w14:paraId="4197EE25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2AFB7659" w14:textId="77777777" w:rsidR="009220E3" w:rsidRPr="00F63BCB" w:rsidRDefault="009220E3" w:rsidP="009220E3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954" w:type="dxa"/>
            <w:shd w:val="clear" w:color="auto" w:fill="auto"/>
          </w:tcPr>
          <w:p w14:paraId="0BF7F91F" w14:textId="77777777" w:rsidR="009220E3" w:rsidRPr="00F63BCB" w:rsidRDefault="009220E3" w:rsidP="009220E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431CC3FF" w14:textId="77777777" w:rsidR="009220E3" w:rsidRPr="00F63BCB" w:rsidRDefault="009220E3" w:rsidP="009220E3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220E3" w:rsidRPr="00F63BCB" w14:paraId="35AAFEE2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7C97D97B" w14:textId="77777777" w:rsidR="009220E3" w:rsidRPr="00F63BCB" w:rsidRDefault="009220E3" w:rsidP="009220E3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954" w:type="dxa"/>
            <w:shd w:val="clear" w:color="auto" w:fill="auto"/>
          </w:tcPr>
          <w:p w14:paraId="687F2DEE" w14:textId="77777777" w:rsidR="009220E3" w:rsidRPr="00F63BCB" w:rsidRDefault="009220E3" w:rsidP="009220E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7211F32D" w14:textId="77777777" w:rsidR="009220E3" w:rsidRPr="00F63BCB" w:rsidRDefault="009220E3" w:rsidP="009220E3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220E3" w:rsidRPr="00F63BCB" w14:paraId="2903121E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7C00EF8D" w14:textId="77777777" w:rsidR="009220E3" w:rsidRPr="00F63BCB" w:rsidRDefault="009220E3" w:rsidP="009220E3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954" w:type="dxa"/>
            <w:shd w:val="clear" w:color="auto" w:fill="auto"/>
          </w:tcPr>
          <w:p w14:paraId="4AF2F10E" w14:textId="77777777" w:rsidR="009220E3" w:rsidRPr="00F63BCB" w:rsidRDefault="009220E3" w:rsidP="009220E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6516713D" w14:textId="77777777" w:rsidR="009220E3" w:rsidRPr="00F63BCB" w:rsidRDefault="009220E3" w:rsidP="009220E3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60ADF" w:rsidRPr="00F63BCB" w14:paraId="3EC6E129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74FF9BD5" w14:textId="396B1335" w:rsidR="00060ADF" w:rsidRPr="00F63BCB" w:rsidRDefault="00060ADF" w:rsidP="00060ADF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ทีพีไอ โฮลดิ้ง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54" w:type="dxa"/>
            <w:shd w:val="clear" w:color="auto" w:fill="auto"/>
          </w:tcPr>
          <w:p w14:paraId="0D0A271A" w14:textId="0AC42B07" w:rsidR="00060ADF" w:rsidRPr="00F63BCB" w:rsidRDefault="00060ADF" w:rsidP="00060AD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598AD980" w14:textId="22B35308" w:rsidR="00060ADF" w:rsidRPr="00F63BCB" w:rsidRDefault="00060ADF" w:rsidP="00060ADF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75DAE462" w14:textId="5CC51390" w:rsidR="008E097E" w:rsidRDefault="008E097E" w:rsidP="00AE0BB7">
      <w:pPr>
        <w:pStyle w:val="Bo-Blankline"/>
      </w:pPr>
    </w:p>
    <w:p w14:paraId="0F8C620B" w14:textId="77777777" w:rsidR="008E097E" w:rsidRDefault="008E097E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69787B7C" w14:textId="2856BC60" w:rsidR="00187D86" w:rsidRPr="00AE0BB7" w:rsidRDefault="00187D86" w:rsidP="00AE0BB7">
      <w:pPr>
        <w:pStyle w:val="Ang15"/>
        <w:ind w:left="540"/>
      </w:pPr>
      <w:r w:rsidRPr="00AE0BB7">
        <w:rPr>
          <w:rFonts w:hint="cs"/>
          <w:cs/>
        </w:rPr>
        <w:lastRenderedPageBreak/>
        <w:t>นโยบายการกำหนดราคา</w:t>
      </w:r>
      <w:r w:rsidR="00BB1D42" w:rsidRPr="00AE0BB7">
        <w:rPr>
          <w:rFonts w:hint="cs"/>
          <w:cs/>
        </w:rPr>
        <w:t>สำหรับรายการแต่ละประเภทอธิบายได้</w:t>
      </w:r>
      <w:r w:rsidRPr="00AE0BB7">
        <w:rPr>
          <w:rFonts w:hint="cs"/>
          <w:cs/>
        </w:rPr>
        <w:t>ดังต่อไปนี้</w:t>
      </w:r>
    </w:p>
    <w:p w14:paraId="4E2635DD" w14:textId="77777777" w:rsidR="00F9189B" w:rsidRPr="00813913" w:rsidRDefault="00F9189B" w:rsidP="00AE0BB7">
      <w:pPr>
        <w:pStyle w:val="Ang15"/>
        <w:ind w:left="540"/>
        <w:rPr>
          <w:sz w:val="20"/>
          <w:szCs w:val="20"/>
        </w:rPr>
      </w:pPr>
    </w:p>
    <w:tbl>
      <w:tblPr>
        <w:tblW w:w="87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4819"/>
      </w:tblGrid>
      <w:tr w:rsidR="00CD78A1" w:rsidRPr="00F63BCB" w14:paraId="09C269EC" w14:textId="77777777" w:rsidTr="00C24709">
        <w:trPr>
          <w:tblHeader/>
        </w:trPr>
        <w:tc>
          <w:tcPr>
            <w:tcW w:w="3945" w:type="dxa"/>
          </w:tcPr>
          <w:p w14:paraId="2AED35C1" w14:textId="77777777" w:rsidR="00CD78A1" w:rsidRPr="00F63BCB" w:rsidRDefault="00CD78A1" w:rsidP="00AA530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3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819" w:type="dxa"/>
          </w:tcPr>
          <w:p w14:paraId="6933F81D" w14:textId="77777777" w:rsidR="00CD78A1" w:rsidRPr="00F63BCB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63B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นโยบายการกำหนดราคา</w:t>
            </w:r>
          </w:p>
        </w:tc>
      </w:tr>
      <w:tr w:rsidR="00CD78A1" w:rsidRPr="00F63BCB" w14:paraId="0AB394D9" w14:textId="77777777" w:rsidTr="00C24709">
        <w:tc>
          <w:tcPr>
            <w:tcW w:w="3945" w:type="dxa"/>
          </w:tcPr>
          <w:p w14:paraId="0266401B" w14:textId="77777777" w:rsidR="00CD78A1" w:rsidRPr="00F63BCB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และไฟฟ้า</w:t>
            </w:r>
          </w:p>
        </w:tc>
        <w:tc>
          <w:tcPr>
            <w:tcW w:w="4819" w:type="dxa"/>
          </w:tcPr>
          <w:p w14:paraId="27B5F638" w14:textId="77777777" w:rsidR="00CD78A1" w:rsidRPr="00F63BCB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ราคาตลาด</w:t>
            </w:r>
            <w:r w:rsidRPr="00F63BCB">
              <w:rPr>
                <w:rFonts w:ascii="Angsana New" w:hAnsi="Angsana New"/>
                <w:sz w:val="30"/>
                <w:szCs w:val="30"/>
                <w:lang w:val="en-US"/>
              </w:rPr>
              <w:t xml:space="preserve"> / 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F63BCB" w14:paraId="47AB4915" w14:textId="77777777" w:rsidTr="00C24709">
        <w:tc>
          <w:tcPr>
            <w:tcW w:w="3945" w:type="dxa"/>
          </w:tcPr>
          <w:p w14:paraId="2661EC6D" w14:textId="77777777" w:rsidR="00CD78A1" w:rsidRPr="00F63BCB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4819" w:type="dxa"/>
          </w:tcPr>
          <w:p w14:paraId="15B7CFCB" w14:textId="77777777" w:rsidR="00CD78A1" w:rsidRPr="00F63BCB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ราคาตลาด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/ </w:t>
            </w:r>
            <w:r w:rsidRPr="00F63BCB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FC52E9" w:rsidRPr="00F902C1" w14:paraId="735F25F9" w14:textId="77777777" w:rsidTr="00C24709">
        <w:tc>
          <w:tcPr>
            <w:tcW w:w="3945" w:type="dxa"/>
          </w:tcPr>
          <w:p w14:paraId="111F7629" w14:textId="77777777" w:rsidR="00FC52E9" w:rsidRPr="00F63BCB" w:rsidRDefault="00FC52E9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4819" w:type="dxa"/>
          </w:tcPr>
          <w:p w14:paraId="7F04B9F7" w14:textId="77777777" w:rsidR="00FC52E9" w:rsidRPr="005C563F" w:rsidRDefault="00FC52E9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มูลค่าตามบัญชี / ตามราคาที่ตกลงกัน</w:t>
            </w:r>
          </w:p>
        </w:tc>
      </w:tr>
      <w:tr w:rsidR="00FC52E9" w:rsidRPr="00F902C1" w14:paraId="36A5809F" w14:textId="77777777" w:rsidTr="00C24709">
        <w:tc>
          <w:tcPr>
            <w:tcW w:w="3945" w:type="dxa"/>
          </w:tcPr>
          <w:p w14:paraId="2440BB5E" w14:textId="77777777" w:rsidR="00FC52E9" w:rsidRPr="005C563F" w:rsidRDefault="00FC52E9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4819" w:type="dxa"/>
          </w:tcPr>
          <w:p w14:paraId="6260CD01" w14:textId="77777777" w:rsidR="00FC52E9" w:rsidRPr="005C563F" w:rsidRDefault="00FC52E9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539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</w:t>
            </w:r>
            <w:r w:rsidR="006E3B91" w:rsidRPr="00F63B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ตามบัญชี</w:t>
            </w:r>
          </w:p>
        </w:tc>
      </w:tr>
      <w:tr w:rsidR="00CD78A1" w:rsidRPr="00F902C1" w14:paraId="4A783DB0" w14:textId="77777777" w:rsidTr="00C24709">
        <w:tc>
          <w:tcPr>
            <w:tcW w:w="3945" w:type="dxa"/>
          </w:tcPr>
          <w:p w14:paraId="064424C3" w14:textId="77777777" w:rsidR="00CD78A1" w:rsidRPr="00CB0A44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819" w:type="dxa"/>
          </w:tcPr>
          <w:p w14:paraId="7F430DE0" w14:textId="77777777" w:rsidR="00CD78A1" w:rsidRPr="00CB0A44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F902C1" w14:paraId="63C6D782" w14:textId="77777777" w:rsidTr="00C24709">
        <w:tc>
          <w:tcPr>
            <w:tcW w:w="3945" w:type="dxa"/>
          </w:tcPr>
          <w:p w14:paraId="01E377C3" w14:textId="77777777" w:rsidR="00CD78A1" w:rsidRPr="00CB0A44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ค่าบริการส่วนกลาง</w:t>
            </w:r>
          </w:p>
        </w:tc>
        <w:tc>
          <w:tcPr>
            <w:tcW w:w="4819" w:type="dxa"/>
          </w:tcPr>
          <w:p w14:paraId="0E7619C2" w14:textId="77777777" w:rsidR="00CD78A1" w:rsidRPr="00CB0A44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F902C1" w14:paraId="31F4B579" w14:textId="77777777" w:rsidTr="00C24709">
        <w:tc>
          <w:tcPr>
            <w:tcW w:w="3945" w:type="dxa"/>
          </w:tcPr>
          <w:p w14:paraId="5E467143" w14:textId="25603699" w:rsidR="00CD78A1" w:rsidRPr="005C563F" w:rsidRDefault="00813913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4819" w:type="dxa"/>
          </w:tcPr>
          <w:p w14:paraId="4F740BC7" w14:textId="77777777" w:rsidR="00CD78A1" w:rsidRPr="005C563F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F902C1" w14:paraId="61D05F3F" w14:textId="77777777" w:rsidTr="00C24709">
        <w:tc>
          <w:tcPr>
            <w:tcW w:w="3945" w:type="dxa"/>
          </w:tcPr>
          <w:p w14:paraId="13E2B72E" w14:textId="77777777" w:rsidR="00CD78A1" w:rsidRPr="005C563F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4819" w:type="dxa"/>
          </w:tcPr>
          <w:p w14:paraId="7B9A197A" w14:textId="77777777" w:rsidR="00CD78A1" w:rsidRPr="005C563F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ราคาตลาด</w:t>
            </w:r>
          </w:p>
        </w:tc>
      </w:tr>
      <w:tr w:rsidR="009220E3" w:rsidRPr="00F902C1" w14:paraId="0E29C7AA" w14:textId="77777777" w:rsidTr="00C24709">
        <w:tc>
          <w:tcPr>
            <w:tcW w:w="3945" w:type="dxa"/>
          </w:tcPr>
          <w:p w14:paraId="11E2CC88" w14:textId="77777777" w:rsidR="009220E3" w:rsidRPr="00511155" w:rsidRDefault="009220E3" w:rsidP="009220E3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511155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819" w:type="dxa"/>
          </w:tcPr>
          <w:p w14:paraId="44CD2C50" w14:textId="31CC2769" w:rsidR="009220E3" w:rsidRPr="00511155" w:rsidRDefault="00813913" w:rsidP="009220E3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ร้อยละ </w:t>
            </w:r>
            <w:r w:rsidR="00CB34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3.81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และร้อยละ 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</w:tr>
      <w:tr w:rsidR="009220E3" w:rsidRPr="00F902C1" w14:paraId="0370D3C7" w14:textId="77777777" w:rsidTr="00C24709">
        <w:tc>
          <w:tcPr>
            <w:tcW w:w="3945" w:type="dxa"/>
          </w:tcPr>
          <w:p w14:paraId="73DD8CFC" w14:textId="77777777" w:rsidR="009220E3" w:rsidRPr="005C563F" w:rsidRDefault="009220E3" w:rsidP="009220E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819" w:type="dxa"/>
          </w:tcPr>
          <w:p w14:paraId="1576A3A6" w14:textId="21E25A0A" w:rsidR="009220E3" w:rsidRPr="005C563F" w:rsidRDefault="00813913" w:rsidP="009220E3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MLR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ลบร้อยละ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1.5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และร้อยละ 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</w:tr>
    </w:tbl>
    <w:p w14:paraId="146B09D7" w14:textId="299D0D56" w:rsidR="001832A3" w:rsidRDefault="001832A3" w:rsidP="00AE0BB7">
      <w:pPr>
        <w:pStyle w:val="Bo-Blankline"/>
      </w:pPr>
    </w:p>
    <w:p w14:paraId="091567B3" w14:textId="77777777" w:rsidR="001832A3" w:rsidRDefault="001832A3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29"/>
        <w:gridCol w:w="1131"/>
        <w:gridCol w:w="240"/>
        <w:gridCol w:w="1200"/>
        <w:gridCol w:w="268"/>
        <w:gridCol w:w="1169"/>
        <w:gridCol w:w="270"/>
        <w:gridCol w:w="1173"/>
      </w:tblGrid>
      <w:tr w:rsidR="00C81562" w:rsidRPr="00C54974" w14:paraId="2CAA0610" w14:textId="77777777" w:rsidTr="004E5945">
        <w:trPr>
          <w:cantSplit/>
          <w:trHeight w:val="397"/>
          <w:tblHeader/>
        </w:trPr>
        <w:tc>
          <w:tcPr>
            <w:tcW w:w="3729" w:type="dxa"/>
          </w:tcPr>
          <w:p w14:paraId="6EBD2D18" w14:textId="6855FCC8" w:rsidR="00C81562" w:rsidRPr="00A6418F" w:rsidRDefault="005C73C9" w:rsidP="005C73C9">
            <w:pPr>
              <w:ind w:left="250" w:right="2" w:hanging="250"/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</w:pPr>
            <w:r w:rsidRPr="00A6418F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29"/>
                <w:szCs w:val="29"/>
                <w:cs/>
              </w:rPr>
              <w:lastRenderedPageBreak/>
              <w:t>รายการที่สำคัญกับบุคคลหรือกิจการ</w:t>
            </w:r>
            <w:r w:rsidRPr="00A6418F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29"/>
                <w:szCs w:val="29"/>
              </w:rPr>
              <w:br/>
            </w:r>
            <w:r w:rsidRPr="00A6418F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29"/>
                <w:szCs w:val="29"/>
                <w:cs/>
              </w:rPr>
              <w:t>ที่เกี่ยวข้องกัน</w:t>
            </w:r>
          </w:p>
        </w:tc>
        <w:tc>
          <w:tcPr>
            <w:tcW w:w="2571" w:type="dxa"/>
            <w:gridSpan w:val="3"/>
          </w:tcPr>
          <w:p w14:paraId="6A77D346" w14:textId="77777777" w:rsidR="00C81562" w:rsidRPr="00C54974" w:rsidRDefault="00C81562" w:rsidP="00F85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11F11174" w14:textId="77777777" w:rsidR="00C81562" w:rsidRPr="00C54974" w:rsidRDefault="00C81562" w:rsidP="00F8547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2" w:type="dxa"/>
            <w:gridSpan w:val="3"/>
          </w:tcPr>
          <w:p w14:paraId="68374DA1" w14:textId="77777777" w:rsidR="00C81562" w:rsidRPr="00C54974" w:rsidRDefault="00C81562" w:rsidP="00F8547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4974" w:rsidRPr="00C54974" w14:paraId="001C1D70" w14:textId="77777777" w:rsidTr="004E5945">
        <w:trPr>
          <w:cantSplit/>
          <w:trHeight w:val="397"/>
          <w:tblHeader/>
        </w:trPr>
        <w:tc>
          <w:tcPr>
            <w:tcW w:w="3729" w:type="dxa"/>
          </w:tcPr>
          <w:p w14:paraId="11B74EDC" w14:textId="1488848E" w:rsidR="00C54974" w:rsidRPr="00D510C3" w:rsidRDefault="00C54974" w:rsidP="00C54974">
            <w:pPr>
              <w:ind w:right="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510C3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สำหรับงวดสามเดือนสิ้นสุดวันที่ </w:t>
            </w:r>
            <w:r w:rsidR="00E67AC8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3</w:t>
            </w:r>
            <w:r w:rsidR="00D510C3" w:rsidRPr="00D510C3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val="en-US"/>
              </w:rPr>
              <w:t xml:space="preserve">1 </w:t>
            </w:r>
            <w:r w:rsidRPr="00D510C3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มีนาคม</w:t>
            </w:r>
          </w:p>
        </w:tc>
        <w:tc>
          <w:tcPr>
            <w:tcW w:w="1131" w:type="dxa"/>
            <w:vAlign w:val="bottom"/>
          </w:tcPr>
          <w:p w14:paraId="4059067E" w14:textId="09A25B11" w:rsidR="00C54974" w:rsidRPr="00C54974" w:rsidRDefault="00C54974" w:rsidP="00C5497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ED25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40" w:type="dxa"/>
          </w:tcPr>
          <w:p w14:paraId="325AEEEF" w14:textId="77777777" w:rsidR="00C54974" w:rsidRPr="00C54974" w:rsidRDefault="00C54974" w:rsidP="00C54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58D1486" w14:textId="0758BB55" w:rsidR="00C54974" w:rsidRPr="00C54974" w:rsidRDefault="00C54974" w:rsidP="00C54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ED258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8" w:type="dxa"/>
          </w:tcPr>
          <w:p w14:paraId="70594061" w14:textId="77777777" w:rsidR="00C54974" w:rsidRPr="00C54974" w:rsidRDefault="00C54974" w:rsidP="00C5497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2B07B211" w14:textId="06D44AAC" w:rsidR="00C54974" w:rsidRPr="00C54974" w:rsidRDefault="00C54974" w:rsidP="00C5497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ED25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6146EE25" w14:textId="77777777" w:rsidR="00C54974" w:rsidRPr="00C54974" w:rsidRDefault="00C54974" w:rsidP="00C54974">
            <w:pPr>
              <w:spacing w:line="240" w:lineRule="atLeast"/>
              <w:ind w:lef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792AF594" w14:textId="7C40B4B9" w:rsidR="00C54974" w:rsidRPr="00C54974" w:rsidRDefault="00C54974" w:rsidP="00C5497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ED258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77040" w:rsidRPr="00C54974" w14:paraId="1C78AADF" w14:textId="77777777" w:rsidTr="004E5945">
        <w:trPr>
          <w:cantSplit/>
          <w:trHeight w:val="397"/>
          <w:tblHeader/>
        </w:trPr>
        <w:tc>
          <w:tcPr>
            <w:tcW w:w="3729" w:type="dxa"/>
          </w:tcPr>
          <w:p w14:paraId="51A2101A" w14:textId="77777777" w:rsidR="00B77040" w:rsidRPr="00C54974" w:rsidRDefault="00B77040" w:rsidP="00C54974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51" w:type="dxa"/>
            <w:gridSpan w:val="7"/>
          </w:tcPr>
          <w:p w14:paraId="1FABCA32" w14:textId="77777777" w:rsidR="00B77040" w:rsidRPr="00C54974" w:rsidRDefault="00B77040" w:rsidP="00C5497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4974" w:rsidRPr="00C54974" w14:paraId="367E3E80" w14:textId="77777777" w:rsidTr="004E5945">
        <w:tc>
          <w:tcPr>
            <w:tcW w:w="3729" w:type="dxa"/>
          </w:tcPr>
          <w:p w14:paraId="5C3FE428" w14:textId="77777777" w:rsidR="00C54974" w:rsidRPr="00C54974" w:rsidRDefault="00C54974" w:rsidP="00C54974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31" w:type="dxa"/>
          </w:tcPr>
          <w:p w14:paraId="1A20C6BF" w14:textId="77777777" w:rsidR="00C54974" w:rsidRPr="00C54974" w:rsidRDefault="00C54974" w:rsidP="008E51B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76755CA8" w14:textId="77777777" w:rsidR="00C54974" w:rsidRPr="00C54974" w:rsidRDefault="00C54974" w:rsidP="008E51B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0F709FFB" w14:textId="77777777" w:rsidR="00C54974" w:rsidRPr="00C54974" w:rsidRDefault="00C54974" w:rsidP="008E51BA">
            <w:pPr>
              <w:tabs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EB618E7" w14:textId="77777777" w:rsidR="00C54974" w:rsidRPr="00C54974" w:rsidRDefault="00C54974" w:rsidP="008E51B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AE64303" w14:textId="77777777" w:rsidR="00C54974" w:rsidRPr="00C54974" w:rsidRDefault="00C54974" w:rsidP="008E51B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A5B5E9" w14:textId="77777777" w:rsidR="00C54974" w:rsidRPr="00C54974" w:rsidRDefault="00C54974" w:rsidP="008E51B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6409418" w14:textId="77777777" w:rsidR="00C54974" w:rsidRPr="00C54974" w:rsidRDefault="00C54974" w:rsidP="008E51B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6083" w:rsidRPr="00C54974" w14:paraId="3E5810B5" w14:textId="77777777" w:rsidTr="004E5945">
        <w:tc>
          <w:tcPr>
            <w:tcW w:w="3729" w:type="dxa"/>
          </w:tcPr>
          <w:p w14:paraId="24308FEA" w14:textId="77777777" w:rsidR="005E6083" w:rsidRPr="00C54974" w:rsidRDefault="005E6083" w:rsidP="005E6083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ขายสินค้าและไฟฟ้า</w:t>
            </w:r>
          </w:p>
        </w:tc>
        <w:tc>
          <w:tcPr>
            <w:tcW w:w="1131" w:type="dxa"/>
            <w:shd w:val="clear" w:color="auto" w:fill="auto"/>
          </w:tcPr>
          <w:p w14:paraId="760DCE8F" w14:textId="7CB64BE7" w:rsidR="005E6083" w:rsidRPr="00C54974" w:rsidRDefault="005E6083" w:rsidP="005E6083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D5F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364,367</w:t>
            </w:r>
          </w:p>
        </w:tc>
        <w:tc>
          <w:tcPr>
            <w:tcW w:w="240" w:type="dxa"/>
          </w:tcPr>
          <w:p w14:paraId="0ABA39E4" w14:textId="77777777" w:rsidR="005E6083" w:rsidRPr="00C54974" w:rsidRDefault="005E6083" w:rsidP="005E6083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254B8FB6" w14:textId="31EE8E38" w:rsidR="005E6083" w:rsidRPr="00C54974" w:rsidRDefault="005E6083" w:rsidP="005E6083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</w:p>
        </w:tc>
        <w:tc>
          <w:tcPr>
            <w:tcW w:w="268" w:type="dxa"/>
          </w:tcPr>
          <w:p w14:paraId="5ED4EF37" w14:textId="77777777" w:rsidR="005E6083" w:rsidRPr="00C54974" w:rsidRDefault="005E6083" w:rsidP="005E608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29E9F05E" w14:textId="3BD4C9FE" w:rsidR="005E6083" w:rsidRPr="001F3A56" w:rsidRDefault="005E6083" w:rsidP="005E6083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D5F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364,367</w:t>
            </w:r>
          </w:p>
        </w:tc>
        <w:tc>
          <w:tcPr>
            <w:tcW w:w="270" w:type="dxa"/>
          </w:tcPr>
          <w:p w14:paraId="0EB70265" w14:textId="77777777" w:rsidR="005E6083" w:rsidRPr="00C54974" w:rsidRDefault="005E6083" w:rsidP="005E6083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DE391AB" w14:textId="7802BB7B" w:rsidR="005E6083" w:rsidRPr="00C54974" w:rsidRDefault="005E6083" w:rsidP="005E6083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</w:p>
        </w:tc>
      </w:tr>
      <w:tr w:rsidR="005E6083" w:rsidRPr="00C54974" w14:paraId="075D31C0" w14:textId="77777777" w:rsidTr="004E5945">
        <w:tc>
          <w:tcPr>
            <w:tcW w:w="3729" w:type="dxa"/>
          </w:tcPr>
          <w:p w14:paraId="5385C373" w14:textId="77777777" w:rsidR="005E6083" w:rsidRPr="00C54974" w:rsidRDefault="005E6083" w:rsidP="005E6083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ซื้อสินค้าและค่าบริการ</w:t>
            </w:r>
          </w:p>
        </w:tc>
        <w:tc>
          <w:tcPr>
            <w:tcW w:w="1131" w:type="dxa"/>
            <w:shd w:val="clear" w:color="auto" w:fill="auto"/>
          </w:tcPr>
          <w:p w14:paraId="4DA7E87F" w14:textId="40377E81" w:rsidR="005E6083" w:rsidRPr="00C54974" w:rsidRDefault="005E6083" w:rsidP="005E6083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D5F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419,093</w:t>
            </w:r>
          </w:p>
        </w:tc>
        <w:tc>
          <w:tcPr>
            <w:tcW w:w="240" w:type="dxa"/>
          </w:tcPr>
          <w:p w14:paraId="3D8F222F" w14:textId="77777777" w:rsidR="005E6083" w:rsidRPr="00C54974" w:rsidRDefault="005E6083" w:rsidP="005E6083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71F3AF1" w14:textId="5C42D658" w:rsidR="005E6083" w:rsidRPr="00C54974" w:rsidRDefault="005E6083" w:rsidP="005E6083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584</w:t>
            </w: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964</w:t>
            </w:r>
          </w:p>
        </w:tc>
        <w:tc>
          <w:tcPr>
            <w:tcW w:w="268" w:type="dxa"/>
          </w:tcPr>
          <w:p w14:paraId="44250F89" w14:textId="77777777" w:rsidR="005E6083" w:rsidRPr="00C54974" w:rsidRDefault="005E6083" w:rsidP="005E608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5CD1C865" w14:textId="6D55DE2D" w:rsidR="005E6083" w:rsidRPr="001F3A56" w:rsidRDefault="005E6083" w:rsidP="005E6083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D5F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419,093</w:t>
            </w:r>
          </w:p>
        </w:tc>
        <w:tc>
          <w:tcPr>
            <w:tcW w:w="270" w:type="dxa"/>
          </w:tcPr>
          <w:p w14:paraId="7701AB6C" w14:textId="77777777" w:rsidR="005E6083" w:rsidRPr="00C54974" w:rsidRDefault="005E6083" w:rsidP="005E6083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61A3B2F" w14:textId="5F8F8856" w:rsidR="005E6083" w:rsidRPr="00C54974" w:rsidRDefault="005E6083" w:rsidP="005E6083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584</w:t>
            </w: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964</w:t>
            </w:r>
          </w:p>
        </w:tc>
      </w:tr>
      <w:tr w:rsidR="005E6083" w:rsidRPr="00C54974" w14:paraId="758D0538" w14:textId="77777777" w:rsidTr="004E5945">
        <w:tc>
          <w:tcPr>
            <w:tcW w:w="3729" w:type="dxa"/>
          </w:tcPr>
          <w:p w14:paraId="1D4A44A8" w14:textId="77777777" w:rsidR="005E6083" w:rsidRPr="00C54974" w:rsidRDefault="005E6083" w:rsidP="005E6083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1" w:type="dxa"/>
            <w:shd w:val="clear" w:color="auto" w:fill="auto"/>
          </w:tcPr>
          <w:p w14:paraId="45389375" w14:textId="36D79F68" w:rsidR="005E6083" w:rsidRPr="00C54974" w:rsidRDefault="005E6083" w:rsidP="005E6083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1,115</w:t>
            </w:r>
          </w:p>
        </w:tc>
        <w:tc>
          <w:tcPr>
            <w:tcW w:w="240" w:type="dxa"/>
          </w:tcPr>
          <w:p w14:paraId="267DD2B6" w14:textId="77777777" w:rsidR="005E6083" w:rsidRPr="00C54974" w:rsidRDefault="005E6083" w:rsidP="005E6083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4409567A" w14:textId="4304C6A8" w:rsidR="005E6083" w:rsidRPr="00C54974" w:rsidRDefault="005E6083" w:rsidP="005E6083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</w:p>
        </w:tc>
        <w:tc>
          <w:tcPr>
            <w:tcW w:w="268" w:type="dxa"/>
          </w:tcPr>
          <w:p w14:paraId="35474F4D" w14:textId="77777777" w:rsidR="005E6083" w:rsidRPr="00C54974" w:rsidRDefault="005E6083" w:rsidP="005E608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0BBA13AB" w14:textId="12395A70" w:rsidR="005E6083" w:rsidRPr="001F3A56" w:rsidRDefault="005E6083" w:rsidP="005E6083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1,115</w:t>
            </w:r>
          </w:p>
        </w:tc>
        <w:tc>
          <w:tcPr>
            <w:tcW w:w="270" w:type="dxa"/>
          </w:tcPr>
          <w:p w14:paraId="7C9140AA" w14:textId="77777777" w:rsidR="005E6083" w:rsidRPr="00C54974" w:rsidRDefault="005E6083" w:rsidP="005E6083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B6AA6C7" w14:textId="3E773272" w:rsidR="005E6083" w:rsidRPr="00C54974" w:rsidRDefault="005E6083" w:rsidP="005E6083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</w:p>
        </w:tc>
      </w:tr>
      <w:tr w:rsidR="005E6083" w:rsidRPr="00C54974" w14:paraId="51ED705C" w14:textId="77777777" w:rsidTr="004E5945">
        <w:tc>
          <w:tcPr>
            <w:tcW w:w="3729" w:type="dxa"/>
          </w:tcPr>
          <w:p w14:paraId="3E0E28F5" w14:textId="77777777" w:rsidR="005E6083" w:rsidRPr="00C54974" w:rsidRDefault="005E6083" w:rsidP="005E6083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ค่าบริการส่วนกลาง - ต้นทุนขาย</w:t>
            </w:r>
          </w:p>
        </w:tc>
        <w:tc>
          <w:tcPr>
            <w:tcW w:w="1131" w:type="dxa"/>
            <w:shd w:val="clear" w:color="auto" w:fill="auto"/>
          </w:tcPr>
          <w:p w14:paraId="40462355" w14:textId="0B34EB5F" w:rsidR="005E6083" w:rsidRPr="00C54974" w:rsidRDefault="005E6083" w:rsidP="005E6083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445</w:t>
            </w:r>
          </w:p>
        </w:tc>
        <w:tc>
          <w:tcPr>
            <w:tcW w:w="240" w:type="dxa"/>
          </w:tcPr>
          <w:p w14:paraId="5DC65609" w14:textId="77777777" w:rsidR="005E6083" w:rsidRPr="00C54974" w:rsidRDefault="005E6083" w:rsidP="005E6083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1CDF6F2A" w14:textId="7B994323" w:rsidR="005E6083" w:rsidRPr="00C54974" w:rsidRDefault="005E6083" w:rsidP="005E6083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445</w:t>
            </w:r>
          </w:p>
        </w:tc>
        <w:tc>
          <w:tcPr>
            <w:tcW w:w="268" w:type="dxa"/>
          </w:tcPr>
          <w:p w14:paraId="42B85435" w14:textId="77777777" w:rsidR="005E6083" w:rsidRPr="00C54974" w:rsidRDefault="005E6083" w:rsidP="005E608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348346B4" w14:textId="3D4F385B" w:rsidR="005E6083" w:rsidRPr="001F3A56" w:rsidRDefault="005E6083" w:rsidP="005E6083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445</w:t>
            </w:r>
          </w:p>
        </w:tc>
        <w:tc>
          <w:tcPr>
            <w:tcW w:w="270" w:type="dxa"/>
          </w:tcPr>
          <w:p w14:paraId="2B3C2BE0" w14:textId="77777777" w:rsidR="005E6083" w:rsidRPr="00C54974" w:rsidRDefault="005E6083" w:rsidP="005E6083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E6C0AF7" w14:textId="3EFC4F47" w:rsidR="005E6083" w:rsidRPr="00C54974" w:rsidRDefault="005E6083" w:rsidP="005E6083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445</w:t>
            </w:r>
          </w:p>
        </w:tc>
      </w:tr>
      <w:tr w:rsidR="005E6083" w:rsidRPr="00C54974" w14:paraId="4ADBFE3D" w14:textId="77777777" w:rsidTr="004E5945">
        <w:tc>
          <w:tcPr>
            <w:tcW w:w="3729" w:type="dxa"/>
          </w:tcPr>
          <w:p w14:paraId="1CFC4FF7" w14:textId="3392B3E2" w:rsidR="005E6083" w:rsidRPr="00C54974" w:rsidRDefault="005E6083" w:rsidP="005E6083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ค่าบริการส่วนกลาง </w:t>
            </w:r>
            <w:r w:rsidRPr="00C54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C5497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ค่าใช้จ่ายใน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การ</w:t>
            </w:r>
            <w:r w:rsidRPr="00C5497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บริหาร</w:t>
            </w:r>
          </w:p>
        </w:tc>
        <w:tc>
          <w:tcPr>
            <w:tcW w:w="1131" w:type="dxa"/>
            <w:shd w:val="clear" w:color="auto" w:fill="auto"/>
          </w:tcPr>
          <w:p w14:paraId="169488B4" w14:textId="7780E3CD" w:rsidR="005E6083" w:rsidRPr="00C54974" w:rsidRDefault="005E6083" w:rsidP="005E6083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</w:p>
        </w:tc>
        <w:tc>
          <w:tcPr>
            <w:tcW w:w="240" w:type="dxa"/>
          </w:tcPr>
          <w:p w14:paraId="5B4D304A" w14:textId="77777777" w:rsidR="005E6083" w:rsidRPr="00C54974" w:rsidRDefault="005E6083" w:rsidP="005E6083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B426AFD" w14:textId="54FC4840" w:rsidR="005E6083" w:rsidRPr="00C54974" w:rsidRDefault="005E6083" w:rsidP="005E6083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</w:p>
        </w:tc>
        <w:tc>
          <w:tcPr>
            <w:tcW w:w="268" w:type="dxa"/>
          </w:tcPr>
          <w:p w14:paraId="7E0F3928" w14:textId="77777777" w:rsidR="005E6083" w:rsidRPr="00C54974" w:rsidRDefault="005E6083" w:rsidP="005E608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2910BE26" w14:textId="2331C158" w:rsidR="005E6083" w:rsidRPr="001F3A56" w:rsidRDefault="005E6083" w:rsidP="005E6083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</w:p>
        </w:tc>
        <w:tc>
          <w:tcPr>
            <w:tcW w:w="270" w:type="dxa"/>
          </w:tcPr>
          <w:p w14:paraId="025B9325" w14:textId="77777777" w:rsidR="005E6083" w:rsidRPr="00C54974" w:rsidRDefault="005E6083" w:rsidP="005E6083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E28B608" w14:textId="1B5AC082" w:rsidR="005E6083" w:rsidRPr="00C54974" w:rsidRDefault="005E6083" w:rsidP="005E6083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</w:p>
        </w:tc>
      </w:tr>
      <w:tr w:rsidR="005E6083" w:rsidRPr="00C54974" w14:paraId="20980D94" w14:textId="77777777" w:rsidTr="00D0227B">
        <w:tc>
          <w:tcPr>
            <w:tcW w:w="3729" w:type="dxa"/>
          </w:tcPr>
          <w:p w14:paraId="16C19579" w14:textId="2FBACC2A" w:rsidR="005E6083" w:rsidRPr="00C54974" w:rsidRDefault="005E6083" w:rsidP="005E6083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1" w:type="dxa"/>
            <w:shd w:val="clear" w:color="auto" w:fill="auto"/>
          </w:tcPr>
          <w:p w14:paraId="1B900964" w14:textId="2E212AF3" w:rsidR="005E6083" w:rsidRPr="00D0227B" w:rsidRDefault="00D0227B" w:rsidP="005E6083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22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</w:t>
            </w:r>
            <w:r w:rsidR="00AE71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483</w:t>
            </w:r>
          </w:p>
        </w:tc>
        <w:tc>
          <w:tcPr>
            <w:tcW w:w="240" w:type="dxa"/>
            <w:shd w:val="clear" w:color="auto" w:fill="auto"/>
          </w:tcPr>
          <w:p w14:paraId="7FC51146" w14:textId="77777777" w:rsidR="005E6083" w:rsidRPr="00D0227B" w:rsidRDefault="005E6083" w:rsidP="005E6083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4634A35D" w14:textId="7E7B4802" w:rsidR="005E6083" w:rsidRPr="00D0227B" w:rsidRDefault="005E6083" w:rsidP="005E6083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22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</w:p>
        </w:tc>
        <w:tc>
          <w:tcPr>
            <w:tcW w:w="268" w:type="dxa"/>
            <w:shd w:val="clear" w:color="auto" w:fill="auto"/>
          </w:tcPr>
          <w:p w14:paraId="6C6C0737" w14:textId="77777777" w:rsidR="005E6083" w:rsidRPr="00D0227B" w:rsidRDefault="005E6083" w:rsidP="005E608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075DC06C" w14:textId="02AC4195" w:rsidR="005E6083" w:rsidRPr="00D0227B" w:rsidRDefault="00D0227B" w:rsidP="005E6083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22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</w:t>
            </w:r>
            <w:r w:rsidR="00AE71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483</w:t>
            </w:r>
          </w:p>
        </w:tc>
        <w:tc>
          <w:tcPr>
            <w:tcW w:w="270" w:type="dxa"/>
          </w:tcPr>
          <w:p w14:paraId="32AB9107" w14:textId="77777777" w:rsidR="005E6083" w:rsidRPr="00C54974" w:rsidRDefault="005E6083" w:rsidP="005E6083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AE7904F" w14:textId="78902B55" w:rsidR="005E6083" w:rsidRPr="00C54974" w:rsidRDefault="005E6083" w:rsidP="005E6083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</w:p>
        </w:tc>
      </w:tr>
      <w:tr w:rsidR="005E6083" w:rsidRPr="00C54974" w14:paraId="25151693" w14:textId="77777777" w:rsidTr="004E5945">
        <w:tc>
          <w:tcPr>
            <w:tcW w:w="3729" w:type="dxa"/>
            <w:shd w:val="clear" w:color="auto" w:fill="auto"/>
          </w:tcPr>
          <w:p w14:paraId="673C3A65" w14:textId="29E5DDDF" w:rsidR="005E6083" w:rsidRPr="00C75A32" w:rsidRDefault="005E6083" w:rsidP="005E6083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5A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1" w:type="dxa"/>
            <w:shd w:val="clear" w:color="auto" w:fill="auto"/>
          </w:tcPr>
          <w:p w14:paraId="0C9925E9" w14:textId="77777777" w:rsidR="005E6083" w:rsidRPr="00C54974" w:rsidRDefault="005E6083" w:rsidP="005E6083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6A5020BA" w14:textId="77777777" w:rsidR="005E6083" w:rsidRPr="00C54974" w:rsidRDefault="005E6083" w:rsidP="005E6083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1F046B8B" w14:textId="77777777" w:rsidR="005E6083" w:rsidRPr="00C54974" w:rsidRDefault="005E6083" w:rsidP="005E6083">
            <w:pPr>
              <w:tabs>
                <w:tab w:val="decimal" w:pos="760"/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079E8386" w14:textId="77777777" w:rsidR="005E6083" w:rsidRPr="00C54974" w:rsidRDefault="005E6083" w:rsidP="005E608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67285EDB" w14:textId="77777777" w:rsidR="005E6083" w:rsidRPr="001F3A56" w:rsidRDefault="005E6083" w:rsidP="005E6083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2CBD3B9" w14:textId="77777777" w:rsidR="005E6083" w:rsidRPr="00C54974" w:rsidRDefault="005E6083" w:rsidP="005E6083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08623B8" w14:textId="77777777" w:rsidR="005E6083" w:rsidRPr="00C54974" w:rsidRDefault="005E6083" w:rsidP="005E6083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E6083" w:rsidRPr="00C54974" w14:paraId="6758ACF8" w14:textId="77777777" w:rsidTr="004E5945">
        <w:tc>
          <w:tcPr>
            <w:tcW w:w="3729" w:type="dxa"/>
            <w:shd w:val="clear" w:color="auto" w:fill="auto"/>
          </w:tcPr>
          <w:p w14:paraId="6614B083" w14:textId="5FC8D920" w:rsidR="005E6083" w:rsidRPr="00C54974" w:rsidRDefault="005E6083" w:rsidP="005E6083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1" w:type="dxa"/>
            <w:shd w:val="clear" w:color="auto" w:fill="auto"/>
          </w:tcPr>
          <w:p w14:paraId="42C471B9" w14:textId="4197EE38" w:rsidR="005E6083" w:rsidRPr="00C54974" w:rsidRDefault="005E6083" w:rsidP="005E6083">
            <w:pPr>
              <w:spacing w:line="240" w:lineRule="atLeast"/>
              <w:ind w:left="-15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054BA1C6" w14:textId="77777777" w:rsidR="005E6083" w:rsidRPr="00C54974" w:rsidRDefault="005E6083" w:rsidP="005E6083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4189DB0F" w14:textId="70EC5AEE" w:rsidR="005E6083" w:rsidRPr="00C54974" w:rsidRDefault="005E6083" w:rsidP="005E6083">
            <w:pPr>
              <w:spacing w:line="240" w:lineRule="atLeast"/>
              <w:ind w:left="-17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60A595C7" w14:textId="77777777" w:rsidR="005E6083" w:rsidRPr="00C54974" w:rsidRDefault="005E6083" w:rsidP="005E608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4B6FF07F" w14:textId="593E4F2B" w:rsidR="005E6083" w:rsidRPr="001F3A56" w:rsidRDefault="005E6083" w:rsidP="005E6083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6A25FC" w14:textId="77777777" w:rsidR="005E6083" w:rsidRPr="00C54974" w:rsidRDefault="005E6083" w:rsidP="005E6083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33FF2F7" w14:textId="280A73D2" w:rsidR="005E6083" w:rsidRPr="00C54974" w:rsidRDefault="005E6083" w:rsidP="005E6083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5E6083" w:rsidRPr="00C54974" w14:paraId="5397F731" w14:textId="77777777" w:rsidTr="004E5945">
        <w:tc>
          <w:tcPr>
            <w:tcW w:w="3729" w:type="dxa"/>
            <w:shd w:val="clear" w:color="auto" w:fill="auto"/>
          </w:tcPr>
          <w:p w14:paraId="4D26CA0B" w14:textId="0472F8BD" w:rsidR="005E6083" w:rsidRDefault="005E6083" w:rsidP="005E6083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1" w:type="dxa"/>
            <w:shd w:val="clear" w:color="auto" w:fill="auto"/>
          </w:tcPr>
          <w:p w14:paraId="6421E967" w14:textId="7C9AAAD0" w:rsidR="005E6083" w:rsidRDefault="005E6083" w:rsidP="005E6083">
            <w:pPr>
              <w:spacing w:line="240" w:lineRule="atLeast"/>
              <w:ind w:left="-15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0403F35B" w14:textId="77777777" w:rsidR="005E6083" w:rsidRPr="00C54974" w:rsidRDefault="005E6083" w:rsidP="005E6083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269BA2DB" w14:textId="00D2F194" w:rsidR="005E6083" w:rsidRDefault="005E6083" w:rsidP="005E6083">
            <w:pPr>
              <w:spacing w:line="240" w:lineRule="atLeast"/>
              <w:ind w:left="-17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3BC37943" w14:textId="77777777" w:rsidR="005E6083" w:rsidRPr="00C54974" w:rsidRDefault="005E6083" w:rsidP="005E608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550FC0AD" w14:textId="54E8BF5A" w:rsidR="005E6083" w:rsidRPr="001F3A56" w:rsidRDefault="005E6083" w:rsidP="005E6083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5F95AC" w14:textId="77777777" w:rsidR="005E6083" w:rsidRPr="00C54974" w:rsidRDefault="005E6083" w:rsidP="005E6083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5FDC5BE" w14:textId="7EFAA09E" w:rsidR="005E6083" w:rsidRDefault="005E6083" w:rsidP="005E6083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168</w:t>
            </w:r>
          </w:p>
        </w:tc>
      </w:tr>
      <w:tr w:rsidR="005E6083" w:rsidRPr="00C54974" w14:paraId="5D7EFB2A" w14:textId="77777777" w:rsidTr="004E5945">
        <w:tc>
          <w:tcPr>
            <w:tcW w:w="3729" w:type="dxa"/>
          </w:tcPr>
          <w:p w14:paraId="1491EA7C" w14:textId="50B7171D" w:rsidR="005E6083" w:rsidRPr="00C54974" w:rsidRDefault="005E6083" w:rsidP="005E6083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1" w:type="dxa"/>
            <w:shd w:val="clear" w:color="auto" w:fill="auto"/>
          </w:tcPr>
          <w:p w14:paraId="3CDD44E7" w14:textId="77777777" w:rsidR="005E6083" w:rsidRPr="00C54974" w:rsidRDefault="005E6083" w:rsidP="005E608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0FA9320E" w14:textId="77777777" w:rsidR="005E6083" w:rsidRPr="00C54974" w:rsidRDefault="005E6083" w:rsidP="005E608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68F1F848" w14:textId="77777777" w:rsidR="005E6083" w:rsidRPr="00C54974" w:rsidRDefault="005E6083" w:rsidP="005E608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5CEE103" w14:textId="77777777" w:rsidR="005E6083" w:rsidRPr="00C54974" w:rsidRDefault="005E6083" w:rsidP="005E608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0C9AF76D" w14:textId="77777777" w:rsidR="005E6083" w:rsidRPr="001F3A56" w:rsidRDefault="005E6083" w:rsidP="005E6083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12C114" w14:textId="77777777" w:rsidR="005E6083" w:rsidRPr="00C54974" w:rsidRDefault="005E6083" w:rsidP="005E6083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A85E3BF" w14:textId="77777777" w:rsidR="005E6083" w:rsidRPr="00C54974" w:rsidRDefault="005E6083" w:rsidP="005E6083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E6083" w:rsidRPr="00C54974" w14:paraId="176B1D4D" w14:textId="77777777" w:rsidTr="004E5945">
        <w:tc>
          <w:tcPr>
            <w:tcW w:w="3729" w:type="dxa"/>
          </w:tcPr>
          <w:p w14:paraId="6B765FDC" w14:textId="77777777" w:rsidR="005E6083" w:rsidRPr="00C54974" w:rsidRDefault="005E6083" w:rsidP="005E6083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1" w:type="dxa"/>
            <w:shd w:val="clear" w:color="auto" w:fill="auto"/>
          </w:tcPr>
          <w:p w14:paraId="37486073" w14:textId="29E7227A" w:rsidR="005E6083" w:rsidRPr="00C54974" w:rsidRDefault="005E6083" w:rsidP="005E6083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60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247</w:t>
            </w:r>
          </w:p>
        </w:tc>
        <w:tc>
          <w:tcPr>
            <w:tcW w:w="240" w:type="dxa"/>
          </w:tcPr>
          <w:p w14:paraId="6EA8FA69" w14:textId="77777777" w:rsidR="005E6083" w:rsidRPr="00C54974" w:rsidRDefault="005E6083" w:rsidP="005E6083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639B77CB" w14:textId="5460B5F2" w:rsidR="005E6083" w:rsidRPr="00C54974" w:rsidRDefault="005E6083" w:rsidP="005E6083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268" w:type="dxa"/>
          </w:tcPr>
          <w:p w14:paraId="5E4F8514" w14:textId="77777777" w:rsidR="005E6083" w:rsidRPr="00C54974" w:rsidRDefault="005E6083" w:rsidP="005E608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2BB14468" w14:textId="0001CA66" w:rsidR="005E6083" w:rsidRPr="001F3A56" w:rsidRDefault="005E6083" w:rsidP="005E6083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60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247</w:t>
            </w:r>
          </w:p>
        </w:tc>
        <w:tc>
          <w:tcPr>
            <w:tcW w:w="270" w:type="dxa"/>
          </w:tcPr>
          <w:p w14:paraId="4A9A1216" w14:textId="77777777" w:rsidR="005E6083" w:rsidRPr="00C54974" w:rsidRDefault="005E6083" w:rsidP="005E6083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3B4BAB3" w14:textId="0517B298" w:rsidR="005E6083" w:rsidRPr="00C54974" w:rsidRDefault="005E6083" w:rsidP="005E6083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</w:tr>
      <w:tr w:rsidR="005E6083" w:rsidRPr="00C54974" w14:paraId="24D63E85" w14:textId="77777777" w:rsidTr="004E5945">
        <w:tc>
          <w:tcPr>
            <w:tcW w:w="3729" w:type="dxa"/>
          </w:tcPr>
          <w:p w14:paraId="034FD643" w14:textId="77777777" w:rsidR="005E6083" w:rsidRPr="00C54974" w:rsidRDefault="005E6083" w:rsidP="005E6083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31" w:type="dxa"/>
            <w:shd w:val="clear" w:color="auto" w:fill="auto"/>
          </w:tcPr>
          <w:p w14:paraId="28DB802A" w14:textId="59352D29" w:rsidR="005E6083" w:rsidRPr="00C54974" w:rsidRDefault="005E6083" w:rsidP="005E6083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60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1,547</w:t>
            </w:r>
          </w:p>
        </w:tc>
        <w:tc>
          <w:tcPr>
            <w:tcW w:w="240" w:type="dxa"/>
          </w:tcPr>
          <w:p w14:paraId="07D08B1A" w14:textId="77777777" w:rsidR="005E6083" w:rsidRPr="00C54974" w:rsidRDefault="005E6083" w:rsidP="005E6083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667525A2" w14:textId="792E8924" w:rsidR="005E6083" w:rsidRPr="00C54974" w:rsidRDefault="005E6083" w:rsidP="005E6083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796</w:t>
            </w:r>
          </w:p>
        </w:tc>
        <w:tc>
          <w:tcPr>
            <w:tcW w:w="268" w:type="dxa"/>
          </w:tcPr>
          <w:p w14:paraId="373192BE" w14:textId="77777777" w:rsidR="005E6083" w:rsidRPr="00C54974" w:rsidRDefault="005E6083" w:rsidP="005E608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03D7432B" w14:textId="5FBE5157" w:rsidR="005E6083" w:rsidRPr="001F3A56" w:rsidRDefault="005E6083" w:rsidP="005E6083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60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1,547</w:t>
            </w:r>
          </w:p>
        </w:tc>
        <w:tc>
          <w:tcPr>
            <w:tcW w:w="270" w:type="dxa"/>
          </w:tcPr>
          <w:p w14:paraId="74386850" w14:textId="77777777" w:rsidR="005E6083" w:rsidRPr="00C54974" w:rsidRDefault="005E6083" w:rsidP="005E6083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306BEE6" w14:textId="072B9257" w:rsidR="005E6083" w:rsidRPr="00C54974" w:rsidRDefault="005E6083" w:rsidP="005E6083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796</w:t>
            </w:r>
          </w:p>
        </w:tc>
      </w:tr>
      <w:tr w:rsidR="005E6083" w:rsidRPr="00C54974" w14:paraId="4FA2AADF" w14:textId="77777777" w:rsidTr="004E5945">
        <w:tc>
          <w:tcPr>
            <w:tcW w:w="3729" w:type="dxa"/>
          </w:tcPr>
          <w:p w14:paraId="04BE0008" w14:textId="09519C34" w:rsidR="005E6083" w:rsidRPr="00C54974" w:rsidRDefault="005E6083" w:rsidP="005E6083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1" w:type="dxa"/>
            <w:shd w:val="clear" w:color="auto" w:fill="auto"/>
          </w:tcPr>
          <w:p w14:paraId="0813D886" w14:textId="233B1348" w:rsidR="005E6083" w:rsidRPr="00C54974" w:rsidRDefault="005E6083" w:rsidP="005E6083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40" w:type="dxa"/>
          </w:tcPr>
          <w:p w14:paraId="7C664732" w14:textId="77777777" w:rsidR="005E6083" w:rsidRPr="00C54974" w:rsidRDefault="005E6083" w:rsidP="005E6083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7AC6440B" w14:textId="62A3E736" w:rsidR="005E6083" w:rsidRPr="00C54974" w:rsidRDefault="005E6083" w:rsidP="005E6083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14:paraId="232D5601" w14:textId="77777777" w:rsidR="005E6083" w:rsidRPr="00C54974" w:rsidRDefault="005E6083" w:rsidP="005E608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1D492F85" w14:textId="23436FD8" w:rsidR="005E6083" w:rsidRPr="001F3A56" w:rsidRDefault="005E6083" w:rsidP="005E6083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</w:tcPr>
          <w:p w14:paraId="1BB0BBEA" w14:textId="77777777" w:rsidR="005E6083" w:rsidRPr="00C54974" w:rsidRDefault="005E6083" w:rsidP="005E6083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625B521" w14:textId="7F6BC2D1" w:rsidR="005E6083" w:rsidRPr="00C54974" w:rsidRDefault="005E6083" w:rsidP="005E6083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5E6083" w:rsidRPr="00C54974" w14:paraId="5A01882B" w14:textId="77777777" w:rsidTr="004E5945">
        <w:tc>
          <w:tcPr>
            <w:tcW w:w="3729" w:type="dxa"/>
          </w:tcPr>
          <w:p w14:paraId="7CEC8E5E" w14:textId="77777777" w:rsidR="005E6083" w:rsidRPr="00C54974" w:rsidRDefault="005E6083" w:rsidP="005E6083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31" w:type="dxa"/>
            <w:shd w:val="clear" w:color="auto" w:fill="auto"/>
          </w:tcPr>
          <w:p w14:paraId="1A1E9B92" w14:textId="3130576C" w:rsidR="005E6083" w:rsidRPr="00C54974" w:rsidRDefault="005E6083" w:rsidP="005E6083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60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19,698</w:t>
            </w:r>
          </w:p>
        </w:tc>
        <w:tc>
          <w:tcPr>
            <w:tcW w:w="240" w:type="dxa"/>
          </w:tcPr>
          <w:p w14:paraId="2342E76A" w14:textId="77777777" w:rsidR="005E6083" w:rsidRPr="00C54974" w:rsidRDefault="005E6083" w:rsidP="005E6083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58B489E6" w14:textId="0A6DFFC5" w:rsidR="005E6083" w:rsidRPr="00C54974" w:rsidRDefault="005E6083" w:rsidP="005E6083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68" w:type="dxa"/>
          </w:tcPr>
          <w:p w14:paraId="211B25D5" w14:textId="77777777" w:rsidR="005E6083" w:rsidRPr="00C54974" w:rsidRDefault="005E6083" w:rsidP="005E608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298717B9" w14:textId="6D266EC2" w:rsidR="005E6083" w:rsidRPr="001F3A56" w:rsidRDefault="005E6083" w:rsidP="005E6083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60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19,698</w:t>
            </w:r>
          </w:p>
        </w:tc>
        <w:tc>
          <w:tcPr>
            <w:tcW w:w="270" w:type="dxa"/>
          </w:tcPr>
          <w:p w14:paraId="3EA5E8A7" w14:textId="77777777" w:rsidR="005E6083" w:rsidRPr="00C54974" w:rsidRDefault="005E6083" w:rsidP="005E6083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DDB1D57" w14:textId="74E00DB5" w:rsidR="005E6083" w:rsidRPr="00C54974" w:rsidRDefault="005E6083" w:rsidP="005E6083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</w:tr>
      <w:tr w:rsidR="005E6083" w:rsidRPr="00C54974" w14:paraId="45A745E9" w14:textId="77777777" w:rsidTr="004E5945">
        <w:tc>
          <w:tcPr>
            <w:tcW w:w="3729" w:type="dxa"/>
          </w:tcPr>
          <w:p w14:paraId="07D1B350" w14:textId="77777777" w:rsidR="005E6083" w:rsidRPr="00C54974" w:rsidRDefault="005E6083" w:rsidP="005E6083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1" w:type="dxa"/>
            <w:shd w:val="clear" w:color="auto" w:fill="auto"/>
          </w:tcPr>
          <w:p w14:paraId="12D8C7CD" w14:textId="77C03102" w:rsidR="005E6083" w:rsidRPr="00C54974" w:rsidRDefault="005E6083" w:rsidP="005E6083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</w:p>
        </w:tc>
        <w:tc>
          <w:tcPr>
            <w:tcW w:w="240" w:type="dxa"/>
          </w:tcPr>
          <w:p w14:paraId="2175BEBE" w14:textId="77777777" w:rsidR="005E6083" w:rsidRPr="00C54974" w:rsidRDefault="005E6083" w:rsidP="005E6083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D234C80" w14:textId="653BFB00" w:rsidR="005E6083" w:rsidRPr="00C54974" w:rsidRDefault="005E6083" w:rsidP="005E6083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</w:p>
        </w:tc>
        <w:tc>
          <w:tcPr>
            <w:tcW w:w="268" w:type="dxa"/>
          </w:tcPr>
          <w:p w14:paraId="0E3A9D4D" w14:textId="77777777" w:rsidR="005E6083" w:rsidRPr="00C54974" w:rsidRDefault="005E6083" w:rsidP="005E608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79B13B6E" w14:textId="7673F8A4" w:rsidR="005E6083" w:rsidRPr="001F3A56" w:rsidRDefault="005E6083" w:rsidP="005E6083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</w:p>
        </w:tc>
        <w:tc>
          <w:tcPr>
            <w:tcW w:w="270" w:type="dxa"/>
          </w:tcPr>
          <w:p w14:paraId="1F41EE76" w14:textId="77777777" w:rsidR="005E6083" w:rsidRPr="00C54974" w:rsidRDefault="005E6083" w:rsidP="005E6083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F65F651" w14:textId="4DDF20F4" w:rsidR="005E6083" w:rsidRPr="00C54974" w:rsidRDefault="005E6083" w:rsidP="005E6083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</w:p>
        </w:tc>
      </w:tr>
      <w:tr w:rsidR="0060170F" w:rsidRPr="00C54974" w14:paraId="283B0DE3" w14:textId="77777777" w:rsidTr="004E5945">
        <w:tc>
          <w:tcPr>
            <w:tcW w:w="3729" w:type="dxa"/>
          </w:tcPr>
          <w:p w14:paraId="4D87083E" w14:textId="20B4616A" w:rsidR="0060170F" w:rsidRPr="00C54974" w:rsidRDefault="0060170F" w:rsidP="0060170F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1" w:type="dxa"/>
            <w:shd w:val="clear" w:color="auto" w:fill="auto"/>
          </w:tcPr>
          <w:p w14:paraId="50541641" w14:textId="7729A2ED" w:rsidR="0060170F" w:rsidRPr="001F3A56" w:rsidRDefault="0060170F" w:rsidP="0060170F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1,029</w:t>
            </w:r>
          </w:p>
        </w:tc>
        <w:tc>
          <w:tcPr>
            <w:tcW w:w="240" w:type="dxa"/>
          </w:tcPr>
          <w:p w14:paraId="44E68C63" w14:textId="77777777" w:rsidR="0060170F" w:rsidRPr="00C54974" w:rsidRDefault="0060170F" w:rsidP="0060170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5BA48476" w14:textId="7F283838" w:rsidR="0060170F" w:rsidRPr="001F3A56" w:rsidRDefault="0060170F" w:rsidP="0060170F">
            <w:pPr>
              <w:spacing w:line="240" w:lineRule="atLeast"/>
              <w:ind w:left="-17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517A7C2E" w14:textId="77777777" w:rsidR="0060170F" w:rsidRPr="00C54974" w:rsidRDefault="0060170F" w:rsidP="0060170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62FADE54" w14:textId="71097272" w:rsidR="0060170F" w:rsidRPr="001F3A56" w:rsidRDefault="0060170F" w:rsidP="0060170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1,029</w:t>
            </w:r>
          </w:p>
        </w:tc>
        <w:tc>
          <w:tcPr>
            <w:tcW w:w="270" w:type="dxa"/>
          </w:tcPr>
          <w:p w14:paraId="4D3032C1" w14:textId="77777777" w:rsidR="0060170F" w:rsidRPr="00C54974" w:rsidRDefault="0060170F" w:rsidP="0060170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D17E1B7" w14:textId="4501B940" w:rsidR="0060170F" w:rsidRPr="001F3A56" w:rsidRDefault="0060170F" w:rsidP="0060170F">
            <w:pPr>
              <w:spacing w:line="240" w:lineRule="atLeast"/>
              <w:ind w:left="-17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0170F" w:rsidRPr="00C54974" w14:paraId="5E5411BB" w14:textId="77777777" w:rsidTr="007713EA">
        <w:tc>
          <w:tcPr>
            <w:tcW w:w="3729" w:type="dxa"/>
          </w:tcPr>
          <w:p w14:paraId="5B5ED4CE" w14:textId="77777777" w:rsidR="0060170F" w:rsidRPr="00C54974" w:rsidRDefault="0060170F" w:rsidP="0060170F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1" w:type="dxa"/>
            <w:shd w:val="clear" w:color="auto" w:fill="auto"/>
          </w:tcPr>
          <w:p w14:paraId="6016D88C" w14:textId="560F2689" w:rsidR="0060170F" w:rsidRPr="00C54974" w:rsidRDefault="001A7AA9" w:rsidP="0060170F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1,740</w:t>
            </w:r>
          </w:p>
        </w:tc>
        <w:tc>
          <w:tcPr>
            <w:tcW w:w="240" w:type="dxa"/>
          </w:tcPr>
          <w:p w14:paraId="677E5A68" w14:textId="77777777" w:rsidR="0060170F" w:rsidRPr="00C54974" w:rsidRDefault="0060170F" w:rsidP="0060170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755F4908" w14:textId="77777777" w:rsidR="0060170F" w:rsidRPr="00C54974" w:rsidRDefault="0060170F" w:rsidP="0060170F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</w:p>
        </w:tc>
        <w:tc>
          <w:tcPr>
            <w:tcW w:w="268" w:type="dxa"/>
          </w:tcPr>
          <w:p w14:paraId="63819E68" w14:textId="77777777" w:rsidR="0060170F" w:rsidRPr="00C54974" w:rsidRDefault="0060170F" w:rsidP="0060170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7EA6E833" w14:textId="6D274A4C" w:rsidR="0060170F" w:rsidRPr="001F3A56" w:rsidRDefault="001A7AA9" w:rsidP="0060170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1,740</w:t>
            </w:r>
          </w:p>
        </w:tc>
        <w:tc>
          <w:tcPr>
            <w:tcW w:w="270" w:type="dxa"/>
          </w:tcPr>
          <w:p w14:paraId="6426E65C" w14:textId="77777777" w:rsidR="0060170F" w:rsidRPr="00C54974" w:rsidRDefault="0060170F" w:rsidP="0060170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3603EC0" w14:textId="77777777" w:rsidR="0060170F" w:rsidRPr="00C54974" w:rsidRDefault="0060170F" w:rsidP="0060170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</w:p>
        </w:tc>
      </w:tr>
      <w:tr w:rsidR="0060170F" w:rsidRPr="00C54974" w14:paraId="315A08C2" w14:textId="77777777" w:rsidTr="004E5945">
        <w:tc>
          <w:tcPr>
            <w:tcW w:w="3729" w:type="dxa"/>
          </w:tcPr>
          <w:p w14:paraId="2ED5DA24" w14:textId="77777777" w:rsidR="0060170F" w:rsidRPr="00C54974" w:rsidRDefault="0060170F" w:rsidP="0060170F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1" w:type="dxa"/>
            <w:shd w:val="clear" w:color="auto" w:fill="auto"/>
          </w:tcPr>
          <w:p w14:paraId="5D1E690C" w14:textId="77777777" w:rsidR="0060170F" w:rsidRPr="00C54974" w:rsidRDefault="0060170F" w:rsidP="0060170F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72B0E69F" w14:textId="77777777" w:rsidR="0060170F" w:rsidRPr="00C54974" w:rsidRDefault="0060170F" w:rsidP="0060170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078C45DF" w14:textId="77777777" w:rsidR="0060170F" w:rsidRPr="00C54974" w:rsidRDefault="0060170F" w:rsidP="0060170F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B6122E7" w14:textId="77777777" w:rsidR="0060170F" w:rsidRPr="00C54974" w:rsidRDefault="0060170F" w:rsidP="0060170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4884B5CF" w14:textId="77777777" w:rsidR="0060170F" w:rsidRPr="001F3A56" w:rsidRDefault="0060170F" w:rsidP="0060170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63FA164" w14:textId="77777777" w:rsidR="0060170F" w:rsidRPr="00C54974" w:rsidRDefault="0060170F" w:rsidP="0060170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21F2EF9" w14:textId="77777777" w:rsidR="0060170F" w:rsidRPr="00C54974" w:rsidRDefault="0060170F" w:rsidP="0060170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0170F" w:rsidRPr="00C54974" w14:paraId="2872304E" w14:textId="77777777" w:rsidTr="004E5945">
        <w:tc>
          <w:tcPr>
            <w:tcW w:w="3729" w:type="dxa"/>
          </w:tcPr>
          <w:p w14:paraId="660ECF85" w14:textId="77777777" w:rsidR="0060170F" w:rsidRPr="00C54974" w:rsidRDefault="0060170F" w:rsidP="0060170F">
            <w:pPr>
              <w:tabs>
                <w:tab w:val="left" w:pos="27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31" w:type="dxa"/>
            <w:shd w:val="clear" w:color="auto" w:fill="auto"/>
          </w:tcPr>
          <w:p w14:paraId="613C015F" w14:textId="77777777" w:rsidR="0060170F" w:rsidRPr="00C54974" w:rsidRDefault="0060170F" w:rsidP="0060170F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560D9478" w14:textId="77777777" w:rsidR="0060170F" w:rsidRPr="00C54974" w:rsidRDefault="0060170F" w:rsidP="0060170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62059C34" w14:textId="77777777" w:rsidR="0060170F" w:rsidRPr="00C54974" w:rsidRDefault="0060170F" w:rsidP="0060170F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C466437" w14:textId="77777777" w:rsidR="0060170F" w:rsidRPr="00C54974" w:rsidRDefault="0060170F" w:rsidP="0060170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037F45FC" w14:textId="77777777" w:rsidR="0060170F" w:rsidRPr="001F3A56" w:rsidRDefault="0060170F" w:rsidP="0060170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AC8A45" w14:textId="77777777" w:rsidR="0060170F" w:rsidRPr="00C54974" w:rsidRDefault="0060170F" w:rsidP="0060170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A415BF9" w14:textId="77777777" w:rsidR="0060170F" w:rsidRPr="00C54974" w:rsidRDefault="0060170F" w:rsidP="0060170F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0170F" w:rsidRPr="00C54974" w14:paraId="4104A008" w14:textId="77777777" w:rsidTr="004E5945">
        <w:tc>
          <w:tcPr>
            <w:tcW w:w="3729" w:type="dxa"/>
            <w:vAlign w:val="bottom"/>
          </w:tcPr>
          <w:p w14:paraId="3FB3F9CD" w14:textId="77777777" w:rsidR="0060170F" w:rsidRPr="00C54974" w:rsidRDefault="0060170F" w:rsidP="0060170F">
            <w:pPr>
              <w:spacing w:line="240" w:lineRule="auto"/>
              <w:ind w:firstLine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31" w:type="dxa"/>
            <w:shd w:val="clear" w:color="auto" w:fill="auto"/>
          </w:tcPr>
          <w:p w14:paraId="768302AA" w14:textId="3C0E74CF" w:rsidR="0060170F" w:rsidRPr="00C54974" w:rsidRDefault="0060170F" w:rsidP="0060170F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60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11,666</w:t>
            </w:r>
          </w:p>
        </w:tc>
        <w:tc>
          <w:tcPr>
            <w:tcW w:w="240" w:type="dxa"/>
          </w:tcPr>
          <w:p w14:paraId="1B0A21C1" w14:textId="77777777" w:rsidR="0060170F" w:rsidRPr="00C54974" w:rsidRDefault="0060170F" w:rsidP="0060170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6EBDB576" w14:textId="65011D66" w:rsidR="0060170F" w:rsidRPr="00C54974" w:rsidRDefault="0060170F" w:rsidP="0060170F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68" w:type="dxa"/>
          </w:tcPr>
          <w:p w14:paraId="7EE77396" w14:textId="77777777" w:rsidR="0060170F" w:rsidRPr="00C54974" w:rsidRDefault="0060170F" w:rsidP="0060170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104A4E49" w14:textId="32502ED6" w:rsidR="0060170F" w:rsidRPr="001F3A56" w:rsidRDefault="0060170F" w:rsidP="0060170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60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11,666</w:t>
            </w:r>
          </w:p>
        </w:tc>
        <w:tc>
          <w:tcPr>
            <w:tcW w:w="270" w:type="dxa"/>
          </w:tcPr>
          <w:p w14:paraId="0DAA05B0" w14:textId="77777777" w:rsidR="0060170F" w:rsidRPr="00C54974" w:rsidRDefault="0060170F" w:rsidP="0060170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4EA8E922" w14:textId="134263F8" w:rsidR="0060170F" w:rsidRPr="00C54974" w:rsidRDefault="0060170F" w:rsidP="0060170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60170F" w:rsidRPr="00C54974" w14:paraId="7D05BBD8" w14:textId="77777777" w:rsidTr="004E5945">
        <w:tc>
          <w:tcPr>
            <w:tcW w:w="3729" w:type="dxa"/>
            <w:vAlign w:val="bottom"/>
          </w:tcPr>
          <w:p w14:paraId="697C3536" w14:textId="77777777" w:rsidR="0060170F" w:rsidRPr="00C54974" w:rsidRDefault="0060170F" w:rsidP="0060170F">
            <w:pPr>
              <w:spacing w:line="240" w:lineRule="auto"/>
              <w:ind w:firstLine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5D123E71" w14:textId="67375764" w:rsidR="0060170F" w:rsidRPr="00C54974" w:rsidRDefault="0060170F" w:rsidP="0060170F">
            <w:pPr>
              <w:spacing w:line="240" w:lineRule="atLeast"/>
              <w:ind w:left="-15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1FF26F7C" w14:textId="77777777" w:rsidR="0060170F" w:rsidRPr="00C54974" w:rsidRDefault="0060170F" w:rsidP="0060170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32ABBA3F" w14:textId="678241EB" w:rsidR="0060170F" w:rsidRPr="00C54974" w:rsidRDefault="0060170F" w:rsidP="0060170F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68" w:type="dxa"/>
          </w:tcPr>
          <w:p w14:paraId="0114C055" w14:textId="77777777" w:rsidR="0060170F" w:rsidRPr="00C54974" w:rsidRDefault="0060170F" w:rsidP="0060170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14232E42" w14:textId="4921955E" w:rsidR="0060170F" w:rsidRPr="001F3A56" w:rsidRDefault="0060170F" w:rsidP="0060170F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4B2685B" w14:textId="77777777" w:rsidR="0060170F" w:rsidRPr="00C54974" w:rsidRDefault="0060170F" w:rsidP="0060170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6B5A29E2" w14:textId="60CC27A7" w:rsidR="0060170F" w:rsidRPr="00C54974" w:rsidRDefault="0060170F" w:rsidP="0060170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60170F" w:rsidRPr="00C54974" w14:paraId="7224718D" w14:textId="77777777" w:rsidTr="004E5945">
        <w:tc>
          <w:tcPr>
            <w:tcW w:w="3729" w:type="dxa"/>
          </w:tcPr>
          <w:p w14:paraId="600455E9" w14:textId="77777777" w:rsidR="0060170F" w:rsidRPr="00C54974" w:rsidRDefault="0060170F" w:rsidP="0060170F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60C302" w14:textId="145E825A" w:rsidR="0060170F" w:rsidRPr="00C54974" w:rsidRDefault="0060170F" w:rsidP="0060170F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60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11,666</w:t>
            </w:r>
          </w:p>
        </w:tc>
        <w:tc>
          <w:tcPr>
            <w:tcW w:w="240" w:type="dxa"/>
          </w:tcPr>
          <w:p w14:paraId="1825E4C4" w14:textId="77777777" w:rsidR="0060170F" w:rsidRPr="00C54974" w:rsidRDefault="0060170F" w:rsidP="0060170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00C60029" w14:textId="0EF3C108" w:rsidR="0060170F" w:rsidRPr="00C54974" w:rsidRDefault="0060170F" w:rsidP="0060170F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A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743</w:t>
            </w:r>
          </w:p>
        </w:tc>
        <w:tc>
          <w:tcPr>
            <w:tcW w:w="268" w:type="dxa"/>
          </w:tcPr>
          <w:p w14:paraId="4700C6E9" w14:textId="77777777" w:rsidR="0060170F" w:rsidRPr="00C54974" w:rsidRDefault="0060170F" w:rsidP="0060170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DBC452" w14:textId="286C17E2" w:rsidR="0060170F" w:rsidRPr="005E6083" w:rsidRDefault="0060170F" w:rsidP="0060170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60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11,666</w:t>
            </w:r>
          </w:p>
        </w:tc>
        <w:tc>
          <w:tcPr>
            <w:tcW w:w="270" w:type="dxa"/>
          </w:tcPr>
          <w:p w14:paraId="21073D68" w14:textId="77777777" w:rsidR="0060170F" w:rsidRPr="00C54974" w:rsidRDefault="0060170F" w:rsidP="0060170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2DCB7A6D" w14:textId="699447C2" w:rsidR="0060170F" w:rsidRPr="00C54974" w:rsidRDefault="0060170F" w:rsidP="0060170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F3A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743</w:t>
            </w:r>
          </w:p>
        </w:tc>
      </w:tr>
    </w:tbl>
    <w:p w14:paraId="1ED63B41" w14:textId="7315F39E" w:rsidR="00B96505" w:rsidRDefault="00B96505" w:rsidP="00FC5CB9">
      <w:pPr>
        <w:pStyle w:val="Bo-Blankline"/>
        <w:rPr>
          <w:cs/>
        </w:rPr>
      </w:pPr>
    </w:p>
    <w:p w14:paraId="72EB1E53" w14:textId="77777777" w:rsidR="00A6418F" w:rsidRDefault="00A6418F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p w14:paraId="669E6996" w14:textId="27DA0B2A" w:rsidR="00A45C0D" w:rsidRPr="00CA196F" w:rsidRDefault="000B20C7" w:rsidP="00F514BE">
      <w:pPr>
        <w:pStyle w:val="Ang15"/>
        <w:tabs>
          <w:tab w:val="left" w:pos="1134"/>
        </w:tabs>
      </w:pPr>
      <w:r w:rsidRPr="00CA196F">
        <w:rPr>
          <w:cs/>
        </w:rPr>
        <w:lastRenderedPageBreak/>
        <w:t>ยอดคงเหลือกับกิจการที่เก</w:t>
      </w:r>
      <w:r w:rsidR="00DA0482" w:rsidRPr="00CA196F">
        <w:rPr>
          <w:cs/>
        </w:rPr>
        <w:t xml:space="preserve">ี่ยวข้องกัน ณ วันที่ </w:t>
      </w:r>
      <w:r w:rsidR="00E67AC8">
        <w:t>3</w:t>
      </w:r>
      <w:r w:rsidR="00FC5CB9">
        <w:t>1</w:t>
      </w:r>
      <w:r w:rsidR="0043243A">
        <w:rPr>
          <w:rFonts w:hint="cs"/>
          <w:cs/>
        </w:rPr>
        <w:t xml:space="preserve"> </w:t>
      </w:r>
      <w:r w:rsidR="00FC5CB9">
        <w:rPr>
          <w:rFonts w:hint="cs"/>
          <w:cs/>
        </w:rPr>
        <w:t>มีนาคม</w:t>
      </w:r>
      <w:r w:rsidR="0038525F" w:rsidRPr="00CA196F">
        <w:rPr>
          <w:rFonts w:hint="cs"/>
          <w:cs/>
        </w:rPr>
        <w:t xml:space="preserve"> </w:t>
      </w:r>
      <w:r w:rsidR="00FC5CB9">
        <w:rPr>
          <w:lang w:val="en-US"/>
        </w:rPr>
        <w:t>2</w:t>
      </w:r>
      <w:r w:rsidR="00E67AC8">
        <w:rPr>
          <w:lang w:val="en-US"/>
        </w:rPr>
        <w:t>56</w:t>
      </w:r>
      <w:r w:rsidR="008E51BA">
        <w:rPr>
          <w:lang w:val="en-US"/>
        </w:rPr>
        <w:t>4</w:t>
      </w:r>
      <w:r w:rsidR="00006723" w:rsidRPr="00CA196F">
        <w:rPr>
          <w:rFonts w:hint="cs"/>
          <w:cs/>
        </w:rPr>
        <w:t xml:space="preserve"> </w:t>
      </w:r>
      <w:r w:rsidR="0038525F" w:rsidRPr="00CA196F">
        <w:rPr>
          <w:rFonts w:hint="cs"/>
          <w:cs/>
        </w:rPr>
        <w:t xml:space="preserve">และ </w:t>
      </w:r>
      <w:r w:rsidR="00E67AC8">
        <w:t>3</w:t>
      </w:r>
      <w:r w:rsidR="00FC5CB9">
        <w:t>1</w:t>
      </w:r>
      <w:r w:rsidR="0038525F" w:rsidRPr="00CA196F">
        <w:rPr>
          <w:rFonts w:hint="cs"/>
          <w:cs/>
        </w:rPr>
        <w:t xml:space="preserve"> </w:t>
      </w:r>
      <w:r w:rsidR="0038525F" w:rsidRPr="00CA196F">
        <w:rPr>
          <w:rFonts w:hint="cs"/>
          <w:cs/>
          <w:lang w:val="en-US"/>
        </w:rPr>
        <w:t xml:space="preserve">ธันวาคม </w:t>
      </w:r>
      <w:r w:rsidR="00FC5CB9">
        <w:rPr>
          <w:lang w:val="en-US"/>
        </w:rPr>
        <w:t>2</w:t>
      </w:r>
      <w:r w:rsidR="00E67AC8">
        <w:rPr>
          <w:lang w:val="en-US"/>
        </w:rPr>
        <w:t>56</w:t>
      </w:r>
      <w:r w:rsidR="008E51BA">
        <w:rPr>
          <w:lang w:val="en-US"/>
        </w:rPr>
        <w:t>3</w:t>
      </w:r>
      <w:r w:rsidR="00006723" w:rsidRPr="00CA196F">
        <w:rPr>
          <w:rFonts w:hint="cs"/>
          <w:cs/>
          <w:lang w:val="en-US"/>
        </w:rPr>
        <w:t xml:space="preserve"> </w:t>
      </w:r>
      <w:r w:rsidR="007B2482" w:rsidRPr="00CA196F">
        <w:rPr>
          <w:cs/>
        </w:rPr>
        <w:t>มีดังนี้</w:t>
      </w:r>
    </w:p>
    <w:p w14:paraId="6645846B" w14:textId="38934F96" w:rsidR="00FC5CB9" w:rsidRPr="009B16AD" w:rsidRDefault="00FC5CB9" w:rsidP="00FC5CB9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116"/>
        <w:gridCol w:w="270"/>
        <w:gridCol w:w="1044"/>
      </w:tblGrid>
      <w:tr w:rsidR="00FC4250" w:rsidRPr="00EB7266" w14:paraId="749FF432" w14:textId="77777777" w:rsidTr="009B16AD">
        <w:trPr>
          <w:tblHeader/>
        </w:trPr>
        <w:tc>
          <w:tcPr>
            <w:tcW w:w="4050" w:type="dxa"/>
            <w:shd w:val="clear" w:color="auto" w:fill="auto"/>
          </w:tcPr>
          <w:p w14:paraId="589E5C83" w14:textId="77777777" w:rsidR="00FC4250" w:rsidRPr="00EB7266" w:rsidRDefault="00FC4250" w:rsidP="00D64CE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430" w:type="dxa"/>
            <w:gridSpan w:val="3"/>
          </w:tcPr>
          <w:p w14:paraId="4E4FFA63" w14:textId="77777777" w:rsidR="00FC4250" w:rsidRPr="00EB7266" w:rsidRDefault="00FC4250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D4577E9" w14:textId="77777777" w:rsidR="00FC4250" w:rsidRPr="00EB7266" w:rsidRDefault="00FC4250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D161E95" w14:textId="77777777" w:rsidR="00FC4250" w:rsidRPr="00EB7266" w:rsidRDefault="00FC4250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4250" w:rsidRPr="00744476" w14:paraId="269C7F04" w14:textId="77777777" w:rsidTr="009B16AD">
        <w:trPr>
          <w:tblHeader/>
        </w:trPr>
        <w:tc>
          <w:tcPr>
            <w:tcW w:w="4050" w:type="dxa"/>
            <w:shd w:val="clear" w:color="auto" w:fill="auto"/>
          </w:tcPr>
          <w:p w14:paraId="33078438" w14:textId="77777777" w:rsidR="00FC4250" w:rsidRPr="00744476" w:rsidRDefault="00FC4250" w:rsidP="00FC425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268231F" w14:textId="293DEBEB" w:rsidR="00FC4250" w:rsidRPr="006145CD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301840BE" w14:textId="77777777" w:rsidR="00FC4250" w:rsidRPr="00744476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7882C1" w14:textId="7B9EF95A" w:rsidR="00FC4250" w:rsidRPr="006145CD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033CF5C4" w14:textId="77777777" w:rsidR="00FC4250" w:rsidRPr="00BE704B" w:rsidRDefault="00FC4250" w:rsidP="00FC42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4AD16E6" w14:textId="224788D1" w:rsidR="00FC4250" w:rsidRPr="006145CD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0F546654" w14:textId="77777777" w:rsidR="00FC4250" w:rsidRPr="00BE704B" w:rsidRDefault="00FC4250" w:rsidP="00FC42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33E656CB" w14:textId="2D586BAE" w:rsidR="00FC4250" w:rsidRPr="006145CD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C4250" w:rsidRPr="00744476" w14:paraId="6BE0050A" w14:textId="77777777" w:rsidTr="009B16AD">
        <w:trPr>
          <w:tblHeader/>
        </w:trPr>
        <w:tc>
          <w:tcPr>
            <w:tcW w:w="4050" w:type="dxa"/>
            <w:shd w:val="clear" w:color="auto" w:fill="auto"/>
          </w:tcPr>
          <w:p w14:paraId="3768199A" w14:textId="77777777" w:rsidR="00FC4250" w:rsidRPr="00744476" w:rsidRDefault="00FC4250" w:rsidP="00FC425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FAAF11A" w14:textId="0B24F9AE" w:rsidR="00FC4250" w:rsidRPr="00744476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BF04936" w14:textId="77777777" w:rsidR="00FC4250" w:rsidRPr="00744476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35837E" w14:textId="4A4049CD" w:rsidR="00FC4250" w:rsidRPr="00744476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0C0261AD" w14:textId="77777777" w:rsidR="00FC4250" w:rsidRPr="00BE704B" w:rsidRDefault="00FC4250" w:rsidP="00FC42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269E8B6" w14:textId="738CFA42" w:rsidR="00FC4250" w:rsidRPr="00744476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411772B" w14:textId="77777777" w:rsidR="00FC4250" w:rsidRPr="00BE704B" w:rsidRDefault="00FC4250" w:rsidP="00FC42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6D15796C" w14:textId="2976B761" w:rsidR="00FC4250" w:rsidRPr="00744476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FC4250" w:rsidRPr="00744476" w14:paraId="70710CB2" w14:textId="77777777" w:rsidTr="009B16AD">
        <w:trPr>
          <w:tblHeader/>
        </w:trPr>
        <w:tc>
          <w:tcPr>
            <w:tcW w:w="4050" w:type="dxa"/>
            <w:shd w:val="clear" w:color="auto" w:fill="auto"/>
          </w:tcPr>
          <w:p w14:paraId="0C2E448D" w14:textId="77777777" w:rsidR="00FC4250" w:rsidRDefault="00FC4250" w:rsidP="00FC4250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130" w:type="dxa"/>
            <w:gridSpan w:val="7"/>
          </w:tcPr>
          <w:p w14:paraId="660888B2" w14:textId="77777777" w:rsidR="00FC4250" w:rsidRPr="00744476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E6083" w:rsidRPr="0033434F" w14:paraId="3A3CF22E" w14:textId="77777777" w:rsidTr="009B16AD">
        <w:tc>
          <w:tcPr>
            <w:tcW w:w="4050" w:type="dxa"/>
            <w:shd w:val="clear" w:color="auto" w:fill="auto"/>
          </w:tcPr>
          <w:p w14:paraId="3C01086B" w14:textId="77777777" w:rsidR="005E6083" w:rsidRPr="00C12557" w:rsidRDefault="005E6083" w:rsidP="005E6083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0EACBF2D" w14:textId="0851EEBB" w:rsidR="005E6083" w:rsidRPr="0033434F" w:rsidRDefault="005E6083" w:rsidP="005E6083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6083">
              <w:rPr>
                <w:rFonts w:ascii="Angsana New" w:hAnsi="Angsana New"/>
                <w:sz w:val="30"/>
                <w:szCs w:val="30"/>
                <w:lang w:val="en-US"/>
              </w:rPr>
              <w:t>753,168</w:t>
            </w:r>
          </w:p>
        </w:tc>
        <w:tc>
          <w:tcPr>
            <w:tcW w:w="270" w:type="dxa"/>
          </w:tcPr>
          <w:p w14:paraId="142ECDB5" w14:textId="77777777" w:rsidR="005E6083" w:rsidRDefault="005E6083" w:rsidP="005E608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296609C" w14:textId="7F67630E" w:rsidR="005E6083" w:rsidRPr="0033434F" w:rsidRDefault="005E6083" w:rsidP="005E6083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900,199</w:t>
            </w:r>
          </w:p>
        </w:tc>
        <w:tc>
          <w:tcPr>
            <w:tcW w:w="270" w:type="dxa"/>
          </w:tcPr>
          <w:p w14:paraId="3E0521EE" w14:textId="77777777" w:rsidR="005E6083" w:rsidRPr="00BE704B" w:rsidRDefault="005E6083" w:rsidP="005E608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5F37875" w14:textId="70E9C022" w:rsidR="005E6083" w:rsidRPr="0033434F" w:rsidRDefault="005E6083" w:rsidP="005E6083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6083">
              <w:rPr>
                <w:rFonts w:ascii="Angsana New" w:hAnsi="Angsana New"/>
                <w:sz w:val="30"/>
                <w:szCs w:val="30"/>
                <w:lang w:val="en-US"/>
              </w:rPr>
              <w:t>753,168</w:t>
            </w:r>
          </w:p>
        </w:tc>
        <w:tc>
          <w:tcPr>
            <w:tcW w:w="270" w:type="dxa"/>
            <w:shd w:val="clear" w:color="auto" w:fill="auto"/>
          </w:tcPr>
          <w:p w14:paraId="486107E8" w14:textId="77777777" w:rsidR="005E6083" w:rsidRPr="00BE704B" w:rsidRDefault="005E6083" w:rsidP="005E608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4D791C3B" w14:textId="2E9DA8CE" w:rsidR="005E6083" w:rsidRPr="0033434F" w:rsidRDefault="005E6083" w:rsidP="005E6083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900,199</w:t>
            </w:r>
          </w:p>
        </w:tc>
      </w:tr>
      <w:tr w:rsidR="005E6083" w14:paraId="6245C87E" w14:textId="77777777" w:rsidTr="009B16AD">
        <w:tc>
          <w:tcPr>
            <w:tcW w:w="4050" w:type="dxa"/>
            <w:shd w:val="clear" w:color="auto" w:fill="auto"/>
          </w:tcPr>
          <w:p w14:paraId="4F239405" w14:textId="77777777" w:rsidR="005E6083" w:rsidRPr="00C12557" w:rsidRDefault="005E6083" w:rsidP="005E6083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2F25E55" w14:textId="77777777" w:rsidR="005E6083" w:rsidRDefault="005E6083" w:rsidP="005E6083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719A68A" w14:textId="77777777" w:rsidR="005E6083" w:rsidRDefault="005E6083" w:rsidP="005E608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16D6CC" w14:textId="77777777" w:rsidR="005E6083" w:rsidRDefault="005E6083" w:rsidP="005E6083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3B21B6" w14:textId="77777777" w:rsidR="005E6083" w:rsidRPr="00BE704B" w:rsidRDefault="005E6083" w:rsidP="005E608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088EF2D" w14:textId="77777777" w:rsidR="005E6083" w:rsidRDefault="005E6083" w:rsidP="005E6083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04C63B2" w14:textId="77777777" w:rsidR="005E6083" w:rsidRPr="00BE704B" w:rsidRDefault="005E6083" w:rsidP="005E608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5D996F0A" w14:textId="77777777" w:rsidR="005E6083" w:rsidRDefault="005E6083" w:rsidP="005E6083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E6083" w14:paraId="209B1D90" w14:textId="77777777" w:rsidTr="009B16AD">
        <w:tc>
          <w:tcPr>
            <w:tcW w:w="4050" w:type="dxa"/>
            <w:shd w:val="clear" w:color="auto" w:fill="auto"/>
          </w:tcPr>
          <w:p w14:paraId="2A297F43" w14:textId="77777777" w:rsidR="005E6083" w:rsidRPr="00C12557" w:rsidRDefault="005E6083" w:rsidP="005E6083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1503FFFD" w14:textId="12CFEA6A" w:rsidR="005E6083" w:rsidRDefault="005E6083" w:rsidP="005E6083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55804DCC" w14:textId="77777777" w:rsidR="005E6083" w:rsidRDefault="005E6083" w:rsidP="005E608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635707D" w14:textId="6454923C" w:rsidR="005E6083" w:rsidRDefault="005E6083" w:rsidP="005E6083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B293C09" w14:textId="77777777" w:rsidR="005E6083" w:rsidRPr="00BE704B" w:rsidRDefault="005E6083" w:rsidP="005E608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7F0E9D4" w14:textId="527CC512" w:rsidR="005E6083" w:rsidRDefault="005E6083" w:rsidP="005E6083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0474B93" w14:textId="77777777" w:rsidR="005E6083" w:rsidRPr="00BE704B" w:rsidRDefault="005E6083" w:rsidP="005E608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3A2B0CE9" w14:textId="4C4C53FD" w:rsidR="005E6083" w:rsidRDefault="005E6083" w:rsidP="005E6083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5E6083" w14:paraId="13282AFE" w14:textId="77777777" w:rsidTr="009B16AD">
        <w:tc>
          <w:tcPr>
            <w:tcW w:w="4050" w:type="dxa"/>
            <w:shd w:val="clear" w:color="auto" w:fill="auto"/>
          </w:tcPr>
          <w:p w14:paraId="79C9EBC2" w14:textId="77777777" w:rsidR="005E6083" w:rsidRPr="00C12557" w:rsidRDefault="005E6083" w:rsidP="005E6083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5266787F" w14:textId="1187A41F" w:rsidR="005E6083" w:rsidRDefault="005E6083" w:rsidP="005E6083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</w:p>
        </w:tc>
        <w:tc>
          <w:tcPr>
            <w:tcW w:w="270" w:type="dxa"/>
          </w:tcPr>
          <w:p w14:paraId="40298644" w14:textId="77777777" w:rsidR="005E6083" w:rsidRDefault="005E6083" w:rsidP="005E608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10A849" w14:textId="56B5BECA" w:rsidR="005E6083" w:rsidRDefault="005E6083" w:rsidP="005E6083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70" w:type="dxa"/>
          </w:tcPr>
          <w:p w14:paraId="5E14BA3B" w14:textId="77777777" w:rsidR="005E6083" w:rsidRPr="00BE704B" w:rsidRDefault="005E6083" w:rsidP="005E608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C394EBC" w14:textId="17A132F6" w:rsidR="005E6083" w:rsidRDefault="005E6083" w:rsidP="005E6083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</w:p>
        </w:tc>
        <w:tc>
          <w:tcPr>
            <w:tcW w:w="270" w:type="dxa"/>
            <w:shd w:val="clear" w:color="auto" w:fill="auto"/>
          </w:tcPr>
          <w:p w14:paraId="1D8E7251" w14:textId="77777777" w:rsidR="005E6083" w:rsidRPr="00BE704B" w:rsidRDefault="005E6083" w:rsidP="005E608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7CC4561A" w14:textId="32B82552" w:rsidR="005E6083" w:rsidRDefault="005E6083" w:rsidP="005E6083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</w:tr>
      <w:tr w:rsidR="005E6083" w14:paraId="784727DA" w14:textId="77777777" w:rsidTr="009B16AD">
        <w:tc>
          <w:tcPr>
            <w:tcW w:w="4050" w:type="dxa"/>
            <w:shd w:val="clear" w:color="auto" w:fill="auto"/>
          </w:tcPr>
          <w:p w14:paraId="07061C62" w14:textId="77777777" w:rsidR="005E6083" w:rsidRPr="00C12557" w:rsidRDefault="005E6083" w:rsidP="005E6083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107B815E" w14:textId="4927E8AA" w:rsidR="005E6083" w:rsidRDefault="005E6083" w:rsidP="005E6083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</w:p>
        </w:tc>
        <w:tc>
          <w:tcPr>
            <w:tcW w:w="270" w:type="dxa"/>
          </w:tcPr>
          <w:p w14:paraId="6D1EBB9A" w14:textId="77777777" w:rsidR="005E6083" w:rsidRDefault="005E6083" w:rsidP="005E608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F0FF596" w14:textId="63467968" w:rsidR="005E6083" w:rsidRDefault="005E6083" w:rsidP="005E6083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270" w:type="dxa"/>
          </w:tcPr>
          <w:p w14:paraId="324D5209" w14:textId="77777777" w:rsidR="005E6083" w:rsidRPr="00BE704B" w:rsidRDefault="005E6083" w:rsidP="005E608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B50F53D" w14:textId="1E2CBEAB" w:rsidR="005E6083" w:rsidRDefault="005E6083" w:rsidP="005E6083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4BDD1A6C" w14:textId="77777777" w:rsidR="005E6083" w:rsidRPr="00BE704B" w:rsidRDefault="005E6083" w:rsidP="005E608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7C4B8556" w14:textId="0EA0FEB3" w:rsidR="005E6083" w:rsidRDefault="005E6083" w:rsidP="005E6083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</w:tr>
      <w:tr w:rsidR="005E6083" w14:paraId="039B0332" w14:textId="77777777" w:rsidTr="009B16AD">
        <w:tc>
          <w:tcPr>
            <w:tcW w:w="4050" w:type="dxa"/>
            <w:shd w:val="clear" w:color="auto" w:fill="auto"/>
          </w:tcPr>
          <w:p w14:paraId="5CD0E0E3" w14:textId="77777777" w:rsidR="005E6083" w:rsidRPr="00C12557" w:rsidRDefault="005E6083" w:rsidP="005E6083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545046B2" w14:textId="1B15A843" w:rsidR="005E6083" w:rsidRDefault="005E6083" w:rsidP="005E6083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26B4F986" w14:textId="77777777" w:rsidR="005E6083" w:rsidRDefault="005E6083" w:rsidP="005E608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7D561E0" w14:textId="6D7D5ADB" w:rsidR="005E6083" w:rsidRDefault="005E6083" w:rsidP="005E6083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01879D6" w14:textId="77777777" w:rsidR="005E6083" w:rsidRPr="00BE704B" w:rsidRDefault="005E6083" w:rsidP="005E608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606C7B4" w14:textId="359B5B8C" w:rsidR="005E6083" w:rsidRDefault="005E6083" w:rsidP="005E6083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D2830BD" w14:textId="77777777" w:rsidR="005E6083" w:rsidRPr="00BE704B" w:rsidRDefault="005E6083" w:rsidP="005E608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79E28F29" w14:textId="30C03D5D" w:rsidR="005E6083" w:rsidRDefault="005E6083" w:rsidP="005E6083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5E6083" w14:paraId="12383EBE" w14:textId="77777777" w:rsidTr="009B16AD">
        <w:tc>
          <w:tcPr>
            <w:tcW w:w="4050" w:type="dxa"/>
            <w:shd w:val="clear" w:color="auto" w:fill="auto"/>
          </w:tcPr>
          <w:p w14:paraId="15360162" w14:textId="77777777" w:rsidR="005E6083" w:rsidRPr="00341FC7" w:rsidRDefault="005E6083" w:rsidP="005E6083">
            <w:pPr>
              <w:spacing w:line="240" w:lineRule="atLeast"/>
              <w:ind w:right="-11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341FC7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341FC7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341FC7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341FC7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3DFBE6E" w14:textId="77308A09" w:rsidR="005E6083" w:rsidRPr="005E6083" w:rsidRDefault="005E6083" w:rsidP="005E6083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499953C8" w14:textId="77777777" w:rsidR="005E6083" w:rsidRDefault="005E6083" w:rsidP="005E608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A3006FC" w14:textId="2716B3F6" w:rsidR="005E6083" w:rsidRDefault="005E6083" w:rsidP="005E6083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3F88B788" w14:textId="77777777" w:rsidR="005E6083" w:rsidRPr="00BE704B" w:rsidRDefault="005E6083" w:rsidP="005E608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AF5A8E8" w14:textId="2413D0E5" w:rsidR="005E6083" w:rsidRDefault="005E6083" w:rsidP="005E6083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3D5DB794" w14:textId="77777777" w:rsidR="005E6083" w:rsidRPr="00BE704B" w:rsidRDefault="005E6083" w:rsidP="005E608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4F5886CD" w14:textId="367B78B0" w:rsidR="005E6083" w:rsidRDefault="005E6083" w:rsidP="005E6083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5E6083" w14:paraId="582D75C1" w14:textId="77777777" w:rsidTr="009B16AD">
        <w:tc>
          <w:tcPr>
            <w:tcW w:w="4050" w:type="dxa"/>
            <w:shd w:val="clear" w:color="auto" w:fill="auto"/>
          </w:tcPr>
          <w:p w14:paraId="12CBB174" w14:textId="77777777" w:rsidR="005E6083" w:rsidRPr="00341FC7" w:rsidRDefault="005E6083" w:rsidP="005E6083">
            <w:pPr>
              <w:spacing w:line="240" w:lineRule="atLeast"/>
              <w:ind w:right="-11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41FC7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บางกอกสหประกันชีวิต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B636BFC" w14:textId="1C2C71F5" w:rsidR="005E6083" w:rsidRDefault="005E6083" w:rsidP="005E6083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03268E8" w14:textId="77777777" w:rsidR="005E6083" w:rsidRDefault="005E6083" w:rsidP="005E608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8EF5543" w14:textId="5BCC59FF" w:rsidR="005E6083" w:rsidRDefault="005E6083" w:rsidP="005E6083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0A6C209" w14:textId="77777777" w:rsidR="005E6083" w:rsidRPr="00BE704B" w:rsidRDefault="005E6083" w:rsidP="005E608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386E8CD1" w14:textId="27419C29" w:rsidR="005E6083" w:rsidRDefault="005E6083" w:rsidP="005E6083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1CF496" w14:textId="77777777" w:rsidR="005E6083" w:rsidRPr="00BE704B" w:rsidRDefault="005E6083" w:rsidP="005E608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65DFDCFB" w14:textId="4232C7EA" w:rsidR="005E6083" w:rsidRDefault="005E6083" w:rsidP="005E6083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5E6083" w:rsidRPr="00911ADB" w14:paraId="0F7AED76" w14:textId="77777777" w:rsidTr="009B16AD">
        <w:tc>
          <w:tcPr>
            <w:tcW w:w="4050" w:type="dxa"/>
            <w:shd w:val="clear" w:color="auto" w:fill="auto"/>
            <w:vAlign w:val="bottom"/>
          </w:tcPr>
          <w:p w14:paraId="630B4E85" w14:textId="77777777" w:rsidR="005E6083" w:rsidRPr="00AD37E5" w:rsidRDefault="005E6083" w:rsidP="005E608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3D02340" w14:textId="6C7A356D" w:rsidR="005E6083" w:rsidRPr="00911ADB" w:rsidRDefault="005E6083" w:rsidP="005E6083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E60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753,279</w:t>
            </w:r>
          </w:p>
        </w:tc>
        <w:tc>
          <w:tcPr>
            <w:tcW w:w="270" w:type="dxa"/>
          </w:tcPr>
          <w:p w14:paraId="22E52D69" w14:textId="77777777" w:rsidR="005E6083" w:rsidRPr="00911ADB" w:rsidRDefault="005E6083" w:rsidP="005E608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D0BE2D8" w14:textId="6A29FFDE" w:rsidR="005E6083" w:rsidRPr="00911ADB" w:rsidRDefault="005E6083" w:rsidP="005E6083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900,268</w:t>
            </w:r>
          </w:p>
        </w:tc>
        <w:tc>
          <w:tcPr>
            <w:tcW w:w="270" w:type="dxa"/>
          </w:tcPr>
          <w:p w14:paraId="5C0A602B" w14:textId="77777777" w:rsidR="005E6083" w:rsidRPr="00911ADB" w:rsidRDefault="005E6083" w:rsidP="005E608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15183A73" w14:textId="1B10A8DD" w:rsidR="005E6083" w:rsidRPr="00911ADB" w:rsidRDefault="005E6083" w:rsidP="005E6083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E60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753,279</w:t>
            </w:r>
          </w:p>
        </w:tc>
        <w:tc>
          <w:tcPr>
            <w:tcW w:w="270" w:type="dxa"/>
            <w:shd w:val="clear" w:color="auto" w:fill="auto"/>
          </w:tcPr>
          <w:p w14:paraId="5D8705AC" w14:textId="77777777" w:rsidR="005E6083" w:rsidRPr="00BE704B" w:rsidRDefault="005E6083" w:rsidP="005E608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1FF184A8" w14:textId="050CBAAF" w:rsidR="005E6083" w:rsidRPr="00911ADB" w:rsidRDefault="005E6083" w:rsidP="005E6083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900,268</w:t>
            </w:r>
          </w:p>
        </w:tc>
      </w:tr>
      <w:tr w:rsidR="005E6083" w14:paraId="31C7458C" w14:textId="77777777" w:rsidTr="009B16AD">
        <w:tc>
          <w:tcPr>
            <w:tcW w:w="4050" w:type="dxa"/>
            <w:shd w:val="clear" w:color="auto" w:fill="auto"/>
          </w:tcPr>
          <w:p w14:paraId="79F485D4" w14:textId="0448E491" w:rsidR="005E6083" w:rsidRPr="004112D4" w:rsidRDefault="005E6083" w:rsidP="005E6083">
            <w:pPr>
              <w:spacing w:line="240" w:lineRule="atLeast"/>
              <w:ind w:left="160" w:right="-110" w:hanging="16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112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112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112D4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0345D0" w14:textId="37216F3B" w:rsidR="005E6083" w:rsidRPr="005E6083" w:rsidRDefault="005E6083" w:rsidP="005E6083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608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F9A0072" w14:textId="77777777" w:rsidR="005E6083" w:rsidRPr="00911ADB" w:rsidRDefault="005E6083" w:rsidP="005E608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B9BFCC8" w14:textId="62789708" w:rsidR="005E6083" w:rsidRDefault="005E6083" w:rsidP="005E6083">
            <w:pPr>
              <w:spacing w:line="240" w:lineRule="atLeast"/>
              <w:ind w:left="-20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A3D5833" w14:textId="77777777" w:rsidR="005E6083" w:rsidRPr="00911ADB" w:rsidRDefault="005E6083" w:rsidP="005E608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3B6DC2C6" w14:textId="692AE333" w:rsidR="005E6083" w:rsidRPr="00911ADB" w:rsidRDefault="005E6083" w:rsidP="005E6083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E608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D5FB0B" w14:textId="77777777" w:rsidR="005E6083" w:rsidRPr="00BE704B" w:rsidRDefault="005E6083" w:rsidP="005E608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6155C083" w14:textId="03D1BF7F" w:rsidR="005E6083" w:rsidRDefault="005E6083" w:rsidP="005E6083">
            <w:pPr>
              <w:spacing w:line="240" w:lineRule="atLeast"/>
              <w:ind w:left="-14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E6083" w14:paraId="4ED27D91" w14:textId="77777777" w:rsidTr="009B16AD">
        <w:tc>
          <w:tcPr>
            <w:tcW w:w="4050" w:type="dxa"/>
            <w:shd w:val="clear" w:color="auto" w:fill="auto"/>
          </w:tcPr>
          <w:p w14:paraId="44C3CB2C" w14:textId="77777777" w:rsidR="005E6083" w:rsidRPr="007A4505" w:rsidRDefault="005E6083" w:rsidP="005E6083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7A4505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6437C" w14:textId="12FAB5E9" w:rsidR="005E6083" w:rsidRPr="005E6083" w:rsidRDefault="005E6083" w:rsidP="005E6083">
            <w:pPr>
              <w:tabs>
                <w:tab w:val="decimal" w:pos="88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60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753,279</w:t>
            </w:r>
          </w:p>
        </w:tc>
        <w:tc>
          <w:tcPr>
            <w:tcW w:w="270" w:type="dxa"/>
          </w:tcPr>
          <w:p w14:paraId="5667A01F" w14:textId="77777777" w:rsidR="005E6083" w:rsidRPr="005E6083" w:rsidRDefault="005E6083" w:rsidP="005E608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76A851" w14:textId="08CA7E51" w:rsidR="005E6083" w:rsidRPr="005E6083" w:rsidRDefault="005E6083" w:rsidP="005E6083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60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900,268</w:t>
            </w:r>
          </w:p>
        </w:tc>
        <w:tc>
          <w:tcPr>
            <w:tcW w:w="270" w:type="dxa"/>
          </w:tcPr>
          <w:p w14:paraId="43240A36" w14:textId="77777777" w:rsidR="005E6083" w:rsidRPr="005E6083" w:rsidRDefault="005E6083" w:rsidP="005E608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A88AD7" w14:textId="2D5B0F38" w:rsidR="005E6083" w:rsidRPr="005E6083" w:rsidRDefault="005E6083" w:rsidP="005E6083">
            <w:pPr>
              <w:tabs>
                <w:tab w:val="decimal" w:pos="88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60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753,279</w:t>
            </w:r>
          </w:p>
        </w:tc>
        <w:tc>
          <w:tcPr>
            <w:tcW w:w="270" w:type="dxa"/>
            <w:shd w:val="clear" w:color="auto" w:fill="auto"/>
          </w:tcPr>
          <w:p w14:paraId="54E3300C" w14:textId="77777777" w:rsidR="005E6083" w:rsidRPr="005E6083" w:rsidRDefault="005E6083" w:rsidP="005E608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72350" w14:textId="0495706E" w:rsidR="005E6083" w:rsidRPr="005E6083" w:rsidRDefault="005E6083" w:rsidP="005E6083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E60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900,268</w:t>
            </w:r>
          </w:p>
        </w:tc>
      </w:tr>
    </w:tbl>
    <w:p w14:paraId="79D8BAE2" w14:textId="77777777" w:rsidR="0091250A" w:rsidRPr="00370A25" w:rsidRDefault="0091250A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116"/>
        <w:gridCol w:w="270"/>
        <w:gridCol w:w="1044"/>
      </w:tblGrid>
      <w:tr w:rsidR="00AA1621" w:rsidRPr="00EB7266" w14:paraId="010EB54E" w14:textId="77777777" w:rsidTr="007713EA">
        <w:trPr>
          <w:tblHeader/>
        </w:trPr>
        <w:tc>
          <w:tcPr>
            <w:tcW w:w="4050" w:type="dxa"/>
            <w:shd w:val="clear" w:color="auto" w:fill="auto"/>
          </w:tcPr>
          <w:p w14:paraId="5407C6C1" w14:textId="66ABD341" w:rsidR="00AA1621" w:rsidRPr="00EB7266" w:rsidRDefault="00AA1621" w:rsidP="007713E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960C7E2" w14:textId="77777777" w:rsidR="00AA1621" w:rsidRPr="00EB7266" w:rsidRDefault="00AA1621" w:rsidP="007713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E106EA" w14:textId="77777777" w:rsidR="00AA1621" w:rsidRPr="00EB7266" w:rsidRDefault="00AA1621" w:rsidP="007713E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3D3025E" w14:textId="77777777" w:rsidR="00AA1621" w:rsidRPr="00EB7266" w:rsidRDefault="00AA1621" w:rsidP="007713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1621" w:rsidRPr="00744476" w14:paraId="50584DC1" w14:textId="77777777" w:rsidTr="007713EA">
        <w:trPr>
          <w:tblHeader/>
        </w:trPr>
        <w:tc>
          <w:tcPr>
            <w:tcW w:w="4050" w:type="dxa"/>
            <w:shd w:val="clear" w:color="auto" w:fill="auto"/>
          </w:tcPr>
          <w:p w14:paraId="2C4E2D35" w14:textId="77777777" w:rsidR="00AA1621" w:rsidRPr="00744476" w:rsidRDefault="00AA1621" w:rsidP="00AA162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E2902C0" w14:textId="56E37285" w:rsidR="00AA1621" w:rsidRPr="006145CD" w:rsidRDefault="00AA1621" w:rsidP="00AA162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165B6372" w14:textId="77777777" w:rsidR="00AA1621" w:rsidRPr="00744476" w:rsidRDefault="00AA1621" w:rsidP="00AA162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02C68F" w14:textId="067B0DEC" w:rsidR="00AA1621" w:rsidRPr="006145CD" w:rsidRDefault="00AA1621" w:rsidP="00AA162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448833FD" w14:textId="77777777" w:rsidR="00AA1621" w:rsidRPr="00BE704B" w:rsidRDefault="00AA1621" w:rsidP="00AA16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83F5B29" w14:textId="3F0B1984" w:rsidR="00AA1621" w:rsidRPr="006145CD" w:rsidRDefault="00AA1621" w:rsidP="00AA162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198FD19" w14:textId="77777777" w:rsidR="00AA1621" w:rsidRPr="00BE704B" w:rsidRDefault="00AA1621" w:rsidP="00AA16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153293AF" w14:textId="24F7E85A" w:rsidR="00AA1621" w:rsidRPr="006145CD" w:rsidRDefault="00AA1621" w:rsidP="00AA162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AA1621" w14:paraId="164746DB" w14:textId="77777777" w:rsidTr="007713EA">
        <w:tc>
          <w:tcPr>
            <w:tcW w:w="4050" w:type="dxa"/>
            <w:shd w:val="clear" w:color="auto" w:fill="auto"/>
            <w:vAlign w:val="bottom"/>
          </w:tcPr>
          <w:p w14:paraId="7C2804C8" w14:textId="77777777" w:rsidR="00AA1621" w:rsidRPr="00AD37E5" w:rsidRDefault="00AA1621" w:rsidP="00FC4250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7FCA7DC1" w14:textId="107065D5" w:rsidR="00AA1621" w:rsidRDefault="00AA1621" w:rsidP="00FC42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1250A" w14:paraId="582D0F93" w14:textId="77777777" w:rsidTr="0091250A">
        <w:tc>
          <w:tcPr>
            <w:tcW w:w="4050" w:type="dxa"/>
            <w:shd w:val="clear" w:color="auto" w:fill="auto"/>
            <w:vAlign w:val="bottom"/>
          </w:tcPr>
          <w:p w14:paraId="1C187237" w14:textId="687F5496" w:rsidR="0091250A" w:rsidRPr="0091250A" w:rsidRDefault="0091250A" w:rsidP="0091250A">
            <w:pPr>
              <w:spacing w:line="240" w:lineRule="atLeast"/>
              <w:ind w:left="160" w:hanging="16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250A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ผลขาดทุนด้านเครดิตที่คาดว่าจะเกิดขึ้นของลูกหนี้การค้าสำหรับ</w:t>
            </w:r>
          </w:p>
        </w:tc>
        <w:tc>
          <w:tcPr>
            <w:tcW w:w="1080" w:type="dxa"/>
            <w:shd w:val="clear" w:color="auto" w:fill="auto"/>
          </w:tcPr>
          <w:p w14:paraId="70E27A79" w14:textId="77777777" w:rsidR="0091250A" w:rsidRPr="00911ADB" w:rsidRDefault="0091250A" w:rsidP="00FC42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B8173A3" w14:textId="77777777" w:rsidR="0091250A" w:rsidRPr="00911ADB" w:rsidRDefault="0091250A" w:rsidP="00FC425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03DFB78" w14:textId="77777777" w:rsidR="0091250A" w:rsidRDefault="0091250A" w:rsidP="00FC42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E520D5" w14:textId="77777777" w:rsidR="0091250A" w:rsidRPr="00911ADB" w:rsidRDefault="0091250A" w:rsidP="00FC42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5295722" w14:textId="77777777" w:rsidR="0091250A" w:rsidRPr="00911ADB" w:rsidRDefault="0091250A" w:rsidP="00FC4250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E007F55" w14:textId="77777777" w:rsidR="0091250A" w:rsidRPr="00BE704B" w:rsidRDefault="0091250A" w:rsidP="00FC42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44219A66" w14:textId="77777777" w:rsidR="0091250A" w:rsidRDefault="0091250A" w:rsidP="00FC42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C4250" w14:paraId="223BB033" w14:textId="77777777" w:rsidTr="009B16AD">
        <w:tc>
          <w:tcPr>
            <w:tcW w:w="4050" w:type="dxa"/>
            <w:shd w:val="clear" w:color="auto" w:fill="auto"/>
          </w:tcPr>
          <w:p w14:paraId="47760F35" w14:textId="3F045FF0" w:rsidR="00FC4250" w:rsidRPr="002957A0" w:rsidRDefault="0091250A" w:rsidP="00AA1621">
            <w:pPr>
              <w:spacing w:line="240" w:lineRule="atLeast"/>
              <w:ind w:left="160" w:right="-20"/>
              <w:rPr>
                <w:rFonts w:asciiTheme="majorBidi" w:hAnsiTheme="majorBidi" w:cstheme="majorBidi"/>
                <w:i/>
                <w:iCs/>
                <w:spacing w:val="8"/>
                <w:sz w:val="30"/>
                <w:szCs w:val="30"/>
                <w:cs/>
              </w:rPr>
            </w:pPr>
            <w:r w:rsidRPr="0091250A">
              <w:rPr>
                <w:rFonts w:asciiTheme="majorBidi" w:hAnsiTheme="majorBidi"/>
                <w:spacing w:val="8"/>
                <w:sz w:val="30"/>
                <w:szCs w:val="30"/>
                <w:cs/>
              </w:rPr>
              <w:t xml:space="preserve">งวดสามเดือนสิ้นสุดวันที่ </w:t>
            </w:r>
            <w:r>
              <w:rPr>
                <w:rFonts w:asciiTheme="majorBidi" w:hAnsiTheme="majorBidi"/>
                <w:spacing w:val="8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hint="cs"/>
                <w:spacing w:val="8"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E008AD3" w14:textId="7B2F960C" w:rsidR="00FC4250" w:rsidRPr="00370A25" w:rsidRDefault="005E6083" w:rsidP="00FC4250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5DACF03" w14:textId="77777777" w:rsidR="00FC4250" w:rsidRPr="00911ADB" w:rsidRDefault="00FC4250" w:rsidP="00FC425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358D53B" w14:textId="0C56D981" w:rsidR="00FC4250" w:rsidRPr="00370A25" w:rsidRDefault="00FC4250" w:rsidP="005E6083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1F92E12" w14:textId="77777777" w:rsidR="00FC4250" w:rsidRPr="00370A25" w:rsidRDefault="00FC4250" w:rsidP="00FC42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</w:tcPr>
          <w:p w14:paraId="452CC903" w14:textId="6B9C4DB5" w:rsidR="00FC4250" w:rsidRPr="00370A25" w:rsidRDefault="005E6083" w:rsidP="005E6083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2855F9" w14:textId="77777777" w:rsidR="00FC4250" w:rsidRPr="00370A25" w:rsidRDefault="00FC4250" w:rsidP="00FC42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</w:tcPr>
          <w:p w14:paraId="3565ECD6" w14:textId="5B373665" w:rsidR="00FC4250" w:rsidRPr="00370A25" w:rsidRDefault="00FC4250" w:rsidP="005E6083">
            <w:pPr>
              <w:spacing w:line="240" w:lineRule="atLeast"/>
              <w:ind w:left="-14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0660FD12" w14:textId="51D94B45" w:rsidR="00FC4250" w:rsidRPr="00AE0BB7" w:rsidRDefault="00FC4250" w:rsidP="00FC5CB9">
      <w:pPr>
        <w:pStyle w:val="Bo-Blankline"/>
        <w:rPr>
          <w:sz w:val="30"/>
          <w:szCs w:val="30"/>
        </w:rPr>
      </w:pPr>
    </w:p>
    <w:p w14:paraId="18296498" w14:textId="0704DC7C" w:rsidR="00FC4250" w:rsidRPr="00AE0BB7" w:rsidRDefault="00FC4250" w:rsidP="00FC5CB9">
      <w:pPr>
        <w:pStyle w:val="Bo-Blankline"/>
        <w:rPr>
          <w:sz w:val="30"/>
          <w:szCs w:val="30"/>
        </w:rPr>
      </w:pPr>
    </w:p>
    <w:p w14:paraId="608B3C8A" w14:textId="77777777" w:rsidR="00FC4250" w:rsidRPr="00AE0BB7" w:rsidRDefault="00FC4250" w:rsidP="00FC5CB9">
      <w:pPr>
        <w:pStyle w:val="Bo-Blankline"/>
        <w:rPr>
          <w:sz w:val="30"/>
          <w:szCs w:val="30"/>
        </w:rPr>
      </w:pPr>
    </w:p>
    <w:p w14:paraId="36E649AB" w14:textId="68E47225" w:rsidR="00B96505" w:rsidRPr="00AE0BB7" w:rsidRDefault="00B96505" w:rsidP="00B9137F">
      <w:pPr>
        <w:spacing w:line="240" w:lineRule="auto"/>
        <w:rPr>
          <w:rFonts w:ascii="Angsana New" w:hAnsi="Angsana New"/>
          <w:sz w:val="30"/>
          <w:szCs w:val="30"/>
          <w:cs/>
          <w:lang w:val="en-US" w:eastAsia="x-none"/>
        </w:rPr>
      </w:pPr>
    </w:p>
    <w:p w14:paraId="1EFBE550" w14:textId="77777777" w:rsidR="00B96505" w:rsidRDefault="00B96505">
      <w:pPr>
        <w:spacing w:line="240" w:lineRule="auto"/>
        <w:rPr>
          <w:rFonts w:ascii="Angsana New" w:hAnsi="Angsana New"/>
          <w:sz w:val="20"/>
          <w:szCs w:val="20"/>
          <w:cs/>
          <w:lang w:val="en-US" w:eastAsia="x-none"/>
        </w:rPr>
      </w:pPr>
      <w:r>
        <w:rPr>
          <w:rFonts w:ascii="Angsana New" w:hAnsi="Angsana New"/>
          <w:sz w:val="20"/>
          <w:szCs w:val="20"/>
          <w:cs/>
          <w:lang w:val="en-US" w:eastAsia="x-none"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894"/>
        <w:gridCol w:w="268"/>
        <w:gridCol w:w="870"/>
        <w:gridCol w:w="236"/>
        <w:gridCol w:w="970"/>
        <w:gridCol w:w="240"/>
        <w:gridCol w:w="752"/>
        <w:gridCol w:w="270"/>
        <w:gridCol w:w="810"/>
        <w:gridCol w:w="270"/>
        <w:gridCol w:w="900"/>
      </w:tblGrid>
      <w:tr w:rsidR="00C54974" w:rsidRPr="007E2029" w14:paraId="08B4C6CF" w14:textId="77777777" w:rsidTr="004E4F9E">
        <w:trPr>
          <w:tblHeader/>
        </w:trPr>
        <w:tc>
          <w:tcPr>
            <w:tcW w:w="2700" w:type="dxa"/>
            <w:vAlign w:val="bottom"/>
          </w:tcPr>
          <w:p w14:paraId="4D7B76B6" w14:textId="49F66700" w:rsidR="00C54974" w:rsidRPr="007E2029" w:rsidRDefault="00B96505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lastRenderedPageBreak/>
              <w:br w:type="page"/>
            </w:r>
          </w:p>
        </w:tc>
        <w:tc>
          <w:tcPr>
            <w:tcW w:w="2032" w:type="dxa"/>
            <w:gridSpan w:val="3"/>
            <w:vAlign w:val="bottom"/>
          </w:tcPr>
          <w:p w14:paraId="1485F711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7263FD92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4212" w:type="dxa"/>
            <w:gridSpan w:val="7"/>
            <w:vAlign w:val="bottom"/>
          </w:tcPr>
          <w:p w14:paraId="0103C54D" w14:textId="4F5FA083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E4F76" w:rsidRPr="007E2029" w14:paraId="22D5ACF1" w14:textId="77777777" w:rsidTr="004E4F9E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1A3BB0A5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highlight w:val="cyan"/>
                <w:cs/>
                <w:lang w:eastAsia="ja-JP"/>
              </w:rPr>
            </w:pPr>
            <w:r w:rsidRPr="007E202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เงินให้กู้ยืมระยะสั้นแก่</w:t>
            </w:r>
          </w:p>
        </w:tc>
        <w:tc>
          <w:tcPr>
            <w:tcW w:w="894" w:type="dxa"/>
            <w:vAlign w:val="bottom"/>
          </w:tcPr>
          <w:p w14:paraId="7EF466D1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</w:p>
          <w:p w14:paraId="01196351" w14:textId="478F54FD" w:rsidR="00C54974" w:rsidRPr="007E2029" w:rsidRDefault="00E67AC8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C54974" w:rsidRPr="007E2029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="00C54974"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268" w:type="dxa"/>
            <w:vAlign w:val="bottom"/>
          </w:tcPr>
          <w:p w14:paraId="4603CE34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70" w:type="dxa"/>
            <w:vAlign w:val="bottom"/>
          </w:tcPr>
          <w:p w14:paraId="1B0A6814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</w:p>
          <w:p w14:paraId="79477545" w14:textId="2F81604C" w:rsidR="00C54974" w:rsidRPr="007E2029" w:rsidRDefault="00E67AC8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C54974" w:rsidRPr="007E2029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="00C54974"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456AC623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0" w:type="dxa"/>
            <w:vAlign w:val="bottom"/>
          </w:tcPr>
          <w:p w14:paraId="2C40001D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</w:p>
          <w:p w14:paraId="2E511262" w14:textId="7B4C4382" w:rsidR="00C54974" w:rsidRPr="007E2029" w:rsidRDefault="00E67AC8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C54974" w:rsidRPr="007E2029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="00C54974"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240" w:type="dxa"/>
            <w:vAlign w:val="bottom"/>
          </w:tcPr>
          <w:p w14:paraId="773AF5C4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52" w:type="dxa"/>
            <w:vAlign w:val="bottom"/>
          </w:tcPr>
          <w:p w14:paraId="2BF35AF0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31F4710B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09A19442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16C1529D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18B1213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</w:p>
          <w:p w14:paraId="1F412FDB" w14:textId="7A0F4DEC" w:rsidR="00C54974" w:rsidRPr="007E2029" w:rsidRDefault="00E67AC8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C54974" w:rsidRPr="007E2029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="00C54974"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>มีนาคม</w:t>
            </w:r>
          </w:p>
        </w:tc>
      </w:tr>
      <w:tr w:rsidR="00CE4F76" w:rsidRPr="007E2029" w14:paraId="2E6D0764" w14:textId="77777777" w:rsidTr="004E4F9E">
        <w:trPr>
          <w:tblHeader/>
        </w:trPr>
        <w:tc>
          <w:tcPr>
            <w:tcW w:w="2700" w:type="dxa"/>
            <w:vAlign w:val="bottom"/>
          </w:tcPr>
          <w:p w14:paraId="7A585EDB" w14:textId="76D231A8" w:rsidR="00C54974" w:rsidRPr="007E2029" w:rsidRDefault="00093A89" w:rsidP="00093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C54974" w:rsidRPr="007E202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894" w:type="dxa"/>
            <w:vAlign w:val="bottom"/>
          </w:tcPr>
          <w:p w14:paraId="2B3BF870" w14:textId="4A91D49E" w:rsidR="00C54974" w:rsidRPr="006B3760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E67AC8">
              <w:rPr>
                <w:rFonts w:asciiTheme="majorBidi" w:hAnsiTheme="majorBidi" w:cstheme="majorBidi"/>
                <w:sz w:val="27"/>
                <w:szCs w:val="27"/>
              </w:rPr>
              <w:t>56</w:t>
            </w:r>
            <w:r w:rsidR="006B37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268" w:type="dxa"/>
            <w:vAlign w:val="bottom"/>
          </w:tcPr>
          <w:p w14:paraId="36B6A459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70" w:type="dxa"/>
            <w:vAlign w:val="bottom"/>
          </w:tcPr>
          <w:p w14:paraId="17CBC4FF" w14:textId="58A03A19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7E2029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E67AC8">
              <w:rPr>
                <w:rFonts w:asciiTheme="majorBidi" w:hAnsiTheme="majorBidi" w:cstheme="majorBidi"/>
                <w:sz w:val="27"/>
                <w:szCs w:val="27"/>
              </w:rPr>
              <w:t>56</w:t>
            </w:r>
            <w:r w:rsidR="00FC4250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236" w:type="dxa"/>
            <w:vAlign w:val="bottom"/>
          </w:tcPr>
          <w:p w14:paraId="7F513C3B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0" w:type="dxa"/>
            <w:vAlign w:val="bottom"/>
          </w:tcPr>
          <w:p w14:paraId="6A809C37" w14:textId="46E9A381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E67AC8">
              <w:rPr>
                <w:rFonts w:asciiTheme="majorBidi" w:hAnsiTheme="majorBidi" w:cstheme="majorBidi"/>
                <w:sz w:val="27"/>
                <w:szCs w:val="27"/>
              </w:rPr>
              <w:t>56</w:t>
            </w:r>
            <w:r w:rsidR="006B3760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240" w:type="dxa"/>
            <w:vAlign w:val="bottom"/>
          </w:tcPr>
          <w:p w14:paraId="62F5E2B0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52" w:type="dxa"/>
            <w:vAlign w:val="bottom"/>
          </w:tcPr>
          <w:p w14:paraId="0E066BAF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75DC1B6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52DD323E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0ADD472C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60023DF" w14:textId="10694EC0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7E2029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E67AC8">
              <w:rPr>
                <w:rFonts w:asciiTheme="majorBidi" w:hAnsiTheme="majorBidi" w:cstheme="majorBidi"/>
                <w:sz w:val="27"/>
                <w:szCs w:val="27"/>
              </w:rPr>
              <w:t>56</w:t>
            </w:r>
            <w:r w:rsidR="00FC4250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</w:tr>
      <w:tr w:rsidR="00C54974" w:rsidRPr="007E2029" w14:paraId="76E5756A" w14:textId="77777777" w:rsidTr="004E4F9E">
        <w:trPr>
          <w:tblHeader/>
        </w:trPr>
        <w:tc>
          <w:tcPr>
            <w:tcW w:w="2700" w:type="dxa"/>
          </w:tcPr>
          <w:p w14:paraId="27C157F4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32" w:type="dxa"/>
            <w:gridSpan w:val="3"/>
          </w:tcPr>
          <w:p w14:paraId="3F57F033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2BA6B616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212" w:type="dxa"/>
            <w:gridSpan w:val="7"/>
          </w:tcPr>
          <w:p w14:paraId="35A43080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B73E3B" w:rsidRPr="007E2029" w14:paraId="5E66EDCF" w14:textId="77777777" w:rsidTr="004E4F9E">
        <w:tc>
          <w:tcPr>
            <w:tcW w:w="2700" w:type="dxa"/>
          </w:tcPr>
          <w:p w14:paraId="5BD65852" w14:textId="4328A5BD" w:rsidR="00B73E3B" w:rsidRPr="007E2029" w:rsidRDefault="00093A89" w:rsidP="00B7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093A89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</w:rPr>
              <w:t>กิจการอื่นที่เกี่ยวข้องกัน</w:t>
            </w:r>
          </w:p>
        </w:tc>
        <w:tc>
          <w:tcPr>
            <w:tcW w:w="894" w:type="dxa"/>
          </w:tcPr>
          <w:p w14:paraId="49072285" w14:textId="77777777" w:rsidR="00B73E3B" w:rsidRPr="007E2029" w:rsidRDefault="00B73E3B" w:rsidP="00B7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8" w:type="dxa"/>
          </w:tcPr>
          <w:p w14:paraId="31C43543" w14:textId="77777777" w:rsidR="00B73E3B" w:rsidRPr="007E2029" w:rsidRDefault="00B73E3B" w:rsidP="00B7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70" w:type="dxa"/>
          </w:tcPr>
          <w:p w14:paraId="4F3C2939" w14:textId="77777777" w:rsidR="00B73E3B" w:rsidRPr="007E2029" w:rsidRDefault="00B73E3B" w:rsidP="00B7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52066066" w14:textId="77777777" w:rsidR="00B73E3B" w:rsidRPr="007E2029" w:rsidRDefault="00B73E3B" w:rsidP="00B7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0" w:type="dxa"/>
          </w:tcPr>
          <w:p w14:paraId="59AD0A16" w14:textId="77777777" w:rsidR="00B73E3B" w:rsidRPr="007E2029" w:rsidRDefault="00B73E3B" w:rsidP="00B7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</w:tcPr>
          <w:p w14:paraId="5E68D072" w14:textId="77777777" w:rsidR="00B73E3B" w:rsidRPr="007E2029" w:rsidRDefault="00B73E3B" w:rsidP="00B7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52" w:type="dxa"/>
          </w:tcPr>
          <w:p w14:paraId="7611992D" w14:textId="77777777" w:rsidR="00B73E3B" w:rsidRPr="007E2029" w:rsidRDefault="00B73E3B" w:rsidP="00B7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1C2E458A" w14:textId="77777777" w:rsidR="00B73E3B" w:rsidRPr="007E2029" w:rsidRDefault="00B73E3B" w:rsidP="00B7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14:paraId="362E9214" w14:textId="77777777" w:rsidR="00B73E3B" w:rsidRPr="007E2029" w:rsidRDefault="00B73E3B" w:rsidP="00B7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33A6E607" w14:textId="77777777" w:rsidR="00B73E3B" w:rsidRPr="007E2029" w:rsidRDefault="00B73E3B" w:rsidP="00B7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24D36F70" w14:textId="77777777" w:rsidR="00B73E3B" w:rsidRPr="007E2029" w:rsidRDefault="00B73E3B" w:rsidP="00B7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E4F9E" w:rsidRPr="007E2029" w14:paraId="192409FA" w14:textId="77777777" w:rsidTr="004E4F9E">
        <w:tc>
          <w:tcPr>
            <w:tcW w:w="2700" w:type="dxa"/>
          </w:tcPr>
          <w:p w14:paraId="2DBDFB09" w14:textId="49B12B66" w:rsidR="004E4F9E" w:rsidRPr="007E2029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01247B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โรงกลั่นน้ำมันทีพีไอ </w:t>
            </w:r>
          </w:p>
        </w:tc>
        <w:tc>
          <w:tcPr>
            <w:tcW w:w="894" w:type="dxa"/>
          </w:tcPr>
          <w:p w14:paraId="6C546421" w14:textId="77777777" w:rsidR="004E4F9E" w:rsidRPr="007E2029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8" w:type="dxa"/>
          </w:tcPr>
          <w:p w14:paraId="7C923A59" w14:textId="77777777" w:rsidR="004E4F9E" w:rsidRPr="007E2029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70" w:type="dxa"/>
          </w:tcPr>
          <w:p w14:paraId="10D56BFC" w14:textId="77777777" w:rsidR="004E4F9E" w:rsidRPr="007E2029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669C5B91" w14:textId="77777777" w:rsidR="004E4F9E" w:rsidRPr="007E2029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0" w:type="dxa"/>
          </w:tcPr>
          <w:p w14:paraId="1771AC49" w14:textId="77777777" w:rsidR="004E4F9E" w:rsidRPr="007E2029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</w:tcPr>
          <w:p w14:paraId="7EEB217E" w14:textId="77777777" w:rsidR="004E4F9E" w:rsidRPr="007E2029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52" w:type="dxa"/>
          </w:tcPr>
          <w:p w14:paraId="1D70C8B9" w14:textId="08F8A0E5" w:rsidR="004E4F9E" w:rsidRPr="007E2029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0AD1350E" w14:textId="77777777" w:rsidR="004E4F9E" w:rsidRPr="007E2029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14:paraId="16ED1761" w14:textId="6700137D" w:rsidR="004E4F9E" w:rsidRPr="007E2029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20A6AE0B" w14:textId="77777777" w:rsidR="004E4F9E" w:rsidRPr="007E2029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356FB29D" w14:textId="77777777" w:rsidR="004E4F9E" w:rsidRPr="007E2029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E4F9E" w:rsidRPr="007E2029" w14:paraId="12044F04" w14:textId="77777777" w:rsidTr="004E4F9E">
        <w:tc>
          <w:tcPr>
            <w:tcW w:w="2700" w:type="dxa"/>
          </w:tcPr>
          <w:p w14:paraId="6D3D68BF" w14:textId="237F4EFF" w:rsidR="004E4F9E" w:rsidRPr="007E2029" w:rsidRDefault="00093A89" w:rsidP="004E4F9E">
            <w:pPr>
              <w:spacing w:line="240" w:lineRule="auto"/>
              <w:ind w:firstLine="25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 xml:space="preserve"> </w:t>
            </w:r>
            <w:r w:rsidR="004E4F9E" w:rsidRPr="0001247B">
              <w:rPr>
                <w:rFonts w:asciiTheme="majorBidi" w:hAnsiTheme="majorBidi" w:cs="Angsana New"/>
                <w:sz w:val="27"/>
                <w:szCs w:val="27"/>
                <w:cs/>
              </w:rPr>
              <w:t>(</w:t>
            </w:r>
            <w:r w:rsidR="004E4F9E">
              <w:rPr>
                <w:rFonts w:asciiTheme="majorBidi" w:hAnsiTheme="majorBidi" w:cs="Angsana New"/>
                <w:sz w:val="27"/>
                <w:szCs w:val="27"/>
              </w:rPr>
              <w:t>1997</w:t>
            </w:r>
            <w:r w:rsidR="004E4F9E" w:rsidRPr="0001247B">
              <w:rPr>
                <w:rFonts w:asciiTheme="majorBidi" w:hAnsiTheme="majorBidi" w:cs="Angsana New"/>
                <w:sz w:val="27"/>
                <w:szCs w:val="27"/>
                <w:cs/>
              </w:rPr>
              <w:t>) จำกัด</w:t>
            </w:r>
          </w:p>
        </w:tc>
        <w:tc>
          <w:tcPr>
            <w:tcW w:w="894" w:type="dxa"/>
          </w:tcPr>
          <w:p w14:paraId="67E8615E" w14:textId="310D494C" w:rsidR="004E4F9E" w:rsidRPr="003C7148" w:rsidRDefault="004E4F9E" w:rsidP="004E4F9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68" w:type="dxa"/>
          </w:tcPr>
          <w:p w14:paraId="58EC4843" w14:textId="77777777" w:rsidR="004E4F9E" w:rsidRPr="003C7148" w:rsidRDefault="004E4F9E" w:rsidP="004E4F9E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70" w:type="dxa"/>
            <w:shd w:val="clear" w:color="auto" w:fill="auto"/>
          </w:tcPr>
          <w:p w14:paraId="7B9D0881" w14:textId="012D39ED" w:rsidR="004E4F9E" w:rsidRPr="003C7148" w:rsidRDefault="004E4F9E" w:rsidP="004E4F9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4E4F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3.805</w:t>
            </w:r>
          </w:p>
        </w:tc>
        <w:tc>
          <w:tcPr>
            <w:tcW w:w="236" w:type="dxa"/>
            <w:shd w:val="clear" w:color="auto" w:fill="auto"/>
          </w:tcPr>
          <w:p w14:paraId="525C38B8" w14:textId="77777777" w:rsidR="004E4F9E" w:rsidRPr="003C7148" w:rsidRDefault="004E4F9E" w:rsidP="004E4F9E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36F8CE6D" w14:textId="4706996C" w:rsidR="004E4F9E" w:rsidRPr="00B73E3B" w:rsidRDefault="004E4F9E" w:rsidP="004E4F9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73E3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213EE70" w14:textId="77777777" w:rsidR="004E4F9E" w:rsidRPr="00B73E3B" w:rsidRDefault="004E4F9E" w:rsidP="004E4F9E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</w:tcPr>
          <w:p w14:paraId="51AEF310" w14:textId="1DAEA5C7" w:rsidR="004E4F9E" w:rsidRPr="004E4F9E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70" w:right="-115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4E4F9E">
              <w:rPr>
                <w:rFonts w:ascii="Angsana New" w:hAnsi="Angsana New" w:cs="Angsana New"/>
                <w:sz w:val="27"/>
                <w:szCs w:val="27"/>
                <w:lang w:val="en-US"/>
              </w:rPr>
              <w:t>420,160</w:t>
            </w:r>
          </w:p>
        </w:tc>
        <w:tc>
          <w:tcPr>
            <w:tcW w:w="270" w:type="dxa"/>
            <w:shd w:val="clear" w:color="auto" w:fill="auto"/>
          </w:tcPr>
          <w:p w14:paraId="3FAF8561" w14:textId="77777777" w:rsidR="004E4F9E" w:rsidRPr="00B73E3B" w:rsidRDefault="004E4F9E" w:rsidP="004E4F9E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B9CBF8A" w14:textId="7C206909" w:rsidR="004E4F9E" w:rsidRPr="00B73E3B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(420,160)</w:t>
            </w:r>
          </w:p>
        </w:tc>
        <w:tc>
          <w:tcPr>
            <w:tcW w:w="270" w:type="dxa"/>
            <w:shd w:val="clear" w:color="auto" w:fill="auto"/>
          </w:tcPr>
          <w:p w14:paraId="576D0126" w14:textId="77777777" w:rsidR="004E4F9E" w:rsidRPr="00B73E3B" w:rsidRDefault="004E4F9E" w:rsidP="004E4F9E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BD1FDDA" w14:textId="2804B6E3" w:rsidR="004E4F9E" w:rsidRPr="00B73E3B" w:rsidRDefault="004E4F9E" w:rsidP="004E4F9E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73E3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4E4F9E" w:rsidRPr="007E2029" w14:paraId="4CBEC398" w14:textId="77777777" w:rsidTr="004E4F9E">
        <w:tc>
          <w:tcPr>
            <w:tcW w:w="2700" w:type="dxa"/>
          </w:tcPr>
          <w:p w14:paraId="4A58167B" w14:textId="77777777" w:rsidR="004E4F9E" w:rsidRPr="007E2029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94" w:type="dxa"/>
          </w:tcPr>
          <w:p w14:paraId="30635835" w14:textId="77777777" w:rsidR="004E4F9E" w:rsidRPr="003C7148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68" w:type="dxa"/>
          </w:tcPr>
          <w:p w14:paraId="6E3BB5D4" w14:textId="77777777" w:rsidR="004E4F9E" w:rsidRPr="003C7148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70" w:type="dxa"/>
            <w:shd w:val="clear" w:color="auto" w:fill="auto"/>
          </w:tcPr>
          <w:p w14:paraId="03BB7849" w14:textId="77777777" w:rsidR="004E4F9E" w:rsidRPr="003C7148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A023C25" w14:textId="77777777" w:rsidR="004E4F9E" w:rsidRPr="003C7148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52CA370D" w14:textId="46D5D705" w:rsidR="004E4F9E" w:rsidRPr="00B73E3B" w:rsidRDefault="004E4F9E" w:rsidP="004E4F9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73E3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2AEBEDF" w14:textId="77777777" w:rsidR="004E4F9E" w:rsidRPr="00B73E3B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  <w:shd w:val="clear" w:color="auto" w:fill="auto"/>
          </w:tcPr>
          <w:p w14:paraId="74DD3FFC" w14:textId="398B8FE9" w:rsidR="004E4F9E" w:rsidRPr="004E4F9E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70" w:right="-115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4E4F9E">
              <w:rPr>
                <w:rFonts w:ascii="Angsana New" w:hAnsi="Angsana New" w:cs="Angsana New"/>
                <w:sz w:val="27"/>
                <w:szCs w:val="27"/>
                <w:lang w:val="en-US"/>
              </w:rPr>
              <w:t>420,160</w:t>
            </w:r>
          </w:p>
        </w:tc>
        <w:tc>
          <w:tcPr>
            <w:tcW w:w="270" w:type="dxa"/>
            <w:shd w:val="clear" w:color="auto" w:fill="auto"/>
          </w:tcPr>
          <w:p w14:paraId="66EC919E" w14:textId="77777777" w:rsidR="004E4F9E" w:rsidRPr="00B73E3B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C9B49F8" w14:textId="04B255C4" w:rsidR="004E4F9E" w:rsidRPr="00B73E3B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(420,160)</w:t>
            </w:r>
          </w:p>
        </w:tc>
        <w:tc>
          <w:tcPr>
            <w:tcW w:w="270" w:type="dxa"/>
            <w:shd w:val="clear" w:color="auto" w:fill="auto"/>
          </w:tcPr>
          <w:p w14:paraId="0C717455" w14:textId="77777777" w:rsidR="004E4F9E" w:rsidRPr="00B73E3B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7888E0F" w14:textId="57E8EC91" w:rsidR="004E4F9E" w:rsidRPr="00B73E3B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73E3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4E4F9E" w:rsidRPr="007E2029" w14:paraId="3CA4E567" w14:textId="77777777" w:rsidTr="004E4F9E">
        <w:tc>
          <w:tcPr>
            <w:tcW w:w="2700" w:type="dxa"/>
          </w:tcPr>
          <w:p w14:paraId="4D6278A8" w14:textId="77777777" w:rsidR="004E4F9E" w:rsidRPr="007E2029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894" w:type="dxa"/>
          </w:tcPr>
          <w:p w14:paraId="55BBA816" w14:textId="77777777" w:rsidR="004E4F9E" w:rsidRPr="003C7148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68" w:type="dxa"/>
          </w:tcPr>
          <w:p w14:paraId="1B2C32C7" w14:textId="77777777" w:rsidR="004E4F9E" w:rsidRPr="003C7148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70" w:type="dxa"/>
            <w:shd w:val="clear" w:color="auto" w:fill="auto"/>
          </w:tcPr>
          <w:p w14:paraId="09A4CD85" w14:textId="77777777" w:rsidR="004E4F9E" w:rsidRPr="003C7148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26D16E6" w14:textId="77777777" w:rsidR="004E4F9E" w:rsidRPr="003C7148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7E143624" w14:textId="2340FB83" w:rsidR="004E4F9E" w:rsidRPr="00B73E3B" w:rsidRDefault="004E4F9E" w:rsidP="004E4F9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73E3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86DF2F2" w14:textId="77777777" w:rsidR="004E4F9E" w:rsidRPr="00B73E3B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</w:tcPr>
          <w:p w14:paraId="5D0E0F18" w14:textId="1D4CD501" w:rsidR="004E4F9E" w:rsidRPr="004E4F9E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70" w:right="-115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4E4F9E">
              <w:rPr>
                <w:rFonts w:ascii="Angsana New" w:hAnsi="Angsana New" w:cs="Angsana New"/>
                <w:sz w:val="27"/>
                <w:szCs w:val="27"/>
                <w:lang w:val="en-US"/>
              </w:rPr>
              <w:t>1,0</w:t>
            </w:r>
            <w:r w:rsidR="00093A89">
              <w:rPr>
                <w:rFonts w:ascii="Angsana New" w:hAnsi="Angsana New" w:cs="Angsana New"/>
                <w:sz w:val="27"/>
                <w:szCs w:val="27"/>
                <w:lang w:val="en-US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7F65FC1C" w14:textId="77777777" w:rsidR="004E4F9E" w:rsidRPr="00B73E3B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685A9B3" w14:textId="564BCF46" w:rsidR="004E4F9E" w:rsidRPr="00B73E3B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/>
              </w:rPr>
              <w:t>(</w:t>
            </w:r>
            <w:r w:rsidRPr="004E4F9E">
              <w:rPr>
                <w:rFonts w:ascii="Angsana New" w:hAnsi="Angsana New" w:cs="Angsana New"/>
                <w:sz w:val="27"/>
                <w:szCs w:val="27"/>
                <w:lang w:val="en-US"/>
              </w:rPr>
              <w:t>1,0</w:t>
            </w:r>
            <w:r w:rsidR="00093A89">
              <w:rPr>
                <w:rFonts w:ascii="Angsana New" w:hAnsi="Angsana New" w:cs="Angsana New"/>
                <w:sz w:val="27"/>
                <w:szCs w:val="27"/>
                <w:lang w:val="en-US"/>
              </w:rPr>
              <w:t>29</w:t>
            </w:r>
            <w:r>
              <w:rPr>
                <w:rFonts w:ascii="Angsana New" w:hAnsi="Angsana New" w:cs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0CBDE51" w14:textId="77777777" w:rsidR="004E4F9E" w:rsidRPr="00B73E3B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81C9C4C" w14:textId="1DC8692B" w:rsidR="004E4F9E" w:rsidRPr="00B73E3B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73E3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4E4F9E" w:rsidRPr="007E2029" w14:paraId="1AC3F2B2" w14:textId="77777777" w:rsidTr="004E4F9E">
        <w:tc>
          <w:tcPr>
            <w:tcW w:w="2700" w:type="dxa"/>
          </w:tcPr>
          <w:p w14:paraId="1D01796F" w14:textId="77777777" w:rsidR="004E4F9E" w:rsidRPr="00FC4250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894" w:type="dxa"/>
          </w:tcPr>
          <w:p w14:paraId="5C9C6912" w14:textId="77777777" w:rsidR="004E4F9E" w:rsidRPr="003C7148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68" w:type="dxa"/>
          </w:tcPr>
          <w:p w14:paraId="7777B7E5" w14:textId="77777777" w:rsidR="004E4F9E" w:rsidRPr="003C7148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70" w:type="dxa"/>
            <w:shd w:val="clear" w:color="auto" w:fill="auto"/>
          </w:tcPr>
          <w:p w14:paraId="46D6BCA9" w14:textId="77777777" w:rsidR="004E4F9E" w:rsidRPr="003C7148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37106B99" w14:textId="77777777" w:rsidR="004E4F9E" w:rsidRPr="003C7148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0BFC9C02" w14:textId="1E323C79" w:rsidR="004E4F9E" w:rsidRPr="004E4F9E" w:rsidRDefault="004E4F9E" w:rsidP="004E4F9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E4F9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4F9C0E1" w14:textId="77777777" w:rsidR="004E4F9E" w:rsidRPr="004E4F9E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  <w:shd w:val="clear" w:color="auto" w:fill="auto"/>
          </w:tcPr>
          <w:p w14:paraId="2C6974DF" w14:textId="1C6896F8" w:rsidR="004E4F9E" w:rsidRPr="004E4F9E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70" w:right="-115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4E4F9E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1,0</w:t>
            </w:r>
            <w:r w:rsidR="00093A89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64B54FAC" w14:textId="77777777" w:rsidR="004E4F9E" w:rsidRPr="004E4F9E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ABE7053" w14:textId="53770CDC" w:rsidR="004E4F9E" w:rsidRPr="004E4F9E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(</w:t>
            </w:r>
            <w:r w:rsidRPr="004E4F9E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1,0</w:t>
            </w:r>
            <w:r w:rsidR="00093A89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29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6E7D6C7" w14:textId="77777777" w:rsidR="004E4F9E" w:rsidRPr="004E4F9E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72753BA" w14:textId="2C775F14" w:rsidR="004E4F9E" w:rsidRPr="004E4F9E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E4F9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</w:tr>
      <w:tr w:rsidR="004E4F9E" w:rsidRPr="007E2029" w14:paraId="332FD59B" w14:textId="77777777" w:rsidTr="004E4F9E">
        <w:tc>
          <w:tcPr>
            <w:tcW w:w="2700" w:type="dxa"/>
          </w:tcPr>
          <w:p w14:paraId="69076F5C" w14:textId="77777777" w:rsidR="004E4F9E" w:rsidRPr="00B73E3B" w:rsidRDefault="004E4F9E" w:rsidP="004E4F9E">
            <w:pPr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B73E3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B73E3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B73E3B">
              <w:rPr>
                <w:rFonts w:asciiTheme="majorBidi" w:hAnsiTheme="majorBidi" w:cs="Angsana New"/>
                <w:sz w:val="27"/>
                <w:szCs w:val="27"/>
                <w:cs/>
              </w:rPr>
              <w:t>ค่าเผื่อผลขาดทุนด้านเครดิต</w:t>
            </w:r>
          </w:p>
          <w:p w14:paraId="19E46C9A" w14:textId="34D7BDAF" w:rsidR="004E4F9E" w:rsidRPr="007E2029" w:rsidRDefault="00041695" w:rsidP="00093A89">
            <w:pPr>
              <w:tabs>
                <w:tab w:val="clear" w:pos="227"/>
                <w:tab w:val="left" w:pos="250"/>
              </w:tabs>
              <w:spacing w:line="240" w:lineRule="auto"/>
              <w:ind w:left="250" w:right="160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 xml:space="preserve"> </w:t>
            </w:r>
            <w:r w:rsidR="004E4F9E" w:rsidRPr="00B73E3B">
              <w:rPr>
                <w:rFonts w:asciiTheme="majorBidi" w:hAnsiTheme="majorBidi" w:cs="Angsana New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894" w:type="dxa"/>
          </w:tcPr>
          <w:p w14:paraId="6881683E" w14:textId="77777777" w:rsidR="004E4F9E" w:rsidRPr="007E2029" w:rsidRDefault="004E4F9E" w:rsidP="004E4F9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8" w:type="dxa"/>
          </w:tcPr>
          <w:p w14:paraId="4788F56E" w14:textId="77777777" w:rsidR="004E4F9E" w:rsidRPr="007E2029" w:rsidRDefault="004E4F9E" w:rsidP="004E4F9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70" w:type="dxa"/>
            <w:shd w:val="clear" w:color="auto" w:fill="auto"/>
          </w:tcPr>
          <w:p w14:paraId="6C3C4DCE" w14:textId="77777777" w:rsidR="004E4F9E" w:rsidRPr="007E2029" w:rsidRDefault="004E4F9E" w:rsidP="004E4F9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6081D7A9" w14:textId="77777777" w:rsidR="004E4F9E" w:rsidRPr="007E2029" w:rsidRDefault="004E4F9E" w:rsidP="004E4F9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70" w:type="dxa"/>
            <w:shd w:val="clear" w:color="auto" w:fill="auto"/>
          </w:tcPr>
          <w:p w14:paraId="6B9A0C34" w14:textId="77777777" w:rsidR="004E4F9E" w:rsidRDefault="004E4F9E" w:rsidP="004E4F9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03B6A19" w14:textId="5EBF4A80" w:rsidR="004E4F9E" w:rsidRPr="00B73E3B" w:rsidRDefault="004E4F9E" w:rsidP="004E4F9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73E3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2623D04" w14:textId="77777777" w:rsidR="004E4F9E" w:rsidRPr="00B73E3B" w:rsidRDefault="004E4F9E" w:rsidP="004E4F9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52" w:type="dxa"/>
            <w:shd w:val="clear" w:color="auto" w:fill="auto"/>
          </w:tcPr>
          <w:p w14:paraId="7DCB86B6" w14:textId="77777777" w:rsidR="004E4F9E" w:rsidRPr="00B73E3B" w:rsidRDefault="004E4F9E" w:rsidP="004E4F9E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3FBE02B" w14:textId="77777777" w:rsidR="004E4F9E" w:rsidRPr="00B73E3B" w:rsidRDefault="004E4F9E" w:rsidP="004E4F9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</w:tcPr>
          <w:p w14:paraId="70D38266" w14:textId="77777777" w:rsidR="004E4F9E" w:rsidRPr="00B73E3B" w:rsidRDefault="004E4F9E" w:rsidP="004E4F9E">
            <w:pPr>
              <w:tabs>
                <w:tab w:val="decimal" w:pos="57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D3E6668" w14:textId="77777777" w:rsidR="004E4F9E" w:rsidRPr="00B73E3B" w:rsidRDefault="004E4F9E" w:rsidP="004E4F9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</w:tcPr>
          <w:p w14:paraId="0C491947" w14:textId="77777777" w:rsidR="004E4F9E" w:rsidRDefault="004E4F9E" w:rsidP="004E4F9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DEB9E96" w14:textId="6B5B5E2E" w:rsidR="004E4F9E" w:rsidRPr="00B73E3B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73E3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4E4F9E" w:rsidRPr="007E2029" w14:paraId="10DE9F60" w14:textId="77777777" w:rsidTr="004E4F9E">
        <w:tc>
          <w:tcPr>
            <w:tcW w:w="2700" w:type="dxa"/>
          </w:tcPr>
          <w:p w14:paraId="25DA7B94" w14:textId="77777777" w:rsidR="004E4F9E" w:rsidRPr="007E2029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894" w:type="dxa"/>
          </w:tcPr>
          <w:p w14:paraId="49C3AF73" w14:textId="77777777" w:rsidR="004E4F9E" w:rsidRPr="007E2029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8" w:type="dxa"/>
          </w:tcPr>
          <w:p w14:paraId="732EA654" w14:textId="77777777" w:rsidR="004E4F9E" w:rsidRPr="007E2029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70" w:type="dxa"/>
            <w:shd w:val="clear" w:color="auto" w:fill="auto"/>
          </w:tcPr>
          <w:p w14:paraId="5FAFDB0D" w14:textId="77777777" w:rsidR="004E4F9E" w:rsidRPr="007E2029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78736958" w14:textId="77777777" w:rsidR="004E4F9E" w:rsidRPr="007E2029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9D5D2F" w14:textId="46A0832F" w:rsidR="004E4F9E" w:rsidRPr="00B73E3B" w:rsidRDefault="004E4F9E" w:rsidP="004E4F9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73E3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60CDCF7" w14:textId="77777777" w:rsidR="004E4F9E" w:rsidRPr="00B73E3B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52" w:type="dxa"/>
            <w:shd w:val="clear" w:color="auto" w:fill="auto"/>
          </w:tcPr>
          <w:p w14:paraId="6685EA89" w14:textId="77777777" w:rsidR="004E4F9E" w:rsidRPr="00B73E3B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A837EE2" w14:textId="77777777" w:rsidR="004E4F9E" w:rsidRPr="00B73E3B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</w:tcPr>
          <w:p w14:paraId="61A77A44" w14:textId="77777777" w:rsidR="004E4F9E" w:rsidRPr="00B73E3B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10A7E8F" w14:textId="77777777" w:rsidR="004E4F9E" w:rsidRPr="00B73E3B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A61774" w14:textId="2B38FD0E" w:rsidR="004E4F9E" w:rsidRPr="00B73E3B" w:rsidRDefault="004E4F9E" w:rsidP="004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73E3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</w:tr>
    </w:tbl>
    <w:p w14:paraId="6C5B41E7" w14:textId="43B668B1" w:rsidR="00B96505" w:rsidRPr="003D178E" w:rsidRDefault="00B96505" w:rsidP="00A45A34">
      <w:pPr>
        <w:pStyle w:val="Bo-Blankline"/>
        <w:rPr>
          <w:lang w:val="en-US"/>
        </w:rPr>
      </w:pP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960"/>
        <w:gridCol w:w="1128"/>
        <w:gridCol w:w="236"/>
        <w:gridCol w:w="1134"/>
        <w:gridCol w:w="236"/>
        <w:gridCol w:w="1134"/>
        <w:gridCol w:w="236"/>
        <w:gridCol w:w="1134"/>
      </w:tblGrid>
      <w:tr w:rsidR="003D178E" w:rsidRPr="00A94EB8" w14:paraId="61B3FEC5" w14:textId="77777777" w:rsidTr="007713EA">
        <w:tc>
          <w:tcPr>
            <w:tcW w:w="3960" w:type="dxa"/>
          </w:tcPr>
          <w:p w14:paraId="7E541014" w14:textId="77777777" w:rsidR="003D178E" w:rsidRPr="00A94EB8" w:rsidRDefault="003D178E" w:rsidP="007713E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8" w:type="dxa"/>
            <w:gridSpan w:val="3"/>
          </w:tcPr>
          <w:p w14:paraId="79F9D1A3" w14:textId="77777777" w:rsidR="003D178E" w:rsidRPr="00A94EB8" w:rsidRDefault="003D178E" w:rsidP="007713EA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4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FEC5C83" w14:textId="77777777" w:rsidR="003D178E" w:rsidRPr="00A94EB8" w:rsidRDefault="003D178E" w:rsidP="007713E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4" w:type="dxa"/>
            <w:gridSpan w:val="3"/>
          </w:tcPr>
          <w:p w14:paraId="29A60900" w14:textId="77777777" w:rsidR="003D178E" w:rsidRPr="00A94EB8" w:rsidRDefault="003D178E" w:rsidP="007713EA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4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178E" w:rsidRPr="00A94EB8" w14:paraId="3C05078D" w14:textId="77777777" w:rsidTr="007713EA">
        <w:tc>
          <w:tcPr>
            <w:tcW w:w="3960" w:type="dxa"/>
          </w:tcPr>
          <w:p w14:paraId="5141A721" w14:textId="77777777" w:rsidR="003D178E" w:rsidRPr="00A94EB8" w:rsidRDefault="003D178E" w:rsidP="003D178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14:paraId="5EB5757A" w14:textId="3AE5FE87" w:rsidR="003D178E" w:rsidRPr="00A94EB8" w:rsidRDefault="003D178E" w:rsidP="003D178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7268B703" w14:textId="77777777" w:rsidR="003D178E" w:rsidRPr="00A94EB8" w:rsidRDefault="003D178E" w:rsidP="003D178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641EB4C" w14:textId="37A4B6ED" w:rsidR="003D178E" w:rsidRPr="00A94EB8" w:rsidRDefault="003D178E" w:rsidP="003D178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19EC8A2B" w14:textId="77777777" w:rsidR="003D178E" w:rsidRPr="00A94EB8" w:rsidRDefault="003D178E" w:rsidP="003D178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227D5902" w14:textId="6B3158C1" w:rsidR="003D178E" w:rsidRPr="00A94EB8" w:rsidRDefault="003D178E" w:rsidP="003D178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3DCC5CD8" w14:textId="77777777" w:rsidR="003D178E" w:rsidRPr="00A94EB8" w:rsidRDefault="003D178E" w:rsidP="003D178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412B05F" w14:textId="7048BDA8" w:rsidR="003D178E" w:rsidRPr="00A94EB8" w:rsidRDefault="003D178E" w:rsidP="003D178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3D178E" w:rsidRPr="00A94EB8" w14:paraId="182FAE9B" w14:textId="77777777" w:rsidTr="007713EA">
        <w:tc>
          <w:tcPr>
            <w:tcW w:w="3960" w:type="dxa"/>
          </w:tcPr>
          <w:p w14:paraId="27FF7A4D" w14:textId="77777777" w:rsidR="003D178E" w:rsidRPr="00A94EB8" w:rsidRDefault="003D178E" w:rsidP="007713E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8" w:type="dxa"/>
            <w:gridSpan w:val="7"/>
          </w:tcPr>
          <w:p w14:paraId="0F0399CB" w14:textId="77777777" w:rsidR="003D178E" w:rsidRPr="00A94EB8" w:rsidRDefault="003D178E" w:rsidP="007713EA">
            <w:pPr>
              <w:spacing w:line="240" w:lineRule="atLeast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4EB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94E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94EB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D178E" w:rsidRPr="00A94EB8" w14:paraId="5387C9A8" w14:textId="77777777" w:rsidTr="007713EA">
        <w:tc>
          <w:tcPr>
            <w:tcW w:w="3960" w:type="dxa"/>
          </w:tcPr>
          <w:p w14:paraId="784A2A13" w14:textId="64060B12" w:rsidR="003D178E" w:rsidRPr="000A1446" w:rsidRDefault="000F1A83" w:rsidP="00FB17A7">
            <w:pPr>
              <w:spacing w:line="240" w:lineRule="atLeast"/>
              <w:ind w:left="250" w:right="-20" w:hanging="246"/>
              <w:jc w:val="both"/>
              <w:rPr>
                <w:rFonts w:ascii="Angsana New" w:hAnsi="Angsana New"/>
                <w:i/>
                <w:iCs/>
                <w:spacing w:val="4"/>
                <w:sz w:val="28"/>
                <w:szCs w:val="28"/>
                <w:cs/>
              </w:rPr>
            </w:pPr>
            <w:r w:rsidRPr="000F1A83">
              <w:rPr>
                <w:rFonts w:asciiTheme="majorBidi" w:hAnsiTheme="majorBidi"/>
                <w:spacing w:val="4"/>
                <w:sz w:val="30"/>
                <w:szCs w:val="30"/>
                <w:cs/>
              </w:rPr>
              <w:t>ผลขาดทุนด้านเครดิตที่คาดว่าจะเกิดขึ้นของ</w:t>
            </w:r>
            <w:r w:rsidR="00FB17A7">
              <w:rPr>
                <w:rFonts w:asciiTheme="majorBidi" w:hAnsiTheme="majorBidi"/>
                <w:spacing w:val="4"/>
                <w:sz w:val="30"/>
                <w:szCs w:val="30"/>
              </w:rPr>
              <w:t xml:space="preserve">  </w:t>
            </w:r>
            <w:r w:rsidRPr="000F1A83">
              <w:rPr>
                <w:rFonts w:asciiTheme="majorBidi" w:hAnsiTheme="majorBidi"/>
                <w:spacing w:val="4"/>
                <w:sz w:val="30"/>
                <w:szCs w:val="30"/>
                <w:cs/>
              </w:rPr>
              <w:t>เงินให้กู้ยืมสำหรับ</w:t>
            </w:r>
          </w:p>
        </w:tc>
        <w:tc>
          <w:tcPr>
            <w:tcW w:w="5238" w:type="dxa"/>
            <w:gridSpan w:val="7"/>
          </w:tcPr>
          <w:p w14:paraId="503D1CD4" w14:textId="77777777" w:rsidR="003D178E" w:rsidRPr="00A94EB8" w:rsidRDefault="003D178E" w:rsidP="007713EA">
            <w:pPr>
              <w:spacing w:line="240" w:lineRule="atLeast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3D178E" w:rsidRPr="00A94EB8" w14:paraId="31059AB3" w14:textId="77777777" w:rsidTr="007713EA">
        <w:trPr>
          <w:trHeight w:hRule="exact" w:val="443"/>
        </w:trPr>
        <w:tc>
          <w:tcPr>
            <w:tcW w:w="3960" w:type="dxa"/>
          </w:tcPr>
          <w:p w14:paraId="1B50074D" w14:textId="1BE37B27" w:rsidR="003D178E" w:rsidRPr="000F1A83" w:rsidRDefault="000F1A83" w:rsidP="00FB17A7">
            <w:pPr>
              <w:spacing w:line="240" w:lineRule="auto"/>
              <w:ind w:firstLine="250"/>
              <w:rPr>
                <w:rFonts w:ascii="Angsana New" w:hAnsi="Angsana New"/>
                <w:spacing w:val="6"/>
                <w:sz w:val="28"/>
                <w:szCs w:val="28"/>
                <w:cs/>
              </w:rPr>
            </w:pPr>
            <w:r w:rsidRPr="000F1A83">
              <w:rPr>
                <w:rFonts w:asciiTheme="majorBidi" w:hAnsiTheme="majorBidi"/>
                <w:spacing w:val="6"/>
                <w:sz w:val="30"/>
                <w:szCs w:val="30"/>
                <w:cs/>
                <w:lang w:val="en-US"/>
              </w:rPr>
              <w:t xml:space="preserve">งวดสามเดือนสิ้นสุดวันที่ </w:t>
            </w:r>
            <w:r>
              <w:rPr>
                <w:rFonts w:asciiTheme="majorBidi" w:hAnsiTheme="majorBidi"/>
                <w:spacing w:val="6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hint="cs"/>
                <w:spacing w:val="6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14:paraId="6834E392" w14:textId="77777777" w:rsidR="003D178E" w:rsidRPr="00370A25" w:rsidRDefault="003D178E" w:rsidP="007713EA">
            <w:pPr>
              <w:tabs>
                <w:tab w:val="decimal" w:pos="0"/>
              </w:tabs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  <w:p w14:paraId="500B46A2" w14:textId="77777777" w:rsidR="003D178E" w:rsidRPr="00370A25" w:rsidRDefault="003D178E" w:rsidP="007713EA">
            <w:pPr>
              <w:tabs>
                <w:tab w:val="decimal" w:pos="0"/>
                <w:tab w:val="left" w:pos="240"/>
                <w:tab w:val="center" w:pos="434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 w:rsidRPr="00370A25">
              <w:rPr>
                <w:rFonts w:ascii="Angsana New" w:hAnsi="Angsana New"/>
                <w:sz w:val="30"/>
                <w:szCs w:val="30"/>
              </w:rPr>
              <w:tab/>
            </w:r>
            <w:r w:rsidRPr="00370A25">
              <w:rPr>
                <w:rFonts w:ascii="Angsana New" w:hAnsi="Angsana New"/>
                <w:sz w:val="30"/>
                <w:szCs w:val="30"/>
              </w:rPr>
              <w:tab/>
            </w:r>
            <w:r w:rsidRPr="00370A25"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  <w:p w14:paraId="5BA19296" w14:textId="77777777" w:rsidR="003D178E" w:rsidRPr="00370A25" w:rsidRDefault="003D178E" w:rsidP="007713EA">
            <w:pPr>
              <w:tabs>
                <w:tab w:val="decimal" w:pos="0"/>
              </w:tabs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81673F" w14:textId="77777777" w:rsidR="003D178E" w:rsidRPr="00370A25" w:rsidRDefault="003D178E" w:rsidP="007713E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5F62C529" w14:textId="77777777" w:rsidR="003D178E" w:rsidRPr="00370A25" w:rsidRDefault="003D178E" w:rsidP="007713EA">
            <w:pPr>
              <w:tabs>
                <w:tab w:val="decimal" w:pos="0"/>
              </w:tabs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  <w:p w14:paraId="6B329799" w14:textId="77777777" w:rsidR="003D178E" w:rsidRPr="00370A25" w:rsidRDefault="003D178E" w:rsidP="007713E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EEEC365" w14:textId="77777777" w:rsidR="003D178E" w:rsidRPr="00370A25" w:rsidRDefault="003D178E" w:rsidP="007713EA">
            <w:pPr>
              <w:tabs>
                <w:tab w:val="decimal" w:pos="510"/>
              </w:tabs>
              <w:spacing w:line="240" w:lineRule="atLeast"/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A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8CAA213" w14:textId="77777777" w:rsidR="003D178E" w:rsidRPr="00370A25" w:rsidRDefault="003D178E" w:rsidP="007713E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10B8AF70" w14:textId="77777777" w:rsidR="003D178E" w:rsidRPr="00370A25" w:rsidRDefault="003D178E" w:rsidP="007713EA">
            <w:pPr>
              <w:tabs>
                <w:tab w:val="decimal" w:pos="0"/>
              </w:tabs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  <w:p w14:paraId="182F0AF8" w14:textId="77777777" w:rsidR="003D178E" w:rsidRPr="00370A25" w:rsidRDefault="003D178E" w:rsidP="007713E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FC4972C" w14:textId="77777777" w:rsidR="003D178E" w:rsidRPr="00370A25" w:rsidRDefault="003D178E" w:rsidP="007713EA">
            <w:pPr>
              <w:tabs>
                <w:tab w:val="decimal" w:pos="486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A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E84CFA" w14:textId="77777777" w:rsidR="003D178E" w:rsidRPr="00370A25" w:rsidRDefault="003D178E" w:rsidP="007713E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51DDCC11" w14:textId="77777777" w:rsidR="003D178E" w:rsidRPr="00370A25" w:rsidRDefault="003D178E" w:rsidP="007713EA">
            <w:pPr>
              <w:tabs>
                <w:tab w:val="decimal" w:pos="0"/>
              </w:tabs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  <w:p w14:paraId="44EA7953" w14:textId="77777777" w:rsidR="003D178E" w:rsidRPr="00370A25" w:rsidRDefault="003D178E" w:rsidP="007713E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23D3420" w14:textId="77777777" w:rsidR="003D178E" w:rsidRPr="00370A25" w:rsidRDefault="003D178E" w:rsidP="007713EA">
            <w:pPr>
              <w:tabs>
                <w:tab w:val="decimal" w:pos="463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A2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8145029" w14:textId="2A453474" w:rsidR="005C47FD" w:rsidRDefault="005C47FD" w:rsidP="00A45A34">
      <w:pPr>
        <w:pStyle w:val="Bo-Blankline"/>
        <w:rPr>
          <w:lang w:val="en-US"/>
        </w:rPr>
      </w:pPr>
    </w:p>
    <w:p w14:paraId="3BFA0CCC" w14:textId="77777777" w:rsidR="005C47FD" w:rsidRDefault="005C47FD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</w:pPr>
      <w:r>
        <w:rPr>
          <w:lang w:val="en-US"/>
        </w:rPr>
        <w:br w:type="page"/>
      </w:r>
    </w:p>
    <w:tbl>
      <w:tblPr>
        <w:tblW w:w="91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8"/>
      </w:tblGrid>
      <w:tr w:rsidR="00FC4250" w:rsidRPr="00EB7266" w14:paraId="191D787E" w14:textId="77777777" w:rsidTr="00DA74F1">
        <w:trPr>
          <w:tblHeader/>
        </w:trPr>
        <w:tc>
          <w:tcPr>
            <w:tcW w:w="4050" w:type="dxa"/>
            <w:shd w:val="clear" w:color="auto" w:fill="auto"/>
          </w:tcPr>
          <w:p w14:paraId="6C121CFF" w14:textId="77777777" w:rsidR="00FC4250" w:rsidRPr="00E9732A" w:rsidRDefault="00FC4250" w:rsidP="00DA74F1">
            <w:pPr>
              <w:spacing w:line="240" w:lineRule="auto"/>
              <w:ind w:right="-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E9732A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t>ลูกหนี้และ</w:t>
            </w:r>
            <w:r w:rsidRPr="00E9732A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เงินทดรอง</w:t>
            </w:r>
            <w:r w:rsidRPr="00E9732A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จ่าย</w:t>
            </w:r>
            <w:r w:rsidRPr="00E9732A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DEF6551" w14:textId="77777777" w:rsidR="00FC4250" w:rsidRPr="00EB7266" w:rsidRDefault="00FC4250" w:rsidP="00DA74F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40E7F83" w14:textId="77777777" w:rsidR="00FC4250" w:rsidRPr="00EB7266" w:rsidRDefault="00FC4250" w:rsidP="00DA74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8" w:type="dxa"/>
            <w:gridSpan w:val="3"/>
            <w:shd w:val="clear" w:color="auto" w:fill="auto"/>
          </w:tcPr>
          <w:p w14:paraId="2B3E8913" w14:textId="77777777" w:rsidR="00FC4250" w:rsidRPr="00EB7266" w:rsidRDefault="00FC4250" w:rsidP="00DA74F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4250" w:rsidRPr="00744476" w14:paraId="2DE9FA1B" w14:textId="77777777" w:rsidTr="00DA74F1">
        <w:trPr>
          <w:tblHeader/>
        </w:trPr>
        <w:tc>
          <w:tcPr>
            <w:tcW w:w="4050" w:type="dxa"/>
            <w:shd w:val="clear" w:color="auto" w:fill="auto"/>
          </w:tcPr>
          <w:p w14:paraId="332F3643" w14:textId="77777777" w:rsidR="00FC4250" w:rsidRPr="00744476" w:rsidRDefault="00FC4250" w:rsidP="00DA74F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5418A0C" w14:textId="09E9A32F" w:rsidR="00FC4250" w:rsidRPr="006145CD" w:rsidRDefault="00FC4250" w:rsidP="00DA74F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2E59C2CE" w14:textId="77777777" w:rsidR="00FC4250" w:rsidRPr="00744476" w:rsidRDefault="00FC4250" w:rsidP="00DA74F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932783" w14:textId="6325FEB0" w:rsidR="00FC4250" w:rsidRPr="006145CD" w:rsidRDefault="00FC4250" w:rsidP="00DA74F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5C5F9BCA" w14:textId="77777777" w:rsidR="00FC4250" w:rsidRPr="00BE704B" w:rsidRDefault="00FC4250" w:rsidP="00DA74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E86DFF" w14:textId="43A8A41E" w:rsidR="00FC4250" w:rsidRPr="006145CD" w:rsidRDefault="00FC4250" w:rsidP="00DA74F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21D0B2C5" w14:textId="77777777" w:rsidR="00FC4250" w:rsidRPr="00BE704B" w:rsidRDefault="00FC4250" w:rsidP="00DA74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E66EEF4" w14:textId="37ACE83E" w:rsidR="00FC4250" w:rsidRPr="006145CD" w:rsidRDefault="00FC4250" w:rsidP="00DA74F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C4250" w:rsidRPr="00744476" w14:paraId="18E058F3" w14:textId="77777777" w:rsidTr="00DA74F1">
        <w:trPr>
          <w:tblHeader/>
        </w:trPr>
        <w:tc>
          <w:tcPr>
            <w:tcW w:w="4050" w:type="dxa"/>
            <w:shd w:val="clear" w:color="auto" w:fill="auto"/>
          </w:tcPr>
          <w:p w14:paraId="1AA44468" w14:textId="77777777" w:rsidR="00FC4250" w:rsidRPr="00744476" w:rsidRDefault="00FC4250" w:rsidP="00DA74F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AE0F9F6" w14:textId="30E424D4" w:rsidR="00FC4250" w:rsidRPr="00744476" w:rsidRDefault="00FC4250" w:rsidP="00DA74F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13E22457" w14:textId="77777777" w:rsidR="00FC4250" w:rsidRPr="00744476" w:rsidRDefault="00FC4250" w:rsidP="00DA74F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98EC81" w14:textId="483205BB" w:rsidR="00FC4250" w:rsidRPr="00744476" w:rsidRDefault="00FC4250" w:rsidP="00DA74F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36B5F4F8" w14:textId="77777777" w:rsidR="00FC4250" w:rsidRPr="00BE704B" w:rsidRDefault="00FC4250" w:rsidP="00DA74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839B57" w14:textId="60AFFDA3" w:rsidR="00FC4250" w:rsidRPr="00744476" w:rsidRDefault="00FC4250" w:rsidP="00DA74F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CEB6339" w14:textId="77777777" w:rsidR="00FC4250" w:rsidRPr="00BE704B" w:rsidRDefault="00FC4250" w:rsidP="00DA74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2D4A5D0C" w14:textId="1CE08654" w:rsidR="00FC4250" w:rsidRPr="00744476" w:rsidRDefault="00FC4250" w:rsidP="00DA74F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FC4250" w:rsidRPr="00744476" w14:paraId="60EF335F" w14:textId="77777777" w:rsidTr="00DA74F1">
        <w:trPr>
          <w:tblHeader/>
        </w:trPr>
        <w:tc>
          <w:tcPr>
            <w:tcW w:w="4050" w:type="dxa"/>
            <w:shd w:val="clear" w:color="auto" w:fill="auto"/>
          </w:tcPr>
          <w:p w14:paraId="71C10F9B" w14:textId="77777777" w:rsidR="00FC4250" w:rsidRPr="00744476" w:rsidRDefault="00FC4250" w:rsidP="00DA74F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8" w:type="dxa"/>
            <w:gridSpan w:val="7"/>
          </w:tcPr>
          <w:p w14:paraId="1680A965" w14:textId="77777777" w:rsidR="00FC4250" w:rsidRPr="00744476" w:rsidRDefault="00FC4250" w:rsidP="00DA74F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C47FD" w:rsidRPr="0033434F" w14:paraId="7E4FCB8C" w14:textId="77777777" w:rsidTr="00FC4250">
        <w:tc>
          <w:tcPr>
            <w:tcW w:w="4050" w:type="dxa"/>
            <w:shd w:val="clear" w:color="auto" w:fill="auto"/>
          </w:tcPr>
          <w:p w14:paraId="5392BFBE" w14:textId="77777777" w:rsidR="005C47FD" w:rsidRPr="00A27D1E" w:rsidRDefault="005C47FD" w:rsidP="005C47FD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3FD2BC02" w14:textId="66109082" w:rsidR="005C47FD" w:rsidRPr="0033434F" w:rsidRDefault="005C47FD" w:rsidP="005C47F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4F9E">
              <w:rPr>
                <w:rFonts w:ascii="Angsana New" w:hAnsi="Angsana New"/>
                <w:sz w:val="30"/>
                <w:szCs w:val="30"/>
                <w:lang w:val="en-US"/>
              </w:rPr>
              <w:t>5,152</w:t>
            </w:r>
          </w:p>
        </w:tc>
        <w:tc>
          <w:tcPr>
            <w:tcW w:w="270" w:type="dxa"/>
          </w:tcPr>
          <w:p w14:paraId="1283665B" w14:textId="77777777" w:rsidR="005C47FD" w:rsidRDefault="005C47FD" w:rsidP="005C47FD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5FA6B6D" w14:textId="41F012A3" w:rsidR="005C47FD" w:rsidRPr="0033434F" w:rsidRDefault="005C47FD" w:rsidP="005C47FD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3,508</w:t>
            </w:r>
          </w:p>
        </w:tc>
        <w:tc>
          <w:tcPr>
            <w:tcW w:w="270" w:type="dxa"/>
          </w:tcPr>
          <w:p w14:paraId="02F8218C" w14:textId="77777777" w:rsidR="005C47FD" w:rsidRPr="00BE704B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2BAF63" w14:textId="0985B24A" w:rsidR="005C47FD" w:rsidRPr="0033434F" w:rsidRDefault="005C47FD" w:rsidP="005C47F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4F9E">
              <w:rPr>
                <w:rFonts w:ascii="Angsana New" w:hAnsi="Angsana New"/>
                <w:sz w:val="30"/>
                <w:szCs w:val="30"/>
                <w:lang w:val="en-US"/>
              </w:rPr>
              <w:t>5,152</w:t>
            </w:r>
          </w:p>
        </w:tc>
        <w:tc>
          <w:tcPr>
            <w:tcW w:w="270" w:type="dxa"/>
            <w:shd w:val="clear" w:color="auto" w:fill="auto"/>
          </w:tcPr>
          <w:p w14:paraId="1AF40CEF" w14:textId="77777777" w:rsidR="005C47FD" w:rsidRPr="00BE704B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FA0FE7D" w14:textId="09FB2B3B" w:rsidR="005C47FD" w:rsidRPr="0033434F" w:rsidRDefault="005C47FD" w:rsidP="005C47F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3,508</w:t>
            </w:r>
          </w:p>
        </w:tc>
      </w:tr>
      <w:tr w:rsidR="005C47FD" w14:paraId="6E705AA4" w14:textId="77777777" w:rsidTr="00FC4250">
        <w:tc>
          <w:tcPr>
            <w:tcW w:w="4050" w:type="dxa"/>
            <w:shd w:val="clear" w:color="auto" w:fill="auto"/>
          </w:tcPr>
          <w:p w14:paraId="31045473" w14:textId="77777777" w:rsidR="005C47FD" w:rsidRPr="00A27D1E" w:rsidRDefault="005C47FD" w:rsidP="005C47FD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E289A38" w14:textId="77777777" w:rsidR="005C47FD" w:rsidRDefault="005C47FD" w:rsidP="005C47FD">
            <w:pPr>
              <w:tabs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6B11309" w14:textId="77777777" w:rsidR="005C47FD" w:rsidRDefault="005C47FD" w:rsidP="005C47FD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2341F0F" w14:textId="77777777" w:rsidR="005C47FD" w:rsidRDefault="005C47FD" w:rsidP="005C47FD">
            <w:pPr>
              <w:tabs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4982D4E" w14:textId="77777777" w:rsidR="005C47FD" w:rsidRPr="00BE704B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0F05A5" w14:textId="77777777" w:rsidR="005C47FD" w:rsidRDefault="005C47FD" w:rsidP="005C47F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4584B9C" w14:textId="77777777" w:rsidR="005C47FD" w:rsidRPr="00BE704B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A5949C9" w14:textId="77777777" w:rsidR="005C47FD" w:rsidRDefault="005C47FD" w:rsidP="005C47F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C47FD" w14:paraId="59B101BA" w14:textId="77777777" w:rsidTr="00FC4250">
        <w:tc>
          <w:tcPr>
            <w:tcW w:w="4050" w:type="dxa"/>
            <w:shd w:val="clear" w:color="auto" w:fill="auto"/>
          </w:tcPr>
          <w:p w14:paraId="67522F60" w14:textId="77777777" w:rsidR="005C47FD" w:rsidRPr="00A27D1E" w:rsidRDefault="005C47FD" w:rsidP="005C47FD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56F061FF" w14:textId="6C923CB0" w:rsidR="005C47FD" w:rsidRDefault="005C47FD" w:rsidP="005C47F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</w:p>
        </w:tc>
        <w:tc>
          <w:tcPr>
            <w:tcW w:w="270" w:type="dxa"/>
          </w:tcPr>
          <w:p w14:paraId="5EEC5198" w14:textId="77777777" w:rsidR="005C47FD" w:rsidRDefault="005C47FD" w:rsidP="005C47FD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032BE1" w14:textId="76068AA7" w:rsidR="005C47FD" w:rsidRDefault="005C47FD" w:rsidP="005C47FD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3B733A7" w14:textId="77777777" w:rsidR="005C47FD" w:rsidRPr="00BE704B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454A23" w14:textId="69157628" w:rsidR="005C47FD" w:rsidRDefault="005C47FD" w:rsidP="005C47F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14:paraId="7B39EA97" w14:textId="77777777" w:rsidR="005C47FD" w:rsidRPr="00BE704B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7E9A6CD" w14:textId="4FE8D80E" w:rsidR="005C47FD" w:rsidRDefault="005C47FD" w:rsidP="005C47F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5C47FD" w14:paraId="2C1BCC95" w14:textId="77777777" w:rsidTr="00FC4250">
        <w:tc>
          <w:tcPr>
            <w:tcW w:w="4050" w:type="dxa"/>
            <w:shd w:val="clear" w:color="auto" w:fill="auto"/>
          </w:tcPr>
          <w:p w14:paraId="59EC2FDE" w14:textId="77777777" w:rsidR="005C47FD" w:rsidRPr="00000F8B" w:rsidRDefault="005C47FD" w:rsidP="005C47FD">
            <w:pPr>
              <w:spacing w:line="240" w:lineRule="auto"/>
              <w:ind w:right="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00F8B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บางกอกสหประกัน</w:t>
            </w:r>
            <w:r w:rsidRPr="00000F8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ชีวิต</w:t>
            </w:r>
            <w:r w:rsidRPr="00000F8B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000F8B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จำกัด </w:t>
            </w:r>
            <w:r w:rsidRPr="00000F8B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000F8B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000F8B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4F52BB8" w14:textId="6A06172C" w:rsidR="005C47FD" w:rsidRPr="005C47FD" w:rsidRDefault="005C47FD" w:rsidP="005C47F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47FD">
              <w:rPr>
                <w:rFonts w:ascii="Angsana New" w:hAnsi="Angsana New"/>
                <w:sz w:val="30"/>
                <w:szCs w:val="30"/>
                <w:lang w:val="en-US"/>
              </w:rPr>
              <w:t>2,154</w:t>
            </w:r>
          </w:p>
        </w:tc>
        <w:tc>
          <w:tcPr>
            <w:tcW w:w="270" w:type="dxa"/>
          </w:tcPr>
          <w:p w14:paraId="5C9B040A" w14:textId="77777777" w:rsidR="005C47FD" w:rsidRDefault="005C47FD" w:rsidP="005C47FD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F6D770" w14:textId="5C40F470" w:rsidR="005C47FD" w:rsidRDefault="005C47FD" w:rsidP="005C47FD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749</w:t>
            </w:r>
          </w:p>
        </w:tc>
        <w:tc>
          <w:tcPr>
            <w:tcW w:w="270" w:type="dxa"/>
          </w:tcPr>
          <w:p w14:paraId="35B3BB6E" w14:textId="77777777" w:rsidR="005C47FD" w:rsidRPr="00BE704B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2A3956" w14:textId="7762BBFD" w:rsidR="005C47FD" w:rsidRDefault="005C47FD" w:rsidP="005C47F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47FD">
              <w:rPr>
                <w:rFonts w:ascii="Angsana New" w:hAnsi="Angsana New"/>
                <w:sz w:val="30"/>
                <w:szCs w:val="30"/>
                <w:lang w:val="en-US"/>
              </w:rPr>
              <w:t>2,154</w:t>
            </w:r>
          </w:p>
        </w:tc>
        <w:tc>
          <w:tcPr>
            <w:tcW w:w="270" w:type="dxa"/>
            <w:shd w:val="clear" w:color="auto" w:fill="auto"/>
          </w:tcPr>
          <w:p w14:paraId="2DE671EF" w14:textId="77777777" w:rsidR="005C47FD" w:rsidRPr="00BE704B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CADA18E" w14:textId="65BA8C1C" w:rsidR="005C47FD" w:rsidRDefault="005C47FD" w:rsidP="005C47F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749</w:t>
            </w:r>
          </w:p>
        </w:tc>
      </w:tr>
      <w:tr w:rsidR="005C47FD" w14:paraId="67A7A2C0" w14:textId="77777777" w:rsidTr="00FC4250">
        <w:tc>
          <w:tcPr>
            <w:tcW w:w="4050" w:type="dxa"/>
            <w:shd w:val="clear" w:color="auto" w:fill="auto"/>
          </w:tcPr>
          <w:p w14:paraId="41843DAE" w14:textId="77777777" w:rsidR="005C47FD" w:rsidRPr="00000F8B" w:rsidRDefault="005C47FD" w:rsidP="005C47FD">
            <w:pPr>
              <w:spacing w:line="240" w:lineRule="auto"/>
              <w:ind w:right="2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000F8B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บางกอกสหประกันภัย จำกัด</w:t>
            </w:r>
            <w:r w:rsidRPr="00000F8B">
              <w:rPr>
                <w:rFonts w:ascii="Angsana New" w:hAnsi="Angsana New"/>
                <w:spacing w:val="-6"/>
                <w:sz w:val="30"/>
                <w:szCs w:val="30"/>
              </w:rPr>
              <w:t xml:space="preserve"> (</w:t>
            </w:r>
            <w:r w:rsidRPr="00000F8B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000F8B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93F15FB" w14:textId="56FB5C9A" w:rsidR="005C47FD" w:rsidRDefault="005C47FD" w:rsidP="005C47F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47FD">
              <w:rPr>
                <w:rFonts w:ascii="Angsana New" w:hAnsi="Angsana New"/>
                <w:sz w:val="30"/>
                <w:szCs w:val="30"/>
                <w:lang w:val="en-US"/>
              </w:rPr>
              <w:t>18,160</w:t>
            </w:r>
          </w:p>
        </w:tc>
        <w:tc>
          <w:tcPr>
            <w:tcW w:w="270" w:type="dxa"/>
          </w:tcPr>
          <w:p w14:paraId="543AE286" w14:textId="77777777" w:rsidR="005C47FD" w:rsidRDefault="005C47FD" w:rsidP="005C47FD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2110C30" w14:textId="49A73FA1" w:rsidR="005C47FD" w:rsidRDefault="005C47FD" w:rsidP="005C47FD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35,634</w:t>
            </w:r>
          </w:p>
        </w:tc>
        <w:tc>
          <w:tcPr>
            <w:tcW w:w="270" w:type="dxa"/>
          </w:tcPr>
          <w:p w14:paraId="130D81A8" w14:textId="77777777" w:rsidR="005C47FD" w:rsidRPr="00BE704B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33B305" w14:textId="21D2C27C" w:rsidR="005C47FD" w:rsidRDefault="005C47FD" w:rsidP="005C47F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47FD">
              <w:rPr>
                <w:rFonts w:ascii="Angsana New" w:hAnsi="Angsana New"/>
                <w:sz w:val="30"/>
                <w:szCs w:val="30"/>
                <w:lang w:val="en-US"/>
              </w:rPr>
              <w:t>18,160</w:t>
            </w:r>
          </w:p>
        </w:tc>
        <w:tc>
          <w:tcPr>
            <w:tcW w:w="270" w:type="dxa"/>
            <w:shd w:val="clear" w:color="auto" w:fill="auto"/>
          </w:tcPr>
          <w:p w14:paraId="42678801" w14:textId="77777777" w:rsidR="005C47FD" w:rsidRPr="00BE704B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8D96941" w14:textId="063C1CDC" w:rsidR="005C47FD" w:rsidRDefault="005C47FD" w:rsidP="005C47F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35,634</w:t>
            </w:r>
          </w:p>
        </w:tc>
      </w:tr>
      <w:tr w:rsidR="005C47FD" w14:paraId="1B674241" w14:textId="77777777" w:rsidTr="00FC4250">
        <w:tc>
          <w:tcPr>
            <w:tcW w:w="4050" w:type="dxa"/>
            <w:shd w:val="clear" w:color="auto" w:fill="auto"/>
          </w:tcPr>
          <w:p w14:paraId="251B8C2C" w14:textId="77777777" w:rsidR="005C47FD" w:rsidRPr="00A27D1E" w:rsidRDefault="005C47FD" w:rsidP="005C47FD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พรชัยวิสาหกิจ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CDD4775" w14:textId="041C657A" w:rsidR="005C47FD" w:rsidRDefault="005C47FD" w:rsidP="005C47F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4F9E">
              <w:rPr>
                <w:rFonts w:ascii="Angsana New" w:hAnsi="Angsana New"/>
                <w:sz w:val="30"/>
                <w:szCs w:val="30"/>
                <w:lang w:val="en-US"/>
              </w:rPr>
              <w:t>246</w:t>
            </w:r>
          </w:p>
        </w:tc>
        <w:tc>
          <w:tcPr>
            <w:tcW w:w="270" w:type="dxa"/>
          </w:tcPr>
          <w:p w14:paraId="400B1451" w14:textId="77777777" w:rsidR="005C47FD" w:rsidRDefault="005C47FD" w:rsidP="005C47FD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1745D7" w14:textId="43DF2C88" w:rsidR="005C47FD" w:rsidRDefault="005C47FD" w:rsidP="005C47FD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246</w:t>
            </w:r>
          </w:p>
        </w:tc>
        <w:tc>
          <w:tcPr>
            <w:tcW w:w="270" w:type="dxa"/>
          </w:tcPr>
          <w:p w14:paraId="0BDEF77D" w14:textId="77777777" w:rsidR="005C47FD" w:rsidRPr="00BE704B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C93A99" w14:textId="2D7BE657" w:rsidR="005C47FD" w:rsidRDefault="005C47FD" w:rsidP="005C47F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4F9E">
              <w:rPr>
                <w:rFonts w:ascii="Angsana New" w:hAnsi="Angsana New"/>
                <w:sz w:val="30"/>
                <w:szCs w:val="30"/>
                <w:lang w:val="en-US"/>
              </w:rPr>
              <w:t>246</w:t>
            </w:r>
          </w:p>
        </w:tc>
        <w:tc>
          <w:tcPr>
            <w:tcW w:w="270" w:type="dxa"/>
            <w:shd w:val="clear" w:color="auto" w:fill="auto"/>
          </w:tcPr>
          <w:p w14:paraId="59D9BE4C" w14:textId="77777777" w:rsidR="005C47FD" w:rsidRPr="00BE704B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116644BA" w14:textId="6AA8A499" w:rsidR="005C47FD" w:rsidRDefault="005C47FD" w:rsidP="005C47F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246</w:t>
            </w:r>
          </w:p>
        </w:tc>
      </w:tr>
      <w:tr w:rsidR="005C47FD" w:rsidRPr="00911ADB" w14:paraId="73EA6741" w14:textId="77777777" w:rsidTr="00FC4250">
        <w:tc>
          <w:tcPr>
            <w:tcW w:w="4050" w:type="dxa"/>
            <w:shd w:val="clear" w:color="auto" w:fill="auto"/>
          </w:tcPr>
          <w:p w14:paraId="6365714E" w14:textId="77777777" w:rsidR="005C47FD" w:rsidRPr="00A27D1E" w:rsidRDefault="005C47FD" w:rsidP="005C47FD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5B8B84B" w14:textId="34647BC2" w:rsidR="005C47FD" w:rsidRPr="005C47FD" w:rsidRDefault="005C47FD" w:rsidP="005C47F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C47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25,758</w:t>
            </w:r>
          </w:p>
        </w:tc>
        <w:tc>
          <w:tcPr>
            <w:tcW w:w="270" w:type="dxa"/>
          </w:tcPr>
          <w:p w14:paraId="5A82F1DB" w14:textId="77777777" w:rsidR="005C47FD" w:rsidRPr="00911ADB" w:rsidRDefault="005C47FD" w:rsidP="005C47FD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C854BE0" w14:textId="4752758A" w:rsidR="005C47FD" w:rsidRPr="00911ADB" w:rsidRDefault="005C47FD" w:rsidP="005C47FD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40,139</w:t>
            </w:r>
          </w:p>
        </w:tc>
        <w:tc>
          <w:tcPr>
            <w:tcW w:w="270" w:type="dxa"/>
          </w:tcPr>
          <w:p w14:paraId="50BCD11A" w14:textId="77777777" w:rsidR="005C47FD" w:rsidRPr="00911ADB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6AEAEAE" w14:textId="0540628A" w:rsidR="005C47FD" w:rsidRPr="00911ADB" w:rsidRDefault="005C47FD" w:rsidP="005C47F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C47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25,758</w:t>
            </w:r>
          </w:p>
        </w:tc>
        <w:tc>
          <w:tcPr>
            <w:tcW w:w="270" w:type="dxa"/>
            <w:shd w:val="clear" w:color="auto" w:fill="auto"/>
          </w:tcPr>
          <w:p w14:paraId="26703A0E" w14:textId="77777777" w:rsidR="005C47FD" w:rsidRPr="00BE704B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3A6FF3D8" w14:textId="641A1946" w:rsidR="005C47FD" w:rsidRPr="00911ADB" w:rsidRDefault="005C47FD" w:rsidP="005C47F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40,139</w:t>
            </w:r>
          </w:p>
        </w:tc>
      </w:tr>
      <w:tr w:rsidR="005C47FD" w14:paraId="11B7A4EA" w14:textId="77777777" w:rsidTr="00FC4250">
        <w:tc>
          <w:tcPr>
            <w:tcW w:w="4050" w:type="dxa"/>
            <w:shd w:val="clear" w:color="auto" w:fill="auto"/>
          </w:tcPr>
          <w:p w14:paraId="028814E4" w14:textId="214B442D" w:rsidR="005C47FD" w:rsidRPr="00C07B23" w:rsidRDefault="005C47FD" w:rsidP="005C47FD">
            <w:pPr>
              <w:spacing w:line="240" w:lineRule="auto"/>
              <w:ind w:left="160" w:right="-110" w:hanging="160"/>
              <w:rPr>
                <w:rFonts w:ascii="Angsana New" w:hAnsi="Angsana New"/>
                <w:b/>
                <w:bCs/>
                <w:spacing w:val="6"/>
                <w:sz w:val="30"/>
                <w:szCs w:val="30"/>
                <w:cs/>
              </w:rPr>
            </w:pPr>
            <w:r w:rsidRPr="004112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112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112D4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CA6BEED" w14:textId="7A51900C" w:rsidR="005C47FD" w:rsidRPr="005C47FD" w:rsidRDefault="005C47FD" w:rsidP="005C47FD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47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3F77AA4" w14:textId="77777777" w:rsidR="005C47FD" w:rsidRPr="005C47FD" w:rsidRDefault="005C47FD" w:rsidP="005C47FD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418930" w14:textId="518BEB02" w:rsidR="005C47FD" w:rsidRPr="005C47FD" w:rsidRDefault="005C47FD" w:rsidP="005C47FD">
            <w:pPr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47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6389CBA" w14:textId="77777777" w:rsidR="005C47FD" w:rsidRPr="005C47FD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4F0EAD8" w14:textId="1210EDD3" w:rsidR="005C47FD" w:rsidRPr="005C47FD" w:rsidRDefault="005C47FD" w:rsidP="005C47FD">
            <w:pPr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47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6E397C" w14:textId="77777777" w:rsidR="005C47FD" w:rsidRPr="005C47FD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7D571B1A" w14:textId="07C99F73" w:rsidR="005C47FD" w:rsidRPr="005C47FD" w:rsidRDefault="005C47FD" w:rsidP="005C47FD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47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C47FD" w14:paraId="142B869A" w14:textId="77777777" w:rsidTr="00FC4250">
        <w:tc>
          <w:tcPr>
            <w:tcW w:w="4050" w:type="dxa"/>
            <w:shd w:val="clear" w:color="auto" w:fill="auto"/>
          </w:tcPr>
          <w:p w14:paraId="4D3E7136" w14:textId="77777777" w:rsidR="005C47FD" w:rsidRPr="00A27D1E" w:rsidRDefault="005C47FD" w:rsidP="005C47FD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4505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89F40A" w14:textId="4EEEFCB2" w:rsidR="005C47FD" w:rsidRPr="00911ADB" w:rsidRDefault="005C47FD" w:rsidP="005C47F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C47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25,758</w:t>
            </w:r>
          </w:p>
        </w:tc>
        <w:tc>
          <w:tcPr>
            <w:tcW w:w="270" w:type="dxa"/>
          </w:tcPr>
          <w:p w14:paraId="1A641228" w14:textId="77777777" w:rsidR="005C47FD" w:rsidRPr="00911ADB" w:rsidRDefault="005C47FD" w:rsidP="005C47FD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193903" w14:textId="0CD926FA" w:rsidR="005C47FD" w:rsidRDefault="005C47FD" w:rsidP="005C47FD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40,139</w:t>
            </w:r>
          </w:p>
        </w:tc>
        <w:tc>
          <w:tcPr>
            <w:tcW w:w="270" w:type="dxa"/>
          </w:tcPr>
          <w:p w14:paraId="3EACEF92" w14:textId="77777777" w:rsidR="005C47FD" w:rsidRPr="00911ADB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6F98D2" w14:textId="2E807924" w:rsidR="005C47FD" w:rsidRPr="00911ADB" w:rsidRDefault="005C47FD" w:rsidP="005C47F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C47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25,758</w:t>
            </w:r>
          </w:p>
        </w:tc>
        <w:tc>
          <w:tcPr>
            <w:tcW w:w="270" w:type="dxa"/>
            <w:shd w:val="clear" w:color="auto" w:fill="auto"/>
          </w:tcPr>
          <w:p w14:paraId="53466F87" w14:textId="77777777" w:rsidR="005C47FD" w:rsidRPr="00BE704B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17392" w14:textId="7D1BD08F" w:rsidR="005C47FD" w:rsidRDefault="005C47FD" w:rsidP="005C47F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40,139</w:t>
            </w:r>
          </w:p>
        </w:tc>
      </w:tr>
    </w:tbl>
    <w:p w14:paraId="53956716" w14:textId="1B3EABC8" w:rsidR="00DA74F1" w:rsidRPr="00663B34" w:rsidRDefault="00DA74F1">
      <w:pPr>
        <w:rPr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116"/>
        <w:gridCol w:w="270"/>
        <w:gridCol w:w="1044"/>
      </w:tblGrid>
      <w:tr w:rsidR="00663B34" w:rsidRPr="00EB7266" w14:paraId="5E562637" w14:textId="77777777" w:rsidTr="007713EA">
        <w:trPr>
          <w:tblHeader/>
        </w:trPr>
        <w:tc>
          <w:tcPr>
            <w:tcW w:w="4050" w:type="dxa"/>
            <w:shd w:val="clear" w:color="auto" w:fill="auto"/>
          </w:tcPr>
          <w:p w14:paraId="65A4F849" w14:textId="77777777" w:rsidR="00663B34" w:rsidRPr="00EB7266" w:rsidRDefault="00663B34" w:rsidP="007713E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4D5EDC0" w14:textId="77777777" w:rsidR="00663B34" w:rsidRPr="00EB7266" w:rsidRDefault="00663B34" w:rsidP="007713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E0EA170" w14:textId="77777777" w:rsidR="00663B34" w:rsidRPr="00EB7266" w:rsidRDefault="00663B34" w:rsidP="007713E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254127D" w14:textId="77777777" w:rsidR="00663B34" w:rsidRPr="00EB7266" w:rsidRDefault="00663B34" w:rsidP="007713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3B34" w:rsidRPr="00744476" w14:paraId="6F52DF23" w14:textId="77777777" w:rsidTr="007713EA">
        <w:trPr>
          <w:tblHeader/>
        </w:trPr>
        <w:tc>
          <w:tcPr>
            <w:tcW w:w="4050" w:type="dxa"/>
            <w:shd w:val="clear" w:color="auto" w:fill="auto"/>
          </w:tcPr>
          <w:p w14:paraId="2A04FFE5" w14:textId="77777777" w:rsidR="00663B34" w:rsidRPr="00744476" w:rsidRDefault="00663B34" w:rsidP="007713E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CD9CDF5" w14:textId="77777777" w:rsidR="00663B34" w:rsidRPr="006145CD" w:rsidRDefault="00663B34" w:rsidP="007713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6ABEFAB5" w14:textId="77777777" w:rsidR="00663B34" w:rsidRPr="00744476" w:rsidRDefault="00663B34" w:rsidP="007713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A4CF44" w14:textId="77777777" w:rsidR="00663B34" w:rsidRPr="006145CD" w:rsidRDefault="00663B34" w:rsidP="007713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3CB0318E" w14:textId="77777777" w:rsidR="00663B34" w:rsidRPr="00BE704B" w:rsidRDefault="00663B34" w:rsidP="007713E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4E69E3DC" w14:textId="77777777" w:rsidR="00663B34" w:rsidRPr="006145CD" w:rsidRDefault="00663B34" w:rsidP="007713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F574F81" w14:textId="77777777" w:rsidR="00663B34" w:rsidRPr="00BE704B" w:rsidRDefault="00663B34" w:rsidP="007713E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6391E6DF" w14:textId="77777777" w:rsidR="00663B34" w:rsidRPr="006145CD" w:rsidRDefault="00663B34" w:rsidP="007713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663B34" w14:paraId="561CCADA" w14:textId="77777777" w:rsidTr="007713EA">
        <w:tc>
          <w:tcPr>
            <w:tcW w:w="4050" w:type="dxa"/>
            <w:shd w:val="clear" w:color="auto" w:fill="auto"/>
            <w:vAlign w:val="bottom"/>
          </w:tcPr>
          <w:p w14:paraId="594731A8" w14:textId="77777777" w:rsidR="00663B34" w:rsidRPr="00AD37E5" w:rsidRDefault="00663B34" w:rsidP="007713E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1B48E242" w14:textId="77777777" w:rsidR="00663B34" w:rsidRDefault="00663B34" w:rsidP="007713E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63B34" w14:paraId="439DCF92" w14:textId="77777777" w:rsidTr="007713EA">
        <w:tc>
          <w:tcPr>
            <w:tcW w:w="4050" w:type="dxa"/>
            <w:shd w:val="clear" w:color="auto" w:fill="auto"/>
            <w:vAlign w:val="bottom"/>
          </w:tcPr>
          <w:p w14:paraId="299EF4F9" w14:textId="75BB9394" w:rsidR="00663B34" w:rsidRPr="0091250A" w:rsidRDefault="00663B34" w:rsidP="007713EA">
            <w:pPr>
              <w:spacing w:line="240" w:lineRule="atLeast"/>
              <w:ind w:left="160" w:hanging="16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250A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ผลขาดทุนด้านเครดิตที่คาดว่าจะเกิดขึ้นของลูกหนี้</w:t>
            </w:r>
            <w:r w:rsidR="00A641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และเงินทดรองจ่าย</w:t>
            </w:r>
            <w:r w:rsidRPr="0091250A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</w:t>
            </w:r>
          </w:p>
        </w:tc>
        <w:tc>
          <w:tcPr>
            <w:tcW w:w="1080" w:type="dxa"/>
            <w:shd w:val="clear" w:color="auto" w:fill="auto"/>
          </w:tcPr>
          <w:p w14:paraId="5228BDE3" w14:textId="77777777" w:rsidR="00663B34" w:rsidRPr="00911ADB" w:rsidRDefault="00663B34" w:rsidP="007713E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09879C" w14:textId="77777777" w:rsidR="00663B34" w:rsidRPr="00911ADB" w:rsidRDefault="00663B34" w:rsidP="007713E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8A40C7F" w14:textId="77777777" w:rsidR="00663B34" w:rsidRDefault="00663B34" w:rsidP="007713E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88006AF" w14:textId="77777777" w:rsidR="00663B34" w:rsidRPr="00911ADB" w:rsidRDefault="00663B34" w:rsidP="007713E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028D1E98" w14:textId="77777777" w:rsidR="00663B34" w:rsidRPr="00911ADB" w:rsidRDefault="00663B34" w:rsidP="007713EA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ADB6548" w14:textId="77777777" w:rsidR="00663B34" w:rsidRPr="00BE704B" w:rsidRDefault="00663B34" w:rsidP="007713E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4DC96E6B" w14:textId="77777777" w:rsidR="00663B34" w:rsidRDefault="00663B34" w:rsidP="007713E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63B34" w14:paraId="32758349" w14:textId="77777777" w:rsidTr="007713EA">
        <w:tc>
          <w:tcPr>
            <w:tcW w:w="4050" w:type="dxa"/>
            <w:shd w:val="clear" w:color="auto" w:fill="auto"/>
          </w:tcPr>
          <w:p w14:paraId="1830DF92" w14:textId="77777777" w:rsidR="00663B34" w:rsidRPr="002957A0" w:rsidRDefault="00663B34" w:rsidP="007713EA">
            <w:pPr>
              <w:spacing w:line="240" w:lineRule="atLeast"/>
              <w:ind w:left="160" w:right="-20"/>
              <w:rPr>
                <w:rFonts w:asciiTheme="majorBidi" w:hAnsiTheme="majorBidi" w:cstheme="majorBidi"/>
                <w:i/>
                <w:iCs/>
                <w:spacing w:val="8"/>
                <w:sz w:val="30"/>
                <w:szCs w:val="30"/>
                <w:cs/>
              </w:rPr>
            </w:pPr>
            <w:r w:rsidRPr="0091250A">
              <w:rPr>
                <w:rFonts w:asciiTheme="majorBidi" w:hAnsiTheme="majorBidi"/>
                <w:spacing w:val="8"/>
                <w:sz w:val="30"/>
                <w:szCs w:val="30"/>
                <w:cs/>
              </w:rPr>
              <w:t xml:space="preserve">งวดสามเดือนสิ้นสุดวันที่ </w:t>
            </w:r>
            <w:r>
              <w:rPr>
                <w:rFonts w:asciiTheme="majorBidi" w:hAnsiTheme="majorBidi"/>
                <w:spacing w:val="8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hint="cs"/>
                <w:spacing w:val="8"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5FD9B1D" w14:textId="13AF13F1" w:rsidR="00663B34" w:rsidRPr="00911ADB" w:rsidRDefault="005C47FD" w:rsidP="007713EA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D346E6C" w14:textId="77777777" w:rsidR="00663B34" w:rsidRPr="00911ADB" w:rsidRDefault="00663B34" w:rsidP="007713E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F7CD245" w14:textId="77777777" w:rsidR="00663B34" w:rsidRDefault="00663B34" w:rsidP="007713EA">
            <w:pPr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29B5AE9" w14:textId="77777777" w:rsidR="00663B34" w:rsidRPr="00911ADB" w:rsidRDefault="00663B34" w:rsidP="007713E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</w:tcPr>
          <w:p w14:paraId="7CFB7F2C" w14:textId="3E9CBF99" w:rsidR="00663B34" w:rsidRPr="00911ADB" w:rsidRDefault="005C47FD" w:rsidP="005C47FD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4AB5B7" w14:textId="77777777" w:rsidR="00663B34" w:rsidRPr="00BE704B" w:rsidRDefault="00663B34" w:rsidP="007713E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</w:tcPr>
          <w:p w14:paraId="682A1BB3" w14:textId="77777777" w:rsidR="00663B34" w:rsidRDefault="00663B34" w:rsidP="005C47FD">
            <w:pPr>
              <w:spacing w:line="240" w:lineRule="atLeast"/>
              <w:ind w:left="-14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5E70A800" w14:textId="77777777" w:rsidR="00663B34" w:rsidRPr="00663B34" w:rsidRDefault="00663B34">
      <w:pPr>
        <w:rPr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D34426" w:rsidRPr="00EB7266" w14:paraId="7924E9A8" w14:textId="77777777" w:rsidTr="00D64CE9">
        <w:trPr>
          <w:tblHeader/>
        </w:trPr>
        <w:tc>
          <w:tcPr>
            <w:tcW w:w="4050" w:type="dxa"/>
            <w:shd w:val="clear" w:color="auto" w:fill="auto"/>
          </w:tcPr>
          <w:p w14:paraId="2E57B85D" w14:textId="7FB4BBCB" w:rsidR="00D34426" w:rsidRPr="00EB7266" w:rsidRDefault="00D34426" w:rsidP="00D64CE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A27D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27D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A27D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76489DF3" w14:textId="77777777" w:rsidR="00D34426" w:rsidRPr="00EB7266" w:rsidRDefault="00D34426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E06F22" w14:textId="77777777" w:rsidR="00D34426" w:rsidRPr="00EB7266" w:rsidRDefault="00D34426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F144EEE" w14:textId="77777777" w:rsidR="00D34426" w:rsidRPr="00EB7266" w:rsidRDefault="00D34426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4426" w:rsidRPr="00744476" w14:paraId="7209DE88" w14:textId="77777777" w:rsidTr="00D64CE9">
        <w:trPr>
          <w:tblHeader/>
        </w:trPr>
        <w:tc>
          <w:tcPr>
            <w:tcW w:w="4050" w:type="dxa"/>
            <w:shd w:val="clear" w:color="auto" w:fill="auto"/>
          </w:tcPr>
          <w:p w14:paraId="1F92E125" w14:textId="77777777" w:rsidR="00D34426" w:rsidRPr="00744476" w:rsidRDefault="00D34426" w:rsidP="00D34426">
            <w:pPr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0D408BA" w14:textId="15CA873B" w:rsidR="00D34426" w:rsidRPr="006145CD" w:rsidRDefault="00D34426" w:rsidP="00D3442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415FC1EE" w14:textId="77777777" w:rsidR="00D34426" w:rsidRPr="00744476" w:rsidRDefault="00D34426" w:rsidP="00D3442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9F92B1" w14:textId="15B2AB7E" w:rsidR="00D34426" w:rsidRPr="006145CD" w:rsidRDefault="00D34426" w:rsidP="00D3442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31CB51DD" w14:textId="77777777" w:rsidR="00D34426" w:rsidRPr="00BE704B" w:rsidRDefault="00D34426" w:rsidP="00D3442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1062A6" w14:textId="0269B813" w:rsidR="00D34426" w:rsidRPr="006145CD" w:rsidRDefault="00D34426" w:rsidP="00D3442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6FA57290" w14:textId="77777777" w:rsidR="00D34426" w:rsidRPr="00BE704B" w:rsidRDefault="00D34426" w:rsidP="00D3442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28EC9C" w14:textId="2CC76654" w:rsidR="00D34426" w:rsidRPr="006145CD" w:rsidRDefault="00D34426" w:rsidP="00D3442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34426" w:rsidRPr="00744476" w14:paraId="6722788B" w14:textId="77777777" w:rsidTr="00D64CE9">
        <w:trPr>
          <w:tblHeader/>
        </w:trPr>
        <w:tc>
          <w:tcPr>
            <w:tcW w:w="4050" w:type="dxa"/>
            <w:shd w:val="clear" w:color="auto" w:fill="auto"/>
          </w:tcPr>
          <w:p w14:paraId="1824D323" w14:textId="77777777" w:rsidR="00D34426" w:rsidRPr="00744476" w:rsidRDefault="00D34426" w:rsidP="00D34426">
            <w:pPr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7C497FE" w14:textId="3003D232" w:rsidR="00D34426" w:rsidRPr="00744476" w:rsidRDefault="00D34426" w:rsidP="00D3442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2C07C08B" w14:textId="77777777" w:rsidR="00D34426" w:rsidRPr="00744476" w:rsidRDefault="00D34426" w:rsidP="00D3442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726319" w14:textId="27ECE4A9" w:rsidR="00D34426" w:rsidRPr="00744476" w:rsidRDefault="00D34426" w:rsidP="00D3442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7F507E4F" w14:textId="77777777" w:rsidR="00D34426" w:rsidRPr="00BE704B" w:rsidRDefault="00D34426" w:rsidP="00D3442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0AA0CC" w14:textId="78D6106B" w:rsidR="00D34426" w:rsidRPr="00744476" w:rsidRDefault="00D34426" w:rsidP="00D3442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8C794F2" w14:textId="77777777" w:rsidR="00D34426" w:rsidRPr="00BE704B" w:rsidRDefault="00D34426" w:rsidP="00D3442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A9AB6E" w14:textId="1CFA097B" w:rsidR="00D34426" w:rsidRPr="00744476" w:rsidRDefault="00D34426" w:rsidP="00D3442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D34426" w:rsidRPr="00744476" w14:paraId="393EBFA2" w14:textId="77777777" w:rsidTr="00D64CE9">
        <w:trPr>
          <w:tblHeader/>
        </w:trPr>
        <w:tc>
          <w:tcPr>
            <w:tcW w:w="4050" w:type="dxa"/>
            <w:shd w:val="clear" w:color="auto" w:fill="auto"/>
          </w:tcPr>
          <w:p w14:paraId="307767C1" w14:textId="77777777" w:rsidR="00D34426" w:rsidRPr="00744476" w:rsidRDefault="00D34426" w:rsidP="00D34426">
            <w:pPr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FD4293B" w14:textId="77777777" w:rsidR="00D34426" w:rsidRPr="00744476" w:rsidRDefault="00D34426" w:rsidP="00D3442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C47FD" w:rsidRPr="0033434F" w14:paraId="74B71114" w14:textId="77777777" w:rsidTr="00D64CE9">
        <w:tc>
          <w:tcPr>
            <w:tcW w:w="4050" w:type="dxa"/>
            <w:shd w:val="clear" w:color="auto" w:fill="auto"/>
          </w:tcPr>
          <w:p w14:paraId="374A85CA" w14:textId="77777777" w:rsidR="005C47FD" w:rsidRPr="00A27D1E" w:rsidRDefault="005C47FD" w:rsidP="005C47F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40FB6B5A" w14:textId="3D1EE6B9" w:rsidR="005C47FD" w:rsidRPr="0033434F" w:rsidRDefault="005C47FD" w:rsidP="005C47F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47FD">
              <w:rPr>
                <w:rFonts w:ascii="Angsana New" w:hAnsi="Angsana New"/>
                <w:sz w:val="30"/>
                <w:szCs w:val="30"/>
                <w:lang w:val="en-US"/>
              </w:rPr>
              <w:t>190,046</w:t>
            </w:r>
          </w:p>
        </w:tc>
        <w:tc>
          <w:tcPr>
            <w:tcW w:w="270" w:type="dxa"/>
          </w:tcPr>
          <w:p w14:paraId="085234CA" w14:textId="77777777" w:rsidR="005C47FD" w:rsidRDefault="005C47FD" w:rsidP="005C47F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4BFDBBC" w14:textId="5F130ABA" w:rsidR="005C47FD" w:rsidRPr="0033434F" w:rsidRDefault="005C47FD" w:rsidP="005C47F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166,918</w:t>
            </w:r>
          </w:p>
        </w:tc>
        <w:tc>
          <w:tcPr>
            <w:tcW w:w="270" w:type="dxa"/>
          </w:tcPr>
          <w:p w14:paraId="5F5D9788" w14:textId="77777777" w:rsidR="005C47FD" w:rsidRPr="00BE704B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8B2D40" w14:textId="302E828D" w:rsidR="005C47FD" w:rsidRPr="0033434F" w:rsidRDefault="005C47FD" w:rsidP="005C47FD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47FD">
              <w:rPr>
                <w:rFonts w:ascii="Angsana New" w:hAnsi="Angsana New"/>
                <w:sz w:val="30"/>
                <w:szCs w:val="30"/>
                <w:lang w:val="en-US"/>
              </w:rPr>
              <w:t>190,046</w:t>
            </w:r>
          </w:p>
        </w:tc>
        <w:tc>
          <w:tcPr>
            <w:tcW w:w="270" w:type="dxa"/>
            <w:shd w:val="clear" w:color="auto" w:fill="auto"/>
          </w:tcPr>
          <w:p w14:paraId="0A53B8DC" w14:textId="77777777" w:rsidR="005C47FD" w:rsidRPr="00BE704B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E783C6" w14:textId="6919067F" w:rsidR="005C47FD" w:rsidRPr="0033434F" w:rsidRDefault="005C47FD" w:rsidP="005C47FD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166,918</w:t>
            </w:r>
          </w:p>
        </w:tc>
      </w:tr>
      <w:tr w:rsidR="005C47FD" w14:paraId="4E02188D" w14:textId="77777777" w:rsidTr="00D64CE9">
        <w:tc>
          <w:tcPr>
            <w:tcW w:w="4050" w:type="dxa"/>
            <w:shd w:val="clear" w:color="auto" w:fill="auto"/>
          </w:tcPr>
          <w:p w14:paraId="2E17176A" w14:textId="77777777" w:rsidR="005C47FD" w:rsidRPr="00A27D1E" w:rsidRDefault="005C47FD" w:rsidP="005C47F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6EA0DC2" w14:textId="77777777" w:rsidR="005C47FD" w:rsidRDefault="005C47FD" w:rsidP="005C47F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1E938F" w14:textId="77777777" w:rsidR="005C47FD" w:rsidRDefault="005C47FD" w:rsidP="005C47F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C0FA4BF" w14:textId="77777777" w:rsidR="005C47FD" w:rsidRDefault="005C47FD" w:rsidP="005C47F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F301E62" w14:textId="77777777" w:rsidR="005C47FD" w:rsidRPr="00BE704B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0A7E20" w14:textId="77777777" w:rsidR="005C47FD" w:rsidRDefault="005C47FD" w:rsidP="005C47FD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1957A60" w14:textId="77777777" w:rsidR="005C47FD" w:rsidRPr="00BE704B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848C2A" w14:textId="77777777" w:rsidR="005C47FD" w:rsidRDefault="005C47FD" w:rsidP="005C47FD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C47FD" w14:paraId="3D4FB6B0" w14:textId="77777777" w:rsidTr="00D64CE9">
        <w:tc>
          <w:tcPr>
            <w:tcW w:w="4050" w:type="dxa"/>
            <w:shd w:val="clear" w:color="auto" w:fill="auto"/>
          </w:tcPr>
          <w:p w14:paraId="4174A546" w14:textId="77777777" w:rsidR="005C47FD" w:rsidRPr="00A27D1E" w:rsidRDefault="005C47FD" w:rsidP="005C47F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ทีพีไอ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โพลีน ชีวะอินทรีย์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2F55648" w14:textId="66596C32" w:rsidR="005C47FD" w:rsidRDefault="005C47FD" w:rsidP="005C47F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47FD">
              <w:rPr>
                <w:rFonts w:ascii="Angsana New" w:hAnsi="Angsana New"/>
                <w:sz w:val="30"/>
                <w:szCs w:val="30"/>
                <w:lang w:val="en-US"/>
              </w:rPr>
              <w:t>1,318</w:t>
            </w:r>
          </w:p>
        </w:tc>
        <w:tc>
          <w:tcPr>
            <w:tcW w:w="270" w:type="dxa"/>
          </w:tcPr>
          <w:p w14:paraId="08FBD88F" w14:textId="77777777" w:rsidR="005C47FD" w:rsidRDefault="005C47FD" w:rsidP="005C47F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0AF959B" w14:textId="2E98BDFB" w:rsidR="005C47FD" w:rsidRDefault="005C47FD" w:rsidP="005C47F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870</w:t>
            </w:r>
          </w:p>
        </w:tc>
        <w:tc>
          <w:tcPr>
            <w:tcW w:w="270" w:type="dxa"/>
          </w:tcPr>
          <w:p w14:paraId="2B0B22DE" w14:textId="77777777" w:rsidR="005C47FD" w:rsidRPr="00BE704B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456408" w14:textId="03531C31" w:rsidR="005C47FD" w:rsidRDefault="005C47FD" w:rsidP="005C47FD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47FD">
              <w:rPr>
                <w:rFonts w:ascii="Angsana New" w:hAnsi="Angsana New"/>
                <w:sz w:val="30"/>
                <w:szCs w:val="30"/>
                <w:lang w:val="en-US"/>
              </w:rPr>
              <w:t>1,318</w:t>
            </w:r>
          </w:p>
        </w:tc>
        <w:tc>
          <w:tcPr>
            <w:tcW w:w="270" w:type="dxa"/>
            <w:shd w:val="clear" w:color="auto" w:fill="auto"/>
          </w:tcPr>
          <w:p w14:paraId="321B6864" w14:textId="77777777" w:rsidR="005C47FD" w:rsidRPr="00BE704B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8083DE" w14:textId="2C76D682" w:rsidR="005C47FD" w:rsidRDefault="005C47FD" w:rsidP="005C47FD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870</w:t>
            </w:r>
          </w:p>
        </w:tc>
      </w:tr>
      <w:tr w:rsidR="005C47FD" w14:paraId="7548E0B0" w14:textId="77777777" w:rsidTr="00D64CE9">
        <w:tc>
          <w:tcPr>
            <w:tcW w:w="4050" w:type="dxa"/>
            <w:shd w:val="clear" w:color="auto" w:fill="auto"/>
          </w:tcPr>
          <w:p w14:paraId="36204C04" w14:textId="77777777" w:rsidR="005C47FD" w:rsidRPr="00C12557" w:rsidRDefault="005C47FD" w:rsidP="005C47F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รักษ์สุขภาพ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1010F346" w14:textId="1BCA9279" w:rsidR="005C47FD" w:rsidRDefault="005C47FD" w:rsidP="005C47F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47FD">
              <w:rPr>
                <w:rFonts w:ascii="Angsana New" w:hAnsi="Angsana New"/>
                <w:sz w:val="30"/>
                <w:szCs w:val="30"/>
                <w:lang w:val="en-US"/>
              </w:rPr>
              <w:t>1,567</w:t>
            </w:r>
          </w:p>
        </w:tc>
        <w:tc>
          <w:tcPr>
            <w:tcW w:w="270" w:type="dxa"/>
          </w:tcPr>
          <w:p w14:paraId="75517248" w14:textId="77777777" w:rsidR="005C47FD" w:rsidRDefault="005C47FD" w:rsidP="005C47FD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09A3AA7" w14:textId="56431AB2" w:rsidR="005C47FD" w:rsidRDefault="005C47FD" w:rsidP="005C47F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1,174</w:t>
            </w:r>
          </w:p>
        </w:tc>
        <w:tc>
          <w:tcPr>
            <w:tcW w:w="270" w:type="dxa"/>
          </w:tcPr>
          <w:p w14:paraId="47C8F44E" w14:textId="77777777" w:rsidR="005C47FD" w:rsidRPr="00BE704B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5133CC" w14:textId="266D236C" w:rsidR="005C47FD" w:rsidRDefault="005C47FD" w:rsidP="005C47FD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47FD">
              <w:rPr>
                <w:rFonts w:ascii="Angsana New" w:hAnsi="Angsana New"/>
                <w:sz w:val="30"/>
                <w:szCs w:val="30"/>
                <w:lang w:val="en-US"/>
              </w:rPr>
              <w:t>1,567</w:t>
            </w:r>
          </w:p>
        </w:tc>
        <w:tc>
          <w:tcPr>
            <w:tcW w:w="270" w:type="dxa"/>
            <w:shd w:val="clear" w:color="auto" w:fill="auto"/>
          </w:tcPr>
          <w:p w14:paraId="5D3CDC52" w14:textId="77777777" w:rsidR="005C47FD" w:rsidRPr="00BE704B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2DD0D03" w14:textId="0D7F83DD" w:rsidR="005C47FD" w:rsidRDefault="005C47FD" w:rsidP="005C47FD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1,174</w:t>
            </w:r>
          </w:p>
        </w:tc>
      </w:tr>
      <w:tr w:rsidR="005C47FD" w14:paraId="54605AE4" w14:textId="77777777" w:rsidTr="00D64CE9">
        <w:tc>
          <w:tcPr>
            <w:tcW w:w="4050" w:type="dxa"/>
            <w:shd w:val="clear" w:color="auto" w:fill="auto"/>
          </w:tcPr>
          <w:p w14:paraId="07E0AD6A" w14:textId="77777777" w:rsidR="005C47FD" w:rsidRPr="00C12557" w:rsidRDefault="005C47FD" w:rsidP="005C47F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080" w:type="dxa"/>
            <w:shd w:val="clear" w:color="auto" w:fill="auto"/>
          </w:tcPr>
          <w:p w14:paraId="51696E15" w14:textId="205F9664" w:rsidR="005C47FD" w:rsidRDefault="005C47FD" w:rsidP="005C47F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47FD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</w:p>
        </w:tc>
        <w:tc>
          <w:tcPr>
            <w:tcW w:w="270" w:type="dxa"/>
          </w:tcPr>
          <w:p w14:paraId="54B10CC5" w14:textId="77777777" w:rsidR="005C47FD" w:rsidRDefault="005C47FD" w:rsidP="005C47FD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743C60C" w14:textId="0346A743" w:rsidR="005C47FD" w:rsidRDefault="005C47FD" w:rsidP="005C47F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</w:tcPr>
          <w:p w14:paraId="6E118416" w14:textId="77777777" w:rsidR="005C47FD" w:rsidRPr="00BE704B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053601" w14:textId="43F4B2BD" w:rsidR="005C47FD" w:rsidRDefault="005C47FD" w:rsidP="005C47FD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47FD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</w:p>
        </w:tc>
        <w:tc>
          <w:tcPr>
            <w:tcW w:w="270" w:type="dxa"/>
            <w:shd w:val="clear" w:color="auto" w:fill="auto"/>
          </w:tcPr>
          <w:p w14:paraId="2FF5A180" w14:textId="77777777" w:rsidR="005C47FD" w:rsidRPr="00BE704B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417CDE" w14:textId="431F81B3" w:rsidR="005C47FD" w:rsidRDefault="005C47FD" w:rsidP="005C47FD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</w:tr>
      <w:tr w:rsidR="005C47FD" w:rsidRPr="00911ADB" w14:paraId="4C1BD96C" w14:textId="77777777" w:rsidTr="00D64CE9">
        <w:tc>
          <w:tcPr>
            <w:tcW w:w="4050" w:type="dxa"/>
            <w:shd w:val="clear" w:color="auto" w:fill="auto"/>
          </w:tcPr>
          <w:p w14:paraId="0F8BBB9E" w14:textId="77777777" w:rsidR="005C47FD" w:rsidRPr="00A27D1E" w:rsidRDefault="005C47FD" w:rsidP="005C47FD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A94741" w14:textId="71DC6EFA" w:rsidR="005C47FD" w:rsidRPr="00911ADB" w:rsidRDefault="005C47FD" w:rsidP="005C47F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C47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192,985</w:t>
            </w:r>
          </w:p>
        </w:tc>
        <w:tc>
          <w:tcPr>
            <w:tcW w:w="270" w:type="dxa"/>
          </w:tcPr>
          <w:p w14:paraId="3F1F84EB" w14:textId="77777777" w:rsidR="005C47FD" w:rsidRPr="00911ADB" w:rsidRDefault="005C47FD" w:rsidP="005C47F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3B1266" w14:textId="2541429F" w:rsidR="005C47FD" w:rsidRPr="00911ADB" w:rsidRDefault="005C47FD" w:rsidP="005C47F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169,026</w:t>
            </w:r>
          </w:p>
        </w:tc>
        <w:tc>
          <w:tcPr>
            <w:tcW w:w="270" w:type="dxa"/>
          </w:tcPr>
          <w:p w14:paraId="703DA386" w14:textId="77777777" w:rsidR="005C47FD" w:rsidRPr="00911ADB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B74F08" w14:textId="1D79D899" w:rsidR="005C47FD" w:rsidRPr="00911ADB" w:rsidRDefault="005C47FD" w:rsidP="005C47FD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C47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192,985</w:t>
            </w:r>
          </w:p>
        </w:tc>
        <w:tc>
          <w:tcPr>
            <w:tcW w:w="270" w:type="dxa"/>
            <w:shd w:val="clear" w:color="auto" w:fill="auto"/>
          </w:tcPr>
          <w:p w14:paraId="1E5FA96B" w14:textId="77777777" w:rsidR="005C47FD" w:rsidRPr="00BE704B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F33A99" w14:textId="113B59C6" w:rsidR="005C47FD" w:rsidRPr="00911ADB" w:rsidRDefault="005C47FD" w:rsidP="005C47FD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169,026</w:t>
            </w:r>
          </w:p>
        </w:tc>
      </w:tr>
    </w:tbl>
    <w:p w14:paraId="0D9A2D3D" w14:textId="77777777" w:rsidR="00DA74F1" w:rsidRDefault="00DA74F1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9"/>
        <w:gridCol w:w="1170"/>
        <w:gridCol w:w="236"/>
        <w:gridCol w:w="1115"/>
        <w:gridCol w:w="260"/>
        <w:gridCol w:w="1090"/>
        <w:gridCol w:w="245"/>
        <w:gridCol w:w="1105"/>
      </w:tblGrid>
      <w:tr w:rsidR="005B1547" w14:paraId="3492A14E" w14:textId="77777777" w:rsidTr="005B1547">
        <w:tc>
          <w:tcPr>
            <w:tcW w:w="3959" w:type="dxa"/>
            <w:hideMark/>
          </w:tcPr>
          <w:p w14:paraId="6302DC21" w14:textId="77777777" w:rsidR="005B1547" w:rsidRDefault="005B1547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t>เจ้าหนี้และเงินทดรองรับจากกิจการที่เกี่ยวข้องกัน</w:t>
            </w:r>
          </w:p>
        </w:tc>
        <w:tc>
          <w:tcPr>
            <w:tcW w:w="2521" w:type="dxa"/>
            <w:gridSpan w:val="3"/>
            <w:hideMark/>
          </w:tcPr>
          <w:p w14:paraId="7FC3DAD1" w14:textId="77777777" w:rsidR="005B1547" w:rsidRDefault="005B154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17AE754C" w14:textId="77777777" w:rsidR="005B1547" w:rsidRDefault="005B154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40" w:type="dxa"/>
            <w:gridSpan w:val="3"/>
            <w:hideMark/>
          </w:tcPr>
          <w:p w14:paraId="1AD69158" w14:textId="77777777" w:rsidR="005B1547" w:rsidRDefault="005B154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1547" w14:paraId="4633A37D" w14:textId="77777777" w:rsidTr="005B1547">
        <w:tc>
          <w:tcPr>
            <w:tcW w:w="3959" w:type="dxa"/>
          </w:tcPr>
          <w:p w14:paraId="7842F9FC" w14:textId="77777777" w:rsidR="005B1547" w:rsidRDefault="005B1547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hideMark/>
          </w:tcPr>
          <w:p w14:paraId="3C7D31C8" w14:textId="77777777" w:rsidR="005B1547" w:rsidRDefault="005B1547">
            <w:pPr>
              <w:pStyle w:val="Bo-Blankline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36" w:type="dxa"/>
          </w:tcPr>
          <w:p w14:paraId="29EB9B9A" w14:textId="77777777" w:rsidR="005B1547" w:rsidRDefault="005B154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5" w:type="dxa"/>
            <w:hideMark/>
          </w:tcPr>
          <w:p w14:paraId="4EBD2388" w14:textId="77777777" w:rsidR="005B1547" w:rsidRDefault="005B154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0" w:type="dxa"/>
          </w:tcPr>
          <w:p w14:paraId="49090846" w14:textId="77777777" w:rsidR="005B1547" w:rsidRDefault="005B154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hideMark/>
          </w:tcPr>
          <w:p w14:paraId="7A8F4689" w14:textId="77777777" w:rsidR="005B1547" w:rsidRDefault="005B1547">
            <w:pPr>
              <w:pStyle w:val="Bo-Blankline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45" w:type="dxa"/>
          </w:tcPr>
          <w:p w14:paraId="6591DF31" w14:textId="77777777" w:rsidR="005B1547" w:rsidRDefault="005B154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5" w:type="dxa"/>
            <w:hideMark/>
          </w:tcPr>
          <w:p w14:paraId="282C4A85" w14:textId="77777777" w:rsidR="005B1547" w:rsidRDefault="005B154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B1547" w14:paraId="375DA0A4" w14:textId="77777777" w:rsidTr="005B1547">
        <w:tc>
          <w:tcPr>
            <w:tcW w:w="3959" w:type="dxa"/>
          </w:tcPr>
          <w:p w14:paraId="4613BDB7" w14:textId="77777777" w:rsidR="005B1547" w:rsidRDefault="005B154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hideMark/>
          </w:tcPr>
          <w:p w14:paraId="7E61DE02" w14:textId="25AD825F" w:rsidR="005B1547" w:rsidRDefault="005B1547">
            <w:pPr>
              <w:pStyle w:val="Bo-Blankline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0B8EEC57" w14:textId="77777777" w:rsidR="005B1547" w:rsidRDefault="005B154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5" w:type="dxa"/>
            <w:hideMark/>
          </w:tcPr>
          <w:p w14:paraId="050D7198" w14:textId="203D39FD" w:rsidR="005B1547" w:rsidRDefault="005B154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0" w:type="dxa"/>
          </w:tcPr>
          <w:p w14:paraId="6FCB793B" w14:textId="77777777" w:rsidR="005B1547" w:rsidRDefault="005B154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hideMark/>
          </w:tcPr>
          <w:p w14:paraId="6BF6C24B" w14:textId="0CE1AFE3" w:rsidR="005B1547" w:rsidRDefault="005B1547">
            <w:pPr>
              <w:pStyle w:val="Bo-Blankline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245" w:type="dxa"/>
          </w:tcPr>
          <w:p w14:paraId="7488ACCE" w14:textId="77777777" w:rsidR="005B1547" w:rsidRDefault="005B154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5" w:type="dxa"/>
            <w:hideMark/>
          </w:tcPr>
          <w:p w14:paraId="3A5A5AE4" w14:textId="3670F475" w:rsidR="005B1547" w:rsidRDefault="005B154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B1547" w14:paraId="6B044953" w14:textId="77777777" w:rsidTr="005B1547">
        <w:tc>
          <w:tcPr>
            <w:tcW w:w="3959" w:type="dxa"/>
          </w:tcPr>
          <w:p w14:paraId="1DE875D1" w14:textId="77777777" w:rsidR="005B1547" w:rsidRDefault="005B154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1" w:type="dxa"/>
            <w:gridSpan w:val="7"/>
            <w:hideMark/>
          </w:tcPr>
          <w:p w14:paraId="79FC9C47" w14:textId="77777777" w:rsidR="005B1547" w:rsidRDefault="005B154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B1547" w14:paraId="394D2E78" w14:textId="77777777" w:rsidTr="005B1547">
        <w:tc>
          <w:tcPr>
            <w:tcW w:w="3959" w:type="dxa"/>
            <w:hideMark/>
          </w:tcPr>
          <w:p w14:paraId="1E7DE6F9" w14:textId="77777777" w:rsidR="005B1547" w:rsidRDefault="005B154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5F128EA2" w14:textId="66279180" w:rsidR="005B1547" w:rsidRDefault="005C47FD" w:rsidP="005C47FD">
            <w:pPr>
              <w:tabs>
                <w:tab w:val="decimal" w:pos="950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C47FD">
              <w:rPr>
                <w:rFonts w:ascii="Angsana New" w:hAnsi="Angsana New"/>
                <w:sz w:val="30"/>
                <w:szCs w:val="30"/>
                <w:lang w:val="en-US"/>
              </w:rPr>
              <w:t>50,38</w:t>
            </w:r>
            <w:r w:rsidR="00962E1B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14:paraId="65F6D52F" w14:textId="77777777" w:rsidR="005B1547" w:rsidRDefault="005B154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hideMark/>
          </w:tcPr>
          <w:p w14:paraId="495D6156" w14:textId="1B96839A" w:rsidR="005B1547" w:rsidRDefault="005B154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60" w:type="dxa"/>
          </w:tcPr>
          <w:p w14:paraId="1E6C0459" w14:textId="77777777" w:rsidR="005B1547" w:rsidRDefault="005B154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14:paraId="30EF9796" w14:textId="57714F6A" w:rsidR="005B1547" w:rsidRDefault="005C47FD" w:rsidP="005C47FD">
            <w:pPr>
              <w:tabs>
                <w:tab w:val="decimal" w:pos="870"/>
              </w:tabs>
              <w:spacing w:line="240" w:lineRule="atLeast"/>
              <w:ind w:left="-10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47FD">
              <w:rPr>
                <w:rFonts w:ascii="Angsana New" w:hAnsi="Angsana New"/>
                <w:sz w:val="30"/>
                <w:szCs w:val="30"/>
                <w:lang w:val="en-US"/>
              </w:rPr>
              <w:t>50,349</w:t>
            </w:r>
          </w:p>
        </w:tc>
        <w:tc>
          <w:tcPr>
            <w:tcW w:w="245" w:type="dxa"/>
          </w:tcPr>
          <w:p w14:paraId="72971361" w14:textId="77777777" w:rsidR="005B1547" w:rsidRDefault="005B154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hideMark/>
          </w:tcPr>
          <w:p w14:paraId="28CF71CB" w14:textId="33E9C3B3" w:rsidR="005B1547" w:rsidRDefault="005B1547" w:rsidP="005B154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63,970</w:t>
            </w:r>
          </w:p>
        </w:tc>
      </w:tr>
      <w:tr w:rsidR="005B1547" w14:paraId="7103BAC4" w14:textId="77777777" w:rsidTr="005B1547">
        <w:tc>
          <w:tcPr>
            <w:tcW w:w="3959" w:type="dxa"/>
            <w:hideMark/>
          </w:tcPr>
          <w:p w14:paraId="60FC947F" w14:textId="77777777" w:rsidR="005B1547" w:rsidRDefault="005B154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54D9C359" w14:textId="77777777" w:rsidR="005B1547" w:rsidRDefault="005B154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412806CC" w14:textId="77777777" w:rsidR="005B1547" w:rsidRDefault="005B154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3799954E" w14:textId="77777777" w:rsidR="005B1547" w:rsidRDefault="005B154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1A0198F8" w14:textId="77777777" w:rsidR="005B1547" w:rsidRDefault="005B154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14:paraId="4A562E72" w14:textId="77777777" w:rsidR="005B1547" w:rsidRDefault="005B1547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6740A8C6" w14:textId="77777777" w:rsidR="005B1547" w:rsidRDefault="005B154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36979A35" w14:textId="77777777" w:rsidR="005B1547" w:rsidRDefault="005B1547" w:rsidP="005B154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C47FD" w14:paraId="52B1D394" w14:textId="77777777" w:rsidTr="005B1547">
        <w:tc>
          <w:tcPr>
            <w:tcW w:w="3959" w:type="dxa"/>
            <w:hideMark/>
          </w:tcPr>
          <w:p w14:paraId="3720F767" w14:textId="77777777" w:rsidR="005C47FD" w:rsidRDefault="005C47FD" w:rsidP="005C47F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170" w:type="dxa"/>
          </w:tcPr>
          <w:p w14:paraId="06BFEA30" w14:textId="4CBC3135" w:rsidR="005C47FD" w:rsidRDefault="005C47FD" w:rsidP="005C47FD">
            <w:pPr>
              <w:tabs>
                <w:tab w:val="decimal" w:pos="950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47FD">
              <w:rPr>
                <w:rFonts w:ascii="Angsana New" w:hAnsi="Angsana New"/>
                <w:sz w:val="30"/>
                <w:szCs w:val="30"/>
                <w:lang w:val="en-US"/>
              </w:rPr>
              <w:t>918</w:t>
            </w:r>
          </w:p>
        </w:tc>
        <w:tc>
          <w:tcPr>
            <w:tcW w:w="236" w:type="dxa"/>
          </w:tcPr>
          <w:p w14:paraId="0B87D6A8" w14:textId="77777777" w:rsidR="005C47FD" w:rsidRDefault="005C47FD" w:rsidP="005C47FD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hideMark/>
          </w:tcPr>
          <w:p w14:paraId="7542ACBE" w14:textId="5B0F4ED3" w:rsidR="005C47FD" w:rsidRDefault="005C47FD" w:rsidP="005C47F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1,357</w:t>
            </w:r>
          </w:p>
        </w:tc>
        <w:tc>
          <w:tcPr>
            <w:tcW w:w="260" w:type="dxa"/>
          </w:tcPr>
          <w:p w14:paraId="19E9DA54" w14:textId="77777777" w:rsidR="005C47FD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14:paraId="3B69922C" w14:textId="5E13ADB5" w:rsidR="005C47FD" w:rsidRDefault="005C47FD" w:rsidP="005C47FD">
            <w:pPr>
              <w:tabs>
                <w:tab w:val="decimal" w:pos="870"/>
              </w:tabs>
              <w:spacing w:line="240" w:lineRule="atLeast"/>
              <w:ind w:left="-10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47FD">
              <w:rPr>
                <w:rFonts w:ascii="Angsana New" w:hAnsi="Angsana New"/>
                <w:sz w:val="30"/>
                <w:szCs w:val="30"/>
                <w:lang w:val="en-US"/>
              </w:rPr>
              <w:t>918</w:t>
            </w:r>
          </w:p>
        </w:tc>
        <w:tc>
          <w:tcPr>
            <w:tcW w:w="245" w:type="dxa"/>
          </w:tcPr>
          <w:p w14:paraId="5C196AAA" w14:textId="77777777" w:rsidR="005C47FD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hideMark/>
          </w:tcPr>
          <w:p w14:paraId="561DDCF0" w14:textId="718C9E39" w:rsidR="005C47FD" w:rsidRDefault="005C47FD" w:rsidP="005C47F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1,357</w:t>
            </w:r>
          </w:p>
        </w:tc>
      </w:tr>
      <w:tr w:rsidR="005C47FD" w14:paraId="3F6C9282" w14:textId="77777777" w:rsidTr="005B1547">
        <w:tc>
          <w:tcPr>
            <w:tcW w:w="3959" w:type="dxa"/>
            <w:hideMark/>
          </w:tcPr>
          <w:p w14:paraId="527F1E8E" w14:textId="77777777" w:rsidR="005C47FD" w:rsidRDefault="005C47FD" w:rsidP="005C47F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170" w:type="dxa"/>
          </w:tcPr>
          <w:p w14:paraId="71C416DC" w14:textId="0A52C78E" w:rsidR="005C47FD" w:rsidRPr="005C47FD" w:rsidRDefault="005C47FD" w:rsidP="005C47FD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ADD7A2" w14:textId="77777777" w:rsidR="005C47FD" w:rsidRDefault="005C47FD" w:rsidP="005C47F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hideMark/>
          </w:tcPr>
          <w:p w14:paraId="4A360FEF" w14:textId="1D4788C3" w:rsidR="005C47FD" w:rsidRDefault="005C47FD" w:rsidP="005C47F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</w:p>
        </w:tc>
        <w:tc>
          <w:tcPr>
            <w:tcW w:w="260" w:type="dxa"/>
          </w:tcPr>
          <w:p w14:paraId="170E1280" w14:textId="77777777" w:rsidR="005C47FD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14:paraId="11E887B4" w14:textId="33FBDEE2" w:rsidR="005C47FD" w:rsidRDefault="005C47FD" w:rsidP="005C47FD">
            <w:pPr>
              <w:spacing w:line="240" w:lineRule="atLeast"/>
              <w:ind w:left="-10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47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20AAB7A5" w14:textId="77777777" w:rsidR="005C47FD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hideMark/>
          </w:tcPr>
          <w:p w14:paraId="5053F1B5" w14:textId="2E560237" w:rsidR="005C47FD" w:rsidRDefault="005C47FD" w:rsidP="005C47F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</w:p>
        </w:tc>
      </w:tr>
      <w:tr w:rsidR="005C47FD" w14:paraId="7B53FB38" w14:textId="77777777" w:rsidTr="005B1547">
        <w:tc>
          <w:tcPr>
            <w:tcW w:w="3959" w:type="dxa"/>
            <w:hideMark/>
          </w:tcPr>
          <w:p w14:paraId="433D5254" w14:textId="77777777" w:rsidR="005C47FD" w:rsidRDefault="005C47FD" w:rsidP="005C47F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</w:tcPr>
          <w:p w14:paraId="228C36D6" w14:textId="24BE5174" w:rsidR="005C47FD" w:rsidRDefault="005C47FD" w:rsidP="005C47FD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8206CCE" w14:textId="77777777" w:rsidR="005C47FD" w:rsidRDefault="005C47FD" w:rsidP="005C47F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hideMark/>
          </w:tcPr>
          <w:p w14:paraId="0EFB1C77" w14:textId="77777777" w:rsidR="005C47FD" w:rsidRDefault="005C47FD" w:rsidP="005C47F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0" w:type="dxa"/>
          </w:tcPr>
          <w:p w14:paraId="527FBDFF" w14:textId="77777777" w:rsidR="005C47FD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14:paraId="09A8C565" w14:textId="60A24DAE" w:rsidR="005C47FD" w:rsidRDefault="005C47FD" w:rsidP="005C47FD">
            <w:pPr>
              <w:spacing w:line="240" w:lineRule="atLeast"/>
              <w:ind w:left="-10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2AA95A6E" w14:textId="77777777" w:rsidR="005C47FD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hideMark/>
          </w:tcPr>
          <w:p w14:paraId="3DFF0447" w14:textId="77777777" w:rsidR="005C47FD" w:rsidRDefault="005C47FD" w:rsidP="005C47F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5C47FD" w14:paraId="6F0F1779" w14:textId="77777777" w:rsidTr="005B1547">
        <w:tc>
          <w:tcPr>
            <w:tcW w:w="3959" w:type="dxa"/>
            <w:hideMark/>
          </w:tcPr>
          <w:p w14:paraId="5FD994F8" w14:textId="77777777" w:rsidR="005C47FD" w:rsidRDefault="005C47FD" w:rsidP="005C47F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 (มหาชน)</w:t>
            </w:r>
          </w:p>
        </w:tc>
        <w:tc>
          <w:tcPr>
            <w:tcW w:w="1170" w:type="dxa"/>
          </w:tcPr>
          <w:p w14:paraId="3934D13A" w14:textId="38B23ED1" w:rsidR="005C47FD" w:rsidRDefault="005C47FD" w:rsidP="005C47FD">
            <w:pPr>
              <w:tabs>
                <w:tab w:val="decimal" w:pos="950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</w:p>
        </w:tc>
        <w:tc>
          <w:tcPr>
            <w:tcW w:w="236" w:type="dxa"/>
          </w:tcPr>
          <w:p w14:paraId="3A4B5D76" w14:textId="77777777" w:rsidR="005C47FD" w:rsidRDefault="005C47FD" w:rsidP="005C47F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hideMark/>
          </w:tcPr>
          <w:p w14:paraId="784D44F7" w14:textId="04C5ED92" w:rsidR="005C47FD" w:rsidRDefault="005C47FD" w:rsidP="005C47F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504</w:t>
            </w:r>
          </w:p>
        </w:tc>
        <w:tc>
          <w:tcPr>
            <w:tcW w:w="260" w:type="dxa"/>
          </w:tcPr>
          <w:p w14:paraId="475BB469" w14:textId="77777777" w:rsidR="005C47FD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14:paraId="24250394" w14:textId="4D8AF449" w:rsidR="005C47FD" w:rsidRDefault="005C47FD" w:rsidP="005C47FD">
            <w:pPr>
              <w:tabs>
                <w:tab w:val="decimal" w:pos="870"/>
              </w:tabs>
              <w:spacing w:line="240" w:lineRule="atLeast"/>
              <w:ind w:left="-10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</w:p>
        </w:tc>
        <w:tc>
          <w:tcPr>
            <w:tcW w:w="245" w:type="dxa"/>
          </w:tcPr>
          <w:p w14:paraId="3B06F9AA" w14:textId="77777777" w:rsidR="005C47FD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hideMark/>
          </w:tcPr>
          <w:p w14:paraId="15A4D1BE" w14:textId="70FAD379" w:rsidR="005C47FD" w:rsidRDefault="005C47FD" w:rsidP="005C47F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504</w:t>
            </w:r>
          </w:p>
        </w:tc>
      </w:tr>
      <w:tr w:rsidR="005C47FD" w14:paraId="21A3BBA2" w14:textId="77777777" w:rsidTr="005B1547">
        <w:tc>
          <w:tcPr>
            <w:tcW w:w="3959" w:type="dxa"/>
            <w:hideMark/>
          </w:tcPr>
          <w:p w14:paraId="310478AA" w14:textId="77777777" w:rsidR="005C47FD" w:rsidRDefault="005C47FD" w:rsidP="005C47F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70" w:type="dxa"/>
          </w:tcPr>
          <w:p w14:paraId="1395E767" w14:textId="2920B8BC" w:rsidR="005C47FD" w:rsidRDefault="005C47FD" w:rsidP="005C47FD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8DB257E" w14:textId="77777777" w:rsidR="005C47FD" w:rsidRDefault="005C47FD" w:rsidP="005C47F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hideMark/>
          </w:tcPr>
          <w:p w14:paraId="0A3A5321" w14:textId="3BD702D9" w:rsidR="005C47FD" w:rsidRDefault="005C47FD" w:rsidP="005C47F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211</w:t>
            </w:r>
          </w:p>
        </w:tc>
        <w:tc>
          <w:tcPr>
            <w:tcW w:w="260" w:type="dxa"/>
          </w:tcPr>
          <w:p w14:paraId="7A93D24E" w14:textId="77777777" w:rsidR="005C47FD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14:paraId="13F7F8D1" w14:textId="66CA79D2" w:rsidR="005C47FD" w:rsidRDefault="005C47FD" w:rsidP="005C47FD">
            <w:pPr>
              <w:spacing w:line="240" w:lineRule="atLeast"/>
              <w:ind w:left="-10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2B1134C8" w14:textId="77777777" w:rsidR="005C47FD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hideMark/>
          </w:tcPr>
          <w:p w14:paraId="4E22A1BD" w14:textId="214183E4" w:rsidR="005C47FD" w:rsidRDefault="005C47FD" w:rsidP="005C47F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211</w:t>
            </w:r>
          </w:p>
        </w:tc>
      </w:tr>
      <w:tr w:rsidR="005C47FD" w14:paraId="15F3633A" w14:textId="77777777" w:rsidTr="005B1547">
        <w:tc>
          <w:tcPr>
            <w:tcW w:w="3959" w:type="dxa"/>
            <w:vAlign w:val="bottom"/>
            <w:hideMark/>
          </w:tcPr>
          <w:p w14:paraId="216205E1" w14:textId="77777777" w:rsidR="005C47FD" w:rsidRDefault="005C47FD" w:rsidP="005C47F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8883BEA" w14:textId="67E6B6D8" w:rsidR="005C47FD" w:rsidRPr="005C47FD" w:rsidRDefault="005C47FD" w:rsidP="005C47FD">
            <w:pPr>
              <w:tabs>
                <w:tab w:val="decimal" w:pos="950"/>
              </w:tabs>
              <w:spacing w:line="240" w:lineRule="atLeast"/>
              <w:ind w:left="-110"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C47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51,37</w:t>
            </w:r>
            <w:r w:rsidR="00962E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2D6F5C2C" w14:textId="77777777" w:rsidR="005C47FD" w:rsidRDefault="005C47FD" w:rsidP="005C47F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42FC77F" w14:textId="12142529" w:rsidR="005C47FD" w:rsidRDefault="005C47FD" w:rsidP="005C47F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66,227</w:t>
            </w:r>
          </w:p>
        </w:tc>
        <w:tc>
          <w:tcPr>
            <w:tcW w:w="260" w:type="dxa"/>
          </w:tcPr>
          <w:p w14:paraId="58051FDD" w14:textId="77777777" w:rsidR="005C47FD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7A43B20" w14:textId="4DE6E098" w:rsidR="005C47FD" w:rsidRPr="005C47FD" w:rsidRDefault="005C47FD" w:rsidP="005C47FD">
            <w:pPr>
              <w:tabs>
                <w:tab w:val="decimal" w:pos="870"/>
              </w:tabs>
              <w:spacing w:line="240" w:lineRule="atLeast"/>
              <w:ind w:left="-10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C47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51,344</w:t>
            </w:r>
          </w:p>
        </w:tc>
        <w:tc>
          <w:tcPr>
            <w:tcW w:w="245" w:type="dxa"/>
          </w:tcPr>
          <w:p w14:paraId="527D0C4C" w14:textId="77777777" w:rsidR="005C47FD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24D9900" w14:textId="55051B1C" w:rsidR="005C47FD" w:rsidRDefault="005C47FD" w:rsidP="005C47F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66,197</w:t>
            </w:r>
          </w:p>
        </w:tc>
      </w:tr>
    </w:tbl>
    <w:p w14:paraId="17E82465" w14:textId="3FC8EAFE" w:rsidR="005B1547" w:rsidRPr="005C47FD" w:rsidRDefault="005B1547" w:rsidP="005B1547">
      <w:pPr>
        <w:pStyle w:val="Bo-Blankline"/>
        <w:ind w:left="0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7D1840" w:rsidRPr="000E72B7" w14:paraId="0F3EBA5E" w14:textId="77777777" w:rsidTr="00D64CE9">
        <w:tc>
          <w:tcPr>
            <w:tcW w:w="4050" w:type="dxa"/>
          </w:tcPr>
          <w:p w14:paraId="6D2F3D27" w14:textId="77777777" w:rsidR="007D1840" w:rsidRPr="000E72B7" w:rsidRDefault="007D1840" w:rsidP="00D64CE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2430" w:type="dxa"/>
            <w:gridSpan w:val="3"/>
          </w:tcPr>
          <w:p w14:paraId="4849E3C6" w14:textId="77777777" w:rsidR="007D1840" w:rsidRPr="000E72B7" w:rsidRDefault="007D1840" w:rsidP="00D64CE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5B3FE44" w14:textId="77777777" w:rsidR="007D1840" w:rsidRPr="000E72B7" w:rsidRDefault="007D1840" w:rsidP="00D64CE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52E60A6" w14:textId="77777777" w:rsidR="007D1840" w:rsidRPr="000E72B7" w:rsidRDefault="007D1840" w:rsidP="00D64CE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2DE6" w:rsidRPr="000E72B7" w14:paraId="4F96BA93" w14:textId="77777777" w:rsidTr="00D64CE9">
        <w:tc>
          <w:tcPr>
            <w:tcW w:w="4050" w:type="dxa"/>
          </w:tcPr>
          <w:p w14:paraId="62A6DC94" w14:textId="581B54C3" w:rsidR="00B42DE6" w:rsidRPr="000E72B7" w:rsidRDefault="00B42DE6" w:rsidP="00B42DE6">
            <w:pPr>
              <w:spacing w:line="240" w:lineRule="auto"/>
              <w:ind w:left="160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ภายใน</w:t>
            </w: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หนึ่ง</w:t>
            </w: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1080" w:type="dxa"/>
          </w:tcPr>
          <w:p w14:paraId="366911E0" w14:textId="782FEBB2" w:rsidR="00B42DE6" w:rsidRPr="006145CD" w:rsidRDefault="00B42DE6" w:rsidP="00B42DE6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77DF9EBB" w14:textId="77777777" w:rsidR="00B42DE6" w:rsidRPr="000E72B7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D95C66" w14:textId="61720DF6" w:rsidR="00B42DE6" w:rsidRPr="006145CD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5BAA79F" w14:textId="77777777" w:rsidR="00B42DE6" w:rsidRPr="000E72B7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BD4E31" w14:textId="6F8E91C6" w:rsidR="00B42DE6" w:rsidRPr="006145CD" w:rsidRDefault="00B42DE6" w:rsidP="00B42DE6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6D6D4F97" w14:textId="77777777" w:rsidR="00B42DE6" w:rsidRPr="000E72B7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9350FD" w14:textId="4B7B38FD" w:rsidR="00B42DE6" w:rsidRPr="006145CD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42DE6" w:rsidRPr="000E72B7" w14:paraId="5F812DF2" w14:textId="77777777" w:rsidTr="00D64CE9">
        <w:tc>
          <w:tcPr>
            <w:tcW w:w="4050" w:type="dxa"/>
          </w:tcPr>
          <w:p w14:paraId="74805793" w14:textId="10E4211F" w:rsidR="00B42DE6" w:rsidRPr="000E72B7" w:rsidRDefault="00B42DE6" w:rsidP="00B42DE6">
            <w:pPr>
              <w:spacing w:line="240" w:lineRule="auto"/>
              <w:ind w:left="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AACA1C7" w14:textId="08DFEF38" w:rsidR="00B42DE6" w:rsidRPr="000E72B7" w:rsidRDefault="00B42DE6" w:rsidP="00B42DE6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BC74767" w14:textId="77777777" w:rsidR="00B42DE6" w:rsidRPr="000E72B7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0B1ADA" w14:textId="31347890" w:rsidR="00B42DE6" w:rsidRPr="000E72B7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4011EE45" w14:textId="77777777" w:rsidR="00B42DE6" w:rsidRPr="000E72B7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EE9513" w14:textId="78FAE01D" w:rsidR="00B42DE6" w:rsidRPr="000E72B7" w:rsidRDefault="00B42DE6" w:rsidP="00B42DE6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7DD9C2BB" w14:textId="77777777" w:rsidR="00B42DE6" w:rsidRPr="000E72B7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106F0E" w14:textId="5716C575" w:rsidR="00B42DE6" w:rsidRPr="000E72B7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B42DE6" w:rsidRPr="000E72B7" w14:paraId="5147806B" w14:textId="77777777" w:rsidTr="00D64CE9">
        <w:tc>
          <w:tcPr>
            <w:tcW w:w="4050" w:type="dxa"/>
          </w:tcPr>
          <w:p w14:paraId="79CC9027" w14:textId="77777777" w:rsidR="00B42DE6" w:rsidRPr="000E72B7" w:rsidRDefault="00B42DE6" w:rsidP="00B42DE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37C30FF2" w14:textId="77777777" w:rsidR="00B42DE6" w:rsidRPr="000E72B7" w:rsidRDefault="00B42DE6" w:rsidP="00B42DE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C47FD" w:rsidRPr="000E72B7" w14:paraId="14E73B18" w14:textId="77777777" w:rsidTr="00D64CE9">
        <w:tc>
          <w:tcPr>
            <w:tcW w:w="4050" w:type="dxa"/>
          </w:tcPr>
          <w:p w14:paraId="3F1669FB" w14:textId="77777777" w:rsidR="005C47FD" w:rsidRPr="000E72B7" w:rsidRDefault="005C47FD" w:rsidP="005C47F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59EC853E" w14:textId="7D2EDA25" w:rsidR="005C47FD" w:rsidRPr="000E72B7" w:rsidRDefault="005C47FD" w:rsidP="005C47F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3,686</w:t>
            </w:r>
          </w:p>
        </w:tc>
        <w:tc>
          <w:tcPr>
            <w:tcW w:w="270" w:type="dxa"/>
            <w:shd w:val="clear" w:color="auto" w:fill="auto"/>
          </w:tcPr>
          <w:p w14:paraId="61C08B2A" w14:textId="77777777" w:rsidR="005C47FD" w:rsidRPr="000E72B7" w:rsidRDefault="005C47FD" w:rsidP="005C47F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A7BCD3" w14:textId="1F54AFE0" w:rsidR="005C47FD" w:rsidRPr="000E72B7" w:rsidRDefault="005C47FD" w:rsidP="005C47FD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3,639</w:t>
            </w:r>
          </w:p>
        </w:tc>
        <w:tc>
          <w:tcPr>
            <w:tcW w:w="270" w:type="dxa"/>
            <w:shd w:val="clear" w:color="auto" w:fill="auto"/>
          </w:tcPr>
          <w:p w14:paraId="6803BA13" w14:textId="77777777" w:rsidR="005C47FD" w:rsidRPr="000E72B7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06596B" w14:textId="3307B981" w:rsidR="005C47FD" w:rsidRPr="000E72B7" w:rsidRDefault="005C47FD" w:rsidP="005C47F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3,686</w:t>
            </w:r>
          </w:p>
        </w:tc>
        <w:tc>
          <w:tcPr>
            <w:tcW w:w="270" w:type="dxa"/>
          </w:tcPr>
          <w:p w14:paraId="78A15B00" w14:textId="77777777" w:rsidR="005C47FD" w:rsidRPr="000E72B7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2CF606" w14:textId="6B94D689" w:rsidR="005C47FD" w:rsidRPr="000E72B7" w:rsidRDefault="005C47FD" w:rsidP="005C47FD">
            <w:pPr>
              <w:tabs>
                <w:tab w:val="decimal" w:pos="860"/>
              </w:tabs>
              <w:spacing w:line="240" w:lineRule="auto"/>
              <w:ind w:left="-160" w:right="-115" w:firstLine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3,639</w:t>
            </w:r>
          </w:p>
        </w:tc>
      </w:tr>
      <w:tr w:rsidR="005C47FD" w:rsidRPr="000056FC" w14:paraId="5712740F" w14:textId="77777777" w:rsidTr="00D64CE9">
        <w:tc>
          <w:tcPr>
            <w:tcW w:w="4050" w:type="dxa"/>
          </w:tcPr>
          <w:p w14:paraId="05D2C550" w14:textId="77777777" w:rsidR="005C47FD" w:rsidRPr="000E72B7" w:rsidRDefault="005C47FD" w:rsidP="005C47F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1E84D62" w14:textId="77777777" w:rsidR="005C47FD" w:rsidRPr="000E72B7" w:rsidRDefault="005C47FD" w:rsidP="005C47F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7ED485F" w14:textId="77777777" w:rsidR="005C47FD" w:rsidRPr="000E72B7" w:rsidRDefault="005C47FD" w:rsidP="005C47F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4FE3EF3" w14:textId="77777777" w:rsidR="005C47FD" w:rsidRPr="000E72B7" w:rsidRDefault="005C47FD" w:rsidP="005C47FD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C1EA56" w14:textId="77777777" w:rsidR="005C47FD" w:rsidRPr="000E72B7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47BB0A" w14:textId="77777777" w:rsidR="005C47FD" w:rsidRPr="000E72B7" w:rsidRDefault="005C47FD" w:rsidP="005C47F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4DF2149" w14:textId="77777777" w:rsidR="005C47FD" w:rsidRPr="000056FC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0CBF44" w14:textId="77777777" w:rsidR="005C47FD" w:rsidRPr="000056FC" w:rsidRDefault="005C47FD" w:rsidP="005C47FD">
            <w:pPr>
              <w:tabs>
                <w:tab w:val="decimal" w:pos="600"/>
                <w:tab w:val="decimal" w:pos="860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C47FD" w:rsidRPr="000E72B7" w14:paraId="49F722D0" w14:textId="77777777" w:rsidTr="00D64CE9">
        <w:tc>
          <w:tcPr>
            <w:tcW w:w="4050" w:type="dxa"/>
          </w:tcPr>
          <w:p w14:paraId="79FB5410" w14:textId="77777777" w:rsidR="005C47FD" w:rsidRPr="000E72B7" w:rsidRDefault="005C47FD" w:rsidP="005C47F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D4EA3E" w14:textId="14FDF971" w:rsidR="005C47FD" w:rsidRPr="000E72B7" w:rsidRDefault="005C47FD" w:rsidP="005C47F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1,493</w:t>
            </w:r>
          </w:p>
        </w:tc>
        <w:tc>
          <w:tcPr>
            <w:tcW w:w="270" w:type="dxa"/>
            <w:shd w:val="clear" w:color="auto" w:fill="auto"/>
          </w:tcPr>
          <w:p w14:paraId="382B0CE3" w14:textId="77777777" w:rsidR="005C47FD" w:rsidRPr="000E72B7" w:rsidRDefault="005C47FD" w:rsidP="005C47FD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9A3B6D" w14:textId="0DDABD49" w:rsidR="005C47FD" w:rsidRPr="000E72B7" w:rsidRDefault="005C47FD" w:rsidP="005C47FD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1,485</w:t>
            </w:r>
          </w:p>
        </w:tc>
        <w:tc>
          <w:tcPr>
            <w:tcW w:w="270" w:type="dxa"/>
            <w:shd w:val="clear" w:color="auto" w:fill="auto"/>
          </w:tcPr>
          <w:p w14:paraId="45E6B211" w14:textId="77777777" w:rsidR="005C47FD" w:rsidRPr="000E72B7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A1E7A" w14:textId="4A645457" w:rsidR="005C47FD" w:rsidRPr="000E72B7" w:rsidRDefault="005C47FD" w:rsidP="005C47F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1,493</w:t>
            </w:r>
          </w:p>
        </w:tc>
        <w:tc>
          <w:tcPr>
            <w:tcW w:w="270" w:type="dxa"/>
          </w:tcPr>
          <w:p w14:paraId="3C80022A" w14:textId="77777777" w:rsidR="005C47FD" w:rsidRPr="000E72B7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DFE8EA" w14:textId="74107587" w:rsidR="005C47FD" w:rsidRPr="000E72B7" w:rsidRDefault="005C47FD" w:rsidP="005C47FD">
            <w:pPr>
              <w:tabs>
                <w:tab w:val="decimal" w:pos="860"/>
              </w:tabs>
              <w:spacing w:line="240" w:lineRule="auto"/>
              <w:ind w:left="-160" w:right="-115" w:firstLine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1,485</w:t>
            </w:r>
          </w:p>
        </w:tc>
      </w:tr>
      <w:tr w:rsidR="005C47FD" w:rsidRPr="000E72B7" w14:paraId="3B5912E5" w14:textId="77777777" w:rsidTr="00D64CE9">
        <w:tc>
          <w:tcPr>
            <w:tcW w:w="4050" w:type="dxa"/>
          </w:tcPr>
          <w:p w14:paraId="28FF5C2E" w14:textId="77777777" w:rsidR="005C47FD" w:rsidRPr="000E72B7" w:rsidRDefault="005C47FD" w:rsidP="005C47F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8029A6" w14:textId="63B33804" w:rsidR="005C47FD" w:rsidRPr="000E72B7" w:rsidRDefault="005C47FD" w:rsidP="005C47F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382</w:t>
            </w:r>
          </w:p>
        </w:tc>
        <w:tc>
          <w:tcPr>
            <w:tcW w:w="270" w:type="dxa"/>
            <w:shd w:val="clear" w:color="auto" w:fill="auto"/>
          </w:tcPr>
          <w:p w14:paraId="3ACAB672" w14:textId="77777777" w:rsidR="005C47FD" w:rsidRPr="000E72B7" w:rsidRDefault="005C47FD" w:rsidP="005C47FD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C617E5" w14:textId="5822AEB6" w:rsidR="005C47FD" w:rsidRPr="000E72B7" w:rsidRDefault="005C47FD" w:rsidP="005C47FD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378</w:t>
            </w:r>
          </w:p>
        </w:tc>
        <w:tc>
          <w:tcPr>
            <w:tcW w:w="270" w:type="dxa"/>
            <w:shd w:val="clear" w:color="auto" w:fill="auto"/>
          </w:tcPr>
          <w:p w14:paraId="038F75ED" w14:textId="77777777" w:rsidR="005C47FD" w:rsidRPr="000E72B7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BAE62" w14:textId="06047C94" w:rsidR="005C47FD" w:rsidRPr="000E72B7" w:rsidRDefault="005C47FD" w:rsidP="005C47F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382</w:t>
            </w:r>
          </w:p>
        </w:tc>
        <w:tc>
          <w:tcPr>
            <w:tcW w:w="270" w:type="dxa"/>
          </w:tcPr>
          <w:p w14:paraId="224DC2AA" w14:textId="77777777" w:rsidR="005C47FD" w:rsidRPr="000E72B7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31BE2A" w14:textId="77CFE7B4" w:rsidR="005C47FD" w:rsidRPr="000E72B7" w:rsidRDefault="005C47FD" w:rsidP="005C47FD">
            <w:pPr>
              <w:tabs>
                <w:tab w:val="decimal" w:pos="860"/>
              </w:tabs>
              <w:spacing w:line="240" w:lineRule="auto"/>
              <w:ind w:left="-160" w:right="-115" w:firstLine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378</w:t>
            </w:r>
          </w:p>
        </w:tc>
      </w:tr>
      <w:tr w:rsidR="005C47FD" w:rsidRPr="000E72B7" w14:paraId="19C21A33" w14:textId="77777777" w:rsidTr="00D64CE9">
        <w:tc>
          <w:tcPr>
            <w:tcW w:w="4050" w:type="dxa"/>
          </w:tcPr>
          <w:p w14:paraId="6336B986" w14:textId="77777777" w:rsidR="005C47FD" w:rsidRPr="000E72B7" w:rsidRDefault="005C47FD" w:rsidP="005C47F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783DD2" w14:textId="64FF791A" w:rsidR="005C47FD" w:rsidRPr="000E72B7" w:rsidRDefault="005C47FD" w:rsidP="005C47F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1,139</w:t>
            </w:r>
          </w:p>
        </w:tc>
        <w:tc>
          <w:tcPr>
            <w:tcW w:w="270" w:type="dxa"/>
            <w:shd w:val="clear" w:color="auto" w:fill="auto"/>
          </w:tcPr>
          <w:p w14:paraId="30E86999" w14:textId="77777777" w:rsidR="005C47FD" w:rsidRPr="000E72B7" w:rsidRDefault="005C47FD" w:rsidP="005C47F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27D0EC" w14:textId="0D574672" w:rsidR="005C47FD" w:rsidRPr="000E72B7" w:rsidRDefault="005C47FD" w:rsidP="005C47FD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1,128</w:t>
            </w:r>
          </w:p>
        </w:tc>
        <w:tc>
          <w:tcPr>
            <w:tcW w:w="270" w:type="dxa"/>
            <w:shd w:val="clear" w:color="auto" w:fill="auto"/>
          </w:tcPr>
          <w:p w14:paraId="1586CC5F" w14:textId="77777777" w:rsidR="005C47FD" w:rsidRPr="000E72B7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B1BCB" w14:textId="752BED9D" w:rsidR="005C47FD" w:rsidRPr="000E72B7" w:rsidRDefault="005C47FD" w:rsidP="005C47F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1,139</w:t>
            </w:r>
          </w:p>
        </w:tc>
        <w:tc>
          <w:tcPr>
            <w:tcW w:w="270" w:type="dxa"/>
          </w:tcPr>
          <w:p w14:paraId="15463F4C" w14:textId="77777777" w:rsidR="005C47FD" w:rsidRPr="000E72B7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F70686" w14:textId="4C58BBBA" w:rsidR="005C47FD" w:rsidRPr="000E72B7" w:rsidRDefault="005C47FD" w:rsidP="005C47FD">
            <w:pPr>
              <w:tabs>
                <w:tab w:val="decimal" w:pos="860"/>
              </w:tabs>
              <w:spacing w:line="240" w:lineRule="auto"/>
              <w:ind w:left="-160" w:right="-115" w:firstLine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1,128</w:t>
            </w:r>
          </w:p>
        </w:tc>
      </w:tr>
      <w:tr w:rsidR="005C47FD" w:rsidRPr="000E72B7" w14:paraId="65AE76E1" w14:textId="77777777" w:rsidTr="00D64CE9">
        <w:tc>
          <w:tcPr>
            <w:tcW w:w="4050" w:type="dxa"/>
          </w:tcPr>
          <w:p w14:paraId="4673CFFF" w14:textId="77777777" w:rsidR="005C47FD" w:rsidRPr="000E72B7" w:rsidRDefault="005C47FD" w:rsidP="005C47F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FF4FB0" w14:textId="49CDEB50" w:rsidR="005C47FD" w:rsidRPr="000E72B7" w:rsidRDefault="005C47FD" w:rsidP="005C47F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1,139</w:t>
            </w:r>
          </w:p>
        </w:tc>
        <w:tc>
          <w:tcPr>
            <w:tcW w:w="270" w:type="dxa"/>
            <w:shd w:val="clear" w:color="auto" w:fill="auto"/>
          </w:tcPr>
          <w:p w14:paraId="54A0FBE9" w14:textId="77777777" w:rsidR="005C47FD" w:rsidRPr="000E72B7" w:rsidRDefault="005C47FD" w:rsidP="005C47F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ED05D7" w14:textId="04A22675" w:rsidR="005C47FD" w:rsidRPr="000E72B7" w:rsidRDefault="005C47FD" w:rsidP="005C47FD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1,128</w:t>
            </w:r>
          </w:p>
        </w:tc>
        <w:tc>
          <w:tcPr>
            <w:tcW w:w="270" w:type="dxa"/>
            <w:shd w:val="clear" w:color="auto" w:fill="auto"/>
          </w:tcPr>
          <w:p w14:paraId="2605EE09" w14:textId="77777777" w:rsidR="005C47FD" w:rsidRPr="000E72B7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99C72" w14:textId="3147948D" w:rsidR="005C47FD" w:rsidRPr="000E72B7" w:rsidRDefault="005C47FD" w:rsidP="005C47F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1,139</w:t>
            </w:r>
          </w:p>
        </w:tc>
        <w:tc>
          <w:tcPr>
            <w:tcW w:w="270" w:type="dxa"/>
          </w:tcPr>
          <w:p w14:paraId="56439EB3" w14:textId="77777777" w:rsidR="005C47FD" w:rsidRPr="000E72B7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2C1855" w14:textId="7DDB0D05" w:rsidR="005C47FD" w:rsidRPr="000E72B7" w:rsidRDefault="005C47FD" w:rsidP="005C47FD">
            <w:pPr>
              <w:tabs>
                <w:tab w:val="decimal" w:pos="860"/>
              </w:tabs>
              <w:spacing w:line="240" w:lineRule="auto"/>
              <w:ind w:left="-160" w:right="-115" w:firstLine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1,128</w:t>
            </w:r>
          </w:p>
        </w:tc>
      </w:tr>
      <w:tr w:rsidR="005C47FD" w:rsidRPr="000E72B7" w14:paraId="599A8972" w14:textId="77777777" w:rsidTr="00D64CE9">
        <w:tc>
          <w:tcPr>
            <w:tcW w:w="4050" w:type="dxa"/>
          </w:tcPr>
          <w:p w14:paraId="71137545" w14:textId="77777777" w:rsidR="005C47FD" w:rsidRPr="000E72B7" w:rsidRDefault="005C47FD" w:rsidP="005C47F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86C89D" w14:textId="5EDF497F" w:rsidR="005C47FD" w:rsidRPr="000E72B7" w:rsidRDefault="005C47FD" w:rsidP="005C47F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3,417</w:t>
            </w:r>
          </w:p>
        </w:tc>
        <w:tc>
          <w:tcPr>
            <w:tcW w:w="270" w:type="dxa"/>
            <w:shd w:val="clear" w:color="auto" w:fill="auto"/>
          </w:tcPr>
          <w:p w14:paraId="57CADBEB" w14:textId="77777777" w:rsidR="005C47FD" w:rsidRPr="000E72B7" w:rsidRDefault="005C47FD" w:rsidP="005C47F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6398A5" w14:textId="273EFD7C" w:rsidR="005C47FD" w:rsidRPr="000E72B7" w:rsidRDefault="005C47FD" w:rsidP="005C47FD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3,384</w:t>
            </w:r>
          </w:p>
        </w:tc>
        <w:tc>
          <w:tcPr>
            <w:tcW w:w="270" w:type="dxa"/>
            <w:shd w:val="clear" w:color="auto" w:fill="auto"/>
          </w:tcPr>
          <w:p w14:paraId="33E3B65A" w14:textId="77777777" w:rsidR="005C47FD" w:rsidRPr="000E72B7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76E51" w14:textId="221AAA15" w:rsidR="005C47FD" w:rsidRPr="000E72B7" w:rsidRDefault="005C47FD" w:rsidP="005C47F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3,417</w:t>
            </w:r>
          </w:p>
        </w:tc>
        <w:tc>
          <w:tcPr>
            <w:tcW w:w="270" w:type="dxa"/>
          </w:tcPr>
          <w:p w14:paraId="00AFE82E" w14:textId="77777777" w:rsidR="005C47FD" w:rsidRPr="000E72B7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6ADC83" w14:textId="3450F271" w:rsidR="005C47FD" w:rsidRPr="000E72B7" w:rsidRDefault="005C47FD" w:rsidP="005C47FD">
            <w:pPr>
              <w:tabs>
                <w:tab w:val="decimal" w:pos="860"/>
              </w:tabs>
              <w:spacing w:line="240" w:lineRule="auto"/>
              <w:ind w:left="-160" w:right="-115" w:firstLine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3,384</w:t>
            </w:r>
          </w:p>
        </w:tc>
      </w:tr>
      <w:tr w:rsidR="005C47FD" w:rsidRPr="000E72B7" w14:paraId="7631E7E2" w14:textId="77777777" w:rsidTr="00D64CE9">
        <w:tc>
          <w:tcPr>
            <w:tcW w:w="4050" w:type="dxa"/>
            <w:vAlign w:val="bottom"/>
          </w:tcPr>
          <w:p w14:paraId="1897C989" w14:textId="77777777" w:rsidR="005C47FD" w:rsidRPr="000E72B7" w:rsidRDefault="005C47FD" w:rsidP="005C47F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1B4E8F" w14:textId="19B5065B" w:rsidR="005C47FD" w:rsidRPr="000056FC" w:rsidRDefault="005C47FD" w:rsidP="005C47F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11,256</w:t>
            </w:r>
          </w:p>
        </w:tc>
        <w:tc>
          <w:tcPr>
            <w:tcW w:w="270" w:type="dxa"/>
            <w:shd w:val="clear" w:color="auto" w:fill="auto"/>
          </w:tcPr>
          <w:p w14:paraId="3CA189DC" w14:textId="77777777" w:rsidR="005C47FD" w:rsidRPr="000E72B7" w:rsidRDefault="005C47FD" w:rsidP="005C47F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328275" w14:textId="30BEB895" w:rsidR="005C47FD" w:rsidRPr="000E72B7" w:rsidRDefault="005C47FD" w:rsidP="005C47FD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11,142</w:t>
            </w:r>
          </w:p>
        </w:tc>
        <w:tc>
          <w:tcPr>
            <w:tcW w:w="270" w:type="dxa"/>
            <w:shd w:val="clear" w:color="auto" w:fill="auto"/>
          </w:tcPr>
          <w:p w14:paraId="58C38B8F" w14:textId="77777777" w:rsidR="005C47FD" w:rsidRPr="000E72B7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CDCA9C" w14:textId="73FBBEB1" w:rsidR="005C47FD" w:rsidRPr="000056FC" w:rsidRDefault="005C47FD" w:rsidP="005C47F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11,256</w:t>
            </w:r>
          </w:p>
        </w:tc>
        <w:tc>
          <w:tcPr>
            <w:tcW w:w="270" w:type="dxa"/>
          </w:tcPr>
          <w:p w14:paraId="51E29E75" w14:textId="77777777" w:rsidR="005C47FD" w:rsidRPr="000E72B7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E5DBE5" w14:textId="45CBBC48" w:rsidR="005C47FD" w:rsidRPr="000E72B7" w:rsidRDefault="005C47FD" w:rsidP="005C47FD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11,142</w:t>
            </w:r>
          </w:p>
        </w:tc>
      </w:tr>
    </w:tbl>
    <w:p w14:paraId="42E03EEC" w14:textId="029B6A7B" w:rsidR="005C47FD" w:rsidRDefault="005C47FD">
      <w:pPr>
        <w:rPr>
          <w:sz w:val="20"/>
          <w:szCs w:val="20"/>
        </w:rPr>
      </w:pPr>
    </w:p>
    <w:p w14:paraId="1F50AA88" w14:textId="77777777" w:rsidR="005C47FD" w:rsidRDefault="005C47FD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62"/>
        <w:gridCol w:w="270"/>
        <w:gridCol w:w="1098"/>
        <w:gridCol w:w="270"/>
        <w:gridCol w:w="1134"/>
        <w:gridCol w:w="270"/>
        <w:gridCol w:w="1053"/>
      </w:tblGrid>
      <w:tr w:rsidR="00B42DE6" w:rsidRPr="000E72B7" w14:paraId="292AEA71" w14:textId="77777777" w:rsidTr="00B42DE6">
        <w:tc>
          <w:tcPr>
            <w:tcW w:w="4050" w:type="dxa"/>
          </w:tcPr>
          <w:p w14:paraId="7B67F27A" w14:textId="6EC62758" w:rsidR="00B42DE6" w:rsidRPr="000E72B7" w:rsidRDefault="00B42DE6" w:rsidP="00D64CE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2430" w:type="dxa"/>
            <w:gridSpan w:val="3"/>
          </w:tcPr>
          <w:p w14:paraId="5DCE3B83" w14:textId="77777777" w:rsidR="00B42DE6" w:rsidRPr="000E72B7" w:rsidRDefault="00B42DE6" w:rsidP="00D64CE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BCE00E8" w14:textId="77777777" w:rsidR="00B42DE6" w:rsidRPr="000E72B7" w:rsidRDefault="00B42DE6" w:rsidP="00D64CE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57" w:type="dxa"/>
            <w:gridSpan w:val="3"/>
          </w:tcPr>
          <w:p w14:paraId="3905A8D6" w14:textId="77777777" w:rsidR="00B42DE6" w:rsidRPr="000E72B7" w:rsidRDefault="00B42DE6" w:rsidP="00D64CE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2DE6" w:rsidRPr="000E72B7" w14:paraId="2B8796E2" w14:textId="77777777" w:rsidTr="00B42DE6">
        <w:tc>
          <w:tcPr>
            <w:tcW w:w="4050" w:type="dxa"/>
          </w:tcPr>
          <w:p w14:paraId="59DE2D56" w14:textId="77777777" w:rsidR="00B42DE6" w:rsidRPr="000E72B7" w:rsidRDefault="00B42DE6" w:rsidP="00B42DE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3B7E12C9" w14:textId="31EDBB17" w:rsidR="00B42DE6" w:rsidRPr="006145CD" w:rsidRDefault="00B42DE6" w:rsidP="00B42DE6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6EA37AFD" w14:textId="77777777" w:rsidR="00B42DE6" w:rsidRPr="000E72B7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0B2312D" w14:textId="082F2252" w:rsidR="00B42DE6" w:rsidRPr="006145CD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1F15492A" w14:textId="77777777" w:rsidR="00B42DE6" w:rsidRPr="000E72B7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EA4A47B" w14:textId="134469C6" w:rsidR="00B42DE6" w:rsidRPr="006145CD" w:rsidRDefault="00B42DE6" w:rsidP="00B42DE6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5D46BC74" w14:textId="77777777" w:rsidR="00B42DE6" w:rsidRPr="000E72B7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DB889B3" w14:textId="429A9D6F" w:rsidR="00B42DE6" w:rsidRPr="006145CD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42DE6" w:rsidRPr="000E72B7" w14:paraId="499A4D7E" w14:textId="77777777" w:rsidTr="00B42DE6">
        <w:tc>
          <w:tcPr>
            <w:tcW w:w="4050" w:type="dxa"/>
          </w:tcPr>
          <w:p w14:paraId="6E70BC93" w14:textId="77777777" w:rsidR="00B42DE6" w:rsidRPr="000E72B7" w:rsidRDefault="00B42DE6" w:rsidP="00B42DE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75FF5733" w14:textId="665D7202" w:rsidR="00B42DE6" w:rsidRPr="000E72B7" w:rsidRDefault="00B42DE6" w:rsidP="00B42DE6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FC12CD9" w14:textId="77777777" w:rsidR="00B42DE6" w:rsidRPr="000E72B7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0E25B46" w14:textId="52993CD9" w:rsidR="00B42DE6" w:rsidRPr="000E72B7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56D4491F" w14:textId="77777777" w:rsidR="00B42DE6" w:rsidRPr="000E72B7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906090C" w14:textId="779929FD" w:rsidR="00B42DE6" w:rsidRPr="000E72B7" w:rsidRDefault="00B42DE6" w:rsidP="00B42DE6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6795E294" w14:textId="77777777" w:rsidR="00B42DE6" w:rsidRPr="000E72B7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C224411" w14:textId="1A4B9A75" w:rsidR="00B42DE6" w:rsidRPr="000E72B7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B42DE6" w:rsidRPr="000E72B7" w14:paraId="0226ECC4" w14:textId="77777777" w:rsidTr="00B42DE6">
        <w:tc>
          <w:tcPr>
            <w:tcW w:w="4050" w:type="dxa"/>
          </w:tcPr>
          <w:p w14:paraId="3F9BA46E" w14:textId="77777777" w:rsidR="00B42DE6" w:rsidRPr="000E72B7" w:rsidRDefault="00B42DE6" w:rsidP="00B42DE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7" w:type="dxa"/>
            <w:gridSpan w:val="7"/>
          </w:tcPr>
          <w:p w14:paraId="50FFD8A4" w14:textId="77777777" w:rsidR="00B42DE6" w:rsidRPr="000E72B7" w:rsidRDefault="00B42DE6" w:rsidP="00B42DE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C47FD" w:rsidRPr="000E72B7" w14:paraId="1B0319F1" w14:textId="77777777" w:rsidTr="00B42DE6">
        <w:tc>
          <w:tcPr>
            <w:tcW w:w="4050" w:type="dxa"/>
          </w:tcPr>
          <w:p w14:paraId="2A55BEDF" w14:textId="77777777" w:rsidR="005C47FD" w:rsidRPr="000E72B7" w:rsidRDefault="005C47FD" w:rsidP="005C47F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62" w:type="dxa"/>
            <w:shd w:val="clear" w:color="auto" w:fill="auto"/>
          </w:tcPr>
          <w:p w14:paraId="3688362C" w14:textId="716D5900" w:rsidR="005C47FD" w:rsidRPr="000E72B7" w:rsidRDefault="005C47FD" w:rsidP="005C47FD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468,343</w:t>
            </w:r>
          </w:p>
        </w:tc>
        <w:tc>
          <w:tcPr>
            <w:tcW w:w="270" w:type="dxa"/>
            <w:shd w:val="clear" w:color="auto" w:fill="auto"/>
          </w:tcPr>
          <w:p w14:paraId="22931991" w14:textId="77777777" w:rsidR="005C47FD" w:rsidRPr="000E72B7" w:rsidRDefault="005C47FD" w:rsidP="005C47F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00489284" w14:textId="639DDA87" w:rsidR="005C47FD" w:rsidRPr="000E72B7" w:rsidRDefault="005C47FD" w:rsidP="005C47FD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464,238</w:t>
            </w:r>
          </w:p>
        </w:tc>
        <w:tc>
          <w:tcPr>
            <w:tcW w:w="270" w:type="dxa"/>
            <w:shd w:val="clear" w:color="auto" w:fill="auto"/>
          </w:tcPr>
          <w:p w14:paraId="7B298653" w14:textId="77777777" w:rsidR="005C47FD" w:rsidRPr="000E72B7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3131D16" w14:textId="4D6A34EA" w:rsidR="005C47FD" w:rsidRPr="000E72B7" w:rsidRDefault="005C47FD" w:rsidP="005C47FD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468,343</w:t>
            </w:r>
          </w:p>
        </w:tc>
        <w:tc>
          <w:tcPr>
            <w:tcW w:w="270" w:type="dxa"/>
          </w:tcPr>
          <w:p w14:paraId="0F4F8B52" w14:textId="77777777" w:rsidR="005C47FD" w:rsidRPr="000E72B7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9A0705A" w14:textId="188FFF6A" w:rsidR="005C47FD" w:rsidRPr="000E72B7" w:rsidRDefault="005C47FD" w:rsidP="005C47FD">
            <w:pPr>
              <w:tabs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464,238</w:t>
            </w:r>
          </w:p>
        </w:tc>
      </w:tr>
      <w:tr w:rsidR="005C47FD" w:rsidRPr="000E72B7" w14:paraId="5239682B" w14:textId="77777777" w:rsidTr="00B42DE6">
        <w:tc>
          <w:tcPr>
            <w:tcW w:w="4050" w:type="dxa"/>
          </w:tcPr>
          <w:p w14:paraId="61070618" w14:textId="77777777" w:rsidR="005C47FD" w:rsidRPr="000E72B7" w:rsidRDefault="005C47FD" w:rsidP="005C47F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shd w:val="clear" w:color="auto" w:fill="auto"/>
          </w:tcPr>
          <w:p w14:paraId="6581B4DD" w14:textId="77777777" w:rsidR="005C47FD" w:rsidRPr="000E72B7" w:rsidRDefault="005C47FD" w:rsidP="005C47FD">
            <w:pPr>
              <w:tabs>
                <w:tab w:val="decimal" w:pos="840"/>
                <w:tab w:val="decimal" w:pos="8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C045C93" w14:textId="77777777" w:rsidR="005C47FD" w:rsidRPr="000E72B7" w:rsidRDefault="005C47FD" w:rsidP="005C47F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0E604886" w14:textId="77777777" w:rsidR="005C47FD" w:rsidRPr="000E72B7" w:rsidRDefault="005C47FD" w:rsidP="005C47FD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ECAFD58" w14:textId="77777777" w:rsidR="005C47FD" w:rsidRPr="000E72B7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C65E970" w14:textId="77777777" w:rsidR="005C47FD" w:rsidRPr="000E72B7" w:rsidRDefault="005C47FD" w:rsidP="005C47FD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B9710A" w14:textId="77777777" w:rsidR="005C47FD" w:rsidRPr="000E72B7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1325025" w14:textId="77777777" w:rsidR="005C47FD" w:rsidRPr="000E72B7" w:rsidRDefault="005C47FD" w:rsidP="005C47FD">
            <w:pPr>
              <w:tabs>
                <w:tab w:val="decimal" w:pos="630"/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C47FD" w:rsidRPr="000E72B7" w14:paraId="6CD011F1" w14:textId="77777777" w:rsidTr="00D64CE9">
        <w:tc>
          <w:tcPr>
            <w:tcW w:w="4050" w:type="dxa"/>
          </w:tcPr>
          <w:p w14:paraId="7F5E1375" w14:textId="77777777" w:rsidR="005C47FD" w:rsidRPr="000E72B7" w:rsidRDefault="005C47FD" w:rsidP="005C47F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71D678A" w14:textId="05871023" w:rsidR="005C47FD" w:rsidRPr="000E72B7" w:rsidRDefault="005C47FD" w:rsidP="005C47FD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154,906</w:t>
            </w:r>
          </w:p>
        </w:tc>
        <w:tc>
          <w:tcPr>
            <w:tcW w:w="270" w:type="dxa"/>
            <w:shd w:val="clear" w:color="auto" w:fill="auto"/>
          </w:tcPr>
          <w:p w14:paraId="1E19F2AD" w14:textId="77777777" w:rsidR="005C47FD" w:rsidRPr="000E72B7" w:rsidRDefault="005C47FD" w:rsidP="005C47FD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47F8CA5" w14:textId="4768EE20" w:rsidR="005C47FD" w:rsidRPr="000E72B7" w:rsidRDefault="005C47FD" w:rsidP="005C47FD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153,679</w:t>
            </w:r>
          </w:p>
        </w:tc>
        <w:tc>
          <w:tcPr>
            <w:tcW w:w="270" w:type="dxa"/>
            <w:shd w:val="clear" w:color="auto" w:fill="auto"/>
          </w:tcPr>
          <w:p w14:paraId="0C437FD2" w14:textId="77777777" w:rsidR="005C47FD" w:rsidRPr="000E72B7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B41A8" w14:textId="7E7CC4A7" w:rsidR="005C47FD" w:rsidRPr="000E72B7" w:rsidRDefault="005C47FD" w:rsidP="005C47FD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154,906</w:t>
            </w:r>
          </w:p>
        </w:tc>
        <w:tc>
          <w:tcPr>
            <w:tcW w:w="270" w:type="dxa"/>
          </w:tcPr>
          <w:p w14:paraId="3D627D82" w14:textId="77777777" w:rsidR="005C47FD" w:rsidRPr="000E72B7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0675B5E7" w14:textId="0F88A4BE" w:rsidR="005C47FD" w:rsidRPr="000E72B7" w:rsidRDefault="005C47FD" w:rsidP="005C47FD">
            <w:pPr>
              <w:tabs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153,679</w:t>
            </w:r>
          </w:p>
        </w:tc>
      </w:tr>
      <w:tr w:rsidR="005C47FD" w:rsidRPr="000E72B7" w14:paraId="2DF8A35C" w14:textId="77777777" w:rsidTr="00D64CE9">
        <w:tc>
          <w:tcPr>
            <w:tcW w:w="4050" w:type="dxa"/>
          </w:tcPr>
          <w:p w14:paraId="054D3F25" w14:textId="77777777" w:rsidR="005C47FD" w:rsidRPr="000E72B7" w:rsidRDefault="005C47FD" w:rsidP="005C47F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F7C13D4" w14:textId="1A352E65" w:rsidR="005C47FD" w:rsidRPr="000E72B7" w:rsidRDefault="005C47FD" w:rsidP="005C47FD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56119E5B" w14:textId="77777777" w:rsidR="005C47FD" w:rsidRPr="000E72B7" w:rsidRDefault="005C47FD" w:rsidP="005C47FD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CF4EA16" w14:textId="2A10168D" w:rsidR="005C47FD" w:rsidRPr="000E72B7" w:rsidRDefault="005C47FD" w:rsidP="005C47FD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</w:p>
        </w:tc>
        <w:tc>
          <w:tcPr>
            <w:tcW w:w="270" w:type="dxa"/>
            <w:shd w:val="clear" w:color="auto" w:fill="auto"/>
          </w:tcPr>
          <w:p w14:paraId="5AC556CF" w14:textId="77777777" w:rsidR="005C47FD" w:rsidRPr="000E72B7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0371D" w14:textId="13913E18" w:rsidR="005C47FD" w:rsidRPr="000E72B7" w:rsidRDefault="005C47FD" w:rsidP="005C47FD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</w:tcPr>
          <w:p w14:paraId="206F2D4D" w14:textId="77777777" w:rsidR="005C47FD" w:rsidRPr="000E72B7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6429ADAD" w14:textId="071347FE" w:rsidR="005C47FD" w:rsidRPr="000E72B7" w:rsidRDefault="005C47FD" w:rsidP="005C47FD">
            <w:pPr>
              <w:tabs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</w:p>
        </w:tc>
      </w:tr>
      <w:tr w:rsidR="005C47FD" w:rsidRPr="000E72B7" w14:paraId="6CF9D0C7" w14:textId="77777777" w:rsidTr="00D64CE9">
        <w:tc>
          <w:tcPr>
            <w:tcW w:w="4050" w:type="dxa"/>
          </w:tcPr>
          <w:p w14:paraId="369FCE46" w14:textId="77777777" w:rsidR="005C47FD" w:rsidRPr="000E72B7" w:rsidRDefault="005C47FD" w:rsidP="005C47F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BB922B5" w14:textId="450B2835" w:rsidR="005C47FD" w:rsidRPr="000E72B7" w:rsidRDefault="005C47FD" w:rsidP="005C47FD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4,023</w:t>
            </w:r>
          </w:p>
        </w:tc>
        <w:tc>
          <w:tcPr>
            <w:tcW w:w="270" w:type="dxa"/>
            <w:shd w:val="clear" w:color="auto" w:fill="auto"/>
          </w:tcPr>
          <w:p w14:paraId="787533F8" w14:textId="77777777" w:rsidR="005C47FD" w:rsidRPr="000E72B7" w:rsidRDefault="005C47FD" w:rsidP="005C47F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357B677" w14:textId="4FCE2BE9" w:rsidR="005C47FD" w:rsidRPr="000E72B7" w:rsidRDefault="005C47FD" w:rsidP="005C47FD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4,312</w:t>
            </w:r>
          </w:p>
        </w:tc>
        <w:tc>
          <w:tcPr>
            <w:tcW w:w="270" w:type="dxa"/>
            <w:shd w:val="clear" w:color="auto" w:fill="auto"/>
          </w:tcPr>
          <w:p w14:paraId="16FFD95C" w14:textId="77777777" w:rsidR="005C47FD" w:rsidRPr="000E72B7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26800" w14:textId="4607E946" w:rsidR="005C47FD" w:rsidRPr="000E72B7" w:rsidRDefault="005C47FD" w:rsidP="005C47FD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4,023</w:t>
            </w:r>
          </w:p>
        </w:tc>
        <w:tc>
          <w:tcPr>
            <w:tcW w:w="270" w:type="dxa"/>
          </w:tcPr>
          <w:p w14:paraId="3E9CB013" w14:textId="77777777" w:rsidR="005C47FD" w:rsidRPr="000E72B7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1C1BAE48" w14:textId="47879404" w:rsidR="005C47FD" w:rsidRPr="000E72B7" w:rsidRDefault="005C47FD" w:rsidP="005C47FD">
            <w:pPr>
              <w:tabs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4,312</w:t>
            </w:r>
          </w:p>
        </w:tc>
      </w:tr>
      <w:tr w:rsidR="005C47FD" w:rsidRPr="000E72B7" w14:paraId="6AD8237B" w14:textId="77777777" w:rsidTr="00D64CE9">
        <w:tc>
          <w:tcPr>
            <w:tcW w:w="4050" w:type="dxa"/>
          </w:tcPr>
          <w:p w14:paraId="46CB4D37" w14:textId="77777777" w:rsidR="005C47FD" w:rsidRPr="000E72B7" w:rsidRDefault="005C47FD" w:rsidP="005C47F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05E189E" w14:textId="34CCFE26" w:rsidR="005C47FD" w:rsidRPr="000E72B7" w:rsidRDefault="005C47FD" w:rsidP="005C47FD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4,023</w:t>
            </w:r>
          </w:p>
        </w:tc>
        <w:tc>
          <w:tcPr>
            <w:tcW w:w="270" w:type="dxa"/>
            <w:shd w:val="clear" w:color="auto" w:fill="auto"/>
          </w:tcPr>
          <w:p w14:paraId="34E30C83" w14:textId="77777777" w:rsidR="005C47FD" w:rsidRPr="000E72B7" w:rsidRDefault="005C47FD" w:rsidP="005C47F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563D064" w14:textId="06B777A5" w:rsidR="005C47FD" w:rsidRPr="000E72B7" w:rsidRDefault="005C47FD" w:rsidP="005C47FD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4,312</w:t>
            </w:r>
          </w:p>
        </w:tc>
        <w:tc>
          <w:tcPr>
            <w:tcW w:w="270" w:type="dxa"/>
            <w:shd w:val="clear" w:color="auto" w:fill="auto"/>
          </w:tcPr>
          <w:p w14:paraId="613E432D" w14:textId="77777777" w:rsidR="005C47FD" w:rsidRPr="000E72B7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3EDB1" w14:textId="388CF201" w:rsidR="005C47FD" w:rsidRPr="000E72B7" w:rsidRDefault="005C47FD" w:rsidP="005C47FD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4,023</w:t>
            </w:r>
          </w:p>
        </w:tc>
        <w:tc>
          <w:tcPr>
            <w:tcW w:w="270" w:type="dxa"/>
          </w:tcPr>
          <w:p w14:paraId="27E258B3" w14:textId="77777777" w:rsidR="005C47FD" w:rsidRPr="000E72B7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317183C0" w14:textId="1E730B03" w:rsidR="005C47FD" w:rsidRPr="000E72B7" w:rsidRDefault="005C47FD" w:rsidP="005C47FD">
            <w:pPr>
              <w:tabs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4,312</w:t>
            </w:r>
          </w:p>
        </w:tc>
      </w:tr>
      <w:tr w:rsidR="005C47FD" w:rsidRPr="000E72B7" w14:paraId="60EDEA57" w14:textId="77777777" w:rsidTr="00D64CE9">
        <w:tc>
          <w:tcPr>
            <w:tcW w:w="4050" w:type="dxa"/>
          </w:tcPr>
          <w:p w14:paraId="00D61182" w14:textId="77777777" w:rsidR="005C47FD" w:rsidRPr="000E72B7" w:rsidRDefault="005C47FD" w:rsidP="005C47F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F6A6A64" w14:textId="0C177FD5" w:rsidR="005C47FD" w:rsidRPr="000E72B7" w:rsidRDefault="005C47FD" w:rsidP="005C47FD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12,069</w:t>
            </w:r>
          </w:p>
        </w:tc>
        <w:tc>
          <w:tcPr>
            <w:tcW w:w="270" w:type="dxa"/>
            <w:shd w:val="clear" w:color="auto" w:fill="auto"/>
          </w:tcPr>
          <w:p w14:paraId="208040B8" w14:textId="77777777" w:rsidR="005C47FD" w:rsidRPr="000E72B7" w:rsidRDefault="005C47FD" w:rsidP="005C47F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33F8F45" w14:textId="0771C68E" w:rsidR="005C47FD" w:rsidRPr="000E72B7" w:rsidRDefault="005C47FD" w:rsidP="005C47FD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12,936</w:t>
            </w:r>
          </w:p>
        </w:tc>
        <w:tc>
          <w:tcPr>
            <w:tcW w:w="270" w:type="dxa"/>
            <w:shd w:val="clear" w:color="auto" w:fill="auto"/>
          </w:tcPr>
          <w:p w14:paraId="68684A01" w14:textId="77777777" w:rsidR="005C47FD" w:rsidRPr="000E72B7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BFB3B" w14:textId="122CE676" w:rsidR="005C47FD" w:rsidRPr="000E72B7" w:rsidRDefault="005C47FD" w:rsidP="005C47FD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12,069</w:t>
            </w:r>
          </w:p>
        </w:tc>
        <w:tc>
          <w:tcPr>
            <w:tcW w:w="270" w:type="dxa"/>
          </w:tcPr>
          <w:p w14:paraId="0F11CB5F" w14:textId="77777777" w:rsidR="005C47FD" w:rsidRPr="000E72B7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38B3B32F" w14:textId="70CEC886" w:rsidR="005C47FD" w:rsidRPr="000E72B7" w:rsidRDefault="005C47FD" w:rsidP="005C47FD">
            <w:pPr>
              <w:tabs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12,936</w:t>
            </w:r>
          </w:p>
        </w:tc>
      </w:tr>
      <w:tr w:rsidR="005C47FD" w:rsidRPr="000E72B7" w14:paraId="01E3B01B" w14:textId="77777777" w:rsidTr="00B42DE6">
        <w:tc>
          <w:tcPr>
            <w:tcW w:w="4050" w:type="dxa"/>
            <w:vAlign w:val="bottom"/>
          </w:tcPr>
          <w:p w14:paraId="2243E466" w14:textId="77777777" w:rsidR="005C47FD" w:rsidRPr="000E72B7" w:rsidRDefault="005C47FD" w:rsidP="005C47F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9DD9E6" w14:textId="06FE74E4" w:rsidR="005C47FD" w:rsidRPr="00097199" w:rsidRDefault="005C47FD" w:rsidP="005C47FD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643,429</w:t>
            </w:r>
          </w:p>
        </w:tc>
        <w:tc>
          <w:tcPr>
            <w:tcW w:w="270" w:type="dxa"/>
            <w:shd w:val="clear" w:color="auto" w:fill="auto"/>
          </w:tcPr>
          <w:p w14:paraId="3FBD12EA" w14:textId="77777777" w:rsidR="005C47FD" w:rsidRPr="000E72B7" w:rsidRDefault="005C47FD" w:rsidP="005C47F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8B63FD" w14:textId="15006768" w:rsidR="005C47FD" w:rsidRPr="000E72B7" w:rsidRDefault="005C47FD" w:rsidP="005C47FD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639,639</w:t>
            </w:r>
          </w:p>
        </w:tc>
        <w:tc>
          <w:tcPr>
            <w:tcW w:w="270" w:type="dxa"/>
            <w:shd w:val="clear" w:color="auto" w:fill="auto"/>
          </w:tcPr>
          <w:p w14:paraId="2587B79B" w14:textId="77777777" w:rsidR="005C47FD" w:rsidRPr="000E72B7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9B6EDA" w14:textId="5F91E507" w:rsidR="005C47FD" w:rsidRPr="00097199" w:rsidRDefault="005C47FD" w:rsidP="005C47FD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643,429</w:t>
            </w:r>
          </w:p>
        </w:tc>
        <w:tc>
          <w:tcPr>
            <w:tcW w:w="270" w:type="dxa"/>
          </w:tcPr>
          <w:p w14:paraId="7FF88E36" w14:textId="77777777" w:rsidR="005C47FD" w:rsidRPr="000E72B7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7D74B8D5" w14:textId="516AB03A" w:rsidR="005C47FD" w:rsidRPr="000E72B7" w:rsidRDefault="005C47FD" w:rsidP="005C47FD">
            <w:pPr>
              <w:tabs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639,639</w:t>
            </w:r>
          </w:p>
        </w:tc>
      </w:tr>
    </w:tbl>
    <w:p w14:paraId="2623FF6A" w14:textId="0CF492DA" w:rsidR="00A54401" w:rsidRPr="005C47FD" w:rsidRDefault="00A54401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</w:pPr>
    </w:p>
    <w:p w14:paraId="487B1196" w14:textId="44532FFF" w:rsidR="001229FB" w:rsidRPr="00AE0BB7" w:rsidRDefault="001229FB" w:rsidP="00BD376E">
      <w:pPr>
        <w:spacing w:line="240" w:lineRule="auto"/>
        <w:ind w:left="540" w:right="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0BB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345E8707" w14:textId="77777777" w:rsidR="001229FB" w:rsidRPr="00726FCD" w:rsidRDefault="001229FB" w:rsidP="004827CC">
      <w:pPr>
        <w:pStyle w:val="Ang15"/>
        <w:rPr>
          <w:sz w:val="20"/>
          <w:szCs w:val="20"/>
        </w:rPr>
      </w:pPr>
    </w:p>
    <w:p w14:paraId="296EE1B9" w14:textId="455CDCB6" w:rsidR="001229FB" w:rsidRPr="009B739D" w:rsidRDefault="0051745E" w:rsidP="009B739D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1B552B">
        <w:rPr>
          <w:rFonts w:ascii="Angsana New" w:hAnsi="Angsana New"/>
          <w:spacing w:val="-2"/>
          <w:sz w:val="30"/>
          <w:szCs w:val="30"/>
          <w:cs/>
        </w:rPr>
        <w:t>บริษัททำ</w:t>
      </w:r>
      <w:r w:rsidRPr="009B739D">
        <w:rPr>
          <w:rFonts w:ascii="Angsana New" w:hAnsi="Angsana New"/>
          <w:spacing w:val="-2"/>
          <w:sz w:val="30"/>
          <w:szCs w:val="30"/>
          <w:cs/>
        </w:rPr>
        <w:t>สัญญา</w:t>
      </w:r>
      <w:r w:rsidR="00BB78B5">
        <w:rPr>
          <w:rFonts w:ascii="Angsana New" w:hAnsi="Angsana New" w:hint="cs"/>
          <w:spacing w:val="-2"/>
          <w:sz w:val="30"/>
          <w:szCs w:val="30"/>
          <w:cs/>
        </w:rPr>
        <w:t>บริการ</w:t>
      </w:r>
      <w:r w:rsidR="0069234A" w:rsidRPr="0069234A">
        <w:rPr>
          <w:rFonts w:ascii="Angsana New" w:hAnsi="Angsana New"/>
          <w:spacing w:val="-2"/>
          <w:sz w:val="30"/>
          <w:szCs w:val="30"/>
          <w:cs/>
        </w:rPr>
        <w:t>ที่เกี่ยวข้อง</w:t>
      </w:r>
      <w:r w:rsidR="00BB78B5">
        <w:rPr>
          <w:rFonts w:ascii="Angsana New" w:hAnsi="Angsana New" w:hint="cs"/>
          <w:spacing w:val="-2"/>
          <w:sz w:val="30"/>
          <w:szCs w:val="30"/>
          <w:cs/>
        </w:rPr>
        <w:t>กับการใช้พื้นที่อาคารสำนักงานกับกิจการที่เกี่ยวข้องกัน</w:t>
      </w:r>
      <w:r w:rsidR="0069234A" w:rsidRPr="0069234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F2F8E" w:rsidRPr="009B739D">
        <w:rPr>
          <w:rFonts w:ascii="Angsana New" w:hAnsi="Angsana New" w:hint="cs"/>
          <w:spacing w:val="-2"/>
          <w:sz w:val="30"/>
          <w:szCs w:val="30"/>
          <w:cs/>
        </w:rPr>
        <w:t xml:space="preserve">กำหนดระยะเวลา </w:t>
      </w:r>
      <w:r w:rsidR="00E67AC8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="003F2F8E" w:rsidRPr="009B739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ปี </w:t>
      </w:r>
      <w:r w:rsidR="004132BB">
        <w:rPr>
          <w:rFonts w:ascii="Angsana New" w:hAnsi="Angsana New"/>
          <w:sz w:val="30"/>
          <w:szCs w:val="30"/>
        </w:rPr>
        <w:br/>
      </w:r>
      <w:r w:rsidR="003F2F8E" w:rsidRPr="009B739D">
        <w:rPr>
          <w:rFonts w:ascii="Angsana New" w:hAnsi="Angsana New" w:hint="cs"/>
          <w:spacing w:val="-2"/>
          <w:sz w:val="30"/>
          <w:szCs w:val="30"/>
          <w:cs/>
          <w:lang w:val="en-US"/>
        </w:rPr>
        <w:t>มีรายละเอียดดังนี้</w:t>
      </w:r>
    </w:p>
    <w:p w14:paraId="79B5C1FD" w14:textId="4F09A1EC" w:rsidR="00B32FF3" w:rsidRPr="00726FCD" w:rsidRDefault="00B32FF3" w:rsidP="009B739D">
      <w:pPr>
        <w:spacing w:line="240" w:lineRule="auto"/>
        <w:ind w:left="900"/>
        <w:jc w:val="thaiDistribute"/>
        <w:rPr>
          <w:rFonts w:ascii="Angsana New" w:hAnsi="Angsana New"/>
          <w:spacing w:val="-2"/>
          <w:sz w:val="20"/>
          <w:szCs w:val="20"/>
          <w:lang w:val="en-US"/>
        </w:rPr>
      </w:pPr>
    </w:p>
    <w:tbl>
      <w:tblPr>
        <w:tblW w:w="8748" w:type="dxa"/>
        <w:tblInd w:w="882" w:type="dxa"/>
        <w:tblLayout w:type="fixed"/>
        <w:tblLook w:val="04A0" w:firstRow="1" w:lastRow="0" w:firstColumn="1" w:lastColumn="0" w:noHBand="0" w:noVBand="1"/>
      </w:tblPr>
      <w:tblGrid>
        <w:gridCol w:w="3618"/>
        <w:gridCol w:w="1080"/>
        <w:gridCol w:w="270"/>
        <w:gridCol w:w="1080"/>
        <w:gridCol w:w="270"/>
        <w:gridCol w:w="1080"/>
        <w:gridCol w:w="270"/>
        <w:gridCol w:w="1080"/>
      </w:tblGrid>
      <w:tr w:rsidR="00D64CE9" w:rsidRPr="00070CC6" w14:paraId="456BBD15" w14:textId="77777777" w:rsidTr="00D64CE9">
        <w:trPr>
          <w:tblHeader/>
        </w:trPr>
        <w:tc>
          <w:tcPr>
            <w:tcW w:w="3618" w:type="dxa"/>
            <w:shd w:val="clear" w:color="auto" w:fill="auto"/>
          </w:tcPr>
          <w:p w14:paraId="71C26D33" w14:textId="77777777" w:rsidR="00D64CE9" w:rsidRPr="00070CC6" w:rsidRDefault="00D64CE9" w:rsidP="00D64CE9">
            <w:pPr>
              <w:spacing w:line="240" w:lineRule="atLeast"/>
              <w:ind w:left="162" w:right="65" w:firstLine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AE42588" w14:textId="77777777" w:rsidR="00D64CE9" w:rsidRPr="00070CC6" w:rsidRDefault="00D64CE9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0C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80A175" w14:textId="77777777" w:rsidR="00D64CE9" w:rsidRPr="00070CC6" w:rsidRDefault="00D64CE9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ABED12F" w14:textId="77777777" w:rsidR="00D64CE9" w:rsidRPr="00070CC6" w:rsidRDefault="00D64CE9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C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4CE9" w:rsidRPr="00070CC6" w14:paraId="6F9FEAB9" w14:textId="77777777" w:rsidTr="00D64CE9">
        <w:trPr>
          <w:tblHeader/>
        </w:trPr>
        <w:tc>
          <w:tcPr>
            <w:tcW w:w="3618" w:type="dxa"/>
            <w:shd w:val="clear" w:color="auto" w:fill="auto"/>
          </w:tcPr>
          <w:p w14:paraId="4D9919F9" w14:textId="77777777" w:rsidR="00D64CE9" w:rsidRPr="00070CC6" w:rsidRDefault="00D64CE9" w:rsidP="00D64CE9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86363C" w14:textId="49CCF912" w:rsidR="00D64CE9" w:rsidRPr="006145CD" w:rsidRDefault="00D64CE9" w:rsidP="00D64C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08DB47EF" w14:textId="77777777" w:rsidR="00D64CE9" w:rsidRPr="00070CC6" w:rsidRDefault="00D64CE9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634EC6" w14:textId="577C0A5E" w:rsidR="00D64CE9" w:rsidRPr="006145CD" w:rsidRDefault="00D64CE9" w:rsidP="00D64C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FD1EF8C" w14:textId="77777777" w:rsidR="00D64CE9" w:rsidRPr="00070CC6" w:rsidRDefault="00D64CE9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DFC419" w14:textId="4CA6A864" w:rsidR="00D64CE9" w:rsidRPr="006145CD" w:rsidRDefault="00D64CE9" w:rsidP="00D64C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2A72BED6" w14:textId="77777777" w:rsidR="00D64CE9" w:rsidRPr="00070CC6" w:rsidRDefault="00D64CE9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0FE3B9" w14:textId="3096E1EA" w:rsidR="00D64CE9" w:rsidRPr="006145CD" w:rsidRDefault="00D64CE9" w:rsidP="00D64C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64CE9" w:rsidRPr="00070CC6" w14:paraId="364A7783" w14:textId="77777777" w:rsidTr="00D64CE9">
        <w:trPr>
          <w:tblHeader/>
        </w:trPr>
        <w:tc>
          <w:tcPr>
            <w:tcW w:w="3618" w:type="dxa"/>
            <w:shd w:val="clear" w:color="auto" w:fill="auto"/>
          </w:tcPr>
          <w:p w14:paraId="5141B3A2" w14:textId="77777777" w:rsidR="00D64CE9" w:rsidRPr="00070CC6" w:rsidRDefault="00D64CE9" w:rsidP="00D64CE9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9521FF" w14:textId="01246A2C" w:rsidR="00D64CE9" w:rsidRPr="00070CC6" w:rsidRDefault="00D64CE9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4460CCD" w14:textId="77777777" w:rsidR="00D64CE9" w:rsidRPr="00070CC6" w:rsidRDefault="00D64CE9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65F429" w14:textId="2D2D0D41" w:rsidR="00D64CE9" w:rsidRPr="00070CC6" w:rsidRDefault="00D64CE9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48547AA6" w14:textId="77777777" w:rsidR="00D64CE9" w:rsidRPr="00070CC6" w:rsidRDefault="00D64CE9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F1FD28" w14:textId="3B33BE1F" w:rsidR="00D64CE9" w:rsidRPr="00070CC6" w:rsidRDefault="00D64CE9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D89D2FB" w14:textId="77777777" w:rsidR="00D64CE9" w:rsidRPr="00070CC6" w:rsidRDefault="00D64CE9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6FACF1" w14:textId="7BAD36C9" w:rsidR="00D64CE9" w:rsidRPr="00070CC6" w:rsidRDefault="00D64CE9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D64CE9" w:rsidRPr="00070CC6" w14:paraId="6D25AB7C" w14:textId="77777777" w:rsidTr="00D64CE9">
        <w:trPr>
          <w:tblHeader/>
        </w:trPr>
        <w:tc>
          <w:tcPr>
            <w:tcW w:w="3618" w:type="dxa"/>
            <w:shd w:val="clear" w:color="auto" w:fill="auto"/>
          </w:tcPr>
          <w:p w14:paraId="61D7AE09" w14:textId="77777777" w:rsidR="00D64CE9" w:rsidRPr="00070CC6" w:rsidRDefault="00D64CE9" w:rsidP="00D64CE9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A3C7A1E" w14:textId="77777777" w:rsidR="00D64CE9" w:rsidRPr="00070CC6" w:rsidRDefault="00D64CE9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0CC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70C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70CC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64CE9" w:rsidRPr="00070CC6" w14:paraId="249E51C2" w14:textId="77777777" w:rsidTr="00D64CE9">
        <w:tc>
          <w:tcPr>
            <w:tcW w:w="3618" w:type="dxa"/>
            <w:shd w:val="clear" w:color="auto" w:fill="auto"/>
          </w:tcPr>
          <w:p w14:paraId="5930A50A" w14:textId="77777777" w:rsidR="00D64CE9" w:rsidRPr="00070CC6" w:rsidRDefault="00D64CE9" w:rsidP="00D64CE9">
            <w:pPr>
              <w:spacing w:line="240" w:lineRule="atLeast"/>
              <w:ind w:left="270" w:right="-126" w:hanging="288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1080" w:type="dxa"/>
          </w:tcPr>
          <w:p w14:paraId="3A38472D" w14:textId="77777777" w:rsidR="00D64CE9" w:rsidRPr="00070CC6" w:rsidRDefault="00D64CE9" w:rsidP="00D64CE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0F5B52" w14:textId="77777777" w:rsidR="00D64CE9" w:rsidRPr="00070CC6" w:rsidRDefault="00D64CE9" w:rsidP="00D64CE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2F27B1" w14:textId="77777777" w:rsidR="00D64CE9" w:rsidRPr="00070CC6" w:rsidRDefault="00D64CE9" w:rsidP="00D64CE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126F0A" w14:textId="77777777" w:rsidR="00D64CE9" w:rsidRPr="00070CC6" w:rsidRDefault="00D64CE9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3AC640" w14:textId="77777777" w:rsidR="00D64CE9" w:rsidRPr="00070CC6" w:rsidRDefault="00D64CE9" w:rsidP="00D64CE9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FD44336" w14:textId="77777777" w:rsidR="00D64CE9" w:rsidRPr="00070CC6" w:rsidRDefault="00D64CE9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237724" w14:textId="77777777" w:rsidR="00D64CE9" w:rsidRPr="00070CC6" w:rsidRDefault="00D64CE9" w:rsidP="00D64CE9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64CE9" w:rsidRPr="00070CC6" w14:paraId="1AA91CF9" w14:textId="77777777" w:rsidTr="00D64CE9">
        <w:tc>
          <w:tcPr>
            <w:tcW w:w="3618" w:type="dxa"/>
            <w:shd w:val="clear" w:color="auto" w:fill="auto"/>
          </w:tcPr>
          <w:p w14:paraId="68B3435C" w14:textId="77777777" w:rsidR="00D64CE9" w:rsidRPr="00070CC6" w:rsidRDefault="00D64CE9" w:rsidP="00D64CE9">
            <w:pPr>
              <w:spacing w:line="240" w:lineRule="atLeast"/>
              <w:ind w:left="270" w:right="-126" w:hanging="18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070CC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ที่ยกเลิกไม่ได้</w:t>
            </w:r>
          </w:p>
        </w:tc>
        <w:tc>
          <w:tcPr>
            <w:tcW w:w="1080" w:type="dxa"/>
          </w:tcPr>
          <w:p w14:paraId="402C0FFE" w14:textId="77777777" w:rsidR="00D64CE9" w:rsidRPr="00070CC6" w:rsidRDefault="00D64CE9" w:rsidP="00D64CE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56E4881" w14:textId="77777777" w:rsidR="00D64CE9" w:rsidRPr="00070CC6" w:rsidRDefault="00D64CE9" w:rsidP="00D64CE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2E076C6" w14:textId="77777777" w:rsidR="00D64CE9" w:rsidRPr="00070CC6" w:rsidRDefault="00D64CE9" w:rsidP="00D64CE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83951CA" w14:textId="77777777" w:rsidR="00D64CE9" w:rsidRPr="00070CC6" w:rsidRDefault="00D64CE9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036D46" w14:textId="77777777" w:rsidR="00D64CE9" w:rsidRPr="00070CC6" w:rsidRDefault="00D64CE9" w:rsidP="00D64CE9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0840DCB" w14:textId="77777777" w:rsidR="00D64CE9" w:rsidRPr="00070CC6" w:rsidRDefault="00D64CE9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11E5CA" w14:textId="77777777" w:rsidR="00D64CE9" w:rsidRPr="00070CC6" w:rsidRDefault="00D64CE9" w:rsidP="00D64CE9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C47FD" w:rsidRPr="00070CC6" w14:paraId="279F6D38" w14:textId="77777777" w:rsidTr="00D64CE9">
        <w:tc>
          <w:tcPr>
            <w:tcW w:w="3618" w:type="dxa"/>
            <w:shd w:val="clear" w:color="auto" w:fill="auto"/>
          </w:tcPr>
          <w:p w14:paraId="64C944D6" w14:textId="77777777" w:rsidR="005C47FD" w:rsidRPr="00070CC6" w:rsidRDefault="005C47FD" w:rsidP="005C47FD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070C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1862B16B" w14:textId="208A93E3" w:rsidR="005C47FD" w:rsidRPr="00070CC6" w:rsidRDefault="005C47FD" w:rsidP="005C47FD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540</w:t>
            </w:r>
          </w:p>
        </w:tc>
        <w:tc>
          <w:tcPr>
            <w:tcW w:w="270" w:type="dxa"/>
            <w:shd w:val="clear" w:color="auto" w:fill="auto"/>
          </w:tcPr>
          <w:p w14:paraId="1D3D0A06" w14:textId="77777777" w:rsidR="005C47FD" w:rsidRPr="00070CC6" w:rsidRDefault="005C47FD" w:rsidP="005C47F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9B64BD7" w14:textId="675B6DD6" w:rsidR="005C47FD" w:rsidRPr="00070CC6" w:rsidRDefault="005C47FD" w:rsidP="005C47FD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589</w:t>
            </w:r>
          </w:p>
        </w:tc>
        <w:tc>
          <w:tcPr>
            <w:tcW w:w="270" w:type="dxa"/>
            <w:shd w:val="clear" w:color="auto" w:fill="auto"/>
          </w:tcPr>
          <w:p w14:paraId="718851C4" w14:textId="77777777" w:rsidR="005C47FD" w:rsidRPr="00070CC6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B5C42B" w14:textId="58F8881C" w:rsidR="005C47FD" w:rsidRPr="00070CC6" w:rsidRDefault="005C47FD" w:rsidP="005C47F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540</w:t>
            </w:r>
          </w:p>
        </w:tc>
        <w:tc>
          <w:tcPr>
            <w:tcW w:w="270" w:type="dxa"/>
            <w:shd w:val="clear" w:color="auto" w:fill="auto"/>
          </w:tcPr>
          <w:p w14:paraId="793351C0" w14:textId="77777777" w:rsidR="005C47FD" w:rsidRPr="00070CC6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D4326E" w14:textId="7C683A5E" w:rsidR="005C47FD" w:rsidRPr="00070CC6" w:rsidRDefault="005C47FD" w:rsidP="005C47F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589</w:t>
            </w:r>
          </w:p>
        </w:tc>
      </w:tr>
      <w:tr w:rsidR="005C47FD" w:rsidRPr="00070CC6" w14:paraId="5DB00905" w14:textId="77777777" w:rsidTr="00D64CE9">
        <w:tc>
          <w:tcPr>
            <w:tcW w:w="3618" w:type="dxa"/>
            <w:shd w:val="clear" w:color="auto" w:fill="auto"/>
          </w:tcPr>
          <w:p w14:paraId="2A2DCD38" w14:textId="77777777" w:rsidR="005C47FD" w:rsidRPr="00070CC6" w:rsidRDefault="005C47FD" w:rsidP="005C47FD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070C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080" w:type="dxa"/>
            <w:shd w:val="clear" w:color="auto" w:fill="auto"/>
          </w:tcPr>
          <w:p w14:paraId="3A26A8F2" w14:textId="7F584021" w:rsidR="005C47FD" w:rsidRPr="00070CC6" w:rsidRDefault="005C47FD" w:rsidP="005C47FD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2C3051" w14:textId="77777777" w:rsidR="005C47FD" w:rsidRPr="00070CC6" w:rsidRDefault="005C47FD" w:rsidP="005C47F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2467C8D" w14:textId="22161195" w:rsidR="005C47FD" w:rsidRPr="00070CC6" w:rsidRDefault="005C47FD" w:rsidP="005C47FD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  <w:tc>
          <w:tcPr>
            <w:tcW w:w="270" w:type="dxa"/>
            <w:shd w:val="clear" w:color="auto" w:fill="auto"/>
          </w:tcPr>
          <w:p w14:paraId="75250111" w14:textId="77777777" w:rsidR="005C47FD" w:rsidRPr="00070CC6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A6CCD5" w14:textId="518A8DA3" w:rsidR="005C47FD" w:rsidRPr="00070CC6" w:rsidRDefault="005C47FD" w:rsidP="005C47FD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0CD155" w14:textId="77777777" w:rsidR="005C47FD" w:rsidRPr="00070CC6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C78E6F" w14:textId="5DFFABE9" w:rsidR="005C47FD" w:rsidRPr="00070CC6" w:rsidRDefault="005C47FD" w:rsidP="005C47F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</w:tr>
      <w:tr w:rsidR="005C47FD" w:rsidRPr="00070CC6" w14:paraId="226EB130" w14:textId="77777777" w:rsidTr="00D64CE9">
        <w:tc>
          <w:tcPr>
            <w:tcW w:w="3618" w:type="dxa"/>
            <w:shd w:val="clear" w:color="auto" w:fill="auto"/>
          </w:tcPr>
          <w:p w14:paraId="4556F6B5" w14:textId="77777777" w:rsidR="005C47FD" w:rsidRPr="00070CC6" w:rsidRDefault="005C47FD" w:rsidP="005C47FD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435B31" w14:textId="2CC6C814" w:rsidR="005C47FD" w:rsidRPr="00070CC6" w:rsidRDefault="005C47FD" w:rsidP="005C47FD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540</w:t>
            </w:r>
          </w:p>
        </w:tc>
        <w:tc>
          <w:tcPr>
            <w:tcW w:w="270" w:type="dxa"/>
            <w:shd w:val="clear" w:color="auto" w:fill="auto"/>
          </w:tcPr>
          <w:p w14:paraId="170E2DB0" w14:textId="77777777" w:rsidR="005C47FD" w:rsidRPr="00070CC6" w:rsidRDefault="005C47FD" w:rsidP="005C47F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FB65F9" w14:textId="6A1DA992" w:rsidR="005C47FD" w:rsidRPr="00070CC6" w:rsidRDefault="005C47FD" w:rsidP="005C47FD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687</w:t>
            </w:r>
          </w:p>
        </w:tc>
        <w:tc>
          <w:tcPr>
            <w:tcW w:w="270" w:type="dxa"/>
            <w:shd w:val="clear" w:color="auto" w:fill="auto"/>
          </w:tcPr>
          <w:p w14:paraId="6883BB4D" w14:textId="77777777" w:rsidR="005C47FD" w:rsidRPr="00070CC6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B55B81" w14:textId="4B687C88" w:rsidR="005C47FD" w:rsidRPr="00070CC6" w:rsidRDefault="005C47FD" w:rsidP="005C47F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540</w:t>
            </w:r>
          </w:p>
        </w:tc>
        <w:tc>
          <w:tcPr>
            <w:tcW w:w="270" w:type="dxa"/>
            <w:shd w:val="clear" w:color="auto" w:fill="auto"/>
          </w:tcPr>
          <w:p w14:paraId="6884383B" w14:textId="77777777" w:rsidR="005C47FD" w:rsidRPr="00070CC6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E1D81" w14:textId="3690BD97" w:rsidR="005C47FD" w:rsidRPr="00070CC6" w:rsidRDefault="005C47FD" w:rsidP="005C47F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687</w:t>
            </w:r>
          </w:p>
        </w:tc>
      </w:tr>
    </w:tbl>
    <w:p w14:paraId="3F95BB78" w14:textId="21352B3D" w:rsidR="005C47FD" w:rsidRDefault="005C47FD" w:rsidP="009B739D">
      <w:pPr>
        <w:spacing w:line="240" w:lineRule="auto"/>
        <w:ind w:left="900"/>
        <w:jc w:val="thaiDistribute"/>
        <w:rPr>
          <w:rFonts w:ascii="Angsana New" w:hAnsi="Angsana New"/>
          <w:spacing w:val="-2"/>
          <w:sz w:val="20"/>
          <w:szCs w:val="20"/>
          <w:lang w:val="en-US"/>
        </w:rPr>
      </w:pPr>
    </w:p>
    <w:p w14:paraId="0FC87969" w14:textId="77777777" w:rsidR="005C47FD" w:rsidRDefault="005C47FD">
      <w:pPr>
        <w:spacing w:line="240" w:lineRule="auto"/>
        <w:rPr>
          <w:rFonts w:ascii="Angsana New" w:hAnsi="Angsana New"/>
          <w:spacing w:val="-2"/>
          <w:sz w:val="20"/>
          <w:szCs w:val="20"/>
          <w:lang w:val="en-US"/>
        </w:rPr>
      </w:pPr>
      <w:r>
        <w:rPr>
          <w:rFonts w:ascii="Angsana New" w:hAnsi="Angsana New"/>
          <w:spacing w:val="-2"/>
          <w:sz w:val="20"/>
          <w:szCs w:val="20"/>
          <w:lang w:val="en-US"/>
        </w:rPr>
        <w:br w:type="page"/>
      </w:r>
    </w:p>
    <w:p w14:paraId="2AAEC3A1" w14:textId="43883687" w:rsidR="00B32FF3" w:rsidRDefault="00B32FF3" w:rsidP="009B739D">
      <w:pPr>
        <w:pStyle w:val="Bo-Blankline"/>
        <w:numPr>
          <w:ilvl w:val="0"/>
          <w:numId w:val="5"/>
        </w:numPr>
        <w:ind w:right="18"/>
        <w:jc w:val="thaiDistribute"/>
        <w:rPr>
          <w:i/>
          <w:iCs/>
          <w:sz w:val="30"/>
          <w:szCs w:val="30"/>
          <w:lang w:val="en-US"/>
        </w:rPr>
      </w:pPr>
      <w:r w:rsidRPr="009B739D">
        <w:rPr>
          <w:rFonts w:hint="cs"/>
          <w:spacing w:val="4"/>
          <w:sz w:val="30"/>
          <w:szCs w:val="30"/>
          <w:cs/>
        </w:rPr>
        <w:lastRenderedPageBreak/>
        <w:t xml:space="preserve">สัญญาเช่าที่ดินหลายฉบับระบุว่าบริษัทต้องรื้อถอนสิ่งปลูกสร้างทั้งหมดออกจากพื้นที่เช่าเมื่อสิ้นสุดสัญญา ทำให้บริษัทมียอดประมาณการหนี้สินสำหรับต้นทุนในการรื้อถอน ณ วันที่ </w:t>
      </w:r>
      <w:r w:rsidR="00E67AC8">
        <w:rPr>
          <w:spacing w:val="4"/>
          <w:sz w:val="30"/>
          <w:szCs w:val="30"/>
        </w:rPr>
        <w:t>3</w:t>
      </w:r>
      <w:r w:rsidRPr="009B739D">
        <w:rPr>
          <w:spacing w:val="4"/>
          <w:sz w:val="30"/>
          <w:szCs w:val="30"/>
        </w:rPr>
        <w:t>1</w:t>
      </w:r>
      <w:r w:rsidRPr="009B739D">
        <w:rPr>
          <w:rFonts w:hint="cs"/>
          <w:spacing w:val="4"/>
          <w:sz w:val="30"/>
          <w:szCs w:val="30"/>
          <w:cs/>
        </w:rPr>
        <w:t xml:space="preserve"> มีนาคม</w:t>
      </w:r>
      <w:r w:rsidRPr="00704845">
        <w:rPr>
          <w:rFonts w:hint="cs"/>
          <w:spacing w:val="4"/>
          <w:sz w:val="30"/>
          <w:szCs w:val="30"/>
          <w:cs/>
        </w:rPr>
        <w:t xml:space="preserve"> </w:t>
      </w:r>
      <w:r w:rsidRPr="00704845">
        <w:rPr>
          <w:spacing w:val="4"/>
          <w:sz w:val="30"/>
          <w:szCs w:val="30"/>
        </w:rPr>
        <w:t>2</w:t>
      </w:r>
      <w:r w:rsidR="00E67AC8">
        <w:rPr>
          <w:spacing w:val="4"/>
          <w:sz w:val="30"/>
          <w:szCs w:val="30"/>
        </w:rPr>
        <w:t>56</w:t>
      </w:r>
      <w:r w:rsidR="00D64CE9">
        <w:rPr>
          <w:spacing w:val="4"/>
          <w:sz w:val="30"/>
          <w:szCs w:val="30"/>
        </w:rPr>
        <w:t>4</w:t>
      </w:r>
      <w:r w:rsidRPr="00704845">
        <w:rPr>
          <w:rFonts w:hint="cs"/>
          <w:spacing w:val="4"/>
          <w:sz w:val="30"/>
          <w:szCs w:val="30"/>
          <w:cs/>
        </w:rPr>
        <w:t xml:space="preserve"> เป็นจำนวน </w:t>
      </w:r>
      <w:r w:rsidR="00317CAE">
        <w:rPr>
          <w:spacing w:val="4"/>
          <w:sz w:val="30"/>
          <w:szCs w:val="30"/>
          <w:lang w:val="en-US"/>
        </w:rPr>
        <w:t>266</w:t>
      </w:r>
      <w:r w:rsidRPr="00704845">
        <w:rPr>
          <w:rFonts w:hint="cs"/>
          <w:spacing w:val="4"/>
          <w:sz w:val="30"/>
          <w:szCs w:val="30"/>
          <w:cs/>
        </w:rPr>
        <w:t xml:space="preserve"> ล้านบาท</w:t>
      </w:r>
      <w:r w:rsidRPr="00704845">
        <w:rPr>
          <w:spacing w:val="2"/>
          <w:sz w:val="30"/>
          <w:szCs w:val="30"/>
        </w:rPr>
        <w:t xml:space="preserve"> </w:t>
      </w:r>
      <w:r w:rsidRPr="00704845">
        <w:rPr>
          <w:rFonts w:hint="cs"/>
          <w:i/>
          <w:iCs/>
          <w:spacing w:val="2"/>
          <w:sz w:val="30"/>
          <w:szCs w:val="30"/>
          <w:cs/>
        </w:rPr>
        <w:t>(</w:t>
      </w:r>
      <w:r w:rsidR="00E67AC8">
        <w:rPr>
          <w:i/>
          <w:iCs/>
          <w:spacing w:val="2"/>
          <w:sz w:val="30"/>
          <w:szCs w:val="30"/>
        </w:rPr>
        <w:t>3</w:t>
      </w:r>
      <w:r w:rsidRPr="00704845">
        <w:rPr>
          <w:i/>
          <w:iCs/>
          <w:spacing w:val="2"/>
          <w:sz w:val="30"/>
          <w:szCs w:val="30"/>
        </w:rPr>
        <w:t>1</w:t>
      </w:r>
      <w:r w:rsidRPr="00704845">
        <w:rPr>
          <w:i/>
          <w:iCs/>
          <w:sz w:val="30"/>
          <w:szCs w:val="30"/>
        </w:rPr>
        <w:t xml:space="preserve"> </w:t>
      </w:r>
      <w:r w:rsidRPr="00704845">
        <w:rPr>
          <w:rFonts w:hint="cs"/>
          <w:i/>
          <w:iCs/>
          <w:sz w:val="30"/>
          <w:szCs w:val="30"/>
          <w:cs/>
        </w:rPr>
        <w:t>ธันวาคม</w:t>
      </w:r>
      <w:r w:rsidRPr="00704845">
        <w:rPr>
          <w:i/>
          <w:iCs/>
          <w:sz w:val="30"/>
          <w:szCs w:val="30"/>
        </w:rPr>
        <w:t xml:space="preserve"> </w:t>
      </w:r>
      <w:r w:rsidRPr="00704845">
        <w:rPr>
          <w:rFonts w:hint="cs"/>
          <w:i/>
          <w:iCs/>
          <w:sz w:val="30"/>
          <w:szCs w:val="30"/>
          <w:cs/>
        </w:rPr>
        <w:t>2</w:t>
      </w:r>
      <w:r w:rsidR="00E67AC8">
        <w:rPr>
          <w:rFonts w:hint="cs"/>
          <w:i/>
          <w:iCs/>
          <w:sz w:val="30"/>
          <w:szCs w:val="30"/>
          <w:cs/>
        </w:rPr>
        <w:t>5</w:t>
      </w:r>
      <w:r w:rsidR="00E67AC8">
        <w:rPr>
          <w:i/>
          <w:iCs/>
          <w:sz w:val="30"/>
          <w:szCs w:val="30"/>
        </w:rPr>
        <w:t>6</w:t>
      </w:r>
      <w:r w:rsidR="00D64CE9">
        <w:rPr>
          <w:i/>
          <w:iCs/>
          <w:sz w:val="30"/>
          <w:szCs w:val="30"/>
        </w:rPr>
        <w:t>3</w:t>
      </w:r>
      <w:r w:rsidRPr="007F16A6">
        <w:rPr>
          <w:i/>
          <w:iCs/>
          <w:sz w:val="30"/>
          <w:szCs w:val="30"/>
          <w:lang w:val="en-US"/>
        </w:rPr>
        <w:t xml:space="preserve">: </w:t>
      </w:r>
      <w:r w:rsidR="007F16A6" w:rsidRPr="007F16A6">
        <w:rPr>
          <w:i/>
          <w:iCs/>
          <w:sz w:val="30"/>
          <w:szCs w:val="30"/>
        </w:rPr>
        <w:t>265</w:t>
      </w:r>
      <w:r w:rsidRPr="00704845">
        <w:rPr>
          <w:i/>
          <w:iCs/>
          <w:sz w:val="30"/>
          <w:szCs w:val="30"/>
          <w:lang w:val="en-US"/>
        </w:rPr>
        <w:t xml:space="preserve"> </w:t>
      </w:r>
      <w:r w:rsidRPr="00704845">
        <w:rPr>
          <w:rFonts w:hint="cs"/>
          <w:i/>
          <w:iCs/>
          <w:sz w:val="30"/>
          <w:szCs w:val="30"/>
          <w:cs/>
          <w:lang w:val="en-US"/>
        </w:rPr>
        <w:t>ล้านบาท)</w:t>
      </w:r>
    </w:p>
    <w:p w14:paraId="1DD6494E" w14:textId="4E0A4605" w:rsidR="00B521D7" w:rsidRPr="00317CAE" w:rsidRDefault="00B521D7">
      <w:pPr>
        <w:spacing w:line="240" w:lineRule="auto"/>
        <w:rPr>
          <w:rFonts w:ascii="Angsana New" w:hAnsi="Angsana New"/>
          <w:sz w:val="20"/>
          <w:szCs w:val="20"/>
          <w:highlight w:val="yellow"/>
          <w:lang w:val="en-US" w:eastAsia="x-none"/>
        </w:rPr>
      </w:pPr>
    </w:p>
    <w:p w14:paraId="411F6DB2" w14:textId="77777777" w:rsidR="00234C45" w:rsidRDefault="00234C45" w:rsidP="00C111CA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210DE">
        <w:rPr>
          <w:rFonts w:ascii="Angsana New" w:hAnsi="Angsana New"/>
          <w:sz w:val="30"/>
          <w:szCs w:val="30"/>
          <w:cs/>
        </w:rPr>
        <w:t>บริษัทได้ทำสัญญาซื้อขายไฟฟ้าและบริการกับบริษัทใหญ่</w:t>
      </w:r>
      <w:r w:rsidRPr="00B210DE">
        <w:rPr>
          <w:rFonts w:ascii="Angsana New" w:hAnsi="Angsana New"/>
          <w:sz w:val="30"/>
          <w:szCs w:val="30"/>
        </w:rPr>
        <w:t xml:space="preserve"> </w:t>
      </w:r>
      <w:r w:rsidRPr="00B210DE">
        <w:rPr>
          <w:rFonts w:ascii="Angsana New" w:hAnsi="Angsana New"/>
          <w:sz w:val="30"/>
          <w:szCs w:val="30"/>
          <w:cs/>
        </w:rPr>
        <w:t>โดยบริษัทใหญ่จะขายก๊าซร้อนเพื่อให้บริษัทนำไปใช้ผลิตไฟฟ้า บริษัทใหญ่จะเรียกเก็บค่าบริการกับบริษัทในอัตราร้อยละตามที่ระบุในสัญญา นอกจากนี้บริษัทจะขายไฟฟ้าให้แก่บริษัทใหญ่แต่เพียงผู้เดียวในอัตราตามที่ระบุในสัญญา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6DC012C3" w14:textId="77777777" w:rsidR="006554A2" w:rsidRPr="007F16A6" w:rsidRDefault="006554A2" w:rsidP="006554A2">
      <w:pPr>
        <w:pStyle w:val="Bo-Blankline"/>
      </w:pPr>
    </w:p>
    <w:p w14:paraId="7C9CBF84" w14:textId="4875BC5D" w:rsidR="006554A2" w:rsidRPr="00A54401" w:rsidRDefault="006554A2" w:rsidP="00A54401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17C85">
        <w:rPr>
          <w:rFonts w:ascii="Angsana New" w:hAnsi="Angsana New"/>
          <w:sz w:val="30"/>
          <w:szCs w:val="30"/>
          <w:lang w:val="en-US"/>
        </w:rPr>
        <w:t>1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317C85">
        <w:rPr>
          <w:rFonts w:ascii="Angsana New" w:hAnsi="Angsana New"/>
          <w:sz w:val="30"/>
          <w:szCs w:val="30"/>
          <w:lang w:val="en-US"/>
        </w:rPr>
        <w:t>2</w:t>
      </w:r>
      <w:r w:rsidR="00E67AC8">
        <w:rPr>
          <w:rFonts w:ascii="Angsana New" w:hAnsi="Angsana New"/>
          <w:sz w:val="30"/>
          <w:szCs w:val="30"/>
          <w:lang w:val="en-US"/>
        </w:rPr>
        <w:t>55</w:t>
      </w:r>
      <w:r w:rsidR="00816401">
        <w:rPr>
          <w:rFonts w:ascii="Angsana New" w:hAnsi="Angsana New"/>
          <w:sz w:val="30"/>
          <w:szCs w:val="30"/>
          <w:lang w:val="en-US"/>
        </w:rPr>
        <w:t>9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บริษัทได้ทำสัญญาซื้อขายและบริการกับบริษัทใหญ่ โดยบริษัทใหญ่จะให้บริการเกี่ยวกับด้านสาธารณูปโภค ด้านบุคลากร การซื้อขายสินค้าและทรัพยากรและการบริการอื่น</w:t>
      </w:r>
      <w:r w:rsidR="00253B7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ๆ</w:t>
      </w:r>
      <w:r w:rsidR="001E192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แก่บริษัท </w:t>
      </w:r>
      <w:r>
        <w:rPr>
          <w:rFonts w:ascii="Angsana New" w:hAnsi="Angsana New"/>
          <w:sz w:val="30"/>
          <w:szCs w:val="30"/>
          <w:cs/>
          <w:lang w:val="en-US"/>
        </w:rPr>
        <w:br/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ซึ่งบริษัทตกลงที่จะจ่ายค่าธรรมเนียมให้กับบริษัทใหญ่ตามที่ระบุไว้ในสัญญา ระยะเวลา </w:t>
      </w:r>
      <w:r w:rsidR="00E67AC8">
        <w:rPr>
          <w:rFonts w:ascii="Angsana New" w:hAnsi="Angsana New"/>
          <w:sz w:val="30"/>
          <w:szCs w:val="30"/>
          <w:lang w:val="en-US"/>
        </w:rPr>
        <w:t>3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ปี มีผลบังคับใช้</w:t>
      </w:r>
      <w:r w:rsidRPr="00A54401">
        <w:rPr>
          <w:rFonts w:ascii="Angsana New" w:hAnsi="Angsana New" w:hint="cs"/>
          <w:sz w:val="30"/>
          <w:szCs w:val="30"/>
          <w:cs/>
          <w:lang w:val="en-US"/>
        </w:rPr>
        <w:t xml:space="preserve">ตั้งแต่วันที่ </w:t>
      </w:r>
      <w:r w:rsidR="00317C85" w:rsidRPr="00A54401">
        <w:rPr>
          <w:rFonts w:ascii="Angsana New" w:hAnsi="Angsana New"/>
          <w:sz w:val="30"/>
          <w:szCs w:val="30"/>
          <w:lang w:val="en-US"/>
        </w:rPr>
        <w:t>1</w:t>
      </w:r>
      <w:r w:rsidRPr="00A54401">
        <w:rPr>
          <w:rFonts w:ascii="Angsana New" w:hAnsi="Angsana New"/>
          <w:sz w:val="30"/>
          <w:szCs w:val="30"/>
          <w:lang w:val="en-US"/>
        </w:rPr>
        <w:t xml:space="preserve"> </w:t>
      </w:r>
      <w:r w:rsidRPr="00A54401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317C85" w:rsidRPr="00A54401">
        <w:rPr>
          <w:rFonts w:ascii="Angsana New" w:hAnsi="Angsana New"/>
          <w:sz w:val="30"/>
          <w:szCs w:val="30"/>
          <w:lang w:val="en-US"/>
        </w:rPr>
        <w:t>2</w:t>
      </w:r>
      <w:r w:rsidR="00E67AC8" w:rsidRPr="00A54401">
        <w:rPr>
          <w:rFonts w:ascii="Angsana New" w:hAnsi="Angsana New"/>
          <w:sz w:val="30"/>
          <w:szCs w:val="30"/>
          <w:lang w:val="en-US"/>
        </w:rPr>
        <w:t>55</w:t>
      </w:r>
      <w:r w:rsidR="00816401" w:rsidRPr="00A54401">
        <w:rPr>
          <w:rFonts w:ascii="Angsana New" w:hAnsi="Angsana New"/>
          <w:sz w:val="30"/>
          <w:szCs w:val="30"/>
          <w:lang w:val="en-US"/>
        </w:rPr>
        <w:t>9</w:t>
      </w:r>
      <w:r w:rsidRPr="00A54401">
        <w:rPr>
          <w:rFonts w:ascii="Angsana New" w:hAnsi="Angsana New"/>
          <w:sz w:val="30"/>
          <w:szCs w:val="30"/>
          <w:lang w:val="en-US"/>
        </w:rPr>
        <w:t xml:space="preserve"> </w:t>
      </w:r>
      <w:r w:rsidRPr="00A54401">
        <w:rPr>
          <w:rFonts w:ascii="Angsana New" w:hAnsi="Angsana New" w:hint="cs"/>
          <w:sz w:val="30"/>
          <w:szCs w:val="30"/>
          <w:cs/>
          <w:lang w:val="en-US"/>
        </w:rPr>
        <w:t xml:space="preserve">หากไม่มีฝ่ายหนึ่งฝ่ายใดบอกเลิกสัญญา ให้สัญญามีอายุต่อไปอีกคราวละ </w:t>
      </w:r>
      <w:r w:rsidR="00E67AC8" w:rsidRPr="00A54401">
        <w:rPr>
          <w:rFonts w:ascii="Angsana New" w:hAnsi="Angsana New"/>
          <w:sz w:val="30"/>
          <w:szCs w:val="30"/>
          <w:lang w:val="en-US"/>
        </w:rPr>
        <w:t>3</w:t>
      </w:r>
      <w:r w:rsidRPr="00A54401">
        <w:rPr>
          <w:rFonts w:ascii="Angsana New" w:hAnsi="Angsana New"/>
          <w:sz w:val="30"/>
          <w:szCs w:val="30"/>
          <w:lang w:val="en-US"/>
        </w:rPr>
        <w:t xml:space="preserve"> </w:t>
      </w:r>
      <w:r w:rsidRPr="00A54401">
        <w:rPr>
          <w:rFonts w:ascii="Angsana New" w:hAnsi="Angsana New" w:hint="cs"/>
          <w:sz w:val="30"/>
          <w:szCs w:val="30"/>
          <w:cs/>
          <w:lang w:val="en-US"/>
        </w:rPr>
        <w:t>ปี</w:t>
      </w:r>
    </w:p>
    <w:p w14:paraId="5F81B9AC" w14:textId="11981FF3" w:rsidR="004A7DFC" w:rsidRDefault="004A7DFC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  <w:r>
        <w:rPr>
          <w:rFonts w:asciiTheme="majorBidi" w:hAnsiTheme="majorBidi" w:cstheme="majorBidi"/>
          <w:sz w:val="20"/>
          <w:szCs w:val="20"/>
          <w:lang w:val="en-US"/>
        </w:rPr>
        <w:br w:type="page"/>
      </w:r>
    </w:p>
    <w:p w14:paraId="0117E5F3" w14:textId="121D4F7C" w:rsidR="00A70BB7" w:rsidRDefault="00A70BB7" w:rsidP="00AC36F8">
      <w:pPr>
        <w:pStyle w:val="Caption"/>
      </w:pPr>
      <w:r>
        <w:rPr>
          <w:rFonts w:hint="cs"/>
          <w:cs/>
        </w:rPr>
        <w:lastRenderedPageBreak/>
        <w:t>ลูกหนี้การค้า</w:t>
      </w:r>
    </w:p>
    <w:p w14:paraId="097EFF6C" w14:textId="68198EA0" w:rsidR="006D39FA" w:rsidRPr="00967690" w:rsidRDefault="006D39FA" w:rsidP="006D39FA">
      <w:pPr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E5525E" w:rsidRPr="004A7DFC" w14:paraId="2ADCFE06" w14:textId="77777777" w:rsidTr="00AD7844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ACF46" w14:textId="7A0805E3" w:rsidR="00E5525E" w:rsidRPr="004A7DFC" w:rsidRDefault="00E5525E" w:rsidP="00E5525E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bookmarkStart w:id="0" w:name="_Hlk61998713"/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83996" w14:textId="36648257" w:rsidR="00E5525E" w:rsidRPr="004A7DFC" w:rsidRDefault="00E5525E" w:rsidP="00E5525E">
            <w:pPr>
              <w:tabs>
                <w:tab w:val="left" w:pos="540"/>
              </w:tabs>
              <w:spacing w:line="360" w:lineRule="exact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F3D3E0" w14:textId="47152641" w:rsidR="00E5525E" w:rsidRPr="004A7DFC" w:rsidRDefault="00E5525E" w:rsidP="00E5525E">
            <w:pPr>
              <w:tabs>
                <w:tab w:val="left" w:pos="540"/>
              </w:tabs>
              <w:spacing w:line="360" w:lineRule="exact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F1532" w14:textId="2D808469" w:rsidR="00E5525E" w:rsidRPr="004A7DFC" w:rsidRDefault="00E5525E" w:rsidP="00E5525E">
            <w:pPr>
              <w:tabs>
                <w:tab w:val="left" w:pos="540"/>
              </w:tabs>
              <w:spacing w:line="360" w:lineRule="exact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70A4" w:rsidRPr="004A7DFC" w14:paraId="149D22C0" w14:textId="77777777" w:rsidTr="00AD78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690" w:type="dxa"/>
            <w:shd w:val="clear" w:color="auto" w:fill="auto"/>
          </w:tcPr>
          <w:p w14:paraId="3F1B7312" w14:textId="77777777" w:rsidR="00D470A4" w:rsidRPr="004A7DFC" w:rsidRDefault="00D470A4" w:rsidP="007713EA">
            <w:pPr>
              <w:spacing w:line="240" w:lineRule="auto"/>
              <w:ind w:left="162" w:firstLine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1A54F4" w14:textId="77777777" w:rsidR="00D470A4" w:rsidRPr="004A7DFC" w:rsidRDefault="00D470A4" w:rsidP="007713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5C39DF31" w14:textId="77777777" w:rsidR="00D470A4" w:rsidRPr="004A7DFC" w:rsidRDefault="00D470A4" w:rsidP="007713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3450BD" w14:textId="77777777" w:rsidR="00D470A4" w:rsidRPr="004A7DFC" w:rsidRDefault="00D470A4" w:rsidP="007713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90A38C0" w14:textId="77777777" w:rsidR="00D470A4" w:rsidRPr="004A7DFC" w:rsidRDefault="00D470A4" w:rsidP="007713E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3012A4" w14:textId="77777777" w:rsidR="00D470A4" w:rsidRPr="004A7DFC" w:rsidRDefault="00D470A4" w:rsidP="007713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0747DED8" w14:textId="77777777" w:rsidR="00D470A4" w:rsidRPr="004A7DFC" w:rsidRDefault="00D470A4" w:rsidP="007713E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B3CBFF6" w14:textId="77777777" w:rsidR="00D470A4" w:rsidRPr="004A7DFC" w:rsidRDefault="00D470A4" w:rsidP="007713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470A4" w:rsidRPr="004A7DFC" w14:paraId="3C368B7E" w14:textId="77777777" w:rsidTr="00AD78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690" w:type="dxa"/>
            <w:shd w:val="clear" w:color="auto" w:fill="auto"/>
          </w:tcPr>
          <w:p w14:paraId="6B4AE641" w14:textId="77777777" w:rsidR="00D470A4" w:rsidRPr="004A7DFC" w:rsidRDefault="00D470A4" w:rsidP="007713EA">
            <w:pPr>
              <w:spacing w:line="240" w:lineRule="auto"/>
              <w:ind w:left="162" w:firstLine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7048E5" w14:textId="77777777" w:rsidR="00D470A4" w:rsidRPr="004A7DFC" w:rsidRDefault="00D470A4" w:rsidP="007713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75A947A3" w14:textId="77777777" w:rsidR="00D470A4" w:rsidRPr="004A7DFC" w:rsidRDefault="00D470A4" w:rsidP="007713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2E3F3B" w14:textId="77777777" w:rsidR="00D470A4" w:rsidRPr="004A7DFC" w:rsidRDefault="00D470A4" w:rsidP="007713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5B3CC6EC" w14:textId="77777777" w:rsidR="00D470A4" w:rsidRPr="004A7DFC" w:rsidRDefault="00D470A4" w:rsidP="007713E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A83BC1" w14:textId="77777777" w:rsidR="00D470A4" w:rsidRPr="004A7DFC" w:rsidRDefault="00D470A4" w:rsidP="007713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20923CB" w14:textId="77777777" w:rsidR="00D470A4" w:rsidRPr="004A7DFC" w:rsidRDefault="00D470A4" w:rsidP="007713E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AF03EE" w14:textId="77777777" w:rsidR="00D470A4" w:rsidRPr="004A7DFC" w:rsidRDefault="00D470A4" w:rsidP="007713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D470A4" w:rsidRPr="004A7DFC" w14:paraId="3394881C" w14:textId="77777777" w:rsidTr="00A706C1">
        <w:trPr>
          <w:trHeight w:val="335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0171AE0" w14:textId="5EDF0D61" w:rsidR="00D470A4" w:rsidRPr="004A7DFC" w:rsidDel="00B75B12" w:rsidRDefault="00D470A4" w:rsidP="00E5525E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634D323" w14:textId="75C7AAF6" w:rsidR="00D470A4" w:rsidRPr="004A7DFC" w:rsidRDefault="00D470A4" w:rsidP="00E5525E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78B5" w:rsidRPr="004A7DFC" w14:paraId="3CA71A9F" w14:textId="77777777" w:rsidTr="00A706C1">
        <w:trPr>
          <w:trHeight w:val="335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7CF6F7E" w14:textId="0C813B97" w:rsidR="00BB78B5" w:rsidRPr="004A7DFC" w:rsidRDefault="00BB78B5" w:rsidP="00E5525E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BF4E2A1" w14:textId="77777777" w:rsidR="00BB78B5" w:rsidRPr="004A7DFC" w:rsidRDefault="00BB78B5" w:rsidP="00E5525E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5525E" w:rsidRPr="004A7DFC" w14:paraId="69A405D1" w14:textId="77777777" w:rsidTr="00AD7844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C04F4" w14:textId="77777777" w:rsidR="00E5525E" w:rsidRPr="004A7DFC" w:rsidRDefault="00E5525E" w:rsidP="00E5525E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A22E28" w14:textId="0D9AF73C" w:rsidR="00F82619" w:rsidRPr="004A7DFC" w:rsidRDefault="00F82619" w:rsidP="00E5525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181,881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D17DE2" w14:textId="77777777" w:rsidR="00E5525E" w:rsidRPr="004A7DFC" w:rsidRDefault="00E5525E" w:rsidP="00E5525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D740A2" w14:textId="010B737B" w:rsidR="00E5525E" w:rsidRPr="004A7DFC" w:rsidRDefault="00F82619" w:rsidP="00E5525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217,881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FFD285" w14:textId="6B69384F" w:rsidR="00E5525E" w:rsidRPr="004A7DFC" w:rsidRDefault="00E5525E" w:rsidP="00E5525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1707D8" w14:textId="6CFFCE37" w:rsidR="00E5525E" w:rsidRPr="004A7DFC" w:rsidRDefault="00F82619" w:rsidP="00E5525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</w:rPr>
              <w:t>181,881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949F0A" w14:textId="77777777" w:rsidR="00E5525E" w:rsidRPr="004A7DFC" w:rsidRDefault="00E5525E" w:rsidP="00E5525E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A63DF7" w14:textId="7149269A" w:rsidR="00E5525E" w:rsidRPr="004A7DFC" w:rsidRDefault="00F82619" w:rsidP="00967690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</w:rPr>
              <w:t>217,881</w:t>
            </w:r>
          </w:p>
        </w:tc>
      </w:tr>
      <w:tr w:rsidR="00E5525E" w:rsidRPr="004A7DFC" w14:paraId="5446A51A" w14:textId="77777777" w:rsidTr="00AD7844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02201" w14:textId="77777777" w:rsidR="00E5525E" w:rsidRPr="004A7DFC" w:rsidRDefault="00E5525E" w:rsidP="00E5525E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3D0EAA" w14:textId="77777777" w:rsidR="00E5525E" w:rsidRPr="004A7DFC" w:rsidRDefault="00E5525E" w:rsidP="00E5525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6861BA" w14:textId="77777777" w:rsidR="00E5525E" w:rsidRPr="004A7DFC" w:rsidRDefault="00E5525E" w:rsidP="00E5525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7A11D4" w14:textId="77777777" w:rsidR="00E5525E" w:rsidRPr="004A7DFC" w:rsidRDefault="00E5525E" w:rsidP="00E5525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18489D" w14:textId="5DD778AB" w:rsidR="00E5525E" w:rsidRPr="004A7DFC" w:rsidRDefault="00E5525E" w:rsidP="00E5525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A55C99" w14:textId="223C1C59" w:rsidR="00E5525E" w:rsidRPr="004A7DFC" w:rsidRDefault="00E5525E" w:rsidP="00E5525E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DE4A6D" w14:textId="77777777" w:rsidR="00E5525E" w:rsidRPr="004A7DFC" w:rsidRDefault="00E5525E" w:rsidP="00E5525E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DA0033" w14:textId="77777777" w:rsidR="00E5525E" w:rsidRPr="004A7DFC" w:rsidRDefault="00E5525E" w:rsidP="00967690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4C7" w:rsidRPr="004A7DFC" w14:paraId="159CD0C1" w14:textId="77777777" w:rsidTr="00AD7844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37F4C" w14:textId="687FA044" w:rsidR="00D574C7" w:rsidRPr="004A7DFC" w:rsidRDefault="00D574C7" w:rsidP="00D574C7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1 - 30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27434E" w14:textId="0FCC3C5B" w:rsidR="00D574C7" w:rsidRPr="004A7DFC" w:rsidRDefault="00D574C7" w:rsidP="00D574C7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197,030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4DBFC1" w14:textId="77777777" w:rsidR="00D574C7" w:rsidRPr="004A7DFC" w:rsidRDefault="00D574C7" w:rsidP="00D574C7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C246B4" w14:textId="07989A96" w:rsidR="00D574C7" w:rsidRPr="004A7DFC" w:rsidRDefault="00D574C7" w:rsidP="00D574C7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</w:rPr>
              <w:t>170,283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1F16F9" w14:textId="77777777" w:rsidR="00D574C7" w:rsidRPr="004A7DFC" w:rsidRDefault="00D574C7" w:rsidP="00D574C7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C10F0B" w14:textId="5DF54E29" w:rsidR="00D574C7" w:rsidRPr="004A7DFC" w:rsidRDefault="00D574C7" w:rsidP="00D574C7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197,030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6B08DD" w14:textId="77777777" w:rsidR="00D574C7" w:rsidRPr="004A7DFC" w:rsidRDefault="00D574C7" w:rsidP="00D574C7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3FE765" w14:textId="72FAB2D6" w:rsidR="00D574C7" w:rsidRPr="004A7DFC" w:rsidRDefault="00D574C7" w:rsidP="00D574C7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</w:rPr>
              <w:t>170,283</w:t>
            </w:r>
          </w:p>
        </w:tc>
      </w:tr>
      <w:tr w:rsidR="00D574C7" w:rsidRPr="004A7DFC" w14:paraId="52DE156D" w14:textId="77777777" w:rsidTr="00AD7844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B0927" w14:textId="0727FBF1" w:rsidR="00D574C7" w:rsidRPr="004A7DFC" w:rsidRDefault="00D574C7" w:rsidP="00D574C7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8AF309" w14:textId="6F70A3E7" w:rsidR="00D574C7" w:rsidRPr="004A7DFC" w:rsidRDefault="00D574C7" w:rsidP="00D574C7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204,806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9A8041" w14:textId="77777777" w:rsidR="00D574C7" w:rsidRPr="004A7DFC" w:rsidRDefault="00D574C7" w:rsidP="00D574C7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370B3E" w14:textId="5193A1E7" w:rsidR="00D574C7" w:rsidRPr="004A7DFC" w:rsidRDefault="00D574C7" w:rsidP="00D574C7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</w:rPr>
              <w:t>138,209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B703E4" w14:textId="77777777" w:rsidR="00D574C7" w:rsidRPr="004A7DFC" w:rsidRDefault="00D574C7" w:rsidP="00D574C7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1D2EC6" w14:textId="546C680C" w:rsidR="00D574C7" w:rsidRPr="004A7DFC" w:rsidRDefault="00D574C7" w:rsidP="00D574C7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204,806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983FF8" w14:textId="77777777" w:rsidR="00D574C7" w:rsidRPr="004A7DFC" w:rsidRDefault="00D574C7" w:rsidP="00D574C7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DABEFF" w14:textId="16ABB14F" w:rsidR="00D574C7" w:rsidRPr="004A7DFC" w:rsidRDefault="00D574C7" w:rsidP="00D574C7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</w:rPr>
              <w:t>138,209</w:t>
            </w:r>
          </w:p>
        </w:tc>
      </w:tr>
      <w:tr w:rsidR="00D574C7" w:rsidRPr="004A7DFC" w14:paraId="546B62E9" w14:textId="77777777" w:rsidTr="00AD7844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85789" w14:textId="580C2274" w:rsidR="00D574C7" w:rsidRPr="004A7DFC" w:rsidRDefault="00D574C7" w:rsidP="00D574C7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มากกว่า 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12C83D" w14:textId="191DFA18" w:rsidR="00D574C7" w:rsidRPr="004A7DFC" w:rsidRDefault="00D574C7" w:rsidP="00D574C7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169,562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988FBD" w14:textId="77777777" w:rsidR="00D574C7" w:rsidRPr="004A7DFC" w:rsidRDefault="00D574C7" w:rsidP="00D574C7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CF0A1B" w14:textId="2B506DB2" w:rsidR="00D574C7" w:rsidRPr="004A7DFC" w:rsidRDefault="00D574C7" w:rsidP="00D574C7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</w:rPr>
              <w:t>373,895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C39817" w14:textId="77777777" w:rsidR="00D574C7" w:rsidRPr="004A7DFC" w:rsidRDefault="00D574C7" w:rsidP="00D574C7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AEB0B5" w14:textId="062709BF" w:rsidR="00D574C7" w:rsidRPr="004A7DFC" w:rsidRDefault="00D574C7" w:rsidP="00D574C7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169,562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BDB718" w14:textId="77777777" w:rsidR="00D574C7" w:rsidRPr="004A7DFC" w:rsidRDefault="00D574C7" w:rsidP="00D574C7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25D50E" w14:textId="53BDD706" w:rsidR="00D574C7" w:rsidRPr="004A7DFC" w:rsidRDefault="00D574C7" w:rsidP="00D574C7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</w:rPr>
              <w:t>373,895</w:t>
            </w:r>
          </w:p>
        </w:tc>
      </w:tr>
      <w:tr w:rsidR="00F82619" w:rsidRPr="004A7DFC" w14:paraId="42A3F0F0" w14:textId="77777777" w:rsidTr="00630F3E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FCF5B" w14:textId="114088FF" w:rsidR="00F82619" w:rsidRPr="004A7DFC" w:rsidRDefault="00F82619" w:rsidP="00F82619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03B75" w14:textId="10C72902" w:rsidR="00F82619" w:rsidRPr="004A7DFC" w:rsidRDefault="00F82619" w:rsidP="00F8261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753,279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65C7AF" w14:textId="77777777" w:rsidR="00F82619" w:rsidRPr="004A7DFC" w:rsidRDefault="00F82619" w:rsidP="00F8261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AA3654" w14:textId="31940E09" w:rsidR="00F82619" w:rsidRPr="004A7DFC" w:rsidRDefault="00F82619" w:rsidP="00F8261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900,268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1AF914" w14:textId="01B8FF8B" w:rsidR="00F82619" w:rsidRPr="004A7DFC" w:rsidRDefault="00F82619" w:rsidP="00F8261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62A63B" w14:textId="55CBFE2C" w:rsidR="00F82619" w:rsidRPr="004A7DFC" w:rsidRDefault="00F82619" w:rsidP="00F8261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753,279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900CE9" w14:textId="77777777" w:rsidR="00F82619" w:rsidRPr="004A7DFC" w:rsidRDefault="00F82619" w:rsidP="00F8261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4C1A91" w14:textId="34EEEB47" w:rsidR="00F82619" w:rsidRPr="004A7DFC" w:rsidRDefault="00F82619" w:rsidP="00F82619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900,268</w:t>
            </w:r>
          </w:p>
        </w:tc>
      </w:tr>
      <w:tr w:rsidR="00F82619" w:rsidRPr="004A7DFC" w14:paraId="02ABA828" w14:textId="77777777" w:rsidTr="00630F3E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EECDF" w14:textId="7DA930FF" w:rsidR="00F82619" w:rsidRPr="004A7DFC" w:rsidRDefault="00F82619" w:rsidP="004A7DFC">
            <w:pPr>
              <w:tabs>
                <w:tab w:val="left" w:pos="540"/>
              </w:tabs>
              <w:spacing w:line="360" w:lineRule="exact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4A7DFC" w:rsidRPr="004A7D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CE2072" w14:textId="77777777" w:rsidR="00F82619" w:rsidRPr="004A7DFC" w:rsidRDefault="00F82619" w:rsidP="00F82619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3BA498" w14:textId="29BF82AB" w:rsidR="00F82619" w:rsidRPr="004A7DFC" w:rsidRDefault="00F82619" w:rsidP="00F82619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264730" w14:textId="77777777" w:rsidR="00F82619" w:rsidRPr="004A7DFC" w:rsidRDefault="00F82619" w:rsidP="00F82619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BB3D0B" w14:textId="77777777" w:rsidR="00F82619" w:rsidRPr="004A7DFC" w:rsidRDefault="00F82619" w:rsidP="00F82619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85F2D4" w14:textId="6B8CC700" w:rsidR="00F82619" w:rsidRPr="004A7DFC" w:rsidRDefault="00F82619" w:rsidP="00F82619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B907CE" w14:textId="5DF2FF5E" w:rsidR="00F82619" w:rsidRPr="004A7DFC" w:rsidRDefault="00F82619" w:rsidP="00F82619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8CDEF7" w14:textId="77777777" w:rsidR="00F82619" w:rsidRPr="004A7DFC" w:rsidRDefault="00F82619" w:rsidP="00F82619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B1FE01" w14:textId="2452890B" w:rsidR="00F82619" w:rsidRPr="004A7DFC" w:rsidRDefault="00F82619" w:rsidP="00F82619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6A41C9" w14:textId="77777777" w:rsidR="00F82619" w:rsidRPr="004A7DFC" w:rsidRDefault="00F82619" w:rsidP="00F8261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7BF713" w14:textId="77777777" w:rsidR="00F82619" w:rsidRPr="004A7DFC" w:rsidRDefault="00F82619" w:rsidP="00F82619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6A7232" w14:textId="06C266B4" w:rsidR="00F82619" w:rsidRPr="004A7DFC" w:rsidRDefault="00F82619" w:rsidP="00F82619">
            <w:pPr>
              <w:spacing w:line="360" w:lineRule="exact"/>
              <w:ind w:left="-8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2619" w:rsidRPr="004A7DFC" w14:paraId="43261DA4" w14:textId="77777777" w:rsidTr="00630F3E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EBEA8" w14:textId="77777777" w:rsidR="00F82619" w:rsidRPr="004A7DFC" w:rsidRDefault="00F82619" w:rsidP="00F82619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E0CDF7" w14:textId="2B1281A8" w:rsidR="00F82619" w:rsidRPr="004A7DFC" w:rsidRDefault="00F82619" w:rsidP="00F8261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753,279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4A4065" w14:textId="77777777" w:rsidR="00F82619" w:rsidRPr="004A7DFC" w:rsidRDefault="00F82619" w:rsidP="00F8261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9516FE" w14:textId="6DBAC01D" w:rsidR="00F82619" w:rsidRPr="004A7DFC" w:rsidRDefault="00F82619" w:rsidP="00F8261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900,268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3855AB" w14:textId="71C16230" w:rsidR="00F82619" w:rsidRPr="004A7DFC" w:rsidRDefault="00F82619" w:rsidP="00F8261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C4E861" w14:textId="5DC755C4" w:rsidR="00F82619" w:rsidRPr="004A7DFC" w:rsidRDefault="00F82619" w:rsidP="00F8261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753,279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13CEAC" w14:textId="77777777" w:rsidR="00F82619" w:rsidRPr="004A7DFC" w:rsidRDefault="00F82619" w:rsidP="00F8261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EC5282" w14:textId="6AEAAFDA" w:rsidR="00F82619" w:rsidRPr="004A7DFC" w:rsidRDefault="00F82619" w:rsidP="00F82619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900,268</w:t>
            </w:r>
          </w:p>
        </w:tc>
      </w:tr>
      <w:tr w:rsidR="00D574C7" w:rsidRPr="004A7DFC" w14:paraId="1774D63B" w14:textId="77777777" w:rsidTr="00D574C7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B41F2" w14:textId="77777777" w:rsidR="00D574C7" w:rsidRPr="004A7DFC" w:rsidRDefault="00D574C7" w:rsidP="00F82619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3D9C8E" w14:textId="77777777" w:rsidR="00D574C7" w:rsidRPr="004A7DFC" w:rsidRDefault="00D574C7" w:rsidP="00F8261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ABE3E7" w14:textId="77777777" w:rsidR="00D574C7" w:rsidRPr="004A7DFC" w:rsidRDefault="00D574C7" w:rsidP="00F8261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2F978" w14:textId="77777777" w:rsidR="00D574C7" w:rsidRPr="004A7DFC" w:rsidRDefault="00D574C7" w:rsidP="00F8261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3967A8" w14:textId="77777777" w:rsidR="00D574C7" w:rsidRPr="004A7DFC" w:rsidRDefault="00D574C7" w:rsidP="00F8261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4A6390" w14:textId="77777777" w:rsidR="00D574C7" w:rsidRPr="004A7DFC" w:rsidRDefault="00D574C7" w:rsidP="00F8261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DA4263" w14:textId="77777777" w:rsidR="00D574C7" w:rsidRPr="004A7DFC" w:rsidRDefault="00D574C7" w:rsidP="00F8261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3196D8" w14:textId="77777777" w:rsidR="00D574C7" w:rsidRPr="004A7DFC" w:rsidRDefault="00D574C7" w:rsidP="00F82619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bookmarkEnd w:id="0"/>
      <w:tr w:rsidR="00D574C7" w:rsidRPr="00435338" w14:paraId="37563DE7" w14:textId="77777777" w:rsidTr="006D5F51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6B4C759" w14:textId="2763C911" w:rsidR="00D574C7" w:rsidRPr="00435338" w:rsidDel="00B75B12" w:rsidRDefault="00D574C7" w:rsidP="006D5F51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5C1E3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0506597" w14:textId="77777777" w:rsidR="00D574C7" w:rsidRPr="00435338" w:rsidRDefault="00D574C7" w:rsidP="006D5F51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82619" w:rsidRPr="00435338" w14:paraId="032B3909" w14:textId="77777777" w:rsidTr="006D5F51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AA45A" w14:textId="77777777" w:rsidR="00F82619" w:rsidRPr="00435338" w:rsidRDefault="00F82619" w:rsidP="00F82619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EFEF09" w14:textId="05566596" w:rsidR="00F82619" w:rsidRPr="00F82619" w:rsidRDefault="00F82619" w:rsidP="00F8261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26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1,529,684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B1D3AF" w14:textId="77777777" w:rsidR="00F82619" w:rsidRPr="00F82619" w:rsidRDefault="00F82619" w:rsidP="00F8261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12A8E2" w14:textId="23892964" w:rsidR="00F82619" w:rsidRPr="00F82619" w:rsidRDefault="00F82619" w:rsidP="00F8261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26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1,52</w:t>
            </w:r>
            <w:r w:rsidR="00A151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F826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E5A471" w14:textId="77777777" w:rsidR="00F82619" w:rsidRPr="00F82619" w:rsidRDefault="00F82619" w:rsidP="00F8261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E261AF" w14:textId="11010EBE" w:rsidR="00F82619" w:rsidRPr="00F82619" w:rsidRDefault="00F82619" w:rsidP="00F8261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826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1,529,684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CA6039" w14:textId="77777777" w:rsidR="00F82619" w:rsidRPr="00F82619" w:rsidRDefault="00F82619" w:rsidP="00F8261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DA48E4" w14:textId="564379CB" w:rsidR="00F82619" w:rsidRPr="00F82619" w:rsidRDefault="00F82619" w:rsidP="00F82619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826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1,52</w:t>
            </w:r>
            <w:r w:rsidR="00A151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F826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,077</w:t>
            </w:r>
          </w:p>
        </w:tc>
      </w:tr>
      <w:tr w:rsidR="00F82619" w:rsidRPr="00435338" w14:paraId="11DEE61C" w14:textId="77777777" w:rsidTr="006D5F51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7B875" w14:textId="77777777" w:rsidR="00F82619" w:rsidRPr="00435338" w:rsidRDefault="00F82619" w:rsidP="00F82619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AC1E18" w14:textId="77777777" w:rsidR="00F82619" w:rsidRPr="00F82619" w:rsidRDefault="00F82619" w:rsidP="00F8261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0B7B67" w14:textId="77777777" w:rsidR="00F82619" w:rsidRPr="00F82619" w:rsidRDefault="00F82619" w:rsidP="00F8261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89DB7C" w14:textId="77777777" w:rsidR="00F82619" w:rsidRPr="00F82619" w:rsidRDefault="00F82619" w:rsidP="00F8261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B5FF50" w14:textId="77777777" w:rsidR="00F82619" w:rsidRPr="00F82619" w:rsidRDefault="00F82619" w:rsidP="00F8261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105CAE" w14:textId="77777777" w:rsidR="00F82619" w:rsidRPr="00F82619" w:rsidRDefault="00F82619" w:rsidP="00F8261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C05706" w14:textId="77777777" w:rsidR="00F82619" w:rsidRPr="00F82619" w:rsidRDefault="00F82619" w:rsidP="00F8261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D77CE4" w14:textId="77777777" w:rsidR="00F82619" w:rsidRPr="00F82619" w:rsidRDefault="00F82619" w:rsidP="00F82619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06C1" w:rsidRPr="00435338" w14:paraId="14DA5224" w14:textId="77777777" w:rsidTr="006D5F51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E8B40" w14:textId="1D003156" w:rsidR="00A706C1" w:rsidRPr="00435338" w:rsidRDefault="00A706C1" w:rsidP="00A706C1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="00D574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A0F03E" w14:textId="3DD43922" w:rsidR="00A706C1" w:rsidRPr="00F82619" w:rsidRDefault="00A706C1" w:rsidP="00A706C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82619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2D33C4" w14:textId="77777777" w:rsidR="00A706C1" w:rsidRPr="00F82619" w:rsidRDefault="00A706C1" w:rsidP="00A706C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27DDB7" w14:textId="35A04C60" w:rsidR="00A706C1" w:rsidRPr="00F82619" w:rsidRDefault="00A706C1" w:rsidP="00A706C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82619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718474" w14:textId="77777777" w:rsidR="00A706C1" w:rsidRPr="00F82619" w:rsidRDefault="00A706C1" w:rsidP="00A706C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F34136" w14:textId="28E698C0" w:rsidR="00A706C1" w:rsidRPr="00F82619" w:rsidRDefault="00A706C1" w:rsidP="00A706C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82619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19A41C" w14:textId="77777777" w:rsidR="00A706C1" w:rsidRPr="00F82619" w:rsidRDefault="00A706C1" w:rsidP="00A706C1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B9AACD" w14:textId="317ED03F" w:rsidR="00A706C1" w:rsidRPr="00F82619" w:rsidRDefault="00A706C1" w:rsidP="00A706C1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82619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</w:tr>
      <w:tr w:rsidR="00F82619" w:rsidRPr="00435338" w14:paraId="5D40EE43" w14:textId="77777777" w:rsidTr="006D5F51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F53E8" w14:textId="77777777" w:rsidR="00F82619" w:rsidRPr="00435338" w:rsidRDefault="00F82619" w:rsidP="00F82619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6E4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D2D36E" w14:textId="19E28117" w:rsidR="00F82619" w:rsidRPr="006145CD" w:rsidRDefault="00F82619" w:rsidP="00F8261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1,530,078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060F3C" w14:textId="77777777" w:rsidR="00F82619" w:rsidRPr="006145CD" w:rsidRDefault="00F82619" w:rsidP="00F8261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833654" w14:textId="69D2AF80" w:rsidR="00F82619" w:rsidRPr="006145CD" w:rsidRDefault="00F82619" w:rsidP="00F8261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1,525,418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C823EF" w14:textId="77777777" w:rsidR="00F82619" w:rsidRPr="006145CD" w:rsidRDefault="00F82619" w:rsidP="00F8261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7657D" w14:textId="6907DA33" w:rsidR="00F82619" w:rsidRPr="00435338" w:rsidRDefault="00F82619" w:rsidP="00F8261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1,530,078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9D21D6" w14:textId="77777777" w:rsidR="00F82619" w:rsidRPr="00435338" w:rsidRDefault="00F82619" w:rsidP="00F8261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27D5C6" w14:textId="6D4AC425" w:rsidR="00F82619" w:rsidRPr="00435338" w:rsidRDefault="00F82619" w:rsidP="00F82619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1,525,418</w:t>
            </w:r>
          </w:p>
        </w:tc>
      </w:tr>
      <w:tr w:rsidR="00A706C1" w:rsidRPr="00435338" w14:paraId="6DED7EBE" w14:textId="77777777" w:rsidTr="007E69A6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1584F" w14:textId="66B23BE0" w:rsidR="00A706C1" w:rsidRPr="00D26E49" w:rsidRDefault="00A706C1" w:rsidP="00A706C1">
            <w:pPr>
              <w:tabs>
                <w:tab w:val="left" w:pos="540"/>
              </w:tabs>
              <w:spacing w:line="360" w:lineRule="exact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A7D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A5422D" w14:textId="77777777" w:rsidR="00A706C1" w:rsidRDefault="00A706C1" w:rsidP="00A706C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A58B9E" w14:textId="21E87484" w:rsidR="00A706C1" w:rsidRPr="00435338" w:rsidRDefault="00A706C1" w:rsidP="00A706C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E9F9BA" w14:textId="77777777" w:rsidR="00A706C1" w:rsidRPr="00435338" w:rsidRDefault="00A706C1" w:rsidP="00A706C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1E196E" w14:textId="77777777" w:rsidR="00A706C1" w:rsidRDefault="00A706C1" w:rsidP="00A706C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C26808" w14:textId="77777777" w:rsidR="00A706C1" w:rsidRPr="00435338" w:rsidRDefault="00A706C1" w:rsidP="00A706C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1DB0ED" w14:textId="77777777" w:rsidR="00A706C1" w:rsidRPr="00435338" w:rsidRDefault="00A706C1" w:rsidP="00A706C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3B5AD" w14:textId="77777777" w:rsidR="00A706C1" w:rsidRDefault="00A706C1" w:rsidP="00A706C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1972E1" w14:textId="6E6D9FF6" w:rsidR="00A706C1" w:rsidRPr="00435338" w:rsidRDefault="00A706C1" w:rsidP="00A706C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58F92D" w14:textId="77777777" w:rsidR="00A706C1" w:rsidRPr="00435338" w:rsidRDefault="00A706C1" w:rsidP="00A706C1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6F0ACA" w14:textId="77777777" w:rsidR="00A706C1" w:rsidRDefault="00A706C1" w:rsidP="00A706C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0D1BBB" w14:textId="52FDA38D" w:rsidR="00A706C1" w:rsidRPr="00435338" w:rsidRDefault="00A706C1" w:rsidP="00A706C1">
            <w:pPr>
              <w:spacing w:line="360" w:lineRule="exact"/>
              <w:ind w:left="-8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2619" w:rsidRPr="00435338" w14:paraId="17F2354E" w14:textId="77777777" w:rsidTr="00A706C1">
        <w:trPr>
          <w:trHeight w:val="3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42680" w14:textId="77777777" w:rsidR="00F82619" w:rsidRPr="00435338" w:rsidRDefault="00F82619" w:rsidP="00F82619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E5D07F" w14:textId="75EAFA34" w:rsidR="00F82619" w:rsidRPr="006145CD" w:rsidRDefault="00F82619" w:rsidP="00F8261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1,530,078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7C635D" w14:textId="77777777" w:rsidR="00F82619" w:rsidRPr="006145CD" w:rsidRDefault="00F82619" w:rsidP="00F8261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FCCEB6" w14:textId="3B91BB56" w:rsidR="00F82619" w:rsidRPr="006145CD" w:rsidRDefault="00F82619" w:rsidP="00F8261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1,525,418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92F37B" w14:textId="77777777" w:rsidR="00F82619" w:rsidRPr="006145CD" w:rsidRDefault="00F82619" w:rsidP="00F8261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93ADF1" w14:textId="67782C97" w:rsidR="00F82619" w:rsidRPr="00435338" w:rsidRDefault="00F82619" w:rsidP="00F8261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1,530,078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84E4EC" w14:textId="77777777" w:rsidR="00F82619" w:rsidRPr="00435338" w:rsidRDefault="00F82619" w:rsidP="00F8261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4EFAA4" w14:textId="08538AEE" w:rsidR="00F82619" w:rsidRPr="00435338" w:rsidRDefault="00F82619" w:rsidP="00F82619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1,525,418</w:t>
            </w:r>
          </w:p>
        </w:tc>
      </w:tr>
      <w:tr w:rsidR="007E69A6" w:rsidRPr="00A706C1" w14:paraId="469F2CBC" w14:textId="77777777" w:rsidTr="00A706C1">
        <w:trPr>
          <w:trHeight w:val="28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02D40" w14:textId="77777777" w:rsidR="007E69A6" w:rsidRDefault="007E69A6" w:rsidP="00F82619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E7496FD" w14:textId="77777777" w:rsidR="007E69A6" w:rsidRPr="00A706C1" w:rsidRDefault="007E69A6" w:rsidP="00A706C1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D13E3B" w14:textId="77777777" w:rsidR="007E69A6" w:rsidRPr="00A706C1" w:rsidRDefault="007E69A6" w:rsidP="00A706C1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4D1A81" w14:textId="77777777" w:rsidR="007E69A6" w:rsidRPr="00A706C1" w:rsidRDefault="007E69A6" w:rsidP="00A706C1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FE7BC4" w14:textId="77777777" w:rsidR="007E69A6" w:rsidRPr="00A706C1" w:rsidRDefault="007E69A6" w:rsidP="00A706C1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8DECAD1" w14:textId="77777777" w:rsidR="007E69A6" w:rsidRPr="00A706C1" w:rsidRDefault="007E69A6" w:rsidP="00A706C1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17B21B" w14:textId="77777777" w:rsidR="007E69A6" w:rsidRPr="00435338" w:rsidRDefault="007E69A6" w:rsidP="00A706C1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6188B28" w14:textId="77777777" w:rsidR="007E69A6" w:rsidRPr="00A706C1" w:rsidRDefault="007E69A6" w:rsidP="00A706C1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82619" w:rsidRPr="00435338" w14:paraId="4B423D20" w14:textId="77777777" w:rsidTr="007E69A6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C4053" w14:textId="63EBE247" w:rsidR="00F82619" w:rsidRPr="00F82619" w:rsidRDefault="00F82619" w:rsidP="00F82619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24C6E0C" w14:textId="0454D3B0" w:rsidR="00F82619" w:rsidRPr="006145CD" w:rsidRDefault="00F82619" w:rsidP="00F8261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2,283,357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267730" w14:textId="77777777" w:rsidR="00F82619" w:rsidRPr="006145CD" w:rsidRDefault="00F82619" w:rsidP="00F8261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3B72215" w14:textId="41FC324C" w:rsidR="00F82619" w:rsidRPr="006145CD" w:rsidRDefault="00F82619" w:rsidP="00F8261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2,425,686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A381EE" w14:textId="77777777" w:rsidR="00F82619" w:rsidRPr="006145CD" w:rsidRDefault="00F82619" w:rsidP="00F8261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BC5C81" w14:textId="0805796C" w:rsidR="00F82619" w:rsidRPr="00435338" w:rsidRDefault="00F82619" w:rsidP="00F8261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2,283,357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35A0EC" w14:textId="77777777" w:rsidR="00F82619" w:rsidRPr="00435338" w:rsidRDefault="00F82619" w:rsidP="00F8261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6B5254" w14:textId="550FD71C" w:rsidR="00F82619" w:rsidRPr="00435338" w:rsidRDefault="00F82619" w:rsidP="00F82619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2,425,686</w:t>
            </w:r>
          </w:p>
        </w:tc>
      </w:tr>
    </w:tbl>
    <w:p w14:paraId="3A435827" w14:textId="486F5A12" w:rsidR="00475AB5" w:rsidRDefault="00475AB5" w:rsidP="006D39FA">
      <w:pPr>
        <w:rPr>
          <w:sz w:val="20"/>
          <w:szCs w:val="20"/>
          <w:cs/>
          <w:lang w:val="en-US"/>
        </w:rPr>
      </w:pPr>
    </w:p>
    <w:p w14:paraId="72DF3F59" w14:textId="77777777" w:rsidR="00475AB5" w:rsidRDefault="00475AB5">
      <w:pPr>
        <w:spacing w:line="240" w:lineRule="auto"/>
        <w:rPr>
          <w:sz w:val="20"/>
          <w:szCs w:val="20"/>
          <w:cs/>
          <w:lang w:val="en-US"/>
        </w:rPr>
      </w:pPr>
      <w:r>
        <w:rPr>
          <w:sz w:val="20"/>
          <w:szCs w:val="20"/>
          <w:cs/>
          <w:lang w:val="en-US"/>
        </w:rPr>
        <w:br w:type="page"/>
      </w:r>
    </w:p>
    <w:p w14:paraId="304FFD37" w14:textId="0EBCE30A" w:rsidR="00C13355" w:rsidRPr="00AE0BB7" w:rsidRDefault="00C13355" w:rsidP="00B51B97">
      <w:pPr>
        <w:pStyle w:val="Caption"/>
      </w:pPr>
      <w:r w:rsidRPr="00AE0BB7">
        <w:rPr>
          <w:cs/>
        </w:rPr>
        <w:lastRenderedPageBreak/>
        <w:t>เงินลงทุนในบริษัทย่อย</w:t>
      </w:r>
    </w:p>
    <w:p w14:paraId="07B1F8BB" w14:textId="43FA5A82" w:rsidR="00914B1B" w:rsidRDefault="00914B1B" w:rsidP="00914B1B">
      <w:pPr>
        <w:pStyle w:val="Bo-Blankline"/>
        <w:rPr>
          <w:lang w:val="en-US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1"/>
        <w:gridCol w:w="272"/>
        <w:gridCol w:w="1615"/>
      </w:tblGrid>
      <w:tr w:rsidR="00377CD0" w:rsidRPr="00D041CF" w14:paraId="25B1E8A0" w14:textId="77777777" w:rsidTr="00377CD0">
        <w:trPr>
          <w:tblHeader/>
        </w:trPr>
        <w:tc>
          <w:tcPr>
            <w:tcW w:w="3089" w:type="pct"/>
          </w:tcPr>
          <w:p w14:paraId="5E0511E0" w14:textId="77777777" w:rsidR="00377CD0" w:rsidRPr="00D041CF" w:rsidRDefault="00377CD0" w:rsidP="00377CD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11" w:type="pct"/>
            <w:gridSpan w:val="3"/>
          </w:tcPr>
          <w:p w14:paraId="2254AE5D" w14:textId="77777777" w:rsidR="00377CD0" w:rsidRPr="00D041CF" w:rsidRDefault="00377CD0" w:rsidP="00377CD0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7CD0" w:rsidRPr="00D041CF" w14:paraId="1C6AF958" w14:textId="77777777" w:rsidTr="00377CD0">
        <w:trPr>
          <w:trHeight w:val="299"/>
          <w:tblHeader/>
        </w:trPr>
        <w:tc>
          <w:tcPr>
            <w:tcW w:w="3089" w:type="pct"/>
          </w:tcPr>
          <w:p w14:paraId="3535F680" w14:textId="0A8BD5FB" w:rsidR="00377CD0" w:rsidRPr="00D041CF" w:rsidRDefault="00377CD0" w:rsidP="00377CD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300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9300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9300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9300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883" w:type="pct"/>
          </w:tcPr>
          <w:p w14:paraId="5EB80B79" w14:textId="2D9D1E24" w:rsidR="00377CD0" w:rsidRPr="00D041CF" w:rsidRDefault="00377CD0" w:rsidP="00377CD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559D1A1D" w14:textId="77777777" w:rsidR="00377CD0" w:rsidRPr="00D041CF" w:rsidRDefault="00377CD0" w:rsidP="00377CD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pct"/>
          </w:tcPr>
          <w:p w14:paraId="06FFBFBA" w14:textId="5453E1E6" w:rsidR="00377CD0" w:rsidRPr="00D041CF" w:rsidRDefault="00377CD0" w:rsidP="00377CD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77CD0" w:rsidRPr="00D041CF" w14:paraId="65FBD636" w14:textId="77777777" w:rsidTr="00377CD0">
        <w:trPr>
          <w:trHeight w:val="299"/>
          <w:tblHeader/>
        </w:trPr>
        <w:tc>
          <w:tcPr>
            <w:tcW w:w="3089" w:type="pct"/>
          </w:tcPr>
          <w:p w14:paraId="4EEC7657" w14:textId="77777777" w:rsidR="00377CD0" w:rsidRPr="00D041CF" w:rsidRDefault="00377CD0" w:rsidP="00377CD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3" w:type="pct"/>
          </w:tcPr>
          <w:p w14:paraId="617F32C1" w14:textId="77777777" w:rsidR="00377CD0" w:rsidRPr="00D041CF" w:rsidRDefault="00377CD0" w:rsidP="00377CD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67CB06BA" w14:textId="77777777" w:rsidR="00377CD0" w:rsidRPr="00D041CF" w:rsidRDefault="00377CD0" w:rsidP="00377CD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pct"/>
          </w:tcPr>
          <w:p w14:paraId="72CE0DFF" w14:textId="77777777" w:rsidR="00377CD0" w:rsidRPr="00D041CF" w:rsidRDefault="00377CD0" w:rsidP="00377CD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</w:tr>
      <w:tr w:rsidR="00377CD0" w:rsidRPr="00D041CF" w14:paraId="774F363A" w14:textId="77777777" w:rsidTr="00377CD0">
        <w:trPr>
          <w:trHeight w:val="299"/>
          <w:tblHeader/>
        </w:trPr>
        <w:tc>
          <w:tcPr>
            <w:tcW w:w="3089" w:type="pct"/>
          </w:tcPr>
          <w:p w14:paraId="0955C916" w14:textId="77777777" w:rsidR="00377CD0" w:rsidRPr="00D041CF" w:rsidRDefault="00377CD0" w:rsidP="00377CD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11" w:type="pct"/>
            <w:gridSpan w:val="3"/>
          </w:tcPr>
          <w:p w14:paraId="70012757" w14:textId="77777777" w:rsidR="00377CD0" w:rsidRPr="00D041CF" w:rsidRDefault="00377CD0" w:rsidP="00377CD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7CD0" w:rsidRPr="00D041CF" w14:paraId="4AFA0094" w14:textId="77777777" w:rsidTr="00377CD0">
        <w:tc>
          <w:tcPr>
            <w:tcW w:w="3089" w:type="pct"/>
          </w:tcPr>
          <w:p w14:paraId="34E05891" w14:textId="77777777" w:rsidR="00377CD0" w:rsidRPr="00D041CF" w:rsidRDefault="00377CD0" w:rsidP="00377C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83" w:type="pct"/>
          </w:tcPr>
          <w:p w14:paraId="61D1A325" w14:textId="77777777" w:rsidR="00377CD0" w:rsidRPr="00D041CF" w:rsidRDefault="00377CD0" w:rsidP="00377CD0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26CBB00" w14:textId="77777777" w:rsidR="00377CD0" w:rsidRPr="00D041CF" w:rsidRDefault="00377CD0" w:rsidP="00377CD0">
            <w:pPr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pct"/>
          </w:tcPr>
          <w:p w14:paraId="604ED2CE" w14:textId="77777777" w:rsidR="00377CD0" w:rsidRPr="00D041CF" w:rsidRDefault="00377CD0" w:rsidP="00377CD0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7CD0" w:rsidRPr="00D041CF" w14:paraId="6D522704" w14:textId="77777777" w:rsidTr="00377CD0">
        <w:tc>
          <w:tcPr>
            <w:tcW w:w="3089" w:type="pct"/>
          </w:tcPr>
          <w:p w14:paraId="73F4FC23" w14:textId="77777777" w:rsidR="00377CD0" w:rsidRPr="00D041CF" w:rsidRDefault="00377CD0" w:rsidP="00377C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ตามที่รายงานในปีก่อน</w:t>
            </w:r>
          </w:p>
        </w:tc>
        <w:tc>
          <w:tcPr>
            <w:tcW w:w="883" w:type="pct"/>
          </w:tcPr>
          <w:p w14:paraId="1364AB61" w14:textId="01DE821A" w:rsidR="00377CD0" w:rsidRPr="001853EB" w:rsidRDefault="001853EB" w:rsidP="00377CD0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329,933</w:t>
            </w:r>
          </w:p>
        </w:tc>
        <w:tc>
          <w:tcPr>
            <w:tcW w:w="148" w:type="pct"/>
          </w:tcPr>
          <w:p w14:paraId="180F6A7A" w14:textId="77777777" w:rsidR="00377CD0" w:rsidRPr="00D041CF" w:rsidRDefault="00377CD0" w:rsidP="00377CD0">
            <w:pPr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0" w:type="pct"/>
          </w:tcPr>
          <w:p w14:paraId="227493AD" w14:textId="583EEA15" w:rsidR="00377CD0" w:rsidRPr="00D041CF" w:rsidRDefault="001853EB" w:rsidP="00377CD0">
            <w:pPr>
              <w:tabs>
                <w:tab w:val="decimal" w:pos="11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325,444</w:t>
            </w:r>
          </w:p>
        </w:tc>
      </w:tr>
      <w:tr w:rsidR="00377CD0" w:rsidRPr="00D041CF" w14:paraId="56D567ED" w14:textId="77777777" w:rsidTr="00377CD0">
        <w:tc>
          <w:tcPr>
            <w:tcW w:w="3089" w:type="pct"/>
          </w:tcPr>
          <w:p w14:paraId="03AFB620" w14:textId="77777777" w:rsidR="00377CD0" w:rsidRPr="00D041CF" w:rsidRDefault="00377CD0" w:rsidP="00377C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883" w:type="pct"/>
          </w:tcPr>
          <w:p w14:paraId="6F049DDC" w14:textId="77777777" w:rsidR="00377CD0" w:rsidRPr="00D041CF" w:rsidRDefault="00377CD0" w:rsidP="00377CD0">
            <w:pPr>
              <w:tabs>
                <w:tab w:val="decimal" w:pos="630"/>
                <w:tab w:val="decimal" w:pos="11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F28F570" w14:textId="77777777" w:rsidR="00377CD0" w:rsidRPr="00D041CF" w:rsidRDefault="00377CD0" w:rsidP="00377CD0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880" w:type="pct"/>
          </w:tcPr>
          <w:p w14:paraId="015C8E8D" w14:textId="77777777" w:rsidR="00377CD0" w:rsidRPr="00D041CF" w:rsidRDefault="00377CD0" w:rsidP="00377CD0">
            <w:pPr>
              <w:tabs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7CD0" w:rsidRPr="00D041CF" w14:paraId="5E7EEB9D" w14:textId="77777777" w:rsidTr="00377CD0">
        <w:tc>
          <w:tcPr>
            <w:tcW w:w="3089" w:type="pct"/>
          </w:tcPr>
          <w:p w14:paraId="5400CB7C" w14:textId="77777777" w:rsidR="00377CD0" w:rsidRPr="00D041CF" w:rsidRDefault="00377CD0" w:rsidP="00377CD0">
            <w:pPr>
              <w:ind w:left="156" w:hanging="156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D041CF"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 w:rsidRPr="00D041CF">
              <w:rPr>
                <w:rFonts w:asciiTheme="majorBidi" w:hAnsiTheme="majorBidi"/>
                <w:sz w:val="30"/>
                <w:szCs w:val="30"/>
                <w:cs/>
              </w:rPr>
              <w:t>การเปลี่ยนนโยบายการบัญชีเงินลงทุนในบริษัทย่อย</w:t>
            </w:r>
          </w:p>
          <w:p w14:paraId="3D8B37ED" w14:textId="77777777" w:rsidR="00377CD0" w:rsidRPr="00D041CF" w:rsidRDefault="00377CD0" w:rsidP="00377CD0">
            <w:pPr>
              <w:ind w:left="156" w:hanging="3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/>
                <w:sz w:val="30"/>
                <w:szCs w:val="30"/>
                <w:cs/>
              </w:rPr>
              <w:t>ในงบการเงินเฉพาะกิจการ</w:t>
            </w: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2645B859" w14:textId="77777777" w:rsidR="00377CD0" w:rsidRDefault="00377CD0" w:rsidP="00377CD0">
            <w:pPr>
              <w:tabs>
                <w:tab w:val="decimal" w:pos="11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C97434" w14:textId="5BBDF5E3" w:rsidR="001853EB" w:rsidRPr="00241BED" w:rsidRDefault="001853EB" w:rsidP="001853EB">
            <w:pPr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C7BD578" w14:textId="77777777" w:rsidR="00377CD0" w:rsidRPr="00D041CF" w:rsidRDefault="00377CD0" w:rsidP="00377CD0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0581C237" w14:textId="77777777" w:rsidR="00377CD0" w:rsidRDefault="00377CD0" w:rsidP="00377CD0">
            <w:pPr>
              <w:tabs>
                <w:tab w:val="decimal" w:pos="115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8167FB" w14:textId="1E56618A" w:rsidR="001853EB" w:rsidRPr="00D041CF" w:rsidRDefault="001853EB" w:rsidP="00377CD0">
            <w:pPr>
              <w:tabs>
                <w:tab w:val="decimal" w:pos="115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(5,458)</w:t>
            </w:r>
          </w:p>
        </w:tc>
      </w:tr>
      <w:tr w:rsidR="00377CD0" w:rsidRPr="00D041CF" w14:paraId="05C05196" w14:textId="77777777" w:rsidTr="00377CD0">
        <w:tc>
          <w:tcPr>
            <w:tcW w:w="3089" w:type="pct"/>
          </w:tcPr>
          <w:p w14:paraId="4621C15F" w14:textId="77777777" w:rsidR="00377CD0" w:rsidRPr="00D041CF" w:rsidRDefault="00377CD0" w:rsidP="00377C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883" w:type="pct"/>
            <w:tcBorders>
              <w:top w:val="single" w:sz="4" w:space="0" w:color="auto"/>
            </w:tcBorders>
          </w:tcPr>
          <w:p w14:paraId="769CD98F" w14:textId="6BE853D7" w:rsidR="00377CD0" w:rsidRPr="00D041CF" w:rsidRDefault="001853EB" w:rsidP="00377CD0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329,933</w:t>
            </w:r>
          </w:p>
        </w:tc>
        <w:tc>
          <w:tcPr>
            <w:tcW w:w="148" w:type="pct"/>
          </w:tcPr>
          <w:p w14:paraId="7A533F07" w14:textId="77777777" w:rsidR="00377CD0" w:rsidRPr="00D041CF" w:rsidRDefault="00377CD0" w:rsidP="00377CD0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pct"/>
            <w:tcBorders>
              <w:top w:val="single" w:sz="4" w:space="0" w:color="auto"/>
            </w:tcBorders>
          </w:tcPr>
          <w:p w14:paraId="66A5E7F3" w14:textId="7ADF0A9C" w:rsidR="00377CD0" w:rsidRPr="00D041CF" w:rsidRDefault="001853EB" w:rsidP="00377CD0">
            <w:pPr>
              <w:tabs>
                <w:tab w:val="decimal" w:pos="11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319,986</w:t>
            </w:r>
          </w:p>
        </w:tc>
      </w:tr>
      <w:tr w:rsidR="00377CD0" w:rsidRPr="00D041CF" w14:paraId="72B34B7F" w14:textId="77777777" w:rsidTr="00377CD0">
        <w:tc>
          <w:tcPr>
            <w:tcW w:w="3089" w:type="pct"/>
          </w:tcPr>
          <w:p w14:paraId="5E69057E" w14:textId="78BB6ACF" w:rsidR="00377CD0" w:rsidRPr="00D041CF" w:rsidRDefault="00377CD0" w:rsidP="00377C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ส่วนแบ่งกำไรสุทธิจากเงินลงทุนในบริษัทย่อย</w:t>
            </w:r>
          </w:p>
        </w:tc>
        <w:tc>
          <w:tcPr>
            <w:tcW w:w="883" w:type="pct"/>
          </w:tcPr>
          <w:p w14:paraId="12AC9104" w14:textId="32E92FAA" w:rsidR="00377CD0" w:rsidRPr="00D041CF" w:rsidRDefault="001853EB" w:rsidP="00377CD0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1,648</w:t>
            </w:r>
          </w:p>
        </w:tc>
        <w:tc>
          <w:tcPr>
            <w:tcW w:w="148" w:type="pct"/>
          </w:tcPr>
          <w:p w14:paraId="0144071F" w14:textId="77777777" w:rsidR="00377CD0" w:rsidRPr="00D041CF" w:rsidRDefault="00377CD0" w:rsidP="00377CD0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880" w:type="pct"/>
          </w:tcPr>
          <w:p w14:paraId="29D1DA60" w14:textId="25F16ABA" w:rsidR="00377CD0" w:rsidRPr="00D041CF" w:rsidRDefault="001853EB" w:rsidP="00377CD0">
            <w:pPr>
              <w:tabs>
                <w:tab w:val="decimal" w:pos="115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1,794</w:t>
            </w:r>
          </w:p>
        </w:tc>
      </w:tr>
      <w:tr w:rsidR="00377CD0" w:rsidRPr="00D041CF" w14:paraId="61CF7875" w14:textId="77777777" w:rsidTr="00377CD0">
        <w:tc>
          <w:tcPr>
            <w:tcW w:w="3089" w:type="pct"/>
          </w:tcPr>
          <w:p w14:paraId="63643C6F" w14:textId="371B0653" w:rsidR="00377CD0" w:rsidRPr="00D041CF" w:rsidRDefault="00377CD0" w:rsidP="00377CD0">
            <w:pPr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ส่วนแบ่งกำไรเบ็ดเสร็จอื่นสุทธิจากเงินลงทุนในบริษัทย่อย</w:t>
            </w:r>
          </w:p>
        </w:tc>
        <w:tc>
          <w:tcPr>
            <w:tcW w:w="883" w:type="pct"/>
          </w:tcPr>
          <w:p w14:paraId="16D737BF" w14:textId="58FB9823" w:rsidR="001853EB" w:rsidRPr="00D041CF" w:rsidRDefault="001853EB" w:rsidP="00377CD0">
            <w:pPr>
              <w:tabs>
                <w:tab w:val="decimal" w:pos="11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148" w:type="pct"/>
          </w:tcPr>
          <w:p w14:paraId="59824DA3" w14:textId="77777777" w:rsidR="00377CD0" w:rsidRPr="00D041CF" w:rsidRDefault="00377CD0" w:rsidP="00377CD0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880" w:type="pct"/>
          </w:tcPr>
          <w:p w14:paraId="6EAF9AB8" w14:textId="4F0229CC" w:rsidR="001853EB" w:rsidRPr="00D041CF" w:rsidRDefault="001853EB" w:rsidP="00377CD0">
            <w:pPr>
              <w:tabs>
                <w:tab w:val="decimal" w:pos="115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</w:tr>
      <w:tr w:rsidR="00377CD0" w:rsidRPr="00D041CF" w14:paraId="7C13F9AB" w14:textId="77777777" w:rsidTr="00377CD0">
        <w:tc>
          <w:tcPr>
            <w:tcW w:w="3089" w:type="pct"/>
          </w:tcPr>
          <w:p w14:paraId="6F4D04D5" w14:textId="3FB73FD6" w:rsidR="00377CD0" w:rsidRPr="00D041CF" w:rsidRDefault="00377CD0" w:rsidP="00377C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C53F6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5C41FCCF" w14:textId="01AF2ECE" w:rsidR="00377CD0" w:rsidRPr="00D041CF" w:rsidRDefault="001853EB" w:rsidP="00377CD0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331,718</w:t>
            </w:r>
          </w:p>
        </w:tc>
        <w:tc>
          <w:tcPr>
            <w:tcW w:w="148" w:type="pct"/>
          </w:tcPr>
          <w:p w14:paraId="6A8C7B85" w14:textId="77777777" w:rsidR="00377CD0" w:rsidRPr="00D041CF" w:rsidRDefault="00377CD0" w:rsidP="00377CD0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880" w:type="pct"/>
            <w:tcBorders>
              <w:top w:val="single" w:sz="4" w:space="0" w:color="auto"/>
              <w:bottom w:val="double" w:sz="4" w:space="0" w:color="auto"/>
            </w:tcBorders>
          </w:tcPr>
          <w:p w14:paraId="2A6B93DB" w14:textId="6C379368" w:rsidR="00377CD0" w:rsidRPr="00D041CF" w:rsidRDefault="001853EB" w:rsidP="00377CD0">
            <w:pPr>
              <w:tabs>
                <w:tab w:val="decimal" w:pos="11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321,977</w:t>
            </w:r>
          </w:p>
        </w:tc>
      </w:tr>
    </w:tbl>
    <w:p w14:paraId="766EF455" w14:textId="19A0492F" w:rsidR="00377CD0" w:rsidRDefault="00377CD0" w:rsidP="00914B1B">
      <w:pPr>
        <w:pStyle w:val="Bo-Blankline"/>
        <w:rPr>
          <w:lang w:val="en-US"/>
        </w:rPr>
      </w:pPr>
    </w:p>
    <w:p w14:paraId="11F5E8B1" w14:textId="77777777" w:rsidR="00CF1B09" w:rsidRPr="0059672D" w:rsidRDefault="00CF1B09" w:rsidP="00CF1B09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9672D">
        <w:rPr>
          <w:rFonts w:ascii="Angsana New" w:hAnsi="Angsana New"/>
          <w:b/>
          <w:bCs/>
          <w:i/>
          <w:iCs/>
          <w:sz w:val="30"/>
          <w:szCs w:val="30"/>
        </w:rPr>
        <w:t xml:space="preserve">TPI </w:t>
      </w:r>
      <w:proofErr w:type="spellStart"/>
      <w:r w:rsidRPr="0059672D">
        <w:rPr>
          <w:rFonts w:ascii="Angsana New" w:hAnsi="Angsana New"/>
          <w:b/>
          <w:bCs/>
          <w:i/>
          <w:iCs/>
          <w:sz w:val="30"/>
          <w:szCs w:val="30"/>
        </w:rPr>
        <w:t>Polene</w:t>
      </w:r>
      <w:proofErr w:type="spellEnd"/>
      <w:r w:rsidRPr="0059672D">
        <w:rPr>
          <w:rFonts w:ascii="Angsana New" w:hAnsi="Angsana New"/>
          <w:b/>
          <w:bCs/>
          <w:i/>
          <w:iCs/>
          <w:sz w:val="30"/>
          <w:szCs w:val="30"/>
        </w:rPr>
        <w:t xml:space="preserve"> Power Investment Company Limited</w:t>
      </w:r>
    </w:p>
    <w:p w14:paraId="21EC7CD5" w14:textId="77777777" w:rsidR="00CF1B09" w:rsidRPr="00694BF9" w:rsidRDefault="00CF1B09" w:rsidP="00CF1B09">
      <w:pPr>
        <w:pStyle w:val="Bo-Blankline"/>
      </w:pPr>
    </w:p>
    <w:p w14:paraId="087DC981" w14:textId="77777777" w:rsidR="00CF1B09" w:rsidRPr="00186E2F" w:rsidRDefault="00CF1B09" w:rsidP="00CF1B09">
      <w:pPr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  <w:lang w:val="en-US"/>
        </w:rPr>
      </w:pPr>
      <w:r w:rsidRPr="00186E2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186E2F">
        <w:rPr>
          <w:rFonts w:ascii="Angsana New" w:hAnsi="Angsana New"/>
          <w:sz w:val="30"/>
          <w:szCs w:val="30"/>
          <w:lang w:val="en-US"/>
        </w:rPr>
        <w:t>23</w:t>
      </w:r>
      <w:r w:rsidRPr="00186E2F">
        <w:rPr>
          <w:rFonts w:ascii="Angsana New" w:hAnsi="Angsana New" w:hint="cs"/>
          <w:sz w:val="30"/>
          <w:szCs w:val="30"/>
          <w:cs/>
          <w:lang w:val="en-US"/>
        </w:rPr>
        <w:t xml:space="preserve"> มกราคม </w:t>
      </w:r>
      <w:r w:rsidRPr="00186E2F">
        <w:rPr>
          <w:rFonts w:ascii="Angsana New" w:hAnsi="Angsana New"/>
          <w:sz w:val="30"/>
          <w:szCs w:val="30"/>
          <w:lang w:val="en-US"/>
        </w:rPr>
        <w:t xml:space="preserve">2561 </w:t>
      </w:r>
      <w:r w:rsidRPr="00186E2F">
        <w:rPr>
          <w:rFonts w:ascii="Angsana New" w:hAnsi="Angsana New"/>
          <w:sz w:val="30"/>
          <w:szCs w:val="30"/>
          <w:cs/>
          <w:lang w:val="en-US"/>
        </w:rPr>
        <w:t xml:space="preserve">บริษัท </w:t>
      </w:r>
      <w:r w:rsidRPr="00186E2F">
        <w:rPr>
          <w:rFonts w:ascii="Angsana New" w:hAnsi="Angsana New"/>
          <w:sz w:val="30"/>
          <w:szCs w:val="30"/>
          <w:lang w:val="en-US"/>
        </w:rPr>
        <w:t xml:space="preserve">TPI </w:t>
      </w:r>
      <w:proofErr w:type="spellStart"/>
      <w:r w:rsidRPr="00186E2F">
        <w:rPr>
          <w:rFonts w:ascii="Angsana New" w:hAnsi="Angsana New"/>
          <w:sz w:val="30"/>
          <w:szCs w:val="30"/>
          <w:lang w:val="en-US"/>
        </w:rPr>
        <w:t>Polene</w:t>
      </w:r>
      <w:proofErr w:type="spellEnd"/>
      <w:r w:rsidRPr="00186E2F">
        <w:rPr>
          <w:rFonts w:ascii="Angsana New" w:hAnsi="Angsana New"/>
          <w:sz w:val="30"/>
          <w:szCs w:val="30"/>
          <w:lang w:val="en-US"/>
        </w:rPr>
        <w:t xml:space="preserve"> Power Investment Company Limited (“TPIPPI”) </w:t>
      </w:r>
      <w:r w:rsidRPr="00186E2F">
        <w:rPr>
          <w:rFonts w:ascii="Angsana New" w:hAnsi="Angsana New" w:hint="cs"/>
          <w:sz w:val="30"/>
          <w:szCs w:val="30"/>
          <w:cs/>
          <w:lang w:val="en-US"/>
        </w:rPr>
        <w:t xml:space="preserve">ได้เรียกชำระค่าหุ้นร้อยละ </w:t>
      </w:r>
      <w:r w:rsidRPr="00186E2F">
        <w:rPr>
          <w:rFonts w:ascii="Angsana New" w:hAnsi="Angsana New"/>
          <w:sz w:val="30"/>
          <w:szCs w:val="30"/>
          <w:lang w:val="en-US"/>
        </w:rPr>
        <w:t xml:space="preserve">100 </w:t>
      </w:r>
      <w:r w:rsidRPr="00186E2F">
        <w:rPr>
          <w:rFonts w:ascii="Angsana New" w:hAnsi="Angsana New" w:hint="cs"/>
          <w:sz w:val="30"/>
          <w:szCs w:val="30"/>
          <w:cs/>
          <w:lang w:val="en-US"/>
        </w:rPr>
        <w:t>ของทุนจดทะเบียนและ</w:t>
      </w:r>
      <w:r w:rsidRPr="00186E2F">
        <w:rPr>
          <w:rFonts w:ascii="Angsana New" w:hAnsi="Angsana New" w:hint="cs"/>
          <w:sz w:val="30"/>
          <w:szCs w:val="30"/>
          <w:cs/>
        </w:rPr>
        <w:t xml:space="preserve">บริษัทได้ชำระค่าหุ้นดังกล่าวเต็มมูลค่าเป็นจำนวนเงิน </w:t>
      </w:r>
      <w:r w:rsidRPr="00186E2F">
        <w:rPr>
          <w:rFonts w:ascii="Angsana New" w:hAnsi="Angsana New"/>
          <w:sz w:val="30"/>
          <w:szCs w:val="30"/>
          <w:lang w:val="en-US"/>
        </w:rPr>
        <w:t xml:space="preserve">125,000 </w:t>
      </w:r>
      <w:r w:rsidRPr="00186E2F">
        <w:rPr>
          <w:rFonts w:ascii="Angsana New" w:hAnsi="Angsana New" w:hint="cs"/>
          <w:sz w:val="30"/>
          <w:szCs w:val="30"/>
          <w:cs/>
          <w:lang w:val="en-US"/>
        </w:rPr>
        <w:t xml:space="preserve">เหรียญสหรัฐ หรือเทียบเท่า </w:t>
      </w:r>
      <w:r w:rsidRPr="00186E2F">
        <w:rPr>
          <w:rFonts w:ascii="Angsana New" w:hAnsi="Angsana New"/>
          <w:sz w:val="30"/>
          <w:szCs w:val="30"/>
          <w:lang w:val="en-US"/>
        </w:rPr>
        <w:t xml:space="preserve">3.96 </w:t>
      </w:r>
      <w:r w:rsidRPr="00186E2F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14:paraId="5CA81056" w14:textId="77777777" w:rsidR="00CF1B09" w:rsidRPr="00186E2F" w:rsidRDefault="00CF1B09" w:rsidP="00CF1B09">
      <w:pPr>
        <w:pStyle w:val="Bo-Blankline"/>
        <w:rPr>
          <w:cs/>
          <w:lang w:val="en-US"/>
        </w:rPr>
      </w:pPr>
    </w:p>
    <w:p w14:paraId="36878F1B" w14:textId="77777777" w:rsidR="00CF1B09" w:rsidRPr="00186E2F" w:rsidRDefault="00CF1B09" w:rsidP="00CF1B09">
      <w:pPr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  <w:lang w:val="en-US"/>
        </w:rPr>
      </w:pPr>
      <w:r w:rsidRPr="00186E2F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186E2F">
        <w:rPr>
          <w:rFonts w:ascii="Angsana New" w:hAnsi="Angsana New"/>
          <w:sz w:val="30"/>
          <w:szCs w:val="30"/>
          <w:lang w:val="en-US"/>
        </w:rPr>
        <w:t xml:space="preserve">26 </w:t>
      </w:r>
      <w:r w:rsidRPr="00186E2F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186E2F">
        <w:rPr>
          <w:rFonts w:ascii="Angsana New" w:hAnsi="Angsana New"/>
          <w:sz w:val="30"/>
          <w:szCs w:val="30"/>
          <w:lang w:val="en-US"/>
        </w:rPr>
        <w:t xml:space="preserve">2562 </w:t>
      </w:r>
      <w:r w:rsidRPr="00186E2F">
        <w:rPr>
          <w:rFonts w:ascii="Angsana New" w:hAnsi="Angsana New" w:hint="cs"/>
          <w:sz w:val="30"/>
          <w:szCs w:val="30"/>
          <w:cs/>
          <w:lang w:val="en-US"/>
        </w:rPr>
        <w:t xml:space="preserve">ที่ประชุมคณะกรรมการบริษัทมีมติอนุมัติให้บริษัท </w:t>
      </w:r>
      <w:r w:rsidRPr="00186E2F">
        <w:rPr>
          <w:rFonts w:ascii="Angsana New" w:hAnsi="Angsana New"/>
          <w:sz w:val="30"/>
          <w:szCs w:val="30"/>
          <w:lang w:val="en-US"/>
        </w:rPr>
        <w:t xml:space="preserve">TPIPPI </w:t>
      </w:r>
      <w:r w:rsidRPr="00186E2F">
        <w:rPr>
          <w:rFonts w:ascii="Angsana New" w:hAnsi="Angsana New" w:hint="cs"/>
          <w:sz w:val="30"/>
          <w:szCs w:val="30"/>
          <w:cs/>
          <w:lang w:val="en-US"/>
        </w:rPr>
        <w:t>จดทะเบียนยกเลิกกิจการและชำระบัญชี</w:t>
      </w:r>
    </w:p>
    <w:p w14:paraId="0989CCD0" w14:textId="77777777" w:rsidR="00CF1B09" w:rsidRPr="00186E2F" w:rsidRDefault="00CF1B09" w:rsidP="00CF1B09">
      <w:pPr>
        <w:pStyle w:val="Bo-Blankline"/>
        <w:rPr>
          <w:lang w:val="en-US"/>
        </w:rPr>
      </w:pPr>
    </w:p>
    <w:p w14:paraId="0682FE6A" w14:textId="30E875CF" w:rsidR="00CF1B09" w:rsidRDefault="00CF1B09" w:rsidP="00CF1B09">
      <w:pPr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  <w:lang w:val="en-US"/>
        </w:rPr>
      </w:pPr>
      <w:r w:rsidRPr="00186E2F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Pr="00186E2F">
        <w:rPr>
          <w:rFonts w:ascii="Angsana New" w:hAnsi="Angsana New"/>
          <w:sz w:val="30"/>
          <w:szCs w:val="30"/>
          <w:lang w:val="en-US"/>
        </w:rPr>
        <w:t xml:space="preserve">31 </w:t>
      </w:r>
      <w:r w:rsidR="000E7016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186E2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6E2F">
        <w:rPr>
          <w:rFonts w:ascii="Angsana New" w:hAnsi="Angsana New"/>
          <w:sz w:val="30"/>
          <w:szCs w:val="30"/>
          <w:lang w:val="en-US"/>
        </w:rPr>
        <w:t>256</w:t>
      </w:r>
      <w:r w:rsidR="000E7016">
        <w:rPr>
          <w:rFonts w:ascii="Angsana New" w:hAnsi="Angsana New"/>
          <w:sz w:val="30"/>
          <w:szCs w:val="30"/>
          <w:lang w:val="en-US"/>
        </w:rPr>
        <w:t>4</w:t>
      </w:r>
      <w:r w:rsidRPr="00186E2F">
        <w:rPr>
          <w:rFonts w:ascii="Angsana New" w:hAnsi="Angsana New"/>
          <w:sz w:val="30"/>
          <w:szCs w:val="30"/>
          <w:lang w:val="en-US"/>
        </w:rPr>
        <w:t xml:space="preserve"> </w:t>
      </w:r>
      <w:r w:rsidRPr="00186E2F">
        <w:rPr>
          <w:rFonts w:ascii="Angsana New" w:hAnsi="Angsana New" w:hint="cs"/>
          <w:sz w:val="30"/>
          <w:szCs w:val="30"/>
          <w:cs/>
          <w:lang w:val="en-US"/>
        </w:rPr>
        <w:t>บริษัทอยู่ระหว่างการจดทะเบียนยกเลิกกิจการ</w:t>
      </w:r>
    </w:p>
    <w:p w14:paraId="2BDE1745" w14:textId="511EA510" w:rsidR="00317CAE" w:rsidRDefault="00317CAE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</w:p>
    <w:p w14:paraId="545C89EF" w14:textId="611C84B0" w:rsidR="00761728" w:rsidRPr="00D3297B" w:rsidRDefault="00761728" w:rsidP="00761728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3297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 ทีพีไอ โอเลฟินส์ จำกัด</w:t>
      </w:r>
    </w:p>
    <w:p w14:paraId="7D24835E" w14:textId="77777777" w:rsidR="00761728" w:rsidRPr="000D0AE6" w:rsidRDefault="00761728" w:rsidP="00761728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CD09C6A" w14:textId="79680003" w:rsidR="00761728" w:rsidRPr="004447E9" w:rsidRDefault="00761728" w:rsidP="00761728">
      <w:pPr>
        <w:spacing w:line="240" w:lineRule="auto"/>
        <w:ind w:left="540" w:right="2"/>
        <w:jc w:val="both"/>
        <w:rPr>
          <w:cs/>
          <w:lang w:val="en-US"/>
        </w:rPr>
      </w:pPr>
      <w:r w:rsidRPr="00185B0F">
        <w:rPr>
          <w:rFonts w:ascii="Angsana New" w:hAnsi="Angsana New"/>
          <w:spacing w:val="8"/>
          <w:sz w:val="30"/>
          <w:szCs w:val="30"/>
          <w:cs/>
        </w:rPr>
        <w:t>เมื่อวันที่</w:t>
      </w:r>
      <w:r w:rsidRPr="00185B0F">
        <w:rPr>
          <w:rFonts w:ascii="Angsana New" w:hAnsi="Angsana New"/>
          <w:spacing w:val="8"/>
          <w:sz w:val="30"/>
          <w:szCs w:val="30"/>
        </w:rPr>
        <w:t xml:space="preserve"> </w:t>
      </w:r>
      <w:r w:rsidRPr="006145CD">
        <w:rPr>
          <w:rFonts w:ascii="Angsana New" w:hAnsi="Angsana New"/>
          <w:spacing w:val="8"/>
          <w:sz w:val="30"/>
          <w:szCs w:val="30"/>
          <w:lang w:val="en-US"/>
        </w:rPr>
        <w:t>27</w:t>
      </w:r>
      <w:r w:rsidRPr="00185B0F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185B0F">
        <w:rPr>
          <w:rFonts w:ascii="Angsana New" w:hAnsi="Angsana New" w:hint="cs"/>
          <w:spacing w:val="8"/>
          <w:sz w:val="30"/>
          <w:szCs w:val="30"/>
          <w:cs/>
        </w:rPr>
        <w:t>มีนาคม</w:t>
      </w:r>
      <w:r w:rsidRPr="00185B0F">
        <w:rPr>
          <w:rFonts w:ascii="Angsana New" w:hAnsi="Angsana New"/>
          <w:spacing w:val="8"/>
          <w:sz w:val="30"/>
          <w:szCs w:val="30"/>
        </w:rPr>
        <w:t xml:space="preserve"> </w:t>
      </w:r>
      <w:r w:rsidRPr="006145CD">
        <w:rPr>
          <w:rFonts w:ascii="Angsana New" w:hAnsi="Angsana New"/>
          <w:spacing w:val="8"/>
          <w:sz w:val="30"/>
          <w:szCs w:val="30"/>
          <w:lang w:val="en-US"/>
        </w:rPr>
        <w:t>2563</w:t>
      </w:r>
      <w:r w:rsidRPr="00185B0F">
        <w:rPr>
          <w:rFonts w:ascii="Angsana New" w:hAnsi="Angsana New"/>
          <w:spacing w:val="8"/>
          <w:sz w:val="30"/>
          <w:szCs w:val="30"/>
          <w:cs/>
        </w:rPr>
        <w:t xml:space="preserve"> ที่ประชุมคณะกรรมการของบริษัท</w:t>
      </w:r>
      <w:r w:rsidRPr="00185B0F">
        <w:rPr>
          <w:rFonts w:ascii="Angsana New" w:hAnsi="Angsana New"/>
          <w:spacing w:val="8"/>
          <w:sz w:val="30"/>
          <w:szCs w:val="30"/>
        </w:rPr>
        <w:t xml:space="preserve"> </w:t>
      </w:r>
      <w:r w:rsidRPr="00185B0F">
        <w:rPr>
          <w:rFonts w:ascii="Angsana New" w:hAnsi="Angsana New"/>
          <w:spacing w:val="8"/>
          <w:sz w:val="30"/>
          <w:szCs w:val="30"/>
          <w:cs/>
        </w:rPr>
        <w:t>ได้มีมติอนุมัติให้ลงทุนในหุ้นสามัญของบริษัท</w:t>
      </w:r>
      <w:r w:rsidRPr="00185B0F">
        <w:rPr>
          <w:rFonts w:ascii="Angsana New" w:hAnsi="Angsana New"/>
          <w:spacing w:val="8"/>
          <w:sz w:val="30"/>
          <w:szCs w:val="30"/>
        </w:rPr>
        <w:t xml:space="preserve"> </w:t>
      </w:r>
      <w:r w:rsidRPr="00185B0F">
        <w:rPr>
          <w:rFonts w:ascii="Angsana New" w:hAnsi="Angsana New" w:hint="cs"/>
          <w:spacing w:val="8"/>
          <w:sz w:val="30"/>
          <w:szCs w:val="30"/>
          <w:cs/>
        </w:rPr>
        <w:t>ทีพีไอ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185B0F">
        <w:rPr>
          <w:rFonts w:ascii="Angsana New" w:hAnsi="Angsana New" w:hint="cs"/>
          <w:spacing w:val="8"/>
          <w:sz w:val="30"/>
          <w:szCs w:val="30"/>
          <w:cs/>
        </w:rPr>
        <w:t xml:space="preserve">โอเลฟินส์ จำกัด </w:t>
      </w:r>
      <w:r w:rsidRPr="00185B0F">
        <w:rPr>
          <w:rFonts w:ascii="Angsana New" w:hAnsi="Angsana New"/>
          <w:spacing w:val="8"/>
          <w:sz w:val="30"/>
          <w:szCs w:val="30"/>
          <w:cs/>
        </w:rPr>
        <w:t>โดยมีวัตถุประสงค์เพื่อ</w:t>
      </w:r>
      <w:r w:rsidRPr="00185B0F">
        <w:rPr>
          <w:rFonts w:ascii="Angsana New" w:hAnsi="Angsana New" w:hint="cs"/>
          <w:spacing w:val="8"/>
          <w:sz w:val="30"/>
          <w:szCs w:val="30"/>
          <w:cs/>
        </w:rPr>
        <w:t>ประกอบธุรกิจโรงไฟฟ้าและธุรกิจที่เกี่ยวข้อง</w:t>
      </w:r>
      <w:r w:rsidRPr="00185B0F">
        <w:rPr>
          <w:rFonts w:ascii="Angsana New" w:hAnsi="Angsana New"/>
          <w:spacing w:val="8"/>
          <w:sz w:val="30"/>
          <w:szCs w:val="30"/>
        </w:rPr>
        <w:t xml:space="preserve"> </w:t>
      </w:r>
      <w:r w:rsidRPr="00185B0F">
        <w:rPr>
          <w:rFonts w:ascii="Angsana New" w:hAnsi="Angsana New"/>
          <w:spacing w:val="8"/>
          <w:sz w:val="30"/>
          <w:szCs w:val="30"/>
          <w:cs/>
        </w:rPr>
        <w:t xml:space="preserve">ต่อมาเมื่อวันที่ </w:t>
      </w:r>
      <w:r w:rsidR="00386236">
        <w:rPr>
          <w:rFonts w:ascii="Angsana New" w:hAnsi="Angsana New"/>
          <w:spacing w:val="8"/>
          <w:sz w:val="30"/>
          <w:szCs w:val="30"/>
        </w:rPr>
        <w:br/>
      </w:r>
      <w:r w:rsidRPr="006145CD">
        <w:rPr>
          <w:rFonts w:ascii="Angsana New" w:hAnsi="Angsana New"/>
          <w:spacing w:val="-2"/>
          <w:sz w:val="30"/>
          <w:szCs w:val="30"/>
          <w:lang w:val="en-US"/>
        </w:rPr>
        <w:t>4</w:t>
      </w:r>
      <w:r w:rsidRPr="008055D0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8055D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เมษายน </w:t>
      </w:r>
      <w:r w:rsidRPr="006145CD">
        <w:rPr>
          <w:rFonts w:ascii="Angsana New" w:hAnsi="Angsana New"/>
          <w:spacing w:val="-2"/>
          <w:sz w:val="30"/>
          <w:szCs w:val="30"/>
          <w:lang w:val="en-US"/>
        </w:rPr>
        <w:t>2563</w:t>
      </w:r>
      <w:r w:rsidRPr="008055D0">
        <w:rPr>
          <w:rFonts w:ascii="Angsana New" w:hAnsi="Angsana New"/>
          <w:spacing w:val="-2"/>
          <w:sz w:val="30"/>
          <w:szCs w:val="30"/>
          <w:cs/>
        </w:rPr>
        <w:t xml:space="preserve"> บริษัทได้มาซึ่งอำนาจควบคุมโดยการซื้อหุ้นทุน</w:t>
      </w:r>
      <w:r w:rsidRPr="008055D0">
        <w:rPr>
          <w:rFonts w:ascii="Angsana New" w:hAnsi="Angsana New"/>
          <w:spacing w:val="-2"/>
          <w:sz w:val="30"/>
          <w:szCs w:val="30"/>
        </w:rPr>
        <w:t xml:space="preserve"> </w:t>
      </w:r>
      <w:r w:rsidRPr="006145CD">
        <w:rPr>
          <w:rFonts w:ascii="Angsana New" w:hAnsi="Angsana New"/>
          <w:spacing w:val="-2"/>
          <w:sz w:val="30"/>
          <w:szCs w:val="30"/>
          <w:lang w:val="en-US"/>
        </w:rPr>
        <w:t>99</w:t>
      </w:r>
      <w:r w:rsidRPr="008055D0">
        <w:rPr>
          <w:rFonts w:ascii="Angsana New" w:hAnsi="Angsana New"/>
          <w:spacing w:val="-2"/>
          <w:sz w:val="30"/>
          <w:szCs w:val="30"/>
        </w:rPr>
        <w:t>,</w:t>
      </w:r>
      <w:r w:rsidRPr="006145CD">
        <w:rPr>
          <w:rFonts w:ascii="Angsana New" w:hAnsi="Angsana New"/>
          <w:spacing w:val="-2"/>
          <w:sz w:val="30"/>
          <w:szCs w:val="30"/>
          <w:lang w:val="en-US"/>
        </w:rPr>
        <w:t>993</w:t>
      </w:r>
      <w:r w:rsidRPr="008055D0">
        <w:rPr>
          <w:rFonts w:ascii="Angsana New" w:hAnsi="Angsana New"/>
          <w:spacing w:val="-2"/>
          <w:sz w:val="30"/>
          <w:szCs w:val="30"/>
          <w:cs/>
        </w:rPr>
        <w:t xml:space="preserve"> หุ้น คิดเป็นร้อยละ </w:t>
      </w:r>
      <w:r w:rsidRPr="006145CD">
        <w:rPr>
          <w:rFonts w:ascii="Angsana New" w:hAnsi="Angsana New"/>
          <w:spacing w:val="-2"/>
          <w:sz w:val="30"/>
          <w:szCs w:val="30"/>
          <w:lang w:val="en-US"/>
        </w:rPr>
        <w:t>99</w:t>
      </w:r>
      <w:r w:rsidRPr="008055D0">
        <w:rPr>
          <w:rFonts w:ascii="Angsana New" w:hAnsi="Angsana New"/>
          <w:spacing w:val="-2"/>
          <w:sz w:val="30"/>
          <w:szCs w:val="30"/>
        </w:rPr>
        <w:t>.</w:t>
      </w:r>
      <w:r w:rsidRPr="006145CD">
        <w:rPr>
          <w:rFonts w:ascii="Angsana New" w:hAnsi="Angsana New"/>
          <w:spacing w:val="-2"/>
          <w:sz w:val="30"/>
          <w:szCs w:val="30"/>
          <w:lang w:val="en-US"/>
        </w:rPr>
        <w:t>99</w:t>
      </w:r>
      <w:r w:rsidRPr="008055D0">
        <w:rPr>
          <w:rFonts w:ascii="Angsana New" w:hAnsi="Angsana New"/>
          <w:spacing w:val="-2"/>
          <w:sz w:val="30"/>
          <w:szCs w:val="30"/>
          <w:cs/>
        </w:rPr>
        <w:t xml:space="preserve"> ของทุนชำระแล้ว</w:t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386236">
        <w:rPr>
          <w:rFonts w:ascii="Angsana New" w:hAnsi="Angsana New"/>
          <w:spacing w:val="6"/>
          <w:sz w:val="30"/>
          <w:szCs w:val="30"/>
        </w:rPr>
        <w:br/>
      </w:r>
      <w:r w:rsidRPr="00185B0F">
        <w:rPr>
          <w:rFonts w:ascii="Angsana New" w:hAnsi="Angsana New"/>
          <w:spacing w:val="-6"/>
          <w:sz w:val="30"/>
          <w:szCs w:val="30"/>
          <w:cs/>
        </w:rPr>
        <w:t>ในราคาหุ้นละ</w:t>
      </w:r>
      <w:r w:rsidRPr="00185B0F">
        <w:rPr>
          <w:rFonts w:ascii="Angsana New" w:hAnsi="Angsana New"/>
          <w:spacing w:val="-6"/>
          <w:sz w:val="30"/>
          <w:szCs w:val="30"/>
        </w:rPr>
        <w:t xml:space="preserve"> </w:t>
      </w:r>
      <w:r w:rsidRPr="006145CD">
        <w:rPr>
          <w:rFonts w:ascii="Angsana New" w:hAnsi="Angsana New"/>
          <w:spacing w:val="-6"/>
          <w:sz w:val="30"/>
          <w:szCs w:val="30"/>
          <w:lang w:val="en-US"/>
        </w:rPr>
        <w:t>29</w:t>
      </w:r>
      <w:r w:rsidRPr="00185B0F">
        <w:rPr>
          <w:rFonts w:ascii="Angsana New" w:hAnsi="Angsana New"/>
          <w:spacing w:val="-6"/>
          <w:sz w:val="30"/>
          <w:szCs w:val="30"/>
        </w:rPr>
        <w:t>.</w:t>
      </w:r>
      <w:r w:rsidRPr="006145CD">
        <w:rPr>
          <w:rFonts w:ascii="Angsana New" w:hAnsi="Angsana New"/>
          <w:spacing w:val="-6"/>
          <w:sz w:val="30"/>
          <w:szCs w:val="30"/>
          <w:lang w:val="en-US"/>
        </w:rPr>
        <w:t>596</w:t>
      </w:r>
      <w:r w:rsidRPr="00185B0F">
        <w:rPr>
          <w:rFonts w:ascii="Angsana New" w:hAnsi="Angsana New"/>
          <w:spacing w:val="-6"/>
          <w:sz w:val="30"/>
          <w:szCs w:val="30"/>
          <w:cs/>
        </w:rPr>
        <w:t xml:space="preserve"> บาท เป็นจำนวนเงิน </w:t>
      </w:r>
      <w:r w:rsidRPr="006145CD">
        <w:rPr>
          <w:rFonts w:ascii="Angsana New" w:hAnsi="Angsana New"/>
          <w:spacing w:val="-6"/>
          <w:sz w:val="30"/>
          <w:szCs w:val="30"/>
          <w:lang w:val="en-US"/>
        </w:rPr>
        <w:t>2</w:t>
      </w:r>
      <w:r>
        <w:rPr>
          <w:rFonts w:ascii="Angsana New" w:hAnsi="Angsana New"/>
          <w:spacing w:val="-6"/>
          <w:sz w:val="30"/>
          <w:szCs w:val="30"/>
        </w:rPr>
        <w:t>.</w:t>
      </w:r>
      <w:r w:rsidRPr="006145CD">
        <w:rPr>
          <w:rFonts w:ascii="Angsana New" w:hAnsi="Angsana New"/>
          <w:spacing w:val="-6"/>
          <w:sz w:val="30"/>
          <w:szCs w:val="30"/>
          <w:lang w:val="en-US"/>
        </w:rPr>
        <w:t>96</w:t>
      </w:r>
      <w:r w:rsidRPr="00185B0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</w:rPr>
        <w:t>ล้าน</w:t>
      </w:r>
      <w:r w:rsidRPr="00185B0F">
        <w:rPr>
          <w:rFonts w:ascii="Angsana New" w:hAnsi="Angsana New"/>
          <w:spacing w:val="-6"/>
          <w:sz w:val="30"/>
          <w:szCs w:val="30"/>
          <w:cs/>
        </w:rPr>
        <w:t>บาท จาก</w:t>
      </w:r>
      <w:r w:rsidRPr="00185B0F">
        <w:rPr>
          <w:rFonts w:ascii="Angsana New" w:hAnsi="Angsana New" w:hint="cs"/>
          <w:spacing w:val="-6"/>
          <w:sz w:val="30"/>
          <w:szCs w:val="30"/>
          <w:cs/>
        </w:rPr>
        <w:t>กิจการที่เกี่ยวข้องกัน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185B0F">
        <w:rPr>
          <w:rFonts w:ascii="Angsana New" w:hAnsi="Angsana New" w:hint="cs"/>
          <w:spacing w:val="-6"/>
          <w:sz w:val="30"/>
          <w:szCs w:val="30"/>
          <w:cs/>
        </w:rPr>
        <w:t>ส่งผลใ</w:t>
      </w:r>
      <w:r w:rsidRPr="00185B0F">
        <w:rPr>
          <w:rFonts w:ascii="Angsana New" w:hAnsi="Angsana New"/>
          <w:spacing w:val="-6"/>
          <w:sz w:val="30"/>
          <w:szCs w:val="30"/>
          <w:cs/>
        </w:rPr>
        <w:t>ห้บริษัทดังกล่าวเป็นบริษัทย่อยของบริษัท</w:t>
      </w:r>
    </w:p>
    <w:p w14:paraId="7384A70E" w14:textId="77777777" w:rsidR="008D7989" w:rsidRPr="009A2BD0" w:rsidRDefault="008D7989" w:rsidP="00EC5DE8">
      <w:pPr>
        <w:spacing w:line="240" w:lineRule="auto"/>
        <w:ind w:right="2"/>
        <w:jc w:val="thaiDistribute"/>
        <w:rPr>
          <w:rFonts w:ascii="Angsana New" w:hAnsi="Angsana New"/>
          <w:sz w:val="20"/>
          <w:szCs w:val="20"/>
          <w:cs/>
          <w:lang w:val="en-US"/>
        </w:rPr>
        <w:sectPr w:rsidR="008D7989" w:rsidRPr="009A2BD0" w:rsidSect="006D5F51">
          <w:headerReference w:type="default" r:id="rId8"/>
          <w:footerReference w:type="default" r:id="rId9"/>
          <w:pgSz w:w="11909" w:h="16834" w:code="9"/>
          <w:pgMar w:top="925" w:right="1109" w:bottom="720" w:left="1152" w:header="706" w:footer="706" w:gutter="0"/>
          <w:pgNumType w:start="14"/>
          <w:cols w:space="737"/>
          <w:docGrid w:linePitch="360"/>
        </w:sectPr>
      </w:pPr>
    </w:p>
    <w:p w14:paraId="4309C557" w14:textId="196334AD" w:rsidR="004350F8" w:rsidRDefault="004350F8" w:rsidP="00C02376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F8282A">
        <w:rPr>
          <w:rFonts w:ascii="Angsana New" w:hAnsi="Angsana New"/>
          <w:sz w:val="30"/>
          <w:szCs w:val="30"/>
          <w:cs/>
        </w:rPr>
        <w:lastRenderedPageBreak/>
        <w:t>เงินลงทุน</w:t>
      </w:r>
      <w:r>
        <w:rPr>
          <w:rFonts w:ascii="Angsana New" w:hAnsi="Angsana New"/>
          <w:sz w:val="30"/>
          <w:szCs w:val="30"/>
          <w:cs/>
        </w:rPr>
        <w:t xml:space="preserve">ในบริษัทย่อย </w:t>
      </w:r>
      <w:r w:rsidRPr="00F8282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C5175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9A2BD0">
        <w:rPr>
          <w:rFonts w:ascii="Angsana New" w:hAnsi="Angsana New" w:hint="cs"/>
          <w:sz w:val="30"/>
          <w:szCs w:val="30"/>
          <w:cs/>
        </w:rPr>
        <w:t xml:space="preserve"> </w:t>
      </w:r>
      <w:r w:rsidR="0079474D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17C85">
        <w:rPr>
          <w:rFonts w:ascii="Angsana New" w:hAnsi="Angsana New"/>
          <w:sz w:val="30"/>
          <w:szCs w:val="30"/>
        </w:rPr>
        <w:t>2</w:t>
      </w:r>
      <w:r w:rsidR="00E67AC8">
        <w:rPr>
          <w:rFonts w:ascii="Angsana New" w:hAnsi="Angsana New"/>
          <w:sz w:val="30"/>
          <w:szCs w:val="30"/>
        </w:rPr>
        <w:t>56</w:t>
      </w:r>
      <w:r w:rsidR="00D64CE9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 w:rsidRPr="00F8282A">
        <w:rPr>
          <w:rFonts w:ascii="Angsana New" w:hAnsi="Angsana New"/>
          <w:sz w:val="30"/>
          <w:szCs w:val="30"/>
          <w:cs/>
        </w:rPr>
        <w:t xml:space="preserve">และ </w:t>
      </w:r>
      <w:r w:rsidR="00E67AC8">
        <w:rPr>
          <w:rFonts w:ascii="Angsana New" w:hAnsi="Angsana New"/>
          <w:sz w:val="30"/>
          <w:szCs w:val="30"/>
        </w:rPr>
        <w:t>3</w:t>
      </w:r>
      <w:r w:rsidR="00317C85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ธันวาคม </w:t>
      </w:r>
      <w:r w:rsidR="00317C85">
        <w:rPr>
          <w:rFonts w:ascii="Angsana New" w:hAnsi="Angsana New"/>
          <w:sz w:val="30"/>
          <w:szCs w:val="30"/>
        </w:rPr>
        <w:t>2</w:t>
      </w:r>
      <w:r w:rsidR="00E67AC8">
        <w:rPr>
          <w:rFonts w:ascii="Angsana New" w:hAnsi="Angsana New"/>
          <w:sz w:val="30"/>
          <w:szCs w:val="30"/>
        </w:rPr>
        <w:t>56</w:t>
      </w:r>
      <w:r w:rsidR="00D64CE9">
        <w:rPr>
          <w:rFonts w:ascii="Angsana New" w:hAnsi="Angsana New"/>
          <w:sz w:val="30"/>
          <w:szCs w:val="30"/>
        </w:rPr>
        <w:t>3</w:t>
      </w:r>
      <w:r w:rsidR="00F64094">
        <w:rPr>
          <w:rFonts w:ascii="Angsana New" w:hAnsi="Angsana New" w:hint="cs"/>
          <w:sz w:val="30"/>
          <w:szCs w:val="30"/>
          <w:cs/>
        </w:rPr>
        <w:t xml:space="preserve"> และเงินปันผลรับจากเงินลงทุนสำหรับแต่ละงวดสิ้นสุดวันที่ </w:t>
      </w:r>
      <w:r w:rsidR="00E67AC8">
        <w:rPr>
          <w:rFonts w:ascii="Angsana New" w:hAnsi="Angsana New"/>
          <w:sz w:val="30"/>
          <w:szCs w:val="30"/>
        </w:rPr>
        <w:t>3</w:t>
      </w:r>
      <w:r w:rsidR="0079474D">
        <w:rPr>
          <w:rFonts w:ascii="Angsana New" w:hAnsi="Angsana New"/>
          <w:sz w:val="30"/>
          <w:szCs w:val="30"/>
        </w:rPr>
        <w:t>1</w:t>
      </w:r>
      <w:r w:rsidR="009A2BD0">
        <w:rPr>
          <w:rFonts w:ascii="Angsana New" w:hAnsi="Angsana New" w:hint="cs"/>
          <w:sz w:val="30"/>
          <w:szCs w:val="30"/>
          <w:cs/>
        </w:rPr>
        <w:t xml:space="preserve"> </w:t>
      </w:r>
      <w:r w:rsidR="0079474D">
        <w:rPr>
          <w:rFonts w:ascii="Angsana New" w:hAnsi="Angsana New" w:hint="cs"/>
          <w:sz w:val="30"/>
          <w:szCs w:val="30"/>
          <w:cs/>
        </w:rPr>
        <w:t>มีนาคม</w:t>
      </w:r>
      <w:r w:rsidR="00F64094">
        <w:rPr>
          <w:rFonts w:ascii="Angsana New" w:hAnsi="Angsana New" w:hint="cs"/>
          <w:sz w:val="30"/>
          <w:szCs w:val="30"/>
          <w:cs/>
        </w:rPr>
        <w:t xml:space="preserve"> </w:t>
      </w:r>
      <w:r w:rsidR="0079474D">
        <w:rPr>
          <w:rFonts w:ascii="Angsana New" w:hAnsi="Angsana New"/>
          <w:sz w:val="30"/>
          <w:szCs w:val="30"/>
          <w:lang w:val="en-US"/>
        </w:rPr>
        <w:t>2</w:t>
      </w:r>
      <w:r w:rsidR="00E67AC8">
        <w:rPr>
          <w:rFonts w:ascii="Angsana New" w:hAnsi="Angsana New"/>
          <w:sz w:val="30"/>
          <w:szCs w:val="30"/>
          <w:lang w:val="en-US"/>
        </w:rPr>
        <w:t>56</w:t>
      </w:r>
      <w:r w:rsidR="00D64CE9">
        <w:rPr>
          <w:rFonts w:ascii="Angsana New" w:hAnsi="Angsana New"/>
          <w:sz w:val="30"/>
          <w:szCs w:val="30"/>
          <w:lang w:val="en-US"/>
        </w:rPr>
        <w:t>4</w:t>
      </w:r>
      <w:r w:rsidR="00F64094">
        <w:rPr>
          <w:rFonts w:ascii="Angsana New" w:hAnsi="Angsana New"/>
          <w:sz w:val="30"/>
          <w:szCs w:val="30"/>
          <w:lang w:val="en-US"/>
        </w:rPr>
        <w:t xml:space="preserve"> </w:t>
      </w:r>
      <w:r w:rsidR="00F64094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F64094">
        <w:rPr>
          <w:rFonts w:ascii="Angsana New" w:hAnsi="Angsana New"/>
          <w:sz w:val="30"/>
          <w:szCs w:val="30"/>
          <w:lang w:val="en-US"/>
        </w:rPr>
        <w:t>2</w:t>
      </w:r>
      <w:r w:rsidR="00E67AC8">
        <w:rPr>
          <w:rFonts w:ascii="Angsana New" w:hAnsi="Angsana New"/>
          <w:sz w:val="30"/>
          <w:szCs w:val="30"/>
          <w:lang w:val="en-US"/>
        </w:rPr>
        <w:t>56</w:t>
      </w:r>
      <w:r w:rsidR="00D64CE9">
        <w:rPr>
          <w:rFonts w:ascii="Angsana New" w:hAnsi="Angsana New"/>
          <w:sz w:val="30"/>
          <w:szCs w:val="30"/>
          <w:lang w:val="en-US"/>
        </w:rPr>
        <w:t>3</w:t>
      </w:r>
      <w:r w:rsidRPr="00F8282A">
        <w:rPr>
          <w:rFonts w:ascii="Angsana New" w:hAnsi="Angsana New"/>
          <w:sz w:val="30"/>
          <w:szCs w:val="30"/>
        </w:rPr>
        <w:t xml:space="preserve"> </w:t>
      </w:r>
      <w:r w:rsidRPr="00F8282A">
        <w:rPr>
          <w:rFonts w:ascii="Angsana New" w:hAnsi="Angsana New"/>
          <w:sz w:val="30"/>
          <w:szCs w:val="30"/>
          <w:cs/>
        </w:rPr>
        <w:t>มีดังนี้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68E471BF" w14:textId="0C6033C1" w:rsidR="0079474D" w:rsidRDefault="0079474D" w:rsidP="0079474D">
      <w:pPr>
        <w:pStyle w:val="Bo-Blankline"/>
      </w:pPr>
    </w:p>
    <w:tbl>
      <w:tblPr>
        <w:tblW w:w="15210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14"/>
        <w:gridCol w:w="2226"/>
        <w:gridCol w:w="90"/>
        <w:gridCol w:w="900"/>
        <w:gridCol w:w="90"/>
        <w:gridCol w:w="900"/>
        <w:gridCol w:w="81"/>
        <w:gridCol w:w="909"/>
        <w:gridCol w:w="72"/>
        <w:gridCol w:w="918"/>
        <w:gridCol w:w="99"/>
        <w:gridCol w:w="981"/>
        <w:gridCol w:w="56"/>
        <w:gridCol w:w="934"/>
        <w:gridCol w:w="95"/>
        <w:gridCol w:w="1075"/>
        <w:gridCol w:w="90"/>
        <w:gridCol w:w="1080"/>
        <w:gridCol w:w="72"/>
        <w:gridCol w:w="918"/>
        <w:gridCol w:w="63"/>
        <w:gridCol w:w="927"/>
      </w:tblGrid>
      <w:tr w:rsidR="00D64CE9" w:rsidRPr="004F2D3D" w14:paraId="03D7A071" w14:textId="77777777" w:rsidTr="00D64CE9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345BEC8D" w14:textId="77777777" w:rsidR="00D64CE9" w:rsidRPr="004F2D3D" w:rsidRDefault="00D64CE9" w:rsidP="00D64CE9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</w:p>
        </w:tc>
        <w:tc>
          <w:tcPr>
            <w:tcW w:w="114" w:type="dxa"/>
            <w:shd w:val="clear" w:color="auto" w:fill="auto"/>
          </w:tcPr>
          <w:p w14:paraId="458EB663" w14:textId="77777777" w:rsidR="00D64CE9" w:rsidRPr="004F2D3D" w:rsidRDefault="00D64CE9" w:rsidP="00D64CE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0EF7D3A7" w14:textId="77777777" w:rsidR="00D64CE9" w:rsidRPr="004F2D3D" w:rsidRDefault="00D64CE9" w:rsidP="00D64CE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47F5F6B" w14:textId="77777777" w:rsidR="00D64CE9" w:rsidRPr="004F2D3D" w:rsidRDefault="00D64CE9" w:rsidP="00D64CE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260" w:type="dxa"/>
            <w:gridSpan w:val="19"/>
            <w:shd w:val="clear" w:color="auto" w:fill="auto"/>
          </w:tcPr>
          <w:p w14:paraId="357C7D17" w14:textId="77777777" w:rsidR="00D64CE9" w:rsidRPr="004F2D3D" w:rsidRDefault="00D64CE9" w:rsidP="00D64CE9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D64CE9" w:rsidRPr="004F2D3D" w14:paraId="14DBACBA" w14:textId="77777777" w:rsidTr="00D64CE9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0232D4AA" w14:textId="77777777" w:rsidR="00D64CE9" w:rsidRPr="004F2D3D" w:rsidRDefault="00D64CE9" w:rsidP="00D64CE9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7315276A" w14:textId="77777777" w:rsidR="00D64CE9" w:rsidRPr="004F2D3D" w:rsidRDefault="00D64CE9" w:rsidP="00D64CE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0D960D6B" w14:textId="77777777" w:rsidR="00D64CE9" w:rsidRDefault="00D64CE9" w:rsidP="00D64CE9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508D684F" w14:textId="77777777" w:rsidR="00D64CE9" w:rsidRPr="004F2D3D" w:rsidRDefault="00D64CE9" w:rsidP="00D64CE9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  <w:shd w:val="clear" w:color="auto" w:fill="auto"/>
          </w:tcPr>
          <w:p w14:paraId="5BE77F81" w14:textId="77777777" w:rsidR="00D64CE9" w:rsidRPr="004F2D3D" w:rsidRDefault="00D64CE9" w:rsidP="00D64CE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5B136BC7" w14:textId="77777777" w:rsidR="00D64CE9" w:rsidRDefault="00D64CE9" w:rsidP="00D64CE9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131A8B0F" w14:textId="77777777" w:rsidR="00D64CE9" w:rsidRPr="004F2D3D" w:rsidRDefault="00D64CE9" w:rsidP="00D64CE9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สัดส่วนความเป็นเจ้าของ</w:t>
            </w:r>
          </w:p>
        </w:tc>
        <w:tc>
          <w:tcPr>
            <w:tcW w:w="81" w:type="dxa"/>
            <w:shd w:val="clear" w:color="auto" w:fill="auto"/>
          </w:tcPr>
          <w:p w14:paraId="7C558926" w14:textId="77777777" w:rsidR="00D64CE9" w:rsidRPr="004F2D3D" w:rsidRDefault="00D64CE9" w:rsidP="00D64CE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9" w:type="dxa"/>
            <w:gridSpan w:val="3"/>
            <w:shd w:val="clear" w:color="auto" w:fill="auto"/>
          </w:tcPr>
          <w:p w14:paraId="787B7AAD" w14:textId="77777777" w:rsidR="00D64CE9" w:rsidRDefault="00D64CE9" w:rsidP="00D64CE9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  <w:p w14:paraId="341E3310" w14:textId="77777777" w:rsidR="00D64CE9" w:rsidRPr="004F2D3D" w:rsidRDefault="00D64CE9" w:rsidP="00D64CE9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ทุนชำระแล้ว</w:t>
            </w:r>
          </w:p>
        </w:tc>
        <w:tc>
          <w:tcPr>
            <w:tcW w:w="99" w:type="dxa"/>
            <w:shd w:val="clear" w:color="auto" w:fill="auto"/>
          </w:tcPr>
          <w:p w14:paraId="0599BC2A" w14:textId="77777777" w:rsidR="00D64CE9" w:rsidRPr="004F2D3D" w:rsidRDefault="00D64CE9" w:rsidP="00D64CE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71" w:type="dxa"/>
            <w:gridSpan w:val="3"/>
            <w:shd w:val="clear" w:color="auto" w:fill="auto"/>
          </w:tcPr>
          <w:p w14:paraId="75D45871" w14:textId="77777777" w:rsidR="00D64CE9" w:rsidRDefault="00D64CE9" w:rsidP="00D64CE9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6E51E84D" w14:textId="77777777" w:rsidR="00D64CE9" w:rsidRPr="004F2D3D" w:rsidRDefault="00D64CE9" w:rsidP="00D64CE9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ราคาทุน</w:t>
            </w:r>
          </w:p>
        </w:tc>
        <w:tc>
          <w:tcPr>
            <w:tcW w:w="95" w:type="dxa"/>
            <w:shd w:val="clear" w:color="auto" w:fill="auto"/>
          </w:tcPr>
          <w:p w14:paraId="5749B88C" w14:textId="77777777" w:rsidR="00D64CE9" w:rsidRPr="004F2D3D" w:rsidRDefault="00D64CE9" w:rsidP="00D64CE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45" w:type="dxa"/>
            <w:gridSpan w:val="3"/>
            <w:shd w:val="clear" w:color="auto" w:fill="auto"/>
          </w:tcPr>
          <w:p w14:paraId="4239C653" w14:textId="77777777" w:rsidR="00D64CE9" w:rsidRPr="004F2D3D" w:rsidRDefault="00D64CE9" w:rsidP="00D64CE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</w:t>
            </w:r>
          </w:p>
          <w:p w14:paraId="3D7A3478" w14:textId="77777777" w:rsidR="00D64CE9" w:rsidRPr="004F2D3D" w:rsidRDefault="00D64CE9" w:rsidP="00D64CE9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</w:rPr>
              <w:t>วิธีส่วนได้เสีย</w:t>
            </w:r>
          </w:p>
        </w:tc>
        <w:tc>
          <w:tcPr>
            <w:tcW w:w="72" w:type="dxa"/>
            <w:shd w:val="clear" w:color="auto" w:fill="auto"/>
          </w:tcPr>
          <w:p w14:paraId="143BC307" w14:textId="77777777" w:rsidR="00D64CE9" w:rsidRPr="004F2D3D" w:rsidRDefault="00D64CE9" w:rsidP="00D64CE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08" w:type="dxa"/>
            <w:gridSpan w:val="3"/>
            <w:shd w:val="clear" w:color="auto" w:fill="auto"/>
          </w:tcPr>
          <w:p w14:paraId="3E6A0121" w14:textId="77777777" w:rsidR="00E6799B" w:rsidRDefault="00E6799B" w:rsidP="00E6799B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8A60A07" w14:textId="0028F5CA" w:rsidR="00D64CE9" w:rsidRPr="00E6799B" w:rsidRDefault="00D64CE9" w:rsidP="00E6799B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เงินปันผลรับ</w:t>
            </w:r>
          </w:p>
        </w:tc>
      </w:tr>
      <w:tr w:rsidR="008C7BBB" w:rsidRPr="004F2D3D" w14:paraId="235E1708" w14:textId="77777777" w:rsidTr="00D64CE9">
        <w:trPr>
          <w:trHeight w:val="234"/>
          <w:tblHeader/>
        </w:trPr>
        <w:tc>
          <w:tcPr>
            <w:tcW w:w="2520" w:type="dxa"/>
            <w:shd w:val="clear" w:color="auto" w:fill="auto"/>
            <w:vAlign w:val="bottom"/>
          </w:tcPr>
          <w:p w14:paraId="4A7E0A8D" w14:textId="77777777" w:rsidR="008C7BBB" w:rsidRPr="004F2D3D" w:rsidRDefault="008C7BBB" w:rsidP="008C7BBB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606798CA" w14:textId="77777777" w:rsidR="008C7BBB" w:rsidRPr="004F2D3D" w:rsidRDefault="008C7BBB" w:rsidP="008C7BB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015D67DC" w14:textId="77777777" w:rsidR="008C7BBB" w:rsidRPr="004F2D3D" w:rsidRDefault="008C7BBB" w:rsidP="008C7BB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7661AAA" w14:textId="77777777" w:rsidR="008C7BBB" w:rsidRPr="004F2D3D" w:rsidRDefault="008C7BBB" w:rsidP="008C7BB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C881AC5" w14:textId="63BEED9F" w:rsidR="008C7BBB" w:rsidRDefault="008C7BBB" w:rsidP="008C7BB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</w:p>
          <w:p w14:paraId="2319F15C" w14:textId="6C8E5CB9" w:rsidR="008C7BBB" w:rsidRPr="004F2D3D" w:rsidRDefault="008C7BBB" w:rsidP="008C7BB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354D1058" w14:textId="77777777" w:rsidR="008C7BBB" w:rsidRPr="004F2D3D" w:rsidRDefault="008C7BBB" w:rsidP="008C7BBB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24230E8" w14:textId="6BC15FC2" w:rsidR="008C7BBB" w:rsidRDefault="008C7BBB" w:rsidP="008C7BBB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  <w:p w14:paraId="6878C31A" w14:textId="2EAEC82D" w:rsidR="008C7BBB" w:rsidRPr="004F2D3D" w:rsidRDefault="008C7BBB" w:rsidP="008C7BBB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81" w:type="dxa"/>
            <w:shd w:val="clear" w:color="auto" w:fill="auto"/>
          </w:tcPr>
          <w:p w14:paraId="7BE1B30E" w14:textId="77777777" w:rsidR="008C7BBB" w:rsidRPr="004F2D3D" w:rsidRDefault="008C7BBB" w:rsidP="008C7BBB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200BBEC8" w14:textId="77777777" w:rsidR="008C7BBB" w:rsidRDefault="008C7BBB" w:rsidP="008C7BB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</w:p>
          <w:p w14:paraId="1C9F0E88" w14:textId="7DA2C310" w:rsidR="008C7BBB" w:rsidRPr="004F2D3D" w:rsidRDefault="008C7BBB" w:rsidP="008C7BB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  <w:tc>
          <w:tcPr>
            <w:tcW w:w="72" w:type="dxa"/>
            <w:shd w:val="clear" w:color="auto" w:fill="auto"/>
          </w:tcPr>
          <w:p w14:paraId="1CFD475B" w14:textId="77777777" w:rsidR="008C7BBB" w:rsidRPr="004F2D3D" w:rsidRDefault="008C7BBB" w:rsidP="008C7BBB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039CFEDD" w14:textId="77777777" w:rsidR="008C7BBB" w:rsidRDefault="008C7BBB" w:rsidP="008C7BBB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  <w:p w14:paraId="3BA740A1" w14:textId="38EA1417" w:rsidR="008C7BBB" w:rsidRPr="004F2D3D" w:rsidRDefault="008C7BBB" w:rsidP="008C7BBB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99" w:type="dxa"/>
            <w:shd w:val="clear" w:color="auto" w:fill="auto"/>
          </w:tcPr>
          <w:p w14:paraId="1A6740C6" w14:textId="77777777" w:rsidR="008C7BBB" w:rsidRPr="004F2D3D" w:rsidRDefault="008C7BBB" w:rsidP="008C7BBB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1B59C277" w14:textId="77777777" w:rsidR="008C7BBB" w:rsidRDefault="008C7BBB" w:rsidP="008C7BB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</w:p>
          <w:p w14:paraId="062CAF12" w14:textId="5D8607F3" w:rsidR="008C7BBB" w:rsidRPr="004F2D3D" w:rsidRDefault="008C7BBB" w:rsidP="008C7BB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  <w:tc>
          <w:tcPr>
            <w:tcW w:w="56" w:type="dxa"/>
            <w:shd w:val="clear" w:color="auto" w:fill="auto"/>
          </w:tcPr>
          <w:p w14:paraId="7B44EF6C" w14:textId="77777777" w:rsidR="008C7BBB" w:rsidRPr="004F2D3D" w:rsidRDefault="008C7BBB" w:rsidP="008C7BBB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69584255" w14:textId="77777777" w:rsidR="008C7BBB" w:rsidRDefault="008C7BBB" w:rsidP="008C7BBB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  <w:p w14:paraId="1EA1F0AE" w14:textId="79F59F67" w:rsidR="008C7BBB" w:rsidRPr="004F2D3D" w:rsidRDefault="008C7BBB" w:rsidP="008C7BBB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95" w:type="dxa"/>
            <w:shd w:val="clear" w:color="auto" w:fill="auto"/>
          </w:tcPr>
          <w:p w14:paraId="459B1329" w14:textId="77777777" w:rsidR="008C7BBB" w:rsidRPr="004F2D3D" w:rsidRDefault="008C7BBB" w:rsidP="008C7BBB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33235719" w14:textId="77777777" w:rsidR="008C7BBB" w:rsidRDefault="008C7BBB" w:rsidP="008C7BB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</w:p>
          <w:p w14:paraId="693ADE77" w14:textId="6DD12921" w:rsidR="008C7BBB" w:rsidRPr="004F2D3D" w:rsidRDefault="008C7BBB" w:rsidP="008C7BB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12755B84" w14:textId="77777777" w:rsidR="008C7BBB" w:rsidRPr="004F2D3D" w:rsidRDefault="008C7BBB" w:rsidP="008C7BBB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3E3FD10" w14:textId="77777777" w:rsidR="008C7BBB" w:rsidRDefault="008C7BBB" w:rsidP="008C7BBB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  <w:p w14:paraId="51D8349A" w14:textId="6C7041C0" w:rsidR="008C7BBB" w:rsidRPr="008C7BBB" w:rsidRDefault="008C7BBB" w:rsidP="008C7BBB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72" w:type="dxa"/>
            <w:shd w:val="clear" w:color="auto" w:fill="auto"/>
          </w:tcPr>
          <w:p w14:paraId="6E66E663" w14:textId="77777777" w:rsidR="008C7BBB" w:rsidRPr="004F2D3D" w:rsidRDefault="008C7BBB" w:rsidP="008C7BBB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2D59FBD1" w14:textId="77777777" w:rsidR="008C7BBB" w:rsidRDefault="008C7BBB" w:rsidP="008C7BB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</w:p>
          <w:p w14:paraId="7CA15A20" w14:textId="701E57FD" w:rsidR="008C7BBB" w:rsidRPr="004F2D3D" w:rsidRDefault="008C7BBB" w:rsidP="008C7BB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  <w:tc>
          <w:tcPr>
            <w:tcW w:w="63" w:type="dxa"/>
            <w:shd w:val="clear" w:color="auto" w:fill="auto"/>
          </w:tcPr>
          <w:p w14:paraId="550B68B2" w14:textId="77777777" w:rsidR="008C7BBB" w:rsidRPr="004F2D3D" w:rsidRDefault="008C7BBB" w:rsidP="008C7BBB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62BB36E2" w14:textId="145F4409" w:rsidR="008C7BBB" w:rsidRDefault="008C7BBB" w:rsidP="008C7BBB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 w:rsidR="00E6799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</w:p>
          <w:p w14:paraId="31BC643C" w14:textId="433569CC" w:rsidR="008C7BBB" w:rsidRPr="004F2D3D" w:rsidRDefault="008C7BBB" w:rsidP="008C7BBB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</w:tr>
      <w:tr w:rsidR="008C7BBB" w:rsidRPr="004F2D3D" w14:paraId="6EC26959" w14:textId="77777777" w:rsidTr="00D64CE9">
        <w:trPr>
          <w:trHeight w:val="135"/>
          <w:tblHeader/>
        </w:trPr>
        <w:tc>
          <w:tcPr>
            <w:tcW w:w="2520" w:type="dxa"/>
            <w:shd w:val="clear" w:color="auto" w:fill="auto"/>
            <w:vAlign w:val="bottom"/>
          </w:tcPr>
          <w:p w14:paraId="6BA66173" w14:textId="77777777" w:rsidR="008C7BBB" w:rsidRPr="004F2D3D" w:rsidRDefault="008C7BBB" w:rsidP="008C7BBB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68F566EB" w14:textId="77777777" w:rsidR="008C7BBB" w:rsidRPr="004F2D3D" w:rsidRDefault="008C7BBB" w:rsidP="008C7BB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297A462D" w14:textId="77777777" w:rsidR="008C7BBB" w:rsidRPr="004F2D3D" w:rsidRDefault="008C7BBB" w:rsidP="008C7BB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2E2E90A" w14:textId="77777777" w:rsidR="008C7BBB" w:rsidRPr="004F2D3D" w:rsidRDefault="008C7BBB" w:rsidP="008C7BB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6613036A" w14:textId="77777777" w:rsidR="008C7BBB" w:rsidRPr="004F2D3D" w:rsidRDefault="008C7BBB" w:rsidP="008C7BB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ร้อยละ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0276F119" w14:textId="77777777" w:rsidR="008C7BBB" w:rsidRPr="004F2D3D" w:rsidRDefault="008C7BBB" w:rsidP="008C7BBB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289" w:type="dxa"/>
            <w:gridSpan w:val="15"/>
            <w:shd w:val="clear" w:color="auto" w:fill="auto"/>
          </w:tcPr>
          <w:p w14:paraId="280BFBAA" w14:textId="77777777" w:rsidR="008C7BBB" w:rsidRPr="004F2D3D" w:rsidRDefault="008C7BBB" w:rsidP="008C7BB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พันบาท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8C7BBB" w:rsidRPr="004F2D3D" w14:paraId="65692B24" w14:textId="77777777" w:rsidTr="00D64CE9">
        <w:tc>
          <w:tcPr>
            <w:tcW w:w="2520" w:type="dxa"/>
            <w:shd w:val="clear" w:color="auto" w:fill="auto"/>
            <w:vAlign w:val="bottom"/>
          </w:tcPr>
          <w:p w14:paraId="33505BD7" w14:textId="77777777" w:rsidR="008C7BBB" w:rsidRPr="004F2D3D" w:rsidRDefault="008C7BBB" w:rsidP="008C7BBB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>บริษัทย่อย</w:t>
            </w:r>
          </w:p>
        </w:tc>
        <w:tc>
          <w:tcPr>
            <w:tcW w:w="114" w:type="dxa"/>
            <w:shd w:val="clear" w:color="auto" w:fill="auto"/>
          </w:tcPr>
          <w:p w14:paraId="2CE01F26" w14:textId="77777777" w:rsidR="008C7BBB" w:rsidRPr="004F2D3D" w:rsidRDefault="008C7BBB" w:rsidP="008C7BB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2D17B8B1" w14:textId="77777777" w:rsidR="008C7BBB" w:rsidRPr="004F2D3D" w:rsidRDefault="008C7BBB" w:rsidP="008C7BB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2152783" w14:textId="77777777" w:rsidR="008C7BBB" w:rsidRPr="004F2D3D" w:rsidRDefault="008C7BBB" w:rsidP="008C7BB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0996B77" w14:textId="77777777" w:rsidR="008C7BBB" w:rsidRPr="004F2D3D" w:rsidRDefault="008C7BBB" w:rsidP="008C7BB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BC616B" w14:textId="77777777" w:rsidR="008C7BBB" w:rsidRPr="004F2D3D" w:rsidRDefault="008C7BBB" w:rsidP="008C7BBB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DF1FE4A" w14:textId="77777777" w:rsidR="008C7BBB" w:rsidRPr="004F2D3D" w:rsidRDefault="008C7BBB" w:rsidP="008C7BB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17B51AFC" w14:textId="77777777" w:rsidR="008C7BBB" w:rsidRPr="004F2D3D" w:rsidRDefault="008C7BBB" w:rsidP="008C7BBB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19D8E0C4" w14:textId="77777777" w:rsidR="008C7BBB" w:rsidRPr="004F2D3D" w:rsidRDefault="008C7BBB" w:rsidP="008C7BB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3033731C" w14:textId="77777777" w:rsidR="008C7BBB" w:rsidRPr="004F2D3D" w:rsidRDefault="008C7BBB" w:rsidP="008C7BBB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0D3D624" w14:textId="77777777" w:rsidR="008C7BBB" w:rsidRPr="004F2D3D" w:rsidRDefault="008C7BBB" w:rsidP="008C7BB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19CAEE62" w14:textId="77777777" w:rsidR="008C7BBB" w:rsidRPr="004F2D3D" w:rsidRDefault="008C7BBB" w:rsidP="008C7BBB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1927EE23" w14:textId="77777777" w:rsidR="008C7BBB" w:rsidRPr="004F2D3D" w:rsidRDefault="008C7BBB" w:rsidP="008C7BB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2BE76199" w14:textId="77777777" w:rsidR="008C7BBB" w:rsidRPr="004F2D3D" w:rsidRDefault="008C7BBB" w:rsidP="008C7BBB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6697FCDA" w14:textId="77777777" w:rsidR="008C7BBB" w:rsidRPr="004F2D3D" w:rsidRDefault="008C7BBB" w:rsidP="008C7BB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6FCC21F7" w14:textId="77777777" w:rsidR="008C7BBB" w:rsidRPr="004F2D3D" w:rsidRDefault="008C7BBB" w:rsidP="008C7BB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053FFAB8" w14:textId="77777777" w:rsidR="008C7BBB" w:rsidRPr="004F2D3D" w:rsidRDefault="008C7BBB" w:rsidP="008C7BB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2820D3C" w14:textId="77777777" w:rsidR="008C7BBB" w:rsidRPr="004F2D3D" w:rsidRDefault="008C7BBB" w:rsidP="008C7BB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242669A" w14:textId="77777777" w:rsidR="008C7BBB" w:rsidRPr="004F2D3D" w:rsidRDefault="008C7BBB" w:rsidP="008C7BB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5866F771" w14:textId="77777777" w:rsidR="008C7BBB" w:rsidRPr="004F2D3D" w:rsidRDefault="008C7BBB" w:rsidP="008C7BB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012F7E33" w14:textId="77777777" w:rsidR="008C7BBB" w:rsidRPr="004F2D3D" w:rsidRDefault="008C7BBB" w:rsidP="008C7BB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16091D55" w14:textId="77777777" w:rsidR="008C7BBB" w:rsidRPr="004F2D3D" w:rsidRDefault="008C7BBB" w:rsidP="008C7BB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6B6FF32" w14:textId="77777777" w:rsidR="008C7BBB" w:rsidRPr="004F2D3D" w:rsidRDefault="008C7BBB" w:rsidP="008C7BB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C605DE" w:rsidRPr="004F2D3D" w14:paraId="32089F70" w14:textId="77777777" w:rsidTr="00E8482B">
        <w:tc>
          <w:tcPr>
            <w:tcW w:w="2520" w:type="dxa"/>
            <w:shd w:val="clear" w:color="auto" w:fill="auto"/>
          </w:tcPr>
          <w:p w14:paraId="0EA903FC" w14:textId="77777777" w:rsidR="00C605DE" w:rsidRPr="004F2D3D" w:rsidRDefault="00C605DE" w:rsidP="00C605DE">
            <w:pPr>
              <w:spacing w:line="320" w:lineRule="exact"/>
              <w:ind w:left="270" w:hanging="225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 xml:space="preserve">TPI </w:t>
            </w:r>
            <w:proofErr w:type="spellStart"/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Polene</w:t>
            </w:r>
            <w:proofErr w:type="spellEnd"/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 xml:space="preserve"> Power </w:t>
            </w: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 xml:space="preserve">Investment </w:t>
            </w: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Co., Ltd.</w:t>
            </w:r>
          </w:p>
        </w:tc>
        <w:tc>
          <w:tcPr>
            <w:tcW w:w="114" w:type="dxa"/>
            <w:shd w:val="clear" w:color="auto" w:fill="auto"/>
          </w:tcPr>
          <w:p w14:paraId="050A9059" w14:textId="77777777" w:rsidR="00C605DE" w:rsidRPr="004F2D3D" w:rsidRDefault="00C605DE" w:rsidP="00C605D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015069D9" w14:textId="77777777" w:rsidR="00C605DE" w:rsidRPr="004F2D3D" w:rsidRDefault="00C605DE" w:rsidP="00C605DE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pacing w:val="4"/>
                <w:sz w:val="27"/>
                <w:szCs w:val="27"/>
                <w:cs/>
                <w:lang w:val="en-US"/>
              </w:rPr>
              <w:t>ลงทุนในกิจกา</w:t>
            </w:r>
            <w:r>
              <w:rPr>
                <w:rFonts w:asciiTheme="majorBidi" w:hAnsiTheme="majorBidi" w:cstheme="majorBidi" w:hint="cs"/>
                <w:spacing w:val="4"/>
                <w:sz w:val="27"/>
                <w:szCs w:val="27"/>
                <w:cs/>
                <w:lang w:val="en-US"/>
              </w:rPr>
              <w:t>ร</w:t>
            </w:r>
            <w:r w:rsidRPr="004F2D3D">
              <w:rPr>
                <w:rFonts w:asciiTheme="majorBidi" w:hAnsiTheme="majorBidi" w:cstheme="majorBidi" w:hint="cs"/>
                <w:spacing w:val="4"/>
                <w:sz w:val="27"/>
                <w:szCs w:val="27"/>
                <w:cs/>
                <w:lang w:val="en-US"/>
              </w:rPr>
              <w:t>ผลิต</w:t>
            </w:r>
            <w:r w:rsidRPr="004F2D3D">
              <w:rPr>
                <w:rFonts w:asciiTheme="majorBidi" w:hAnsiTheme="majorBidi" w:cstheme="majorBidi"/>
                <w:spacing w:val="4"/>
                <w:sz w:val="27"/>
                <w:szCs w:val="27"/>
                <w:cs/>
                <w:lang w:val="en-US"/>
              </w:rPr>
              <w:t>กระแส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br/>
              <w:t>ไฟฟ้าในประเทศกัมพูชา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(อยู่ในระหว่างการดำเนินการเลิกกิจการ)</w:t>
            </w:r>
          </w:p>
        </w:tc>
        <w:tc>
          <w:tcPr>
            <w:tcW w:w="90" w:type="dxa"/>
            <w:shd w:val="clear" w:color="auto" w:fill="auto"/>
          </w:tcPr>
          <w:p w14:paraId="04F95033" w14:textId="77777777" w:rsidR="00C605DE" w:rsidRPr="004F2D3D" w:rsidRDefault="00C605DE" w:rsidP="00C605D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B866800" w14:textId="11178A1D" w:rsidR="00C605DE" w:rsidRPr="004F2D3D" w:rsidRDefault="00C605DE" w:rsidP="00C605DE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100.00</w:t>
            </w:r>
          </w:p>
        </w:tc>
        <w:tc>
          <w:tcPr>
            <w:tcW w:w="90" w:type="dxa"/>
            <w:shd w:val="clear" w:color="auto" w:fill="auto"/>
          </w:tcPr>
          <w:p w14:paraId="1E50CB89" w14:textId="77777777" w:rsidR="00C605DE" w:rsidRPr="004F2D3D" w:rsidRDefault="00C605DE" w:rsidP="00C605D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C9D00D7" w14:textId="369DCD95" w:rsidR="00C605DE" w:rsidRPr="004F2D3D" w:rsidRDefault="00C605DE" w:rsidP="00C605DE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100.00</w:t>
            </w:r>
          </w:p>
        </w:tc>
        <w:tc>
          <w:tcPr>
            <w:tcW w:w="81" w:type="dxa"/>
            <w:shd w:val="clear" w:color="auto" w:fill="auto"/>
          </w:tcPr>
          <w:p w14:paraId="4E36092D" w14:textId="77777777" w:rsidR="00C605DE" w:rsidRPr="004F2D3D" w:rsidRDefault="00C605DE" w:rsidP="00C605D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0A0AF1B8" w14:textId="5467DA0F" w:rsidR="00C605DE" w:rsidRPr="004F2D3D" w:rsidRDefault="00C605DE" w:rsidP="00C605DE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3,957</w:t>
            </w:r>
          </w:p>
        </w:tc>
        <w:tc>
          <w:tcPr>
            <w:tcW w:w="72" w:type="dxa"/>
            <w:shd w:val="clear" w:color="auto" w:fill="auto"/>
          </w:tcPr>
          <w:p w14:paraId="60E7E8AC" w14:textId="77777777" w:rsidR="00C605DE" w:rsidRPr="004F2D3D" w:rsidRDefault="00C605DE" w:rsidP="00C605D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BD5FD9B" w14:textId="553D8583" w:rsidR="00C605DE" w:rsidRPr="004F2D3D" w:rsidRDefault="00C605DE" w:rsidP="00C605DE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3,957</w:t>
            </w:r>
          </w:p>
        </w:tc>
        <w:tc>
          <w:tcPr>
            <w:tcW w:w="99" w:type="dxa"/>
            <w:shd w:val="clear" w:color="auto" w:fill="auto"/>
          </w:tcPr>
          <w:p w14:paraId="1B6EE519" w14:textId="77777777" w:rsidR="00C605DE" w:rsidRPr="004F2D3D" w:rsidRDefault="00C605DE" w:rsidP="00C605D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0857B5FE" w14:textId="57B64588" w:rsidR="00C605DE" w:rsidRPr="004F2D3D" w:rsidRDefault="00C605DE" w:rsidP="00E8482B">
            <w:pPr>
              <w:tabs>
                <w:tab w:val="decimal" w:pos="8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3,957</w:t>
            </w:r>
          </w:p>
        </w:tc>
        <w:tc>
          <w:tcPr>
            <w:tcW w:w="56" w:type="dxa"/>
            <w:shd w:val="clear" w:color="auto" w:fill="auto"/>
          </w:tcPr>
          <w:p w14:paraId="27ED96CF" w14:textId="77777777" w:rsidR="00C605DE" w:rsidRPr="004F2D3D" w:rsidRDefault="00C605DE" w:rsidP="00C605DE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60BF4C41" w14:textId="0673A9F9" w:rsidR="00C605DE" w:rsidRPr="004F2D3D" w:rsidRDefault="00C605DE" w:rsidP="00C605DE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3,957</w:t>
            </w:r>
          </w:p>
        </w:tc>
        <w:tc>
          <w:tcPr>
            <w:tcW w:w="95" w:type="dxa"/>
            <w:shd w:val="clear" w:color="auto" w:fill="auto"/>
          </w:tcPr>
          <w:p w14:paraId="25DD3747" w14:textId="77777777" w:rsidR="00C605DE" w:rsidRPr="004F2D3D" w:rsidRDefault="00C605DE" w:rsidP="00C605DE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329E5438" w14:textId="671E3E3F" w:rsidR="00C605DE" w:rsidRPr="004F2D3D" w:rsidRDefault="00E8482B" w:rsidP="00E8482B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3,260</w:t>
            </w:r>
          </w:p>
        </w:tc>
        <w:tc>
          <w:tcPr>
            <w:tcW w:w="90" w:type="dxa"/>
            <w:shd w:val="clear" w:color="auto" w:fill="auto"/>
          </w:tcPr>
          <w:p w14:paraId="7F11AF5F" w14:textId="77777777" w:rsidR="00C605DE" w:rsidRPr="004F2D3D" w:rsidRDefault="00C605DE" w:rsidP="00C605DE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481D734" w14:textId="290FDB07" w:rsidR="00C605DE" w:rsidRPr="004F2D3D" w:rsidRDefault="00C605DE" w:rsidP="00C605DE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3,123</w:t>
            </w:r>
          </w:p>
        </w:tc>
        <w:tc>
          <w:tcPr>
            <w:tcW w:w="72" w:type="dxa"/>
            <w:shd w:val="clear" w:color="auto" w:fill="auto"/>
          </w:tcPr>
          <w:p w14:paraId="6429E44B" w14:textId="77777777" w:rsidR="00C605DE" w:rsidRPr="004F2D3D" w:rsidRDefault="00C605DE" w:rsidP="00C605DE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627FB7F" w14:textId="4BF71D09" w:rsidR="00C605DE" w:rsidRPr="004F2D3D" w:rsidRDefault="00C605DE" w:rsidP="00C605DE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36E80058" w14:textId="77777777" w:rsidR="00C605DE" w:rsidRPr="004F2D3D" w:rsidRDefault="00C605DE" w:rsidP="00C605DE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D61F533" w14:textId="77777777" w:rsidR="00C605DE" w:rsidRPr="004F2D3D" w:rsidRDefault="00C605DE" w:rsidP="00C605DE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C605DE" w:rsidRPr="004F2D3D" w14:paraId="4A50C470" w14:textId="77777777" w:rsidTr="00E8482B">
        <w:tc>
          <w:tcPr>
            <w:tcW w:w="2520" w:type="dxa"/>
            <w:shd w:val="clear" w:color="auto" w:fill="auto"/>
          </w:tcPr>
          <w:p w14:paraId="0FD9538C" w14:textId="77777777" w:rsidR="00C605DE" w:rsidRPr="004F2D3D" w:rsidRDefault="00C605DE" w:rsidP="00C605DE">
            <w:pPr>
              <w:spacing w:line="320" w:lineRule="exact"/>
              <w:ind w:left="270" w:hanging="225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บริษัท ทีพีไอ โพลีน เพาเวอร์ (อ่อนนุช) จำกัด</w:t>
            </w:r>
          </w:p>
        </w:tc>
        <w:tc>
          <w:tcPr>
            <w:tcW w:w="114" w:type="dxa"/>
            <w:shd w:val="clear" w:color="auto" w:fill="auto"/>
          </w:tcPr>
          <w:p w14:paraId="1F66DCC1" w14:textId="77777777" w:rsidR="00C605DE" w:rsidRPr="004F2D3D" w:rsidRDefault="00C605DE" w:rsidP="00C605D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482FA91C" w14:textId="77777777" w:rsidR="00C605DE" w:rsidRPr="004F2D3D" w:rsidRDefault="00C605DE" w:rsidP="00C605DE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ลงทุนในกิจการผลิ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ต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กระแส</w:t>
            </w:r>
            <w:r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ไฟฟ้าจากขยะมูลฝอย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67777E92" w14:textId="77777777" w:rsidR="00C605DE" w:rsidRPr="004F2D3D" w:rsidRDefault="00C605DE" w:rsidP="00C605D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E3F9A5A" w14:textId="4F1A2B2A" w:rsidR="00C605DE" w:rsidRPr="004F2D3D" w:rsidRDefault="00C605DE" w:rsidP="00C605DE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115D71" w14:textId="77777777" w:rsidR="00C605DE" w:rsidRPr="004F2D3D" w:rsidRDefault="00C605DE" w:rsidP="00C605D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A3A7D82" w14:textId="0353DBE0" w:rsidR="00C605DE" w:rsidRPr="004F2D3D" w:rsidRDefault="00C605DE" w:rsidP="00C605DE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40EDCCAD" w14:textId="77777777" w:rsidR="00C605DE" w:rsidRPr="004F2D3D" w:rsidRDefault="00C605DE" w:rsidP="00C605D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DD1EAA0" w14:textId="2F255D33" w:rsidR="00C605DE" w:rsidRPr="004F2D3D" w:rsidRDefault="00C605DE" w:rsidP="00C605DE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72" w:type="dxa"/>
            <w:shd w:val="clear" w:color="auto" w:fill="auto"/>
          </w:tcPr>
          <w:p w14:paraId="7922FDE6" w14:textId="77777777" w:rsidR="00C605DE" w:rsidRPr="004F2D3D" w:rsidRDefault="00C605DE" w:rsidP="00C605D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E735179" w14:textId="5B684C9B" w:rsidR="00C605DE" w:rsidRPr="004F2D3D" w:rsidRDefault="00C605DE" w:rsidP="00C605DE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99" w:type="dxa"/>
            <w:shd w:val="clear" w:color="auto" w:fill="auto"/>
          </w:tcPr>
          <w:p w14:paraId="39095E9B" w14:textId="77777777" w:rsidR="00C605DE" w:rsidRPr="004F2D3D" w:rsidRDefault="00C605DE" w:rsidP="00C605D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377F3D5F" w14:textId="06965624" w:rsidR="00C605DE" w:rsidRPr="004F2D3D" w:rsidRDefault="00C605DE" w:rsidP="00E8482B">
            <w:pPr>
              <w:tabs>
                <w:tab w:val="decimal" w:pos="8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56" w:type="dxa"/>
            <w:shd w:val="clear" w:color="auto" w:fill="auto"/>
          </w:tcPr>
          <w:p w14:paraId="27622FEB" w14:textId="77777777" w:rsidR="00C605DE" w:rsidRPr="004F2D3D" w:rsidRDefault="00C605DE" w:rsidP="00C605DE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CD50C01" w14:textId="7739A9C6" w:rsidR="00C605DE" w:rsidRPr="004F2D3D" w:rsidRDefault="00C605DE" w:rsidP="00C605DE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95" w:type="dxa"/>
            <w:shd w:val="clear" w:color="auto" w:fill="auto"/>
          </w:tcPr>
          <w:p w14:paraId="143A8710" w14:textId="77777777" w:rsidR="00C605DE" w:rsidRPr="004F2D3D" w:rsidRDefault="00C605DE" w:rsidP="00C605DE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245C3EAA" w14:textId="4477C2A2" w:rsidR="00C605DE" w:rsidRPr="004F2D3D" w:rsidRDefault="00E8482B" w:rsidP="00E8482B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190,600</w:t>
            </w:r>
          </w:p>
        </w:tc>
        <w:tc>
          <w:tcPr>
            <w:tcW w:w="90" w:type="dxa"/>
            <w:shd w:val="clear" w:color="auto" w:fill="auto"/>
          </w:tcPr>
          <w:p w14:paraId="01DCCF09" w14:textId="77777777" w:rsidR="00C605DE" w:rsidRPr="004F2D3D" w:rsidRDefault="00C605DE" w:rsidP="00C605DE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EFF467E" w14:textId="52CAAC2D" w:rsidR="00C605DE" w:rsidRPr="004F2D3D" w:rsidRDefault="00C605DE" w:rsidP="00C605DE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188,9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55</w:t>
            </w:r>
          </w:p>
        </w:tc>
        <w:tc>
          <w:tcPr>
            <w:tcW w:w="72" w:type="dxa"/>
            <w:shd w:val="clear" w:color="auto" w:fill="auto"/>
          </w:tcPr>
          <w:p w14:paraId="7240086B" w14:textId="77777777" w:rsidR="00C605DE" w:rsidRPr="004F2D3D" w:rsidRDefault="00C605DE" w:rsidP="00C605DE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D8FEE01" w14:textId="6221AFBE" w:rsidR="00C605DE" w:rsidRPr="004F2D3D" w:rsidRDefault="00C605DE" w:rsidP="00C605DE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35AA5D07" w14:textId="77777777" w:rsidR="00C605DE" w:rsidRPr="004F2D3D" w:rsidRDefault="00C605DE" w:rsidP="00C605DE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63BFA604" w14:textId="77777777" w:rsidR="00C605DE" w:rsidRPr="004F2D3D" w:rsidRDefault="00C605DE" w:rsidP="00C605DE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C605DE" w:rsidRPr="004F2D3D" w14:paraId="43D1245D" w14:textId="77777777" w:rsidTr="00E8482B">
        <w:tc>
          <w:tcPr>
            <w:tcW w:w="2520" w:type="dxa"/>
            <w:shd w:val="clear" w:color="auto" w:fill="auto"/>
          </w:tcPr>
          <w:p w14:paraId="178CE67D" w14:textId="6D22D1AE" w:rsidR="00C605DE" w:rsidRPr="004F2D3D" w:rsidRDefault="00C605DE" w:rsidP="00C605DE">
            <w:pPr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บริษัท ทีพีไอ โพลีน เพาเวอร์ (อินเตอร์เนชั่นแนล) จำกัด </w:t>
            </w: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br/>
            </w:r>
          </w:p>
        </w:tc>
        <w:tc>
          <w:tcPr>
            <w:tcW w:w="114" w:type="dxa"/>
            <w:shd w:val="clear" w:color="auto" w:fill="auto"/>
          </w:tcPr>
          <w:p w14:paraId="13730F2C" w14:textId="77777777" w:rsidR="00C605DE" w:rsidRPr="004F2D3D" w:rsidRDefault="00C605DE" w:rsidP="00C605D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4019C295" w14:textId="77777777" w:rsidR="00C605DE" w:rsidRPr="004F2D3D" w:rsidRDefault="00C605DE" w:rsidP="00C605DE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ลงทุนในธุรกิจพลังงานทางเลือก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374A9F6D" w14:textId="77777777" w:rsidR="00C605DE" w:rsidRPr="004F2D3D" w:rsidRDefault="00C605DE" w:rsidP="00C605D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4D2F582" w14:textId="39F6BFAD" w:rsidR="00C605DE" w:rsidRPr="004F2D3D" w:rsidRDefault="00C605DE" w:rsidP="00C605DE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215F0E" w14:textId="77777777" w:rsidR="00C605DE" w:rsidRPr="004F2D3D" w:rsidRDefault="00C605DE" w:rsidP="00C605D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7488C54" w14:textId="43C2620F" w:rsidR="00C605DE" w:rsidRPr="004F2D3D" w:rsidRDefault="00C605DE" w:rsidP="00C605DE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153C5041" w14:textId="77777777" w:rsidR="00C605DE" w:rsidRPr="004F2D3D" w:rsidRDefault="00C605DE" w:rsidP="00C605D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45DF8A01" w14:textId="477528A5" w:rsidR="00C605DE" w:rsidRPr="004F2D3D" w:rsidRDefault="00C605DE" w:rsidP="00C605DE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72" w:type="dxa"/>
            <w:shd w:val="clear" w:color="auto" w:fill="auto"/>
          </w:tcPr>
          <w:p w14:paraId="2BBE31A4" w14:textId="77777777" w:rsidR="00C605DE" w:rsidRPr="004F2D3D" w:rsidRDefault="00C605DE" w:rsidP="00C605D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A831BEC" w14:textId="4DC8F516" w:rsidR="00C605DE" w:rsidRPr="004F2D3D" w:rsidRDefault="00C605DE" w:rsidP="00C605DE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99" w:type="dxa"/>
            <w:shd w:val="clear" w:color="auto" w:fill="auto"/>
          </w:tcPr>
          <w:p w14:paraId="52D3012E" w14:textId="77777777" w:rsidR="00C605DE" w:rsidRPr="004F2D3D" w:rsidRDefault="00C605DE" w:rsidP="00C605D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03E11064" w14:textId="50734D7D" w:rsidR="00C605DE" w:rsidRPr="004F2D3D" w:rsidRDefault="00C605DE" w:rsidP="00E8482B">
            <w:pPr>
              <w:tabs>
                <w:tab w:val="decimal" w:pos="8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105,988</w:t>
            </w:r>
          </w:p>
        </w:tc>
        <w:tc>
          <w:tcPr>
            <w:tcW w:w="56" w:type="dxa"/>
            <w:shd w:val="clear" w:color="auto" w:fill="auto"/>
          </w:tcPr>
          <w:p w14:paraId="6C3E7529" w14:textId="77777777" w:rsidR="00C605DE" w:rsidRPr="004F2D3D" w:rsidRDefault="00C605DE" w:rsidP="00C605DE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3321A5E0" w14:textId="130E43B9" w:rsidR="00C605DE" w:rsidRPr="004F2D3D" w:rsidRDefault="00C605DE" w:rsidP="00C605DE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105,988</w:t>
            </w:r>
          </w:p>
        </w:tc>
        <w:tc>
          <w:tcPr>
            <w:tcW w:w="95" w:type="dxa"/>
            <w:shd w:val="clear" w:color="auto" w:fill="auto"/>
          </w:tcPr>
          <w:p w14:paraId="2CE53F25" w14:textId="77777777" w:rsidR="00C605DE" w:rsidRPr="004F2D3D" w:rsidRDefault="00C605DE" w:rsidP="00C605DE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71B42DD4" w14:textId="25FCA301" w:rsidR="00C605DE" w:rsidRPr="004F2D3D" w:rsidRDefault="00E8482B" w:rsidP="00E8482B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106,898</w:t>
            </w:r>
          </w:p>
        </w:tc>
        <w:tc>
          <w:tcPr>
            <w:tcW w:w="90" w:type="dxa"/>
            <w:shd w:val="clear" w:color="auto" w:fill="auto"/>
          </w:tcPr>
          <w:p w14:paraId="284F117B" w14:textId="77777777" w:rsidR="00C605DE" w:rsidRPr="004F2D3D" w:rsidRDefault="00C605DE" w:rsidP="00C605DE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C5E7213" w14:textId="4EAE94D1" w:rsidR="00C605DE" w:rsidRPr="004F2D3D" w:rsidRDefault="00C605DE" w:rsidP="00C605DE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106,898</w:t>
            </w:r>
          </w:p>
        </w:tc>
        <w:tc>
          <w:tcPr>
            <w:tcW w:w="72" w:type="dxa"/>
            <w:shd w:val="clear" w:color="auto" w:fill="auto"/>
          </w:tcPr>
          <w:p w14:paraId="4E4B2D4D" w14:textId="77777777" w:rsidR="00C605DE" w:rsidRPr="004F2D3D" w:rsidRDefault="00C605DE" w:rsidP="00C605DE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515BA1E" w14:textId="4160052F" w:rsidR="00C605DE" w:rsidRPr="004F2D3D" w:rsidRDefault="00C605DE" w:rsidP="00C605DE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1D91CDE4" w14:textId="77777777" w:rsidR="00C605DE" w:rsidRPr="004F2D3D" w:rsidRDefault="00C605DE" w:rsidP="00C605DE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D94781E" w14:textId="77777777" w:rsidR="00C605DE" w:rsidRPr="004F2D3D" w:rsidRDefault="00C605DE" w:rsidP="00C605DE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C605DE" w:rsidRPr="004F2D3D" w14:paraId="340B49F2" w14:textId="77777777" w:rsidTr="00E8482B">
        <w:tc>
          <w:tcPr>
            <w:tcW w:w="2520" w:type="dxa"/>
            <w:shd w:val="clear" w:color="auto" w:fill="auto"/>
          </w:tcPr>
          <w:p w14:paraId="496CDB3A" w14:textId="77777777" w:rsidR="00C605DE" w:rsidRPr="004F2D3D" w:rsidRDefault="00C605DE" w:rsidP="00C605DE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114" w:type="dxa"/>
            <w:shd w:val="clear" w:color="auto" w:fill="auto"/>
          </w:tcPr>
          <w:p w14:paraId="702318EF" w14:textId="77777777" w:rsidR="00C605DE" w:rsidRPr="004F2D3D" w:rsidRDefault="00C605DE" w:rsidP="00C605D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0D807300" w14:textId="77777777" w:rsidR="00C605DE" w:rsidRPr="004F2D3D" w:rsidRDefault="00C605DE" w:rsidP="00C605DE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ประกอบกิจการท่าเทียบเรือ </w:t>
            </w:r>
          </w:p>
          <w:p w14:paraId="13C88951" w14:textId="77777777" w:rsidR="00C605DE" w:rsidRPr="004F2D3D" w:rsidRDefault="00C605DE" w:rsidP="00C605DE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0F489264" w14:textId="77777777" w:rsidR="00C605DE" w:rsidRPr="004F2D3D" w:rsidRDefault="00C605DE" w:rsidP="00C605D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E24AF03" w14:textId="4A242C62" w:rsidR="00C605DE" w:rsidRPr="004F2D3D" w:rsidRDefault="00C605DE" w:rsidP="00C605DE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5AF822" w14:textId="77777777" w:rsidR="00C605DE" w:rsidRPr="004F2D3D" w:rsidRDefault="00C605DE" w:rsidP="00C605D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CEDF584" w14:textId="01BE89FF" w:rsidR="00C605DE" w:rsidRPr="004F2D3D" w:rsidRDefault="00C605DE" w:rsidP="00C605DE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1FF06F2B" w14:textId="77777777" w:rsidR="00C605DE" w:rsidRPr="004F2D3D" w:rsidRDefault="00C605DE" w:rsidP="00C605D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5E59085" w14:textId="74A527D7" w:rsidR="00C605DE" w:rsidRPr="004F2D3D" w:rsidRDefault="00C605DE" w:rsidP="00C605DE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25,000</w:t>
            </w:r>
          </w:p>
        </w:tc>
        <w:tc>
          <w:tcPr>
            <w:tcW w:w="72" w:type="dxa"/>
            <w:shd w:val="clear" w:color="auto" w:fill="auto"/>
          </w:tcPr>
          <w:p w14:paraId="32E63E98" w14:textId="77777777" w:rsidR="00C605DE" w:rsidRPr="004F2D3D" w:rsidRDefault="00C605DE" w:rsidP="00C605D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5FC25DC" w14:textId="0EB8FBFF" w:rsidR="00C605DE" w:rsidRPr="004F2D3D" w:rsidRDefault="00C605DE" w:rsidP="00C605DE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25,000</w:t>
            </w:r>
          </w:p>
        </w:tc>
        <w:tc>
          <w:tcPr>
            <w:tcW w:w="99" w:type="dxa"/>
            <w:shd w:val="clear" w:color="auto" w:fill="auto"/>
          </w:tcPr>
          <w:p w14:paraId="75453E30" w14:textId="77777777" w:rsidR="00C605DE" w:rsidRPr="004F2D3D" w:rsidRDefault="00C605DE" w:rsidP="00C605D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7C6FAC66" w14:textId="727086E7" w:rsidR="00C605DE" w:rsidRPr="004F2D3D" w:rsidRDefault="00C605DE" w:rsidP="00E8482B">
            <w:pPr>
              <w:tabs>
                <w:tab w:val="decimal" w:pos="8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24,999</w:t>
            </w:r>
          </w:p>
        </w:tc>
        <w:tc>
          <w:tcPr>
            <w:tcW w:w="56" w:type="dxa"/>
            <w:shd w:val="clear" w:color="auto" w:fill="auto"/>
          </w:tcPr>
          <w:p w14:paraId="6335B3B9" w14:textId="77777777" w:rsidR="00C605DE" w:rsidRPr="004F2D3D" w:rsidRDefault="00C605DE" w:rsidP="00C605DE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E3CA4FD" w14:textId="723A713F" w:rsidR="00C605DE" w:rsidRPr="004F2D3D" w:rsidRDefault="00C605DE" w:rsidP="00C605DE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24,999</w:t>
            </w:r>
          </w:p>
        </w:tc>
        <w:tc>
          <w:tcPr>
            <w:tcW w:w="95" w:type="dxa"/>
            <w:shd w:val="clear" w:color="auto" w:fill="auto"/>
          </w:tcPr>
          <w:p w14:paraId="17923D27" w14:textId="77777777" w:rsidR="00C605DE" w:rsidRPr="004F2D3D" w:rsidRDefault="00C605DE" w:rsidP="00C605DE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6040C055" w14:textId="4A60C19C" w:rsidR="00C605DE" w:rsidRPr="004F2D3D" w:rsidRDefault="00E8482B" w:rsidP="00E8482B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24,997</w:t>
            </w:r>
          </w:p>
        </w:tc>
        <w:tc>
          <w:tcPr>
            <w:tcW w:w="90" w:type="dxa"/>
            <w:shd w:val="clear" w:color="auto" w:fill="auto"/>
          </w:tcPr>
          <w:p w14:paraId="2F1F5B71" w14:textId="77777777" w:rsidR="00C605DE" w:rsidRPr="004F2D3D" w:rsidRDefault="00C605DE" w:rsidP="00C605DE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103BA5E" w14:textId="2115EB0C" w:rsidR="00C605DE" w:rsidRPr="004F2D3D" w:rsidRDefault="00C605DE" w:rsidP="00C605DE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24,998</w:t>
            </w:r>
          </w:p>
        </w:tc>
        <w:tc>
          <w:tcPr>
            <w:tcW w:w="72" w:type="dxa"/>
            <w:shd w:val="clear" w:color="auto" w:fill="auto"/>
          </w:tcPr>
          <w:p w14:paraId="67118A74" w14:textId="77777777" w:rsidR="00C605DE" w:rsidRPr="004F2D3D" w:rsidRDefault="00C605DE" w:rsidP="00C605DE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26F969F8" w14:textId="1BB3AAE7" w:rsidR="00C605DE" w:rsidRPr="004F2D3D" w:rsidRDefault="00C605DE" w:rsidP="00C605DE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4963232A" w14:textId="77777777" w:rsidR="00C605DE" w:rsidRPr="004F2D3D" w:rsidRDefault="00C605DE" w:rsidP="00C605DE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B48D473" w14:textId="77777777" w:rsidR="00C605DE" w:rsidRPr="004F2D3D" w:rsidRDefault="00C605DE" w:rsidP="00C605DE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C605DE" w:rsidRPr="004F2D3D" w14:paraId="52AB9B5F" w14:textId="77777777" w:rsidTr="00E8482B">
        <w:tc>
          <w:tcPr>
            <w:tcW w:w="2520" w:type="dxa"/>
            <w:shd w:val="clear" w:color="auto" w:fill="auto"/>
          </w:tcPr>
          <w:p w14:paraId="5870FD44" w14:textId="77777777" w:rsidR="00C605DE" w:rsidRPr="004F2D3D" w:rsidRDefault="00C605DE" w:rsidP="00C605DE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ทีพีไอ โอเลฟินส์ จำกัด</w:t>
            </w:r>
          </w:p>
        </w:tc>
        <w:tc>
          <w:tcPr>
            <w:tcW w:w="114" w:type="dxa"/>
            <w:shd w:val="clear" w:color="auto" w:fill="auto"/>
          </w:tcPr>
          <w:p w14:paraId="01B0ECBA" w14:textId="77777777" w:rsidR="00C605DE" w:rsidRPr="004F2D3D" w:rsidRDefault="00C605DE" w:rsidP="00C605D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7B7658EF" w14:textId="77777777" w:rsidR="00C605DE" w:rsidRPr="004F2D3D" w:rsidRDefault="00C605DE" w:rsidP="00C605DE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ประกอบธุรกิจโรงไฟฟ้าและธุรกิจที่เกี่ยวข้อง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  <w:t>(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ยังไม่ได้ดำเนินงาน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63EBFF7" w14:textId="77777777" w:rsidR="00C605DE" w:rsidRPr="004F2D3D" w:rsidRDefault="00C605DE" w:rsidP="00C605D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05729F1" w14:textId="36C645AF" w:rsidR="00C605DE" w:rsidRPr="004F2D3D" w:rsidRDefault="00C605DE" w:rsidP="00C605DE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1AF0D9C5" w14:textId="77777777" w:rsidR="00C605DE" w:rsidRPr="004F2D3D" w:rsidRDefault="00C605DE" w:rsidP="00C605DE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4DF1E87" w14:textId="77777777" w:rsidR="00C605DE" w:rsidRPr="004F2D3D" w:rsidRDefault="00C605DE" w:rsidP="00475AB5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1EA2F138" w14:textId="77777777" w:rsidR="00C605DE" w:rsidRPr="004F2D3D" w:rsidRDefault="00C605DE" w:rsidP="00C605D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C0CB274" w14:textId="7EF66481" w:rsidR="00C605DE" w:rsidRPr="004F2D3D" w:rsidRDefault="00C605DE" w:rsidP="00C605DE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72" w:type="dxa"/>
            <w:shd w:val="clear" w:color="auto" w:fill="auto"/>
          </w:tcPr>
          <w:p w14:paraId="3E27066D" w14:textId="77777777" w:rsidR="00C605DE" w:rsidRPr="004F2D3D" w:rsidRDefault="00C605DE" w:rsidP="00C605D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A2E47DB" w14:textId="77777777" w:rsidR="00C605DE" w:rsidRPr="004F2D3D" w:rsidRDefault="00C605DE" w:rsidP="00C605DE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5C87889B" w14:textId="77777777" w:rsidR="00C605DE" w:rsidRPr="004F2D3D" w:rsidRDefault="00C605DE" w:rsidP="00C605D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56907973" w14:textId="61F44B98" w:rsidR="00C605DE" w:rsidRPr="004F2D3D" w:rsidRDefault="00C605DE" w:rsidP="00E8482B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2,959</w:t>
            </w:r>
          </w:p>
        </w:tc>
        <w:tc>
          <w:tcPr>
            <w:tcW w:w="56" w:type="dxa"/>
            <w:shd w:val="clear" w:color="auto" w:fill="auto"/>
          </w:tcPr>
          <w:p w14:paraId="7F901421" w14:textId="77777777" w:rsidR="00C605DE" w:rsidRPr="004F2D3D" w:rsidRDefault="00C605DE" w:rsidP="00C605DE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556130A5" w14:textId="77777777" w:rsidR="00C605DE" w:rsidRPr="004F2D3D" w:rsidRDefault="00C605DE" w:rsidP="00C605DE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2,959</w:t>
            </w:r>
          </w:p>
        </w:tc>
        <w:tc>
          <w:tcPr>
            <w:tcW w:w="95" w:type="dxa"/>
            <w:shd w:val="clear" w:color="auto" w:fill="auto"/>
          </w:tcPr>
          <w:p w14:paraId="0C94111F" w14:textId="77777777" w:rsidR="00C605DE" w:rsidRPr="004F2D3D" w:rsidRDefault="00C605DE" w:rsidP="00C605DE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27618A4F" w14:textId="062382CE" w:rsidR="00C605DE" w:rsidRPr="004F2D3D" w:rsidRDefault="00E8482B" w:rsidP="00E8482B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3,056</w:t>
            </w:r>
          </w:p>
        </w:tc>
        <w:tc>
          <w:tcPr>
            <w:tcW w:w="90" w:type="dxa"/>
            <w:shd w:val="clear" w:color="auto" w:fill="auto"/>
          </w:tcPr>
          <w:p w14:paraId="6403CD71" w14:textId="77777777" w:rsidR="00C605DE" w:rsidRPr="004F2D3D" w:rsidRDefault="00C605DE" w:rsidP="00C605DE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0ED529A" w14:textId="77777777" w:rsidR="00C605DE" w:rsidRPr="004F2D3D" w:rsidRDefault="00C605DE" w:rsidP="00C605DE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49</w:t>
            </w:r>
          </w:p>
        </w:tc>
        <w:tc>
          <w:tcPr>
            <w:tcW w:w="72" w:type="dxa"/>
            <w:shd w:val="clear" w:color="auto" w:fill="auto"/>
          </w:tcPr>
          <w:p w14:paraId="2B869CA9" w14:textId="77777777" w:rsidR="00C605DE" w:rsidRPr="004F2D3D" w:rsidRDefault="00C605DE" w:rsidP="00C605DE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6634DA82" w14:textId="56B016B1" w:rsidR="00C605DE" w:rsidRPr="004F2D3D" w:rsidRDefault="00C605DE" w:rsidP="00C605DE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14AF8DC6" w14:textId="77777777" w:rsidR="00C605DE" w:rsidRPr="004F2D3D" w:rsidRDefault="00C605DE" w:rsidP="00C605DE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2DDEAD50" w14:textId="77777777" w:rsidR="00C605DE" w:rsidRPr="004F2D3D" w:rsidRDefault="00C605DE" w:rsidP="00C605DE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C605DE" w:rsidRPr="004F2D3D" w14:paraId="5A86BAA7" w14:textId="77777777" w:rsidTr="00D64CE9">
        <w:tc>
          <w:tcPr>
            <w:tcW w:w="2520" w:type="dxa"/>
            <w:shd w:val="clear" w:color="auto" w:fill="auto"/>
            <w:vAlign w:val="bottom"/>
          </w:tcPr>
          <w:p w14:paraId="062300B0" w14:textId="77777777" w:rsidR="00C605DE" w:rsidRPr="004F2D3D" w:rsidRDefault="00C605DE" w:rsidP="00C605DE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lastRenderedPageBreak/>
              <w:t>บริษัทย่อย (ต่อ)</w:t>
            </w:r>
          </w:p>
        </w:tc>
        <w:tc>
          <w:tcPr>
            <w:tcW w:w="114" w:type="dxa"/>
            <w:shd w:val="clear" w:color="auto" w:fill="auto"/>
          </w:tcPr>
          <w:p w14:paraId="07DE21CE" w14:textId="77777777" w:rsidR="00C605DE" w:rsidRPr="004F2D3D" w:rsidRDefault="00C605DE" w:rsidP="00C605D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6FC38259" w14:textId="77777777" w:rsidR="00C605DE" w:rsidRPr="004F2D3D" w:rsidRDefault="00C605DE" w:rsidP="00C605DE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A6C781C" w14:textId="77777777" w:rsidR="00C605DE" w:rsidRPr="004F2D3D" w:rsidRDefault="00C605DE" w:rsidP="00C605D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E4893AD" w14:textId="77777777" w:rsidR="00C605DE" w:rsidRPr="004F2D3D" w:rsidRDefault="00C605DE" w:rsidP="00C605D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15634F4" w14:textId="77777777" w:rsidR="00C605DE" w:rsidRPr="004F2D3D" w:rsidRDefault="00C605DE" w:rsidP="00C605D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33A5E11" w14:textId="77777777" w:rsidR="00C605DE" w:rsidRPr="004F2D3D" w:rsidRDefault="00C605DE" w:rsidP="00C605DE">
            <w:pPr>
              <w:tabs>
                <w:tab w:val="decimal" w:pos="54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41377B88" w14:textId="77777777" w:rsidR="00C605DE" w:rsidRPr="004F2D3D" w:rsidRDefault="00C605DE" w:rsidP="00C605D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088AE395" w14:textId="77777777" w:rsidR="00C605DE" w:rsidRPr="004F2D3D" w:rsidRDefault="00C605DE" w:rsidP="00C605D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53497011" w14:textId="77777777" w:rsidR="00C605DE" w:rsidRPr="004F2D3D" w:rsidRDefault="00C605DE" w:rsidP="00C605D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35D2B12" w14:textId="77777777" w:rsidR="00C605DE" w:rsidRPr="004F2D3D" w:rsidRDefault="00C605DE" w:rsidP="00C605DE">
            <w:pPr>
              <w:tabs>
                <w:tab w:val="decimal" w:pos="65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684A24C8" w14:textId="77777777" w:rsidR="00C605DE" w:rsidRPr="004F2D3D" w:rsidRDefault="00C605DE" w:rsidP="00C605D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7F72054A" w14:textId="77777777" w:rsidR="00C605DE" w:rsidRPr="004F2D3D" w:rsidRDefault="00C605DE" w:rsidP="00E8482B">
            <w:pPr>
              <w:tabs>
                <w:tab w:val="decimal" w:pos="80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5441D2A8" w14:textId="77777777" w:rsidR="00C605DE" w:rsidRPr="004F2D3D" w:rsidRDefault="00C605DE" w:rsidP="00C605D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C3B4AB9" w14:textId="77777777" w:rsidR="00C605DE" w:rsidRPr="004F2D3D" w:rsidRDefault="00C605DE" w:rsidP="00C605DE">
            <w:pPr>
              <w:tabs>
                <w:tab w:val="decimal" w:pos="72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09AE974B" w14:textId="77777777" w:rsidR="00C605DE" w:rsidRPr="004F2D3D" w:rsidRDefault="00C605DE" w:rsidP="00C605D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09EEC3EF" w14:textId="77777777" w:rsidR="00C605DE" w:rsidRPr="004F2D3D" w:rsidRDefault="00C605DE" w:rsidP="00E8482B">
            <w:pPr>
              <w:tabs>
                <w:tab w:val="decimal" w:pos="89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7DF5755" w14:textId="77777777" w:rsidR="00C605DE" w:rsidRPr="004F2D3D" w:rsidRDefault="00C605DE" w:rsidP="00C605D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261180" w14:textId="77777777" w:rsidR="00C605DE" w:rsidRPr="004F2D3D" w:rsidRDefault="00C605DE" w:rsidP="00C605D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557A2920" w14:textId="77777777" w:rsidR="00C605DE" w:rsidRPr="004F2D3D" w:rsidRDefault="00C605DE" w:rsidP="00C605D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A88915B" w14:textId="77777777" w:rsidR="00C605DE" w:rsidRPr="004F2D3D" w:rsidRDefault="00C605DE" w:rsidP="00C605DE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743D3D00" w14:textId="77777777" w:rsidR="00C605DE" w:rsidRPr="004F2D3D" w:rsidRDefault="00C605DE" w:rsidP="00C605D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6C5A2D3F" w14:textId="77777777" w:rsidR="00C605DE" w:rsidRPr="004F2D3D" w:rsidRDefault="00C605DE" w:rsidP="00C605D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C605DE" w:rsidRPr="004F2D3D" w14:paraId="65E7A6A2" w14:textId="77777777" w:rsidTr="00E8482B">
        <w:tc>
          <w:tcPr>
            <w:tcW w:w="2520" w:type="dxa"/>
            <w:shd w:val="clear" w:color="auto" w:fill="auto"/>
          </w:tcPr>
          <w:p w14:paraId="2E9C431C" w14:textId="77777777" w:rsidR="00C605DE" w:rsidRPr="004F2D3D" w:rsidRDefault="00C605DE" w:rsidP="00C605DE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ทีพีไอ โพลีน เพาเวอร์ (สงขลา) จำกัด</w:t>
            </w:r>
          </w:p>
        </w:tc>
        <w:tc>
          <w:tcPr>
            <w:tcW w:w="114" w:type="dxa"/>
            <w:shd w:val="clear" w:color="auto" w:fill="auto"/>
          </w:tcPr>
          <w:p w14:paraId="3BC76389" w14:textId="77777777" w:rsidR="00C605DE" w:rsidRPr="004F2D3D" w:rsidRDefault="00C605DE" w:rsidP="00C605D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6B425ADB" w14:textId="77777777" w:rsidR="00C605DE" w:rsidRPr="004F2D3D" w:rsidRDefault="00C605DE" w:rsidP="00C605DE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ประกอบกิจการ</w:t>
            </w:r>
            <w:r w:rsidRPr="004F2D3D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  <w:t>ผลิต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ไฟฟ้าจากพลังงานขยะและพลังงาน</w:t>
            </w:r>
            <w:r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ชีวมวล</w:t>
            </w:r>
            <w:r w:rsidRPr="004F2D3D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6BA46676" w14:textId="77777777" w:rsidR="00C605DE" w:rsidRPr="004F2D3D" w:rsidRDefault="00C605DE" w:rsidP="00C605D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CFBB415" w14:textId="63B35856" w:rsidR="00C605DE" w:rsidRPr="004F2D3D" w:rsidRDefault="00C605DE" w:rsidP="00C605DE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F383CCD" w14:textId="77777777" w:rsidR="00C605DE" w:rsidRPr="004F2D3D" w:rsidRDefault="00C605DE" w:rsidP="00C605DE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B818700" w14:textId="33B3137A" w:rsidR="00C605DE" w:rsidRPr="004F2D3D" w:rsidRDefault="00C605DE" w:rsidP="00C605DE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81" w:type="dxa"/>
            <w:shd w:val="clear" w:color="auto" w:fill="auto"/>
          </w:tcPr>
          <w:p w14:paraId="2324CEAA" w14:textId="77777777" w:rsidR="00C605DE" w:rsidRPr="004F2D3D" w:rsidRDefault="00C605DE" w:rsidP="00C605D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5619040F" w14:textId="66872953" w:rsidR="00C605DE" w:rsidRPr="004F2D3D" w:rsidRDefault="00C605DE" w:rsidP="00C605DE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72" w:type="dxa"/>
            <w:shd w:val="clear" w:color="auto" w:fill="auto"/>
          </w:tcPr>
          <w:p w14:paraId="18BD850D" w14:textId="77777777" w:rsidR="00C605DE" w:rsidRPr="004F2D3D" w:rsidRDefault="00C605DE" w:rsidP="00C605D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9A5EFC8" w14:textId="09CEC4B3" w:rsidR="00C605DE" w:rsidRPr="004F2D3D" w:rsidRDefault="00C605DE" w:rsidP="00C605DE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2DEC9E01" w14:textId="77777777" w:rsidR="00C605DE" w:rsidRPr="004F2D3D" w:rsidRDefault="00C605DE" w:rsidP="00C605D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697657BD" w14:textId="037CB159" w:rsidR="00C605DE" w:rsidRPr="004F2D3D" w:rsidRDefault="00C605DE" w:rsidP="00E8482B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56" w:type="dxa"/>
            <w:shd w:val="clear" w:color="auto" w:fill="auto"/>
          </w:tcPr>
          <w:p w14:paraId="7C10E385" w14:textId="77777777" w:rsidR="00C605DE" w:rsidRPr="004F2D3D" w:rsidRDefault="00C605DE" w:rsidP="00C605DE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EF55ACE" w14:textId="5956596D" w:rsidR="00C605DE" w:rsidRPr="004F2D3D" w:rsidRDefault="00C605DE" w:rsidP="00C605DE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5" w:type="dxa"/>
            <w:shd w:val="clear" w:color="auto" w:fill="auto"/>
          </w:tcPr>
          <w:p w14:paraId="15A9637C" w14:textId="77777777" w:rsidR="00C605DE" w:rsidRPr="004F2D3D" w:rsidRDefault="00C605DE" w:rsidP="00C605DE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1E5A4CF0" w14:textId="07E301D6" w:rsidR="00C605DE" w:rsidRPr="004F2D3D" w:rsidRDefault="00E8482B" w:rsidP="00E8482B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969</w:t>
            </w:r>
          </w:p>
        </w:tc>
        <w:tc>
          <w:tcPr>
            <w:tcW w:w="90" w:type="dxa"/>
            <w:shd w:val="clear" w:color="auto" w:fill="auto"/>
          </w:tcPr>
          <w:p w14:paraId="09465235" w14:textId="77777777" w:rsidR="00C605DE" w:rsidRPr="004F2D3D" w:rsidRDefault="00C605DE" w:rsidP="00C605DE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9CC6583" w14:textId="12D13C5D" w:rsidR="00C605DE" w:rsidRPr="004F2D3D" w:rsidRDefault="00C605DE" w:rsidP="00C605DE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970</w:t>
            </w:r>
          </w:p>
        </w:tc>
        <w:tc>
          <w:tcPr>
            <w:tcW w:w="72" w:type="dxa"/>
            <w:shd w:val="clear" w:color="auto" w:fill="auto"/>
          </w:tcPr>
          <w:p w14:paraId="615F3D83" w14:textId="77777777" w:rsidR="00C605DE" w:rsidRPr="004F2D3D" w:rsidRDefault="00C605DE" w:rsidP="00C605DE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DC7AC26" w14:textId="1FD7B9BC" w:rsidR="00C605DE" w:rsidRPr="004F2D3D" w:rsidRDefault="00C605DE" w:rsidP="00C605DE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1023F451" w14:textId="77777777" w:rsidR="00C605DE" w:rsidRPr="004F2D3D" w:rsidRDefault="00C605DE" w:rsidP="00C605DE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4E6077FB" w14:textId="77777777" w:rsidR="00C605DE" w:rsidRPr="004F2D3D" w:rsidRDefault="00C605DE" w:rsidP="00C605DE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C605DE" w:rsidRPr="004F2D3D" w14:paraId="753A1FDE" w14:textId="77777777" w:rsidTr="00E8482B">
        <w:tc>
          <w:tcPr>
            <w:tcW w:w="2520" w:type="dxa"/>
            <w:shd w:val="clear" w:color="auto" w:fill="auto"/>
          </w:tcPr>
          <w:p w14:paraId="02F07583" w14:textId="77777777" w:rsidR="00C605DE" w:rsidRPr="004F2D3D" w:rsidRDefault="00C605DE" w:rsidP="00C605DE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114" w:type="dxa"/>
            <w:shd w:val="clear" w:color="auto" w:fill="auto"/>
          </w:tcPr>
          <w:p w14:paraId="5DD8E234" w14:textId="77777777" w:rsidR="00C605DE" w:rsidRPr="004F2D3D" w:rsidRDefault="00C605DE" w:rsidP="00C605D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646AC6E6" w14:textId="77777777" w:rsidR="00C605DE" w:rsidRPr="004F2D3D" w:rsidRDefault="00C605DE" w:rsidP="00C605DE">
            <w:pPr>
              <w:pStyle w:val="Bo-Blankline"/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ประกอบกิจการ</w:t>
            </w:r>
            <w:r w:rsidRPr="004F2D3D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  <w:t>ผลิต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ไฟฟ้าจากพลังงานแสงอาทิตย์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6F5D4682" w14:textId="77777777" w:rsidR="00C605DE" w:rsidRPr="004F2D3D" w:rsidRDefault="00C605DE" w:rsidP="00C605D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866EB13" w14:textId="7250D6B9" w:rsidR="00C605DE" w:rsidRPr="004F2D3D" w:rsidRDefault="00C605DE" w:rsidP="00C605DE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552FDD" w14:textId="77777777" w:rsidR="00C605DE" w:rsidRPr="004F2D3D" w:rsidRDefault="00C605DE" w:rsidP="00C605DE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21A03B6" w14:textId="0EB31433" w:rsidR="00C605DE" w:rsidRPr="004F2D3D" w:rsidRDefault="00C605DE" w:rsidP="00C605DE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81" w:type="dxa"/>
            <w:shd w:val="clear" w:color="auto" w:fill="auto"/>
          </w:tcPr>
          <w:p w14:paraId="0B0D091B" w14:textId="77777777" w:rsidR="00C605DE" w:rsidRPr="004F2D3D" w:rsidRDefault="00C605DE" w:rsidP="00C605D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0E22F5D4" w14:textId="6A493E20" w:rsidR="00C605DE" w:rsidRPr="004F2D3D" w:rsidRDefault="00C605DE" w:rsidP="00C605DE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72" w:type="dxa"/>
            <w:shd w:val="clear" w:color="auto" w:fill="auto"/>
          </w:tcPr>
          <w:p w14:paraId="6E3D6F26" w14:textId="77777777" w:rsidR="00C605DE" w:rsidRPr="004F2D3D" w:rsidRDefault="00C605DE" w:rsidP="00C605D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5DDFA4B" w14:textId="6F3A5833" w:rsidR="00C605DE" w:rsidRPr="004F2D3D" w:rsidRDefault="00C605DE" w:rsidP="00C605DE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6FD7E1E4" w14:textId="77777777" w:rsidR="00C605DE" w:rsidRPr="004F2D3D" w:rsidRDefault="00C605DE" w:rsidP="00C605D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801CF14" w14:textId="61AC4340" w:rsidR="00C605DE" w:rsidRPr="004F2D3D" w:rsidRDefault="00C605DE" w:rsidP="00E8482B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56" w:type="dxa"/>
            <w:shd w:val="clear" w:color="auto" w:fill="auto"/>
          </w:tcPr>
          <w:p w14:paraId="087217CC" w14:textId="77777777" w:rsidR="00C605DE" w:rsidRPr="004F2D3D" w:rsidRDefault="00C605DE" w:rsidP="00C605DE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C07A54F" w14:textId="175A7588" w:rsidR="00C605DE" w:rsidRPr="004F2D3D" w:rsidRDefault="00C605DE" w:rsidP="00C605DE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5" w:type="dxa"/>
            <w:shd w:val="clear" w:color="auto" w:fill="auto"/>
          </w:tcPr>
          <w:p w14:paraId="6C5D8404" w14:textId="77777777" w:rsidR="00C605DE" w:rsidRPr="004F2D3D" w:rsidRDefault="00C605DE" w:rsidP="00C605DE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5A9E6FC2" w14:textId="22159449" w:rsidR="00C605DE" w:rsidRPr="004F2D3D" w:rsidRDefault="00E8482B" w:rsidP="00E8482B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969</w:t>
            </w:r>
          </w:p>
        </w:tc>
        <w:tc>
          <w:tcPr>
            <w:tcW w:w="90" w:type="dxa"/>
            <w:shd w:val="clear" w:color="auto" w:fill="auto"/>
          </w:tcPr>
          <w:p w14:paraId="0B324B4F" w14:textId="77777777" w:rsidR="00C605DE" w:rsidRPr="004F2D3D" w:rsidRDefault="00C605DE" w:rsidP="00C605DE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37FC368" w14:textId="6EE5A857" w:rsidR="00C605DE" w:rsidRPr="004F2D3D" w:rsidRDefault="00C605DE" w:rsidP="00C605DE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970</w:t>
            </w:r>
          </w:p>
        </w:tc>
        <w:tc>
          <w:tcPr>
            <w:tcW w:w="72" w:type="dxa"/>
            <w:shd w:val="clear" w:color="auto" w:fill="auto"/>
          </w:tcPr>
          <w:p w14:paraId="77783EF9" w14:textId="77777777" w:rsidR="00C605DE" w:rsidRPr="004F2D3D" w:rsidRDefault="00C605DE" w:rsidP="00C605DE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5B14E0A0" w14:textId="31FD1E4A" w:rsidR="00C605DE" w:rsidRPr="004F2D3D" w:rsidRDefault="00C605DE" w:rsidP="00C605DE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4AFA31DE" w14:textId="77777777" w:rsidR="00C605DE" w:rsidRPr="004F2D3D" w:rsidRDefault="00C605DE" w:rsidP="00C605DE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B57E005" w14:textId="77777777" w:rsidR="00C605DE" w:rsidRPr="004F2D3D" w:rsidRDefault="00C605DE" w:rsidP="00C605DE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C605DE" w:rsidRPr="004F2D3D" w14:paraId="4414484F" w14:textId="77777777" w:rsidTr="00E8482B">
        <w:tc>
          <w:tcPr>
            <w:tcW w:w="2520" w:type="dxa"/>
            <w:shd w:val="clear" w:color="auto" w:fill="auto"/>
          </w:tcPr>
          <w:p w14:paraId="51E571D2" w14:textId="77777777" w:rsidR="00C605DE" w:rsidRPr="004F2D3D" w:rsidRDefault="00C605DE" w:rsidP="00C605DE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ทีพีไอ พลังลม จำกัด</w:t>
            </w:r>
          </w:p>
        </w:tc>
        <w:tc>
          <w:tcPr>
            <w:tcW w:w="114" w:type="dxa"/>
            <w:shd w:val="clear" w:color="auto" w:fill="auto"/>
          </w:tcPr>
          <w:p w14:paraId="6A4C6DF6" w14:textId="77777777" w:rsidR="00C605DE" w:rsidRPr="004F2D3D" w:rsidRDefault="00C605DE" w:rsidP="00C605D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11236D0F" w14:textId="77777777" w:rsidR="00C605DE" w:rsidRPr="004F2D3D" w:rsidRDefault="00C605DE" w:rsidP="00C605DE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ประกอบกิจการ</w:t>
            </w:r>
            <w:r w:rsidRPr="004F2D3D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  <w:t>ผลิต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ไฟฟ้าจาก</w:t>
            </w:r>
            <w:r w:rsidRPr="004F2D3D"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t>พลังงานลม</w:t>
            </w:r>
            <w:r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171B8123" w14:textId="77777777" w:rsidR="00C605DE" w:rsidRPr="004F2D3D" w:rsidRDefault="00C605DE" w:rsidP="00C605D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535E765" w14:textId="224A5E3C" w:rsidR="00C605DE" w:rsidRPr="004F2D3D" w:rsidRDefault="00C605DE" w:rsidP="00C605DE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FAD2B3" w14:textId="77777777" w:rsidR="00C605DE" w:rsidRPr="004F2D3D" w:rsidRDefault="00C605DE" w:rsidP="00C605DE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4720207" w14:textId="221C2CD5" w:rsidR="00C605DE" w:rsidRPr="004F2D3D" w:rsidRDefault="00C605DE" w:rsidP="00C605DE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81" w:type="dxa"/>
            <w:shd w:val="clear" w:color="auto" w:fill="auto"/>
          </w:tcPr>
          <w:p w14:paraId="04C4C10E" w14:textId="77777777" w:rsidR="00C605DE" w:rsidRPr="004F2D3D" w:rsidRDefault="00C605DE" w:rsidP="00C605D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0B2EE8E4" w14:textId="16E13DD3" w:rsidR="00C605DE" w:rsidRPr="004F2D3D" w:rsidRDefault="00C605DE" w:rsidP="00C605DE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72" w:type="dxa"/>
            <w:shd w:val="clear" w:color="auto" w:fill="auto"/>
          </w:tcPr>
          <w:p w14:paraId="21A92C27" w14:textId="77777777" w:rsidR="00C605DE" w:rsidRPr="004F2D3D" w:rsidRDefault="00C605DE" w:rsidP="00C605D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20F85EB" w14:textId="128AFAE4" w:rsidR="00C605DE" w:rsidRPr="004F2D3D" w:rsidRDefault="00C605DE" w:rsidP="00C605DE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58917996" w14:textId="77777777" w:rsidR="00C605DE" w:rsidRPr="004F2D3D" w:rsidRDefault="00C605DE" w:rsidP="00C605D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5FF25B03" w14:textId="289CD6A0" w:rsidR="00C605DE" w:rsidRPr="004F2D3D" w:rsidRDefault="00C605DE" w:rsidP="00E8482B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56" w:type="dxa"/>
            <w:shd w:val="clear" w:color="auto" w:fill="auto"/>
          </w:tcPr>
          <w:p w14:paraId="6F9A7507" w14:textId="77777777" w:rsidR="00C605DE" w:rsidRPr="004F2D3D" w:rsidRDefault="00C605DE" w:rsidP="00C605DE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3887FD0" w14:textId="4AA878B8" w:rsidR="00C605DE" w:rsidRPr="004F2D3D" w:rsidRDefault="00C605DE" w:rsidP="00C605DE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5" w:type="dxa"/>
            <w:shd w:val="clear" w:color="auto" w:fill="auto"/>
          </w:tcPr>
          <w:p w14:paraId="769C022F" w14:textId="77777777" w:rsidR="00C605DE" w:rsidRPr="004F2D3D" w:rsidRDefault="00C605DE" w:rsidP="00C605DE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5A0CCB0B" w14:textId="5DA6713C" w:rsidR="00C605DE" w:rsidRPr="004F2D3D" w:rsidRDefault="00E8482B" w:rsidP="00E8482B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969</w:t>
            </w:r>
          </w:p>
        </w:tc>
        <w:tc>
          <w:tcPr>
            <w:tcW w:w="90" w:type="dxa"/>
            <w:shd w:val="clear" w:color="auto" w:fill="auto"/>
          </w:tcPr>
          <w:p w14:paraId="37D65C82" w14:textId="77777777" w:rsidR="00C605DE" w:rsidRPr="004F2D3D" w:rsidRDefault="00C605DE" w:rsidP="00C605DE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5A7B634" w14:textId="478F7A79" w:rsidR="00C605DE" w:rsidRPr="004F2D3D" w:rsidRDefault="00C605DE" w:rsidP="00C605DE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970</w:t>
            </w:r>
          </w:p>
        </w:tc>
        <w:tc>
          <w:tcPr>
            <w:tcW w:w="72" w:type="dxa"/>
            <w:shd w:val="clear" w:color="auto" w:fill="auto"/>
          </w:tcPr>
          <w:p w14:paraId="7E05AD99" w14:textId="77777777" w:rsidR="00C605DE" w:rsidRPr="004F2D3D" w:rsidRDefault="00C605DE" w:rsidP="00C605DE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AE1B613" w14:textId="567FD12D" w:rsidR="00C605DE" w:rsidRPr="004F2D3D" w:rsidRDefault="00C605DE" w:rsidP="00C605DE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0012DB89" w14:textId="77777777" w:rsidR="00C605DE" w:rsidRPr="004F2D3D" w:rsidRDefault="00C605DE" w:rsidP="00C605DE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6E7CC812" w14:textId="77777777" w:rsidR="00C605DE" w:rsidRPr="004F2D3D" w:rsidRDefault="00C605DE" w:rsidP="00C605DE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C605DE" w:rsidRPr="004F2D3D" w14:paraId="3DA5E214" w14:textId="77777777" w:rsidTr="00E8482B">
        <w:tc>
          <w:tcPr>
            <w:tcW w:w="2520" w:type="dxa"/>
            <w:shd w:val="clear" w:color="auto" w:fill="auto"/>
          </w:tcPr>
          <w:p w14:paraId="5926EA38" w14:textId="77777777" w:rsidR="00C605DE" w:rsidRPr="004F2D3D" w:rsidRDefault="00C605DE" w:rsidP="00C605DE">
            <w:pPr>
              <w:spacing w:line="340" w:lineRule="exact"/>
              <w:ind w:left="4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4" w:type="dxa"/>
            <w:shd w:val="clear" w:color="auto" w:fill="auto"/>
          </w:tcPr>
          <w:p w14:paraId="44F45949" w14:textId="77777777" w:rsidR="00C605DE" w:rsidRPr="004F2D3D" w:rsidRDefault="00C605DE" w:rsidP="00C605D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6D12116B" w14:textId="77777777" w:rsidR="00C605DE" w:rsidRPr="004F2D3D" w:rsidRDefault="00C605DE" w:rsidP="00C605D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9333625" w14:textId="77777777" w:rsidR="00C605DE" w:rsidRPr="004F2D3D" w:rsidRDefault="00C605DE" w:rsidP="00C605D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CB12871" w14:textId="77777777" w:rsidR="00C605DE" w:rsidRPr="004F2D3D" w:rsidRDefault="00C605DE" w:rsidP="00C605DE">
            <w:pPr>
              <w:tabs>
                <w:tab w:val="decimal" w:pos="103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36972AE" w14:textId="77777777" w:rsidR="00C605DE" w:rsidRPr="004F2D3D" w:rsidRDefault="00C605DE" w:rsidP="00C605D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F617252" w14:textId="77777777" w:rsidR="00C605DE" w:rsidRPr="004F2D3D" w:rsidRDefault="00C605DE" w:rsidP="00C605DE">
            <w:pPr>
              <w:tabs>
                <w:tab w:val="decimal" w:pos="103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386BB052" w14:textId="77777777" w:rsidR="00C605DE" w:rsidRPr="004F2D3D" w:rsidRDefault="00C605DE" w:rsidP="00C605D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16580F49" w14:textId="77777777" w:rsidR="00C605DE" w:rsidRPr="004F2D3D" w:rsidRDefault="00C605DE" w:rsidP="00C605DE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4B4F20A9" w14:textId="77777777" w:rsidR="00C605DE" w:rsidRPr="004F2D3D" w:rsidRDefault="00C605DE" w:rsidP="00C605D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5A4D5A0" w14:textId="77777777" w:rsidR="00C605DE" w:rsidRPr="004F2D3D" w:rsidRDefault="00C605DE" w:rsidP="00C605DE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0FA439FD" w14:textId="77777777" w:rsidR="00C605DE" w:rsidRPr="004F2D3D" w:rsidRDefault="00C605DE" w:rsidP="00C605D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5150BD" w14:textId="4A70A476" w:rsidR="00C605DE" w:rsidRPr="004F2D3D" w:rsidRDefault="00C605DE" w:rsidP="00E8482B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328,403</w:t>
            </w:r>
          </w:p>
        </w:tc>
        <w:tc>
          <w:tcPr>
            <w:tcW w:w="56" w:type="dxa"/>
            <w:shd w:val="clear" w:color="auto" w:fill="auto"/>
          </w:tcPr>
          <w:p w14:paraId="0C93347C" w14:textId="77777777" w:rsidR="00C605DE" w:rsidRPr="004F2D3D" w:rsidRDefault="00C605DE" w:rsidP="00C605DE">
            <w:pPr>
              <w:tabs>
                <w:tab w:val="left" w:pos="540"/>
                <w:tab w:val="decimal" w:pos="929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513A03" w14:textId="72F90300" w:rsidR="00C605DE" w:rsidRPr="004F2D3D" w:rsidRDefault="00C605DE" w:rsidP="00C605DE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328,403</w:t>
            </w:r>
          </w:p>
        </w:tc>
        <w:tc>
          <w:tcPr>
            <w:tcW w:w="95" w:type="dxa"/>
            <w:shd w:val="clear" w:color="auto" w:fill="auto"/>
          </w:tcPr>
          <w:p w14:paraId="752B4B12" w14:textId="77777777" w:rsidR="00C605DE" w:rsidRPr="004F2D3D" w:rsidRDefault="00C605DE" w:rsidP="00C605DE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EBE468" w14:textId="6A12551F" w:rsidR="00C605DE" w:rsidRPr="004F2D3D" w:rsidRDefault="00E8482B" w:rsidP="00E8482B">
            <w:pPr>
              <w:tabs>
                <w:tab w:val="decimal" w:pos="980"/>
              </w:tabs>
              <w:spacing w:line="340" w:lineRule="exact"/>
              <w:ind w:left="-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331,718</w:t>
            </w:r>
          </w:p>
        </w:tc>
        <w:tc>
          <w:tcPr>
            <w:tcW w:w="90" w:type="dxa"/>
            <w:shd w:val="clear" w:color="auto" w:fill="auto"/>
          </w:tcPr>
          <w:p w14:paraId="2CA62ECB" w14:textId="77777777" w:rsidR="00C605DE" w:rsidRPr="004F2D3D" w:rsidRDefault="00C605DE" w:rsidP="00C605DE">
            <w:pPr>
              <w:tabs>
                <w:tab w:val="decimal" w:pos="720"/>
                <w:tab w:val="decimal" w:pos="864"/>
              </w:tabs>
              <w:spacing w:line="340" w:lineRule="exact"/>
              <w:ind w:left="-43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DE062" w14:textId="313F1E98" w:rsidR="00C605DE" w:rsidRPr="00967690" w:rsidRDefault="00C605DE" w:rsidP="00C605DE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6769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329,933</w:t>
            </w:r>
          </w:p>
        </w:tc>
        <w:tc>
          <w:tcPr>
            <w:tcW w:w="72" w:type="dxa"/>
            <w:shd w:val="clear" w:color="auto" w:fill="auto"/>
          </w:tcPr>
          <w:p w14:paraId="72760A1B" w14:textId="77777777" w:rsidR="00C605DE" w:rsidRPr="004F2D3D" w:rsidRDefault="00C605DE" w:rsidP="00C605DE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6EAD6A" w14:textId="00889274" w:rsidR="00C605DE" w:rsidRPr="004F2D3D" w:rsidRDefault="00C605DE" w:rsidP="00C605DE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43690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71FF7BDE" w14:textId="77777777" w:rsidR="00C605DE" w:rsidRPr="004F2D3D" w:rsidRDefault="00C605DE" w:rsidP="00C605DE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3FF4F9" w14:textId="77777777" w:rsidR="00C605DE" w:rsidRPr="00436903" w:rsidRDefault="00C605DE" w:rsidP="00C605DE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43690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</w:tr>
    </w:tbl>
    <w:p w14:paraId="61AE2F6E" w14:textId="725E7144" w:rsidR="00D64CE9" w:rsidRDefault="00D64CE9" w:rsidP="0079474D">
      <w:pPr>
        <w:pStyle w:val="Bo-Blankline"/>
      </w:pPr>
    </w:p>
    <w:p w14:paraId="5B293010" w14:textId="4E387311" w:rsidR="00C07D6D" w:rsidRDefault="00C07D6D" w:rsidP="009A2BD0">
      <w:pPr>
        <w:ind w:left="45" w:hanging="18"/>
        <w:rPr>
          <w:rFonts w:ascii="Angsana New" w:hAnsi="Angsana New"/>
          <w:sz w:val="30"/>
          <w:szCs w:val="30"/>
        </w:rPr>
      </w:pPr>
      <w:r w:rsidRPr="00474634">
        <w:rPr>
          <w:rFonts w:ascii="Angsana New" w:hAnsi="Angsana New"/>
          <w:sz w:val="30"/>
          <w:szCs w:val="30"/>
          <w:cs/>
        </w:rPr>
        <w:t>บริษัทย่อยทั้งหมดดำเนินธุรกิจในประเทศไทยยกเว้น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C07D6D">
        <w:rPr>
          <w:rFonts w:asciiTheme="majorBidi" w:hAnsiTheme="majorBidi" w:cstheme="majorBidi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</w:rPr>
        <w:t xml:space="preserve">TPI </w:t>
      </w:r>
      <w:proofErr w:type="spellStart"/>
      <w:r w:rsidRPr="004A1B1D">
        <w:rPr>
          <w:rFonts w:asciiTheme="majorBidi" w:hAnsiTheme="majorBidi" w:cstheme="majorBidi"/>
          <w:sz w:val="30"/>
          <w:szCs w:val="30"/>
        </w:rPr>
        <w:t>Polene</w:t>
      </w:r>
      <w:proofErr w:type="spellEnd"/>
      <w:r w:rsidRPr="004A1B1D">
        <w:rPr>
          <w:rFonts w:asciiTheme="majorBidi" w:hAnsiTheme="majorBidi" w:cstheme="majorBidi"/>
          <w:sz w:val="30"/>
          <w:szCs w:val="30"/>
        </w:rPr>
        <w:t xml:space="preserve"> Power Investment </w:t>
      </w:r>
      <w:r w:rsidR="00984BB3">
        <w:rPr>
          <w:rFonts w:asciiTheme="majorBidi" w:hAnsiTheme="majorBidi" w:cstheme="majorBidi"/>
          <w:sz w:val="30"/>
          <w:szCs w:val="30"/>
        </w:rPr>
        <w:t>Co.,</w:t>
      </w:r>
      <w:r w:rsidR="0003189A">
        <w:rPr>
          <w:rFonts w:asciiTheme="majorBidi" w:hAnsiTheme="majorBidi" w:cstheme="majorBidi"/>
          <w:sz w:val="30"/>
          <w:szCs w:val="30"/>
        </w:rPr>
        <w:t xml:space="preserve"> </w:t>
      </w:r>
      <w:r w:rsidR="00984BB3">
        <w:rPr>
          <w:rFonts w:asciiTheme="majorBidi" w:hAnsiTheme="majorBidi" w:cstheme="majorBidi"/>
          <w:sz w:val="30"/>
          <w:szCs w:val="30"/>
        </w:rPr>
        <w:t>Ltd.</w:t>
      </w:r>
      <w:r w:rsidRPr="00474634">
        <w:rPr>
          <w:rFonts w:ascii="Angsana New" w:hAnsi="Angsana New"/>
          <w:sz w:val="30"/>
          <w:szCs w:val="30"/>
          <w:cs/>
        </w:rPr>
        <w:t xml:space="preserve"> ซึ่งดำเนินธุรกิจในประเทศ</w:t>
      </w:r>
      <w:r>
        <w:rPr>
          <w:rFonts w:ascii="Angsana New" w:hAnsi="Angsana New" w:hint="cs"/>
          <w:sz w:val="30"/>
          <w:szCs w:val="30"/>
          <w:cs/>
        </w:rPr>
        <w:t>กัมพูชา</w:t>
      </w:r>
    </w:p>
    <w:p w14:paraId="66A33D92" w14:textId="77777777" w:rsidR="00526A0A" w:rsidRPr="00526A0A" w:rsidRDefault="00526A0A" w:rsidP="009A2BD0">
      <w:pPr>
        <w:ind w:left="45" w:hanging="18"/>
        <w:rPr>
          <w:rFonts w:ascii="Angsana New" w:hAnsi="Angsana New"/>
          <w:sz w:val="20"/>
          <w:szCs w:val="20"/>
        </w:rPr>
      </w:pPr>
    </w:p>
    <w:p w14:paraId="5625B053" w14:textId="77777777" w:rsidR="006773F7" w:rsidRPr="006773F7" w:rsidRDefault="006773F7" w:rsidP="009A2BD0">
      <w:pPr>
        <w:ind w:left="45" w:hanging="18"/>
        <w:rPr>
          <w:rFonts w:ascii="Angsana New" w:hAnsi="Angsana New"/>
          <w:sz w:val="30"/>
          <w:szCs w:val="30"/>
        </w:rPr>
      </w:pPr>
      <w:r w:rsidRPr="006773F7">
        <w:rPr>
          <w:rFonts w:ascii="Angsana New" w:hAnsi="Angsana New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ดังนั้นจึงไม่มีราคาที่เปิดเผยต่อสาธารณะ</w:t>
      </w:r>
    </w:p>
    <w:p w14:paraId="7EEA4A2C" w14:textId="77777777" w:rsidR="006773F7" w:rsidRPr="006773F7" w:rsidRDefault="006773F7" w:rsidP="009A2BD0">
      <w:pPr>
        <w:ind w:left="45" w:hanging="18"/>
      </w:pPr>
    </w:p>
    <w:p w14:paraId="7D2C7B02" w14:textId="77777777" w:rsidR="004350F8" w:rsidRDefault="004350F8" w:rsidP="009A2BD0">
      <w:pPr>
        <w:pStyle w:val="Caption"/>
        <w:framePr w:w="13707" w:wrap="auto" w:hAnchor="text"/>
        <w:numPr>
          <w:ilvl w:val="0"/>
          <w:numId w:val="0"/>
        </w:numPr>
        <w:ind w:left="45" w:hanging="18"/>
        <w:rPr>
          <w:cs/>
          <w:lang w:val="en-GB"/>
        </w:rPr>
        <w:sectPr w:rsidR="004350F8" w:rsidSect="009C2A21">
          <w:pgSz w:w="16834" w:h="11909" w:orient="landscape" w:code="9"/>
          <w:pgMar w:top="691" w:right="1152" w:bottom="576" w:left="1152" w:header="706" w:footer="706" w:gutter="0"/>
          <w:cols w:space="737"/>
          <w:docGrid w:linePitch="360"/>
        </w:sectPr>
      </w:pPr>
    </w:p>
    <w:p w14:paraId="716AF9F1" w14:textId="5795DF35" w:rsidR="00BB6F61" w:rsidRPr="00AE0BB7" w:rsidRDefault="00F356C1" w:rsidP="00BB6F61">
      <w:pPr>
        <w:pStyle w:val="Caption"/>
        <w:ind w:left="567" w:hanging="567"/>
      </w:pPr>
      <w:r w:rsidRPr="00AE0BB7">
        <w:rPr>
          <w:cs/>
        </w:rPr>
        <w:lastRenderedPageBreak/>
        <w:t>ที่ดิน อาคารและอุปกรณ์</w:t>
      </w:r>
    </w:p>
    <w:p w14:paraId="7DE8446B" w14:textId="77777777" w:rsidR="00EB712A" w:rsidRPr="00CF1B09" w:rsidRDefault="00EB712A" w:rsidP="008B5FE8">
      <w:pPr>
        <w:pStyle w:val="Bo-Blankline"/>
        <w:rPr>
          <w:cs/>
          <w:lang w:val="en-US"/>
        </w:rPr>
      </w:pPr>
    </w:p>
    <w:p w14:paraId="5295AB3D" w14:textId="27CC9462" w:rsidR="00337CA2" w:rsidRPr="00AE0BB7" w:rsidRDefault="00A53FF2" w:rsidP="00A53FF2">
      <w:pPr>
        <w:pStyle w:val="ListParagraph"/>
        <w:tabs>
          <w:tab w:val="clear" w:pos="454"/>
          <w:tab w:val="clear" w:pos="680"/>
        </w:tabs>
        <w:spacing w:line="240" w:lineRule="auto"/>
        <w:ind w:left="540" w:right="54"/>
        <w:jc w:val="thaiDistribute"/>
        <w:rPr>
          <w:rFonts w:asciiTheme="majorBidi" w:hAnsiTheme="majorBidi" w:cstheme="majorBidi"/>
          <w:sz w:val="30"/>
          <w:szCs w:val="30"/>
        </w:rPr>
      </w:pPr>
      <w:r w:rsidRPr="00AE0BB7">
        <w:rPr>
          <w:rFonts w:asciiTheme="majorBidi" w:hAnsiTheme="majorBidi"/>
          <w:sz w:val="30"/>
          <w:szCs w:val="30"/>
          <w:cs/>
        </w:rPr>
        <w:t>การซื้อ จำหน่าย และโอนที่ดิน อาคารและอุปกรณ์ไม่รวมสินทรัพย์สิทธิการใช้ระหว่างงวด</w:t>
      </w:r>
      <w:r w:rsidR="0079474D" w:rsidRPr="00AE0BB7">
        <w:rPr>
          <w:rFonts w:asciiTheme="majorBidi" w:hAnsiTheme="majorBidi" w:cstheme="majorBidi" w:hint="cs"/>
          <w:sz w:val="30"/>
          <w:szCs w:val="30"/>
          <w:cs/>
          <w:lang w:val="en-US"/>
        </w:rPr>
        <w:t>สาม</w:t>
      </w:r>
      <w:r w:rsidR="00337CA2" w:rsidRPr="00AE0BB7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67AC8" w:rsidRPr="00AE0BB7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AE0BB7">
        <w:rPr>
          <w:rFonts w:asciiTheme="majorBidi" w:hAnsiTheme="majorBidi" w:cstheme="majorBidi" w:hint="cs"/>
          <w:sz w:val="30"/>
          <w:szCs w:val="30"/>
          <w:cs/>
          <w:lang w:val="en-US"/>
        </w:rPr>
        <w:t>1</w:t>
      </w:r>
      <w:r w:rsidR="009D0A3B" w:rsidRPr="00AE0BB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9474D" w:rsidRPr="00AE0BB7">
        <w:rPr>
          <w:rFonts w:asciiTheme="majorBidi" w:hAnsiTheme="majorBidi" w:cstheme="majorBidi" w:hint="cs"/>
          <w:sz w:val="30"/>
          <w:szCs w:val="30"/>
          <w:cs/>
          <w:lang w:val="en-US"/>
        </w:rPr>
        <w:t>มีนาคม</w:t>
      </w:r>
      <w:r w:rsidR="00FA31F0" w:rsidRPr="00AE0BB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9474D" w:rsidRPr="00AE0BB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E67AC8" w:rsidRPr="00AE0BB7">
        <w:rPr>
          <w:rFonts w:asciiTheme="majorBidi" w:hAnsiTheme="majorBidi" w:cstheme="majorBidi"/>
          <w:sz w:val="30"/>
          <w:szCs w:val="30"/>
          <w:lang w:val="en-US"/>
        </w:rPr>
        <w:t>56</w:t>
      </w:r>
      <w:r w:rsidR="008C7BBB" w:rsidRPr="00AE0BB7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337CA2" w:rsidRPr="00AE0BB7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337CA2" w:rsidRPr="00AE0BB7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2D7326E" w14:textId="77777777" w:rsidR="00337CA2" w:rsidRPr="00CF1B09" w:rsidRDefault="00337CA2" w:rsidP="00337CA2">
      <w:pPr>
        <w:pStyle w:val="Bo-Blanklin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080"/>
        <w:gridCol w:w="270"/>
        <w:gridCol w:w="1080"/>
        <w:gridCol w:w="270"/>
        <w:gridCol w:w="1170"/>
      </w:tblGrid>
      <w:tr w:rsidR="00337CA2" w:rsidRPr="00E34840" w14:paraId="200C8D40" w14:textId="77777777" w:rsidTr="00967690">
        <w:tc>
          <w:tcPr>
            <w:tcW w:w="3870" w:type="dxa"/>
            <w:vAlign w:val="bottom"/>
          </w:tcPr>
          <w:p w14:paraId="24B675B0" w14:textId="77777777" w:rsidR="00337CA2" w:rsidRPr="00E34840" w:rsidRDefault="00337CA2" w:rsidP="00B62387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6CD9E9B" w14:textId="77777777" w:rsidR="00337CA2" w:rsidRPr="008D7989" w:rsidRDefault="002624F1" w:rsidP="00B6238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D79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94A6698" w14:textId="77777777" w:rsidR="00337CA2" w:rsidRPr="008D7989" w:rsidRDefault="00337CA2" w:rsidP="00B6238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64E973B" w14:textId="205905F3" w:rsidR="00337CA2" w:rsidRPr="008D7989" w:rsidRDefault="002624F1" w:rsidP="00B6238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79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="00297F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  <w:r w:rsidRPr="008D79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7719D" w:rsidRPr="00E34840" w14:paraId="0533E370" w14:textId="77777777" w:rsidTr="00967690">
        <w:tc>
          <w:tcPr>
            <w:tcW w:w="3870" w:type="dxa"/>
          </w:tcPr>
          <w:p w14:paraId="1C93896C" w14:textId="77777777" w:rsidR="0077719D" w:rsidRPr="00E34840" w:rsidRDefault="0077719D" w:rsidP="0077719D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C7ECB1" w14:textId="77777777" w:rsidR="0077719D" w:rsidRPr="0077719D" w:rsidRDefault="0077719D" w:rsidP="007771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719D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68EDEDA4" w14:textId="3B122C6D" w:rsidR="0077719D" w:rsidRPr="0077719D" w:rsidRDefault="0077719D" w:rsidP="007771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719D">
              <w:rPr>
                <w:rFonts w:ascii="Angsana New" w:hAnsi="Angsana New"/>
                <w:sz w:val="30"/>
                <w:szCs w:val="30"/>
                <w:cs/>
              </w:rPr>
              <w:t>การโอนเข้า -ราคาทุน</w:t>
            </w:r>
          </w:p>
        </w:tc>
        <w:tc>
          <w:tcPr>
            <w:tcW w:w="270" w:type="dxa"/>
            <w:vAlign w:val="bottom"/>
          </w:tcPr>
          <w:p w14:paraId="0AC29F99" w14:textId="77777777" w:rsidR="0077719D" w:rsidRPr="0077719D" w:rsidRDefault="0077719D" w:rsidP="007771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D04195" w14:textId="77777777" w:rsidR="0077719D" w:rsidRPr="0077719D" w:rsidRDefault="0077719D" w:rsidP="0077719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719D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030D1127" w14:textId="5770BE01" w:rsidR="0077719D" w:rsidRPr="0077719D" w:rsidRDefault="0077719D" w:rsidP="007771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719D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77719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7719D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270" w:type="dxa"/>
            <w:vAlign w:val="bottom"/>
          </w:tcPr>
          <w:p w14:paraId="2757B7D2" w14:textId="77777777" w:rsidR="0077719D" w:rsidRPr="0077719D" w:rsidRDefault="0077719D" w:rsidP="007771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25BA3D" w14:textId="77777777" w:rsidR="0077719D" w:rsidRPr="0077719D" w:rsidRDefault="0077719D" w:rsidP="0077719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719D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6E4EC4F6" w14:textId="1666B252" w:rsidR="0077719D" w:rsidRPr="0077719D" w:rsidRDefault="0077719D" w:rsidP="007771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719D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77719D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77719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5EE70BA6" w14:textId="77777777" w:rsidR="0077719D" w:rsidRPr="0077719D" w:rsidRDefault="0077719D" w:rsidP="007771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A50ECC" w14:textId="77777777" w:rsidR="0077719D" w:rsidRPr="0077719D" w:rsidRDefault="0077719D" w:rsidP="0077719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719D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5F6D7525" w14:textId="7D35888A" w:rsidR="0077719D" w:rsidRPr="0077719D" w:rsidRDefault="0077719D" w:rsidP="007771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719D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77719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7719D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77719D" w:rsidRPr="00E34840" w14:paraId="2C1D134E" w14:textId="77777777" w:rsidTr="00967690">
        <w:trPr>
          <w:trHeight w:val="247"/>
        </w:trPr>
        <w:tc>
          <w:tcPr>
            <w:tcW w:w="3870" w:type="dxa"/>
          </w:tcPr>
          <w:p w14:paraId="32A8EEBE" w14:textId="77777777" w:rsidR="0077719D" w:rsidRPr="00E34840" w:rsidRDefault="0077719D" w:rsidP="0077719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15DBCB90" w14:textId="77777777" w:rsidR="0077719D" w:rsidRPr="00E34840" w:rsidRDefault="0077719D" w:rsidP="007771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341CD" w:rsidRPr="00E34840" w14:paraId="1AB0C1D3" w14:textId="77777777" w:rsidTr="00967690">
        <w:trPr>
          <w:trHeight w:hRule="exact" w:val="420"/>
        </w:trPr>
        <w:tc>
          <w:tcPr>
            <w:tcW w:w="3870" w:type="dxa"/>
          </w:tcPr>
          <w:p w14:paraId="04A8FACF" w14:textId="5E3CF9E1" w:rsidR="00D341CD" w:rsidRPr="00E34840" w:rsidRDefault="00D341CD" w:rsidP="00D341CD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285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เครื่องจักรและอุปกรณ์ในการผลิต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AA7DC9" w14:textId="3144B197" w:rsidR="00D341CD" w:rsidRPr="003E3972" w:rsidRDefault="00D341CD" w:rsidP="00D341CD">
            <w:pPr>
              <w:tabs>
                <w:tab w:val="decimal" w:pos="950"/>
              </w:tabs>
              <w:spacing w:line="240" w:lineRule="auto"/>
              <w:ind w:left="-18" w:right="-110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9,232</w:t>
            </w:r>
          </w:p>
        </w:tc>
        <w:tc>
          <w:tcPr>
            <w:tcW w:w="270" w:type="dxa"/>
            <w:shd w:val="clear" w:color="auto" w:fill="auto"/>
          </w:tcPr>
          <w:p w14:paraId="64A876C3" w14:textId="77777777" w:rsidR="00D341CD" w:rsidRPr="00DE2695" w:rsidRDefault="00D341CD" w:rsidP="00D341CD">
            <w:pPr>
              <w:tabs>
                <w:tab w:val="decimal" w:pos="956"/>
                <w:tab w:val="decimal" w:pos="1091"/>
              </w:tabs>
              <w:ind w:right="-25"/>
              <w:rPr>
                <w:rFonts w:cs="Times New Roman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E10283" w14:textId="0AA3D132" w:rsidR="00D341CD" w:rsidRPr="002624F1" w:rsidRDefault="00D341CD" w:rsidP="00D341CD">
            <w:pPr>
              <w:pStyle w:val="acctfourfigures"/>
              <w:tabs>
                <w:tab w:val="clear" w:pos="765"/>
              </w:tabs>
              <w:ind w:left="-110" w:right="-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2A361B" w14:textId="77777777" w:rsidR="00D341CD" w:rsidRPr="002624F1" w:rsidRDefault="00D341CD" w:rsidP="00D341CD">
            <w:pPr>
              <w:pStyle w:val="acctfourfigures"/>
              <w:tabs>
                <w:tab w:val="clear" w:pos="765"/>
                <w:tab w:val="decimal" w:pos="1091"/>
              </w:tabs>
              <w:ind w:right="-2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6A6D77" w14:textId="3886AF7D" w:rsidR="00D341CD" w:rsidRPr="002624F1" w:rsidRDefault="00D341CD" w:rsidP="00D341CD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9,232</w:t>
            </w:r>
          </w:p>
        </w:tc>
        <w:tc>
          <w:tcPr>
            <w:tcW w:w="270" w:type="dxa"/>
            <w:shd w:val="clear" w:color="auto" w:fill="auto"/>
          </w:tcPr>
          <w:p w14:paraId="0FF66F43" w14:textId="77777777" w:rsidR="00D341CD" w:rsidRPr="002624F1" w:rsidRDefault="00D341CD" w:rsidP="00D341CD">
            <w:pPr>
              <w:tabs>
                <w:tab w:val="decimal" w:pos="956"/>
                <w:tab w:val="decimal" w:pos="1091"/>
              </w:tabs>
              <w:ind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170892" w14:textId="6C80E1F7" w:rsidR="00D341CD" w:rsidRPr="002624F1" w:rsidRDefault="00D341CD" w:rsidP="00D341CD">
            <w:pPr>
              <w:pStyle w:val="acctfourfigures"/>
              <w:tabs>
                <w:tab w:val="clear" w:pos="765"/>
              </w:tabs>
              <w:ind w:left="-110" w:right="-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341CD" w:rsidRPr="00E34840" w14:paraId="650C2059" w14:textId="77777777" w:rsidTr="00967690">
        <w:trPr>
          <w:trHeight w:hRule="exact" w:val="420"/>
        </w:trPr>
        <w:tc>
          <w:tcPr>
            <w:tcW w:w="3870" w:type="dxa"/>
          </w:tcPr>
          <w:p w14:paraId="1758A789" w14:textId="644B1B41" w:rsidR="00D341CD" w:rsidRPr="00E34840" w:rsidRDefault="00D341CD" w:rsidP="00D341CD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285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เครื่องมือ เครื่องใช้และอุปกรณ์โรงงาน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1FF12F" w14:textId="66DEE68C" w:rsidR="00D341CD" w:rsidRPr="003E3972" w:rsidRDefault="00D341CD" w:rsidP="00D341CD">
            <w:pPr>
              <w:tabs>
                <w:tab w:val="decimal" w:pos="950"/>
              </w:tabs>
              <w:spacing w:line="240" w:lineRule="auto"/>
              <w:ind w:left="-18" w:right="-110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4,412</w:t>
            </w:r>
          </w:p>
        </w:tc>
        <w:tc>
          <w:tcPr>
            <w:tcW w:w="270" w:type="dxa"/>
            <w:shd w:val="clear" w:color="auto" w:fill="auto"/>
          </w:tcPr>
          <w:p w14:paraId="47747DAD" w14:textId="77777777" w:rsidR="00D341CD" w:rsidRPr="00DE2695" w:rsidRDefault="00D341CD" w:rsidP="00D341CD">
            <w:pPr>
              <w:tabs>
                <w:tab w:val="decimal" w:pos="956"/>
                <w:tab w:val="decimal" w:pos="1091"/>
              </w:tabs>
              <w:ind w:right="-25"/>
              <w:rPr>
                <w:rFonts w:cs="Times New Roman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063B60" w14:textId="499D1DBE" w:rsidR="00D341CD" w:rsidRPr="002624F1" w:rsidRDefault="00D341CD" w:rsidP="00D341CD">
            <w:pPr>
              <w:pStyle w:val="acctfourfigures"/>
              <w:tabs>
                <w:tab w:val="clear" w:pos="765"/>
              </w:tabs>
              <w:ind w:left="-110" w:right="-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20B070" w14:textId="77777777" w:rsidR="00D341CD" w:rsidRPr="002624F1" w:rsidRDefault="00D341CD" w:rsidP="00D341CD">
            <w:pPr>
              <w:pStyle w:val="acctfourfigures"/>
              <w:tabs>
                <w:tab w:val="clear" w:pos="765"/>
                <w:tab w:val="decimal" w:pos="1091"/>
              </w:tabs>
              <w:ind w:right="-2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1D7502" w14:textId="03AC1E73" w:rsidR="00D341CD" w:rsidRPr="002624F1" w:rsidRDefault="00D341CD" w:rsidP="00D341CD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4,412</w:t>
            </w:r>
          </w:p>
        </w:tc>
        <w:tc>
          <w:tcPr>
            <w:tcW w:w="270" w:type="dxa"/>
            <w:shd w:val="clear" w:color="auto" w:fill="auto"/>
          </w:tcPr>
          <w:p w14:paraId="031E89AC" w14:textId="77777777" w:rsidR="00D341CD" w:rsidRPr="002624F1" w:rsidRDefault="00D341CD" w:rsidP="00D341CD">
            <w:pPr>
              <w:tabs>
                <w:tab w:val="decimal" w:pos="956"/>
                <w:tab w:val="decimal" w:pos="1091"/>
              </w:tabs>
              <w:ind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944AF3" w14:textId="2769BF49" w:rsidR="00D341CD" w:rsidRPr="002624F1" w:rsidRDefault="00D341CD" w:rsidP="00D341CD">
            <w:pPr>
              <w:pStyle w:val="acctfourfigures"/>
              <w:tabs>
                <w:tab w:val="clear" w:pos="765"/>
              </w:tabs>
              <w:ind w:left="-110" w:right="-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341CD" w:rsidRPr="00E34840" w14:paraId="3172CC1D" w14:textId="77777777" w:rsidTr="00967690">
        <w:trPr>
          <w:trHeight w:hRule="exact" w:val="420"/>
        </w:trPr>
        <w:tc>
          <w:tcPr>
            <w:tcW w:w="3870" w:type="dxa"/>
          </w:tcPr>
          <w:p w14:paraId="6C013E71" w14:textId="306189BF" w:rsidR="00D341CD" w:rsidRPr="00E34840" w:rsidRDefault="00D341CD" w:rsidP="00D341CD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285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C554E3" w14:textId="1825E0EB" w:rsidR="00D341CD" w:rsidRPr="003E3972" w:rsidRDefault="00D341CD" w:rsidP="00D341CD">
            <w:pPr>
              <w:tabs>
                <w:tab w:val="decimal" w:pos="950"/>
              </w:tabs>
              <w:spacing w:line="240" w:lineRule="auto"/>
              <w:ind w:left="-18" w:right="-110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1,172</w:t>
            </w:r>
          </w:p>
        </w:tc>
        <w:tc>
          <w:tcPr>
            <w:tcW w:w="270" w:type="dxa"/>
            <w:shd w:val="clear" w:color="auto" w:fill="auto"/>
          </w:tcPr>
          <w:p w14:paraId="5B56483A" w14:textId="77777777" w:rsidR="00D341CD" w:rsidRPr="00DE2695" w:rsidRDefault="00D341CD" w:rsidP="00D341CD">
            <w:pPr>
              <w:tabs>
                <w:tab w:val="decimal" w:pos="956"/>
                <w:tab w:val="decimal" w:pos="1091"/>
              </w:tabs>
              <w:ind w:right="-25"/>
              <w:rPr>
                <w:rFonts w:cs="Times New Roman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1DC904" w14:textId="69C04A54" w:rsidR="00D341CD" w:rsidRPr="002624F1" w:rsidRDefault="00D341CD" w:rsidP="00D341CD">
            <w:pPr>
              <w:pStyle w:val="acctfourfigures"/>
              <w:tabs>
                <w:tab w:val="clear" w:pos="765"/>
              </w:tabs>
              <w:ind w:left="-110" w:right="-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B5602A" w14:textId="77777777" w:rsidR="00D341CD" w:rsidRPr="002624F1" w:rsidRDefault="00D341CD" w:rsidP="00D341CD">
            <w:pPr>
              <w:pStyle w:val="acctfourfigures"/>
              <w:tabs>
                <w:tab w:val="clear" w:pos="765"/>
                <w:tab w:val="decimal" w:pos="1091"/>
              </w:tabs>
              <w:ind w:right="-2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37108F" w14:textId="3B94BD7A" w:rsidR="00D341CD" w:rsidRPr="002624F1" w:rsidRDefault="00D341CD" w:rsidP="00D341CD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1,172</w:t>
            </w:r>
          </w:p>
        </w:tc>
        <w:tc>
          <w:tcPr>
            <w:tcW w:w="270" w:type="dxa"/>
            <w:shd w:val="clear" w:color="auto" w:fill="auto"/>
          </w:tcPr>
          <w:p w14:paraId="31832DF8" w14:textId="77777777" w:rsidR="00D341CD" w:rsidRPr="002624F1" w:rsidRDefault="00D341CD" w:rsidP="00D341CD">
            <w:pPr>
              <w:tabs>
                <w:tab w:val="decimal" w:pos="956"/>
                <w:tab w:val="decimal" w:pos="1091"/>
              </w:tabs>
              <w:ind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874BC7" w14:textId="6FE48F99" w:rsidR="00D341CD" w:rsidRPr="002624F1" w:rsidRDefault="00D341CD" w:rsidP="00D341CD">
            <w:pPr>
              <w:pStyle w:val="acctfourfigures"/>
              <w:tabs>
                <w:tab w:val="clear" w:pos="765"/>
              </w:tabs>
              <w:ind w:left="-110" w:right="-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341CD" w:rsidRPr="00E34840" w14:paraId="3DE94860" w14:textId="77777777" w:rsidTr="00967690">
        <w:trPr>
          <w:trHeight w:hRule="exact" w:val="420"/>
        </w:trPr>
        <w:tc>
          <w:tcPr>
            <w:tcW w:w="3870" w:type="dxa"/>
          </w:tcPr>
          <w:p w14:paraId="35D4CED5" w14:textId="530A7474" w:rsidR="00D341CD" w:rsidRPr="00E34840" w:rsidRDefault="00D341CD" w:rsidP="00D341CD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285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0F827E" w14:textId="3C0F5B06" w:rsidR="00D341CD" w:rsidRPr="00A64704" w:rsidRDefault="00D341CD" w:rsidP="00D341CD">
            <w:pPr>
              <w:tabs>
                <w:tab w:val="decimal" w:pos="950"/>
              </w:tabs>
              <w:spacing w:line="240" w:lineRule="auto"/>
              <w:ind w:left="-18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837,139</w:t>
            </w:r>
          </w:p>
        </w:tc>
        <w:tc>
          <w:tcPr>
            <w:tcW w:w="270" w:type="dxa"/>
            <w:shd w:val="clear" w:color="auto" w:fill="auto"/>
          </w:tcPr>
          <w:p w14:paraId="2E0DEFB2" w14:textId="77777777" w:rsidR="00D341CD" w:rsidRPr="00E34840" w:rsidRDefault="00D341CD" w:rsidP="00D341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B143EC" w14:textId="27E4362A" w:rsidR="00D341CD" w:rsidRPr="002624F1" w:rsidRDefault="00D341CD" w:rsidP="00D341CD">
            <w:pPr>
              <w:pStyle w:val="acctfourfigures"/>
              <w:tabs>
                <w:tab w:val="clear" w:pos="765"/>
              </w:tabs>
              <w:ind w:left="-110" w:right="-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87A0C9" w14:textId="77777777" w:rsidR="00D341CD" w:rsidRPr="002624F1" w:rsidRDefault="00D341CD" w:rsidP="00D341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2FEFA5" w14:textId="2E6F3930" w:rsidR="00D341CD" w:rsidRPr="002624F1" w:rsidRDefault="00D341CD" w:rsidP="00D341CD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837,139</w:t>
            </w:r>
          </w:p>
        </w:tc>
        <w:tc>
          <w:tcPr>
            <w:tcW w:w="270" w:type="dxa"/>
            <w:shd w:val="clear" w:color="auto" w:fill="auto"/>
          </w:tcPr>
          <w:p w14:paraId="060988BA" w14:textId="77777777" w:rsidR="00D341CD" w:rsidRPr="002624F1" w:rsidRDefault="00D341CD" w:rsidP="00D341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CEFDBF" w14:textId="7E9441CC" w:rsidR="00D341CD" w:rsidRPr="002624F1" w:rsidRDefault="00D341CD" w:rsidP="00D341CD">
            <w:pPr>
              <w:pStyle w:val="acctfourfigures"/>
              <w:tabs>
                <w:tab w:val="clear" w:pos="765"/>
              </w:tabs>
              <w:ind w:left="-110" w:right="-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341CD" w:rsidRPr="00E34840" w14:paraId="721F9B15" w14:textId="77777777" w:rsidTr="00967690">
        <w:trPr>
          <w:trHeight w:hRule="exact" w:val="420"/>
        </w:trPr>
        <w:tc>
          <w:tcPr>
            <w:tcW w:w="3870" w:type="dxa"/>
          </w:tcPr>
          <w:p w14:paraId="47C3D714" w14:textId="77777777" w:rsidR="00D341CD" w:rsidRPr="00E34840" w:rsidRDefault="00D341CD" w:rsidP="00D341CD">
            <w:pPr>
              <w:spacing w:line="240" w:lineRule="auto"/>
              <w:ind w:right="-25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1EF78D" w14:textId="5A851E9C" w:rsidR="00D341CD" w:rsidRPr="00A64704" w:rsidRDefault="00D341CD" w:rsidP="00D341CD">
            <w:pPr>
              <w:tabs>
                <w:tab w:val="decimal" w:pos="950"/>
              </w:tabs>
              <w:spacing w:line="240" w:lineRule="auto"/>
              <w:ind w:left="-1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851,955</w:t>
            </w:r>
          </w:p>
        </w:tc>
        <w:tc>
          <w:tcPr>
            <w:tcW w:w="270" w:type="dxa"/>
            <w:shd w:val="clear" w:color="auto" w:fill="auto"/>
          </w:tcPr>
          <w:p w14:paraId="220BBB89" w14:textId="77777777" w:rsidR="00D341CD" w:rsidRPr="00E34840" w:rsidRDefault="00D341CD" w:rsidP="00D341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62C0B" w14:textId="10766F17" w:rsidR="00D341CD" w:rsidRPr="005A6D6F" w:rsidRDefault="00D341CD" w:rsidP="00D341CD">
            <w:pPr>
              <w:pStyle w:val="acctfourfigures"/>
              <w:tabs>
                <w:tab w:val="clear" w:pos="765"/>
              </w:tabs>
              <w:ind w:left="-110" w:right="-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A6D6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748174" w14:textId="77777777" w:rsidR="00D341CD" w:rsidRPr="002624F1" w:rsidRDefault="00D341CD" w:rsidP="00D341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9728B6" w14:textId="046475BA" w:rsidR="00D341CD" w:rsidRPr="002624F1" w:rsidRDefault="00D341CD" w:rsidP="00D341CD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851,955</w:t>
            </w:r>
          </w:p>
        </w:tc>
        <w:tc>
          <w:tcPr>
            <w:tcW w:w="270" w:type="dxa"/>
            <w:shd w:val="clear" w:color="auto" w:fill="auto"/>
          </w:tcPr>
          <w:p w14:paraId="5001CBB2" w14:textId="77777777" w:rsidR="00D341CD" w:rsidRPr="002624F1" w:rsidRDefault="00D341CD" w:rsidP="00D341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F055FC" w14:textId="12179741" w:rsidR="00D341CD" w:rsidRPr="005A6D6F" w:rsidRDefault="00D341CD" w:rsidP="00D341CD">
            <w:pPr>
              <w:pStyle w:val="acctfourfigures"/>
              <w:tabs>
                <w:tab w:val="clear" w:pos="765"/>
              </w:tabs>
              <w:ind w:left="-110" w:right="-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A6D6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14:paraId="75EA21B6" w14:textId="040511F4" w:rsidR="00BB6F61" w:rsidRDefault="00BB6F61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</w:p>
    <w:p w14:paraId="3C0202FF" w14:textId="77777777" w:rsidR="00356D49" w:rsidRPr="00356D49" w:rsidRDefault="00356D49" w:rsidP="00356D49">
      <w:pPr>
        <w:pStyle w:val="Caption"/>
        <w:ind w:left="900" w:hanging="900"/>
      </w:pPr>
      <w:bookmarkStart w:id="1" w:name="_Hlk69581220"/>
      <w:bookmarkStart w:id="2" w:name="_Hlk69581270"/>
      <w:r w:rsidRPr="00356D49">
        <w:rPr>
          <w:rFonts w:hint="cs"/>
          <w:cs/>
        </w:rPr>
        <w:t>สัญญาเช่า</w:t>
      </w:r>
    </w:p>
    <w:bookmarkEnd w:id="1"/>
    <w:p w14:paraId="3439CC46" w14:textId="77777777" w:rsidR="00356D49" w:rsidRPr="00356D49" w:rsidRDefault="00356D49" w:rsidP="00356D49">
      <w:pPr>
        <w:rPr>
          <w:rFonts w:asciiTheme="majorBidi" w:hAnsiTheme="majorBidi" w:cstheme="majorBidi"/>
          <w:sz w:val="20"/>
          <w:szCs w:val="20"/>
          <w:lang w:val="en-US"/>
        </w:rPr>
      </w:pPr>
    </w:p>
    <w:p w14:paraId="285E78E4" w14:textId="77777777" w:rsidR="00356D49" w:rsidRPr="00356D49" w:rsidRDefault="00356D49" w:rsidP="00356D4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6D49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4B50860A" w14:textId="77777777" w:rsidR="00356D49" w:rsidRPr="00356D49" w:rsidRDefault="00356D49" w:rsidP="00356D49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187"/>
        <w:gridCol w:w="1163"/>
        <w:gridCol w:w="180"/>
        <w:gridCol w:w="1170"/>
        <w:gridCol w:w="180"/>
        <w:gridCol w:w="1260"/>
      </w:tblGrid>
      <w:tr w:rsidR="00E358DA" w:rsidRPr="00356D49" w14:paraId="36E80F76" w14:textId="748DA9AD" w:rsidTr="00420280">
        <w:trPr>
          <w:cantSplit/>
          <w:trHeight w:val="452"/>
          <w:tblHeader/>
        </w:trPr>
        <w:tc>
          <w:tcPr>
            <w:tcW w:w="3870" w:type="dxa"/>
            <w:shd w:val="clear" w:color="auto" w:fill="auto"/>
            <w:vAlign w:val="bottom"/>
            <w:hideMark/>
          </w:tcPr>
          <w:p w14:paraId="6B3304D9" w14:textId="0977FF50" w:rsidR="00E358DA" w:rsidRPr="00356D49" w:rsidRDefault="00E358DA" w:rsidP="00E358D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  <w:shd w:val="clear" w:color="auto" w:fill="auto"/>
            <w:hideMark/>
          </w:tcPr>
          <w:p w14:paraId="2D51D1BD" w14:textId="128C3ADF" w:rsidR="00E358DA" w:rsidRPr="00356D49" w:rsidRDefault="00E358DA" w:rsidP="00E358D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356D4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05E7DA9" w14:textId="77777777" w:rsidR="00E358DA" w:rsidRPr="00356D49" w:rsidRDefault="00E358DA" w:rsidP="00E358D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39C8E5D" w14:textId="16673D62" w:rsidR="00E358DA" w:rsidRPr="00356D49" w:rsidRDefault="00E358DA" w:rsidP="00E358D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6D4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58DA" w:rsidRPr="00356D49" w14:paraId="3AEFAB7B" w14:textId="296ABAC6" w:rsidTr="00E358DA">
        <w:trPr>
          <w:cantSplit/>
          <w:trHeight w:val="452"/>
          <w:tblHeader/>
        </w:trPr>
        <w:tc>
          <w:tcPr>
            <w:tcW w:w="3870" w:type="dxa"/>
            <w:shd w:val="clear" w:color="auto" w:fill="auto"/>
            <w:vAlign w:val="bottom"/>
          </w:tcPr>
          <w:p w14:paraId="47F59C86" w14:textId="77777777" w:rsidR="00E358DA" w:rsidRPr="00356D49" w:rsidRDefault="00E358DA" w:rsidP="00E358D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482A78F" w14:textId="03321D2B" w:rsidR="00E358DA" w:rsidRPr="00E358DA" w:rsidRDefault="00E358DA" w:rsidP="00E358DA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58D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31 </w:t>
            </w:r>
            <w:r w:rsidRPr="00E358D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มีนาคม</w:t>
            </w:r>
            <w:r w:rsidRPr="00E358D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E358D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</w:t>
            </w:r>
            <w:r w:rsidRPr="00E358D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4</w:t>
            </w:r>
          </w:p>
        </w:tc>
        <w:tc>
          <w:tcPr>
            <w:tcW w:w="187" w:type="dxa"/>
            <w:shd w:val="clear" w:color="auto" w:fill="auto"/>
          </w:tcPr>
          <w:p w14:paraId="1362DB7D" w14:textId="77777777" w:rsidR="00E358DA" w:rsidRPr="00E358DA" w:rsidRDefault="00E358DA" w:rsidP="00E358D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528B0946" w14:textId="70FCF29F" w:rsidR="00E358DA" w:rsidRPr="00E358DA" w:rsidRDefault="00E358DA" w:rsidP="00E358D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58D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31 </w:t>
            </w:r>
            <w:r w:rsidR="00475AB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ธันวาคม</w:t>
            </w:r>
            <w:r w:rsidRPr="00E358D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</w:t>
            </w:r>
            <w:r w:rsidRPr="00E358D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</w:tcPr>
          <w:p w14:paraId="481F085B" w14:textId="77777777" w:rsidR="00E358DA" w:rsidRPr="00E358DA" w:rsidRDefault="00E358DA" w:rsidP="00E358D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978AF2" w14:textId="68E584A8" w:rsidR="00E358DA" w:rsidRPr="00E358DA" w:rsidRDefault="00E358DA" w:rsidP="00E358D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58D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31 </w:t>
            </w:r>
            <w:r w:rsidRPr="00E358D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มีนาคม</w:t>
            </w:r>
            <w:r w:rsidRPr="00E358D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E358D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</w:t>
            </w:r>
            <w:r w:rsidRPr="00E358D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6FBA4273" w14:textId="77777777" w:rsidR="00E358DA" w:rsidRPr="00E358DA" w:rsidRDefault="00E358DA" w:rsidP="00E358D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941C21" w14:textId="4CBC277B" w:rsidR="00E358DA" w:rsidRPr="00E358DA" w:rsidRDefault="00E358DA" w:rsidP="00E358D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58D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31 </w:t>
            </w:r>
            <w:r w:rsidR="00475AB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ธันวาคม</w:t>
            </w:r>
            <w:r w:rsidRPr="00E358D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</w:t>
            </w:r>
            <w:r w:rsidRPr="00E358D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3</w:t>
            </w:r>
          </w:p>
        </w:tc>
      </w:tr>
      <w:tr w:rsidR="00E358DA" w:rsidRPr="00356D49" w14:paraId="072FC002" w14:textId="6807FC9F" w:rsidTr="00420280">
        <w:trPr>
          <w:cantSplit/>
          <w:trHeight w:val="416"/>
          <w:tblHeader/>
        </w:trPr>
        <w:tc>
          <w:tcPr>
            <w:tcW w:w="3870" w:type="dxa"/>
            <w:shd w:val="clear" w:color="auto" w:fill="auto"/>
          </w:tcPr>
          <w:p w14:paraId="7FA5E67F" w14:textId="77777777" w:rsidR="00E358DA" w:rsidRPr="00356D49" w:rsidRDefault="00E358DA" w:rsidP="00E358D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shd w:val="clear" w:color="auto" w:fill="auto"/>
            <w:hideMark/>
          </w:tcPr>
          <w:p w14:paraId="02D41F55" w14:textId="37198644" w:rsidR="00E358DA" w:rsidRPr="00356D49" w:rsidRDefault="00E358DA" w:rsidP="00E358D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6D4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6D4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56D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358DA" w:rsidRPr="00356D49" w14:paraId="30CCDEED" w14:textId="4B367ED6" w:rsidTr="00E358DA">
        <w:trPr>
          <w:cantSplit/>
          <w:trHeight w:val="404"/>
        </w:trPr>
        <w:tc>
          <w:tcPr>
            <w:tcW w:w="3870" w:type="dxa"/>
            <w:shd w:val="clear" w:color="auto" w:fill="auto"/>
            <w:hideMark/>
          </w:tcPr>
          <w:p w14:paraId="4DE5C49F" w14:textId="77777777" w:rsidR="00E358DA" w:rsidRPr="00356D49" w:rsidRDefault="00E358DA" w:rsidP="00E358D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356D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shd w:val="clear" w:color="auto" w:fill="auto"/>
          </w:tcPr>
          <w:p w14:paraId="02B4F4F0" w14:textId="77777777" w:rsidR="00E358DA" w:rsidRPr="00356D49" w:rsidRDefault="00E358DA" w:rsidP="00E358D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73254140" w14:textId="77777777" w:rsidR="00E358DA" w:rsidRPr="00356D49" w:rsidRDefault="00E358DA" w:rsidP="00E358D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7451894" w14:textId="77777777" w:rsidR="00E358DA" w:rsidRPr="00356D49" w:rsidRDefault="00E358DA" w:rsidP="00E358D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506462D" w14:textId="77777777" w:rsidR="00E358DA" w:rsidRPr="00356D49" w:rsidRDefault="00E358DA" w:rsidP="00E358D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BCFE21" w14:textId="7E3BBE73" w:rsidR="00E358DA" w:rsidRPr="00356D49" w:rsidRDefault="00E358DA" w:rsidP="00E358D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86E254F" w14:textId="77777777" w:rsidR="00E358DA" w:rsidRPr="00356D49" w:rsidRDefault="00E358DA" w:rsidP="00E358D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9A220F" w14:textId="77777777" w:rsidR="00E358DA" w:rsidRPr="00356D49" w:rsidRDefault="00E358DA" w:rsidP="00E358D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5AB5" w:rsidRPr="00356D49" w14:paraId="3B9341C3" w14:textId="6DF7CBE3" w:rsidTr="00E358DA">
        <w:trPr>
          <w:cantSplit/>
          <w:trHeight w:val="392"/>
        </w:trPr>
        <w:tc>
          <w:tcPr>
            <w:tcW w:w="3870" w:type="dxa"/>
            <w:shd w:val="clear" w:color="auto" w:fill="auto"/>
          </w:tcPr>
          <w:p w14:paraId="3E90F8FF" w14:textId="77777777" w:rsidR="00475AB5" w:rsidRPr="00356D49" w:rsidRDefault="00475AB5" w:rsidP="00475AB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6D4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170" w:type="dxa"/>
            <w:shd w:val="clear" w:color="auto" w:fill="auto"/>
          </w:tcPr>
          <w:p w14:paraId="5AAD32BD" w14:textId="7A9D568F" w:rsidR="00475AB5" w:rsidRPr="00356D49" w:rsidRDefault="00475AB5" w:rsidP="00475AB5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633,332</w:t>
            </w:r>
          </w:p>
        </w:tc>
        <w:tc>
          <w:tcPr>
            <w:tcW w:w="187" w:type="dxa"/>
            <w:shd w:val="clear" w:color="auto" w:fill="auto"/>
          </w:tcPr>
          <w:p w14:paraId="41807046" w14:textId="77777777" w:rsidR="00475AB5" w:rsidRPr="00356D49" w:rsidRDefault="00475AB5" w:rsidP="00475AB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76011AE" w14:textId="0EC947D0" w:rsidR="00475AB5" w:rsidRPr="00356D49" w:rsidRDefault="00475AB5" w:rsidP="00475AB5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641,073</w:t>
            </w:r>
          </w:p>
        </w:tc>
        <w:tc>
          <w:tcPr>
            <w:tcW w:w="180" w:type="dxa"/>
          </w:tcPr>
          <w:p w14:paraId="7723B3B1" w14:textId="77777777" w:rsidR="00475AB5" w:rsidRDefault="00475AB5" w:rsidP="00475AB5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7EA988" w14:textId="6CBF04B0" w:rsidR="00475AB5" w:rsidRDefault="00475AB5" w:rsidP="00475AB5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633,332</w:t>
            </w:r>
          </w:p>
        </w:tc>
        <w:tc>
          <w:tcPr>
            <w:tcW w:w="180" w:type="dxa"/>
          </w:tcPr>
          <w:p w14:paraId="3B3AC496" w14:textId="77777777" w:rsidR="00475AB5" w:rsidRDefault="00475AB5" w:rsidP="00475AB5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9483D6" w14:textId="0E545744" w:rsidR="00475AB5" w:rsidRDefault="00475AB5" w:rsidP="00475AB5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641,073</w:t>
            </w:r>
          </w:p>
        </w:tc>
      </w:tr>
      <w:tr w:rsidR="00475AB5" w:rsidRPr="00356D49" w14:paraId="77D9FAD2" w14:textId="32435440" w:rsidTr="00420280">
        <w:trPr>
          <w:cantSplit/>
          <w:trHeight w:val="392"/>
        </w:trPr>
        <w:tc>
          <w:tcPr>
            <w:tcW w:w="3870" w:type="dxa"/>
            <w:shd w:val="clear" w:color="auto" w:fill="auto"/>
          </w:tcPr>
          <w:p w14:paraId="1B4EB1EE" w14:textId="77777777" w:rsidR="00475AB5" w:rsidRPr="00356D49" w:rsidRDefault="00475AB5" w:rsidP="00475AB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6D4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170" w:type="dxa"/>
            <w:shd w:val="clear" w:color="auto" w:fill="auto"/>
          </w:tcPr>
          <w:p w14:paraId="350CB401" w14:textId="08416BAF" w:rsidR="00475AB5" w:rsidRPr="00356D49" w:rsidRDefault="00475AB5" w:rsidP="00475AB5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438</w:t>
            </w:r>
          </w:p>
        </w:tc>
        <w:tc>
          <w:tcPr>
            <w:tcW w:w="187" w:type="dxa"/>
            <w:shd w:val="clear" w:color="auto" w:fill="auto"/>
          </w:tcPr>
          <w:p w14:paraId="43625B36" w14:textId="77777777" w:rsidR="00475AB5" w:rsidRPr="00356D49" w:rsidRDefault="00475AB5" w:rsidP="00475AB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F520015" w14:textId="2CB705DB" w:rsidR="00475AB5" w:rsidRPr="00356D49" w:rsidRDefault="00475AB5" w:rsidP="00475AB5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  <w:tc>
          <w:tcPr>
            <w:tcW w:w="180" w:type="dxa"/>
          </w:tcPr>
          <w:p w14:paraId="4A5D564C" w14:textId="77777777" w:rsidR="00475AB5" w:rsidRDefault="00475AB5" w:rsidP="00475AB5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04872D" w14:textId="2FB192E6" w:rsidR="00475AB5" w:rsidRDefault="00475AB5" w:rsidP="00475AB5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438</w:t>
            </w:r>
          </w:p>
        </w:tc>
        <w:tc>
          <w:tcPr>
            <w:tcW w:w="180" w:type="dxa"/>
          </w:tcPr>
          <w:p w14:paraId="2FC28118" w14:textId="77777777" w:rsidR="00475AB5" w:rsidRDefault="00475AB5" w:rsidP="00475AB5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DF54F4" w14:textId="43F52D4D" w:rsidR="00475AB5" w:rsidRDefault="00475AB5" w:rsidP="00475AB5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</w:tr>
      <w:tr w:rsidR="00475AB5" w:rsidRPr="00356D49" w14:paraId="7E4E9F15" w14:textId="1CB37DFD" w:rsidTr="00E358DA">
        <w:trPr>
          <w:cantSplit/>
          <w:trHeight w:val="380"/>
        </w:trPr>
        <w:tc>
          <w:tcPr>
            <w:tcW w:w="3870" w:type="dxa"/>
            <w:shd w:val="clear" w:color="auto" w:fill="auto"/>
          </w:tcPr>
          <w:p w14:paraId="0078384A" w14:textId="77777777" w:rsidR="00475AB5" w:rsidRPr="00356D49" w:rsidRDefault="00475AB5" w:rsidP="00475AB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56D4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1F1414E0" w14:textId="026AE8E2" w:rsidR="00475AB5" w:rsidRPr="00356D49" w:rsidRDefault="00475AB5" w:rsidP="00475AB5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9,057</w:t>
            </w:r>
          </w:p>
        </w:tc>
        <w:tc>
          <w:tcPr>
            <w:tcW w:w="187" w:type="dxa"/>
            <w:shd w:val="clear" w:color="auto" w:fill="auto"/>
          </w:tcPr>
          <w:p w14:paraId="60718C5F" w14:textId="77777777" w:rsidR="00475AB5" w:rsidRPr="00356D49" w:rsidRDefault="00475AB5" w:rsidP="00475AB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F230A49" w14:textId="366AF2E2" w:rsidR="00475AB5" w:rsidRPr="00356D49" w:rsidRDefault="00475AB5" w:rsidP="00475AB5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9,016</w:t>
            </w:r>
          </w:p>
        </w:tc>
        <w:tc>
          <w:tcPr>
            <w:tcW w:w="180" w:type="dxa"/>
          </w:tcPr>
          <w:p w14:paraId="0441BF9D" w14:textId="77777777" w:rsidR="00475AB5" w:rsidRDefault="00475AB5" w:rsidP="00475AB5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655F48" w14:textId="79C48C27" w:rsidR="00475AB5" w:rsidRDefault="00475AB5" w:rsidP="00475AB5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9,057</w:t>
            </w:r>
          </w:p>
        </w:tc>
        <w:tc>
          <w:tcPr>
            <w:tcW w:w="180" w:type="dxa"/>
          </w:tcPr>
          <w:p w14:paraId="24050FFF" w14:textId="77777777" w:rsidR="00475AB5" w:rsidRDefault="00475AB5" w:rsidP="00475AB5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435E02" w14:textId="7FC16845" w:rsidR="00475AB5" w:rsidRDefault="00475AB5" w:rsidP="00475AB5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9,016</w:t>
            </w:r>
          </w:p>
        </w:tc>
      </w:tr>
      <w:tr w:rsidR="00475AB5" w:rsidRPr="00356D49" w14:paraId="5FCD161D" w14:textId="532785EA" w:rsidTr="00420280">
        <w:trPr>
          <w:cantSplit/>
          <w:trHeight w:val="392"/>
        </w:trPr>
        <w:tc>
          <w:tcPr>
            <w:tcW w:w="3870" w:type="dxa"/>
            <w:shd w:val="clear" w:color="auto" w:fill="auto"/>
            <w:hideMark/>
          </w:tcPr>
          <w:p w14:paraId="2939DF8B" w14:textId="77777777" w:rsidR="00475AB5" w:rsidRPr="00356D49" w:rsidRDefault="00475AB5" w:rsidP="00475AB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6D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41952A" w14:textId="36CBB71F" w:rsidR="00475AB5" w:rsidRPr="00356D49" w:rsidRDefault="00475AB5" w:rsidP="00475AB5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642,827</w:t>
            </w:r>
          </w:p>
        </w:tc>
        <w:tc>
          <w:tcPr>
            <w:tcW w:w="187" w:type="dxa"/>
            <w:shd w:val="clear" w:color="auto" w:fill="auto"/>
          </w:tcPr>
          <w:p w14:paraId="6B04328A" w14:textId="77777777" w:rsidR="00475AB5" w:rsidRPr="00356D49" w:rsidRDefault="00475AB5" w:rsidP="00475AB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13C083" w14:textId="2773E689" w:rsidR="00475AB5" w:rsidRPr="00356D49" w:rsidRDefault="00475AB5" w:rsidP="00475AB5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2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650,619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ABB39EF" w14:textId="77777777" w:rsidR="00475AB5" w:rsidRDefault="00475AB5" w:rsidP="00475AB5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67087B" w14:textId="69609EDB" w:rsidR="00475AB5" w:rsidRDefault="00475AB5" w:rsidP="00475AB5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642,827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FBD3757" w14:textId="77777777" w:rsidR="00475AB5" w:rsidRDefault="00475AB5" w:rsidP="00475AB5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00EA95" w14:textId="18CB3B14" w:rsidR="00475AB5" w:rsidRDefault="00475AB5" w:rsidP="00475AB5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650,619</w:t>
            </w:r>
          </w:p>
        </w:tc>
      </w:tr>
    </w:tbl>
    <w:p w14:paraId="77DAD54E" w14:textId="77777777" w:rsidR="00356D49" w:rsidRDefault="00356D49">
      <w:pPr>
        <w:spacing w:line="240" w:lineRule="auto"/>
        <w:rPr>
          <w:rFonts w:asciiTheme="majorBidi" w:hAnsiTheme="majorBidi" w:cstheme="majorBidi"/>
          <w:spacing w:val="-6"/>
          <w:sz w:val="30"/>
          <w:szCs w:val="30"/>
          <w:cs/>
        </w:rPr>
      </w:pPr>
      <w:r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6F7AB299" w14:textId="6A7F931E" w:rsidR="00356D49" w:rsidRPr="00420280" w:rsidRDefault="00BB78B5" w:rsidP="00356D49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pacing w:val="-6"/>
          <w:sz w:val="30"/>
          <w:szCs w:val="30"/>
          <w:cs/>
        </w:rPr>
        <w:lastRenderedPageBreak/>
        <w:t xml:space="preserve">ระหว่างงวดสามเดือนสิ้นสุดวันที่ </w:t>
      </w:r>
      <w:r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31 </w:t>
      </w:r>
      <w:r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มีนาคม</w:t>
      </w:r>
      <w:r w:rsidR="00356D49" w:rsidRPr="00356D49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356D49" w:rsidRPr="00356D49">
        <w:rPr>
          <w:rFonts w:asciiTheme="majorBidi" w:hAnsiTheme="majorBidi" w:cstheme="majorBidi"/>
          <w:spacing w:val="-6"/>
          <w:sz w:val="30"/>
          <w:szCs w:val="30"/>
          <w:lang w:val="en-US"/>
        </w:rPr>
        <w:t>256</w:t>
      </w:r>
      <w:r w:rsidR="00E267D7">
        <w:rPr>
          <w:rFonts w:asciiTheme="majorBidi" w:hAnsiTheme="majorBidi" w:cstheme="majorBidi"/>
          <w:spacing w:val="-6"/>
          <w:sz w:val="30"/>
          <w:szCs w:val="30"/>
          <w:lang w:val="en-US"/>
        </w:rPr>
        <w:t>4</w:t>
      </w:r>
      <w:r w:rsidR="00356D49" w:rsidRPr="00356D4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สินทรัพย์สิทธิการใช้ของกลุ่มบริษัทและบริษัทเพิ่มขึ้นเป็น</w:t>
      </w:r>
      <w:r w:rsidR="00356D49" w:rsidRPr="00F76987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จำนวน </w:t>
      </w:r>
      <w:r w:rsidR="00F76987" w:rsidRPr="00F76987">
        <w:rPr>
          <w:rFonts w:asciiTheme="majorBidi" w:hAnsiTheme="majorBidi" w:cstheme="majorBidi"/>
          <w:spacing w:val="-6"/>
          <w:sz w:val="30"/>
          <w:szCs w:val="30"/>
        </w:rPr>
        <w:t>1.15</w:t>
      </w:r>
      <w:r w:rsidR="00356D49" w:rsidRPr="00F7698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356D49" w:rsidRPr="00F76987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และ </w:t>
      </w:r>
      <w:r w:rsidR="00F76987" w:rsidRPr="00F76987">
        <w:rPr>
          <w:rFonts w:asciiTheme="majorBidi" w:hAnsiTheme="majorBidi" w:cstheme="majorBidi"/>
          <w:spacing w:val="-6"/>
          <w:sz w:val="30"/>
          <w:szCs w:val="30"/>
        </w:rPr>
        <w:t>1.15</w:t>
      </w:r>
      <w:r w:rsidR="00356D49" w:rsidRPr="00F7698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356D49" w:rsidRPr="00F76987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="00356D49" w:rsidRPr="00356D49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="00420280">
        <w:rPr>
          <w:rFonts w:asciiTheme="majorBidi" w:hAnsiTheme="majorBidi" w:cstheme="majorBidi"/>
          <w:sz w:val="30"/>
          <w:szCs w:val="30"/>
        </w:rPr>
        <w:t xml:space="preserve"> </w:t>
      </w:r>
      <w:r w:rsidR="00420280" w:rsidRPr="005F0E61">
        <w:rPr>
          <w:rFonts w:asciiTheme="majorBidi" w:hAnsiTheme="majorBidi" w:cstheme="majorBidi"/>
          <w:i/>
          <w:iCs/>
          <w:sz w:val="30"/>
          <w:szCs w:val="30"/>
        </w:rPr>
        <w:t xml:space="preserve">(2563 : 642.43 </w:t>
      </w:r>
      <w:r w:rsidR="00420280" w:rsidRPr="005F0E6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 และ </w:t>
      </w:r>
      <w:r w:rsidR="00420280" w:rsidRPr="005F0E61">
        <w:rPr>
          <w:rFonts w:asciiTheme="majorBidi" w:hAnsiTheme="majorBidi" w:cstheme="majorBidi"/>
          <w:i/>
          <w:iCs/>
          <w:sz w:val="30"/>
          <w:szCs w:val="30"/>
        </w:rPr>
        <w:t xml:space="preserve">642.43 </w:t>
      </w:r>
      <w:r w:rsidR="00420280" w:rsidRPr="005F0E61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5F0E61" w:rsidRPr="005F0E6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F0E61" w:rsidRPr="005F0E61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="005F0E61" w:rsidRPr="005F0E61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13D790A" w14:textId="77777777" w:rsidR="00356D49" w:rsidRPr="00356D49" w:rsidRDefault="00356D49" w:rsidP="00356D49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9A81FBD" w14:textId="77777777" w:rsidR="00356D49" w:rsidRPr="00356D49" w:rsidRDefault="00356D49" w:rsidP="00356D4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6D49">
        <w:rPr>
          <w:rFonts w:asciiTheme="majorBidi" w:hAnsiTheme="majorBidi" w:cstheme="majorBidi"/>
          <w:sz w:val="30"/>
          <w:szCs w:val="30"/>
          <w:cs/>
        </w:rPr>
        <w:t>กลุ่มบริษัทเช่า</w:t>
      </w:r>
      <w:r w:rsidRPr="00356D49">
        <w:rPr>
          <w:rFonts w:asciiTheme="majorBidi" w:hAnsiTheme="majorBidi" w:cstheme="majorBidi" w:hint="cs"/>
          <w:sz w:val="30"/>
          <w:szCs w:val="30"/>
          <w:cs/>
        </w:rPr>
        <w:t>ที่ดิน อาคาร และยานพาหนะ</w:t>
      </w:r>
      <w:r w:rsidRPr="00356D49">
        <w:rPr>
          <w:rFonts w:asciiTheme="majorBidi" w:hAnsiTheme="majorBidi" w:cstheme="majorBidi"/>
          <w:sz w:val="30"/>
          <w:szCs w:val="30"/>
          <w:cs/>
        </w:rPr>
        <w:t xml:space="preserve">หลายแห่งเป็นระยะเวลา </w:t>
      </w:r>
      <w:r w:rsidRPr="00356D49">
        <w:rPr>
          <w:rFonts w:asciiTheme="majorBidi" w:hAnsiTheme="majorBidi" w:cstheme="majorBidi"/>
          <w:sz w:val="30"/>
          <w:szCs w:val="30"/>
          <w:lang w:val="en-US"/>
        </w:rPr>
        <w:t>2 - 30</w:t>
      </w:r>
      <w:r w:rsidRPr="00356D49">
        <w:rPr>
          <w:rFonts w:asciiTheme="majorBidi" w:hAnsiTheme="majorBidi" w:cstheme="majorBidi"/>
          <w:sz w:val="30"/>
          <w:szCs w:val="30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41D69A6F" w14:textId="77777777" w:rsidR="00356D49" w:rsidRPr="00356D49" w:rsidRDefault="00356D49" w:rsidP="00356D49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60EF6911" w14:textId="77777777" w:rsidR="00356D49" w:rsidRPr="00356D49" w:rsidRDefault="00356D49" w:rsidP="00356D4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6D49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5B9E9BB9" w14:textId="77777777" w:rsidR="00356D49" w:rsidRPr="00356D49" w:rsidRDefault="00356D49" w:rsidP="00356D49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EC8ED48" w14:textId="77777777" w:rsidR="00356D49" w:rsidRPr="00356D49" w:rsidRDefault="00356D49" w:rsidP="00356D4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6D49">
        <w:rPr>
          <w:rFonts w:asciiTheme="majorBidi" w:hAnsiTheme="majorBidi" w:cstheme="majorBidi"/>
          <w:sz w:val="30"/>
          <w:szCs w:val="30"/>
          <w:cs/>
        </w:rPr>
        <w:t>สัญญาเช่าอสังหาริมทรัพย์บางสัญญาให้สิทธิกลุ่ม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</w:t>
      </w:r>
      <w:r w:rsidRPr="00356D49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356D49">
        <w:rPr>
          <w:rFonts w:asciiTheme="majorBidi" w:hAnsiTheme="majorBidi" w:cstheme="majorBidi"/>
          <w:sz w:val="30"/>
          <w:szCs w:val="30"/>
          <w:cs/>
        </w:rPr>
        <w:t>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และกลุ่มบริ</w:t>
      </w:r>
      <w:r w:rsidRPr="00356D49">
        <w:rPr>
          <w:rFonts w:asciiTheme="majorBidi" w:hAnsiTheme="majorBidi" w:cstheme="majorBidi" w:hint="cs"/>
          <w:sz w:val="30"/>
          <w:szCs w:val="30"/>
          <w:cs/>
        </w:rPr>
        <w:t>ษัท</w:t>
      </w:r>
      <w:r w:rsidRPr="00356D49">
        <w:rPr>
          <w:rFonts w:asciiTheme="majorBidi" w:hAnsiTheme="majorBidi" w:cstheme="majorBidi"/>
          <w:sz w:val="30"/>
          <w:szCs w:val="30"/>
          <w:cs/>
        </w:rPr>
        <w:t>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</w:t>
      </w:r>
      <w:r w:rsidRPr="00356D49">
        <w:rPr>
          <w:rFonts w:asciiTheme="majorBidi" w:hAnsiTheme="majorBidi" w:cstheme="majorBidi" w:hint="cs"/>
          <w:sz w:val="30"/>
          <w:szCs w:val="30"/>
          <w:cs/>
        </w:rPr>
        <w:t>ท</w:t>
      </w:r>
    </w:p>
    <w:p w14:paraId="2D43E4A2" w14:textId="1E593260" w:rsidR="00356D49" w:rsidRPr="00356D49" w:rsidRDefault="00356D49" w:rsidP="00356D49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19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1"/>
        <w:gridCol w:w="1125"/>
        <w:gridCol w:w="187"/>
        <w:gridCol w:w="1033"/>
        <w:gridCol w:w="187"/>
        <w:gridCol w:w="1125"/>
        <w:gridCol w:w="187"/>
        <w:gridCol w:w="1128"/>
      </w:tblGrid>
      <w:tr w:rsidR="00356D49" w:rsidRPr="00356D49" w14:paraId="537F7296" w14:textId="77777777" w:rsidTr="00F76987">
        <w:trPr>
          <w:cantSplit/>
          <w:trHeight w:val="415"/>
          <w:tblHeader/>
        </w:trPr>
        <w:tc>
          <w:tcPr>
            <w:tcW w:w="4221" w:type="dxa"/>
            <w:shd w:val="clear" w:color="auto" w:fill="auto"/>
            <w:vAlign w:val="bottom"/>
          </w:tcPr>
          <w:p w14:paraId="20A6EFE6" w14:textId="77777777" w:rsidR="00356D49" w:rsidRPr="00356D49" w:rsidRDefault="00356D49" w:rsidP="001A765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345" w:type="dxa"/>
            <w:gridSpan w:val="3"/>
            <w:shd w:val="clear" w:color="auto" w:fill="auto"/>
          </w:tcPr>
          <w:p w14:paraId="3F4E0440" w14:textId="77777777" w:rsidR="00356D49" w:rsidRPr="00356D49" w:rsidRDefault="00356D49" w:rsidP="001A765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56D4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7" w:type="dxa"/>
            <w:shd w:val="clear" w:color="auto" w:fill="auto"/>
          </w:tcPr>
          <w:p w14:paraId="2F05DFD8" w14:textId="77777777" w:rsidR="00356D49" w:rsidRPr="00356D49" w:rsidRDefault="00356D49" w:rsidP="001A765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0" w:type="dxa"/>
            <w:gridSpan w:val="3"/>
            <w:shd w:val="clear" w:color="auto" w:fill="auto"/>
          </w:tcPr>
          <w:p w14:paraId="0F693E15" w14:textId="77777777" w:rsidR="00356D49" w:rsidRPr="00356D49" w:rsidRDefault="00356D49" w:rsidP="001A765A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56D4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6D49" w:rsidRPr="00356D49" w14:paraId="730D4FD5" w14:textId="77777777" w:rsidTr="00F76987">
        <w:trPr>
          <w:cantSplit/>
          <w:trHeight w:val="429"/>
          <w:tblHeader/>
        </w:trPr>
        <w:tc>
          <w:tcPr>
            <w:tcW w:w="4221" w:type="dxa"/>
            <w:shd w:val="clear" w:color="auto" w:fill="auto"/>
          </w:tcPr>
          <w:p w14:paraId="5B5BBEDB" w14:textId="6A82B5C4" w:rsidR="00356D49" w:rsidRPr="00356D49" w:rsidRDefault="00356D49" w:rsidP="001A765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56D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E267D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AA3C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356D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356D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356D4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25" w:type="dxa"/>
            <w:shd w:val="clear" w:color="auto" w:fill="auto"/>
          </w:tcPr>
          <w:p w14:paraId="69B5B3A5" w14:textId="77777777" w:rsidR="00356D49" w:rsidRPr="00356D49" w:rsidRDefault="00356D49" w:rsidP="001A765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356D4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7" w:type="dxa"/>
            <w:shd w:val="clear" w:color="auto" w:fill="auto"/>
          </w:tcPr>
          <w:p w14:paraId="7AB9A3D8" w14:textId="77777777" w:rsidR="00356D49" w:rsidRPr="00356D49" w:rsidRDefault="00356D49" w:rsidP="001A765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3ECF8CAE" w14:textId="77777777" w:rsidR="00356D49" w:rsidRPr="00356D49" w:rsidRDefault="00356D49" w:rsidP="001A765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56D4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7" w:type="dxa"/>
            <w:shd w:val="clear" w:color="auto" w:fill="auto"/>
          </w:tcPr>
          <w:p w14:paraId="3B54C8C0" w14:textId="77777777" w:rsidR="00356D49" w:rsidRPr="00356D49" w:rsidRDefault="00356D49" w:rsidP="001A765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3EA649EA" w14:textId="77777777" w:rsidR="00356D49" w:rsidRPr="00356D49" w:rsidRDefault="00356D49" w:rsidP="001A765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56D4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7" w:type="dxa"/>
            <w:shd w:val="clear" w:color="auto" w:fill="auto"/>
          </w:tcPr>
          <w:p w14:paraId="0C6E5986" w14:textId="77777777" w:rsidR="00356D49" w:rsidRPr="00356D49" w:rsidRDefault="00356D49" w:rsidP="001A765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006D100C" w14:textId="77777777" w:rsidR="00356D49" w:rsidRPr="00356D49" w:rsidRDefault="00356D49" w:rsidP="001A765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56D4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2563</w:t>
            </w:r>
          </w:p>
        </w:tc>
      </w:tr>
      <w:tr w:rsidR="00356D49" w:rsidRPr="00356D49" w14:paraId="52EBA6DD" w14:textId="77777777" w:rsidTr="00F76987">
        <w:trPr>
          <w:cantSplit/>
          <w:trHeight w:val="429"/>
          <w:tblHeader/>
        </w:trPr>
        <w:tc>
          <w:tcPr>
            <w:tcW w:w="4221" w:type="dxa"/>
            <w:shd w:val="clear" w:color="auto" w:fill="auto"/>
          </w:tcPr>
          <w:p w14:paraId="60BC966A" w14:textId="77777777" w:rsidR="00356D49" w:rsidRPr="00356D49" w:rsidRDefault="00356D49" w:rsidP="001A765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72" w:type="dxa"/>
            <w:gridSpan w:val="7"/>
            <w:shd w:val="clear" w:color="auto" w:fill="auto"/>
          </w:tcPr>
          <w:p w14:paraId="3DE34570" w14:textId="77777777" w:rsidR="00356D49" w:rsidRPr="00356D49" w:rsidRDefault="00356D49" w:rsidP="001A765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6D4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6D4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56D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56D49" w:rsidRPr="00356D49" w14:paraId="5CC0293F" w14:textId="77777777" w:rsidTr="00F76987">
        <w:trPr>
          <w:cantSplit/>
          <w:trHeight w:val="429"/>
        </w:trPr>
        <w:tc>
          <w:tcPr>
            <w:tcW w:w="4221" w:type="dxa"/>
            <w:shd w:val="clear" w:color="auto" w:fill="auto"/>
          </w:tcPr>
          <w:p w14:paraId="356D4992" w14:textId="77777777" w:rsidR="00356D49" w:rsidRPr="00356D49" w:rsidRDefault="00356D49" w:rsidP="001A765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6D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356D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56D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25" w:type="dxa"/>
            <w:shd w:val="clear" w:color="auto" w:fill="auto"/>
          </w:tcPr>
          <w:p w14:paraId="3CAC4559" w14:textId="77777777" w:rsidR="00356D49" w:rsidRPr="00356D49" w:rsidRDefault="00356D49" w:rsidP="001A76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37ED42F8" w14:textId="77777777" w:rsidR="00356D49" w:rsidRPr="00356D49" w:rsidRDefault="00356D49" w:rsidP="001A765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242F038E" w14:textId="77777777" w:rsidR="00356D49" w:rsidRPr="00356D49" w:rsidRDefault="00356D49" w:rsidP="001A76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3AA821CC" w14:textId="77777777" w:rsidR="00356D49" w:rsidRPr="00356D49" w:rsidRDefault="00356D49" w:rsidP="001A765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5F256653" w14:textId="77777777" w:rsidR="00356D49" w:rsidRPr="00356D49" w:rsidRDefault="00356D49" w:rsidP="001A76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38D3687A" w14:textId="77777777" w:rsidR="00356D49" w:rsidRPr="00356D49" w:rsidRDefault="00356D49" w:rsidP="001A765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215BE07F" w14:textId="77777777" w:rsidR="00356D49" w:rsidRPr="00356D49" w:rsidRDefault="00356D49" w:rsidP="001A76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6D49" w:rsidRPr="00356D49" w14:paraId="611366DC" w14:textId="77777777" w:rsidTr="00F76987">
        <w:trPr>
          <w:cantSplit/>
          <w:trHeight w:val="402"/>
        </w:trPr>
        <w:tc>
          <w:tcPr>
            <w:tcW w:w="4221" w:type="dxa"/>
            <w:shd w:val="clear" w:color="auto" w:fill="auto"/>
          </w:tcPr>
          <w:p w14:paraId="52FB502B" w14:textId="77777777" w:rsidR="00356D49" w:rsidRPr="00356D49" w:rsidRDefault="00356D49" w:rsidP="001A765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6D4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E3F6C3F" w14:textId="77777777" w:rsidR="00356D49" w:rsidRPr="00356D49" w:rsidRDefault="00356D49" w:rsidP="001A76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2287292" w14:textId="77777777" w:rsidR="00356D49" w:rsidRPr="00356D49" w:rsidRDefault="00356D49" w:rsidP="001A765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54C02208" w14:textId="77777777" w:rsidR="00356D49" w:rsidRPr="00356D49" w:rsidRDefault="00356D49" w:rsidP="001A76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9E66253" w14:textId="77777777" w:rsidR="00356D49" w:rsidRPr="00356D49" w:rsidRDefault="00356D49" w:rsidP="001A765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656E6B0" w14:textId="77777777" w:rsidR="00356D49" w:rsidRPr="00356D49" w:rsidRDefault="00356D49" w:rsidP="001A76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EDCD44B" w14:textId="77777777" w:rsidR="00356D49" w:rsidRPr="00356D49" w:rsidRDefault="00356D49" w:rsidP="001A765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48C8F95E" w14:textId="77777777" w:rsidR="00356D49" w:rsidRPr="00356D49" w:rsidRDefault="00356D49" w:rsidP="001A76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76987" w:rsidRPr="00356D49" w14:paraId="395260C4" w14:textId="77777777" w:rsidTr="00F76987">
        <w:trPr>
          <w:cantSplit/>
          <w:trHeight w:val="415"/>
        </w:trPr>
        <w:tc>
          <w:tcPr>
            <w:tcW w:w="4221" w:type="dxa"/>
            <w:shd w:val="clear" w:color="auto" w:fill="auto"/>
          </w:tcPr>
          <w:p w14:paraId="405DEC59" w14:textId="77777777" w:rsidR="00F76987" w:rsidRPr="00356D49" w:rsidRDefault="00F76987" w:rsidP="00F76987">
            <w:pPr>
              <w:pStyle w:val="ListParagraph"/>
              <w:numPr>
                <w:ilvl w:val="0"/>
                <w:numId w:val="19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56D4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E40F7C8" w14:textId="5C7187C6" w:rsidR="00F76987" w:rsidRPr="00356D49" w:rsidRDefault="00F76987" w:rsidP="00F769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7,740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D6EB19C" w14:textId="77777777" w:rsidR="00F76987" w:rsidRPr="00356D49" w:rsidRDefault="00F76987" w:rsidP="00F7698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2AA0948D" w14:textId="7CCDCE9E" w:rsidR="00F76987" w:rsidRPr="00356D49" w:rsidRDefault="00F76987" w:rsidP="00F769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9,736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D6FA7C2" w14:textId="77777777" w:rsidR="00F76987" w:rsidRPr="00356D49" w:rsidRDefault="00F76987" w:rsidP="00F7698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F83A2B4" w14:textId="56EBCF89" w:rsidR="00F76987" w:rsidRPr="00356D49" w:rsidRDefault="00F76987" w:rsidP="00F769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7,740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805BC84" w14:textId="77777777" w:rsidR="00F76987" w:rsidRPr="00356D49" w:rsidRDefault="00F76987" w:rsidP="00F7698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7F1DE7CB" w14:textId="538E647D" w:rsidR="00F76987" w:rsidRPr="00F76987" w:rsidRDefault="00F76987" w:rsidP="00F769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6987">
              <w:rPr>
                <w:rFonts w:asciiTheme="majorBidi" w:hAnsiTheme="majorBidi" w:cstheme="majorBidi"/>
                <w:sz w:val="30"/>
                <w:szCs w:val="30"/>
              </w:rPr>
              <w:t>9,736</w:t>
            </w:r>
          </w:p>
        </w:tc>
      </w:tr>
      <w:tr w:rsidR="00F76987" w:rsidRPr="00356D49" w14:paraId="26D77F34" w14:textId="77777777" w:rsidTr="00F76987">
        <w:trPr>
          <w:cantSplit/>
          <w:trHeight w:val="402"/>
        </w:trPr>
        <w:tc>
          <w:tcPr>
            <w:tcW w:w="4221" w:type="dxa"/>
            <w:shd w:val="clear" w:color="auto" w:fill="auto"/>
          </w:tcPr>
          <w:p w14:paraId="28570929" w14:textId="77777777" w:rsidR="00F76987" w:rsidRPr="00356D49" w:rsidRDefault="00F76987" w:rsidP="00F76987">
            <w:pPr>
              <w:pStyle w:val="ListParagraph"/>
              <w:numPr>
                <w:ilvl w:val="0"/>
                <w:numId w:val="19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56D4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อาคาร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E072816" w14:textId="69BB1521" w:rsidR="00F76987" w:rsidRPr="00356D49" w:rsidRDefault="00F76987" w:rsidP="00F769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399A4B0" w14:textId="77777777" w:rsidR="00F76987" w:rsidRPr="00356D49" w:rsidRDefault="00F76987" w:rsidP="00F7698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184FE5D5" w14:textId="0BDCA529" w:rsidR="00F76987" w:rsidRPr="00356D49" w:rsidRDefault="00F76987" w:rsidP="00F769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C30D373" w14:textId="77777777" w:rsidR="00F76987" w:rsidRPr="00356D49" w:rsidRDefault="00F76987" w:rsidP="00F7698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82CD007" w14:textId="31E53EE1" w:rsidR="00F76987" w:rsidRPr="00356D49" w:rsidRDefault="00F76987" w:rsidP="00F769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A354993" w14:textId="77777777" w:rsidR="00F76987" w:rsidRPr="00356D49" w:rsidRDefault="00F76987" w:rsidP="00F7698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29546C9D" w14:textId="18B1FFBB" w:rsidR="00F76987" w:rsidRPr="00F76987" w:rsidRDefault="00F76987" w:rsidP="00F769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6987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</w:tr>
      <w:tr w:rsidR="00F76987" w:rsidRPr="00356D49" w14:paraId="782AA1C9" w14:textId="77777777" w:rsidTr="00F76987">
        <w:trPr>
          <w:cantSplit/>
          <w:trHeight w:val="415"/>
        </w:trPr>
        <w:tc>
          <w:tcPr>
            <w:tcW w:w="4221" w:type="dxa"/>
            <w:shd w:val="clear" w:color="auto" w:fill="auto"/>
          </w:tcPr>
          <w:p w14:paraId="3437C243" w14:textId="77777777" w:rsidR="00F76987" w:rsidRPr="00356D49" w:rsidRDefault="00F76987" w:rsidP="00F76987">
            <w:pPr>
              <w:pStyle w:val="ListParagraph"/>
              <w:numPr>
                <w:ilvl w:val="0"/>
                <w:numId w:val="19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56D4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A244C0C" w14:textId="4855511C" w:rsidR="00F76987" w:rsidRPr="00356D49" w:rsidRDefault="00F76987" w:rsidP="00F769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1,106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D863BAE" w14:textId="77777777" w:rsidR="00F76987" w:rsidRPr="00356D49" w:rsidRDefault="00F76987" w:rsidP="00F7698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61AC5B73" w14:textId="551A8CAD" w:rsidR="00F76987" w:rsidRPr="00356D49" w:rsidRDefault="00F76987" w:rsidP="00F769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578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C3D316E" w14:textId="77777777" w:rsidR="00F76987" w:rsidRPr="00356D49" w:rsidRDefault="00F76987" w:rsidP="00F7698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29E1CF5" w14:textId="224FC14A" w:rsidR="00F76987" w:rsidRPr="00356D49" w:rsidRDefault="00F76987" w:rsidP="00F769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1,106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6C9AE3B" w14:textId="77777777" w:rsidR="00F76987" w:rsidRPr="00356D49" w:rsidRDefault="00F76987" w:rsidP="00F7698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422DF55C" w14:textId="7FAC671F" w:rsidR="00F76987" w:rsidRPr="00F76987" w:rsidRDefault="00F76987" w:rsidP="00F769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6987"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</w:tr>
      <w:tr w:rsidR="00F76987" w:rsidRPr="00356D49" w14:paraId="0453A2A1" w14:textId="77777777" w:rsidTr="00F76987">
        <w:trPr>
          <w:cantSplit/>
          <w:trHeight w:val="415"/>
        </w:trPr>
        <w:tc>
          <w:tcPr>
            <w:tcW w:w="4221" w:type="dxa"/>
            <w:shd w:val="clear" w:color="auto" w:fill="auto"/>
          </w:tcPr>
          <w:p w14:paraId="168D9448" w14:textId="77777777" w:rsidR="00F76987" w:rsidRPr="00356D49" w:rsidRDefault="00F76987" w:rsidP="00F7698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6D4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25" w:type="dxa"/>
            <w:shd w:val="clear" w:color="auto" w:fill="auto"/>
          </w:tcPr>
          <w:p w14:paraId="507E5629" w14:textId="49E1873E" w:rsidR="00F76987" w:rsidRPr="00356D49" w:rsidRDefault="00F76987" w:rsidP="00F769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6,316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19BC5217" w14:textId="77777777" w:rsidR="00F76987" w:rsidRPr="00356D49" w:rsidRDefault="00F76987" w:rsidP="00F7698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68A6051C" w14:textId="54226202" w:rsidR="00F76987" w:rsidRPr="00356D49" w:rsidRDefault="00F76987" w:rsidP="00F769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335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41EEB53" w14:textId="77777777" w:rsidR="00F76987" w:rsidRPr="00356D49" w:rsidRDefault="00F76987" w:rsidP="00F7698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7136950F" w14:textId="79DFAAF4" w:rsidR="00F76987" w:rsidRPr="00356D49" w:rsidRDefault="00F76987" w:rsidP="00F769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6,316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6014C58" w14:textId="77777777" w:rsidR="00F76987" w:rsidRPr="00356D49" w:rsidRDefault="00F76987" w:rsidP="00F7698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0ADABB64" w14:textId="13FD0753" w:rsidR="00F76987" w:rsidRPr="00F76987" w:rsidRDefault="00F76987" w:rsidP="00F769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6987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</w:tr>
      <w:tr w:rsidR="00F76987" w:rsidRPr="00356D49" w14:paraId="0CF4D991" w14:textId="77777777" w:rsidTr="00F76987">
        <w:trPr>
          <w:cantSplit/>
          <w:trHeight w:val="402"/>
        </w:trPr>
        <w:tc>
          <w:tcPr>
            <w:tcW w:w="4221" w:type="dxa"/>
            <w:shd w:val="clear" w:color="auto" w:fill="auto"/>
          </w:tcPr>
          <w:p w14:paraId="1792AFEA" w14:textId="77777777" w:rsidR="00F76987" w:rsidRPr="00356D49" w:rsidRDefault="00F76987" w:rsidP="00F7698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56D4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25" w:type="dxa"/>
            <w:shd w:val="clear" w:color="auto" w:fill="auto"/>
          </w:tcPr>
          <w:p w14:paraId="71736B0A" w14:textId="6F1CE869" w:rsidR="00F76987" w:rsidRPr="00356D49" w:rsidRDefault="00F76987" w:rsidP="00F769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967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3DE3FF6" w14:textId="77777777" w:rsidR="00F76987" w:rsidRPr="00356D49" w:rsidRDefault="00F76987" w:rsidP="00F7698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3048BEC6" w14:textId="1C8ADE39" w:rsidR="00F76987" w:rsidRPr="00356D49" w:rsidRDefault="00F76987" w:rsidP="00F769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1,647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1CB75E3" w14:textId="77777777" w:rsidR="00F76987" w:rsidRPr="00356D49" w:rsidRDefault="00F76987" w:rsidP="00F7698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25767C01" w14:textId="762FC8BF" w:rsidR="00F76987" w:rsidRPr="00356D49" w:rsidRDefault="00F76987" w:rsidP="00F769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967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D7FF3A0" w14:textId="77777777" w:rsidR="00F76987" w:rsidRPr="00356D49" w:rsidRDefault="00F76987" w:rsidP="00F7698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40B222FB" w14:textId="6D0EC6C1" w:rsidR="00F76987" w:rsidRPr="00F76987" w:rsidRDefault="00F76987" w:rsidP="00F769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6987">
              <w:rPr>
                <w:rFonts w:asciiTheme="majorBidi" w:hAnsiTheme="majorBidi" w:cstheme="majorBidi"/>
                <w:sz w:val="30"/>
                <w:szCs w:val="30"/>
              </w:rPr>
              <w:t>1,647</w:t>
            </w:r>
          </w:p>
        </w:tc>
      </w:tr>
      <w:tr w:rsidR="00F76987" w:rsidRPr="00356D49" w14:paraId="2AA0EF5A" w14:textId="77777777" w:rsidTr="00F76987">
        <w:trPr>
          <w:cantSplit/>
          <w:trHeight w:val="402"/>
        </w:trPr>
        <w:tc>
          <w:tcPr>
            <w:tcW w:w="4221" w:type="dxa"/>
            <w:shd w:val="clear" w:color="auto" w:fill="auto"/>
          </w:tcPr>
          <w:p w14:paraId="63592B95" w14:textId="77777777" w:rsidR="00F76987" w:rsidRPr="00356D49" w:rsidRDefault="00F76987" w:rsidP="00F7698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56D49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ค่าเช่าที่อาจเกิดขึ้น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EE9E278" w14:textId="11421BFE" w:rsidR="00F76987" w:rsidRPr="00356D49" w:rsidRDefault="00F76987" w:rsidP="00F769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1DA212A7" w14:textId="77777777" w:rsidR="00F76987" w:rsidRPr="00356D49" w:rsidRDefault="00F76987" w:rsidP="00F7698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6DB24A49" w14:textId="167BEB61" w:rsidR="00F76987" w:rsidRPr="00356D49" w:rsidRDefault="00F76987" w:rsidP="00F76987">
            <w:pPr>
              <w:pStyle w:val="acctfourfigures"/>
              <w:tabs>
                <w:tab w:val="clear" w:pos="765"/>
              </w:tabs>
              <w:spacing w:line="240" w:lineRule="atLeast"/>
              <w:ind w:left="-3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BD8C682" w14:textId="77777777" w:rsidR="00F76987" w:rsidRPr="00356D49" w:rsidRDefault="00F76987" w:rsidP="00F7698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64449F5" w14:textId="2F60B24C" w:rsidR="00F76987" w:rsidRPr="00356D49" w:rsidRDefault="00F76987" w:rsidP="00F769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4D62907" w14:textId="77777777" w:rsidR="00F76987" w:rsidRPr="00356D49" w:rsidRDefault="00F76987" w:rsidP="00F7698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16F0B01C" w14:textId="6AEBBE84" w:rsidR="00F76987" w:rsidRPr="00356D49" w:rsidRDefault="00F76987" w:rsidP="00F76987">
            <w:pPr>
              <w:pStyle w:val="acctfourfigures"/>
              <w:tabs>
                <w:tab w:val="clear" w:pos="765"/>
              </w:tabs>
              <w:spacing w:line="240" w:lineRule="atLeast"/>
              <w:ind w:left="-4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B0B069D" w14:textId="77777777" w:rsidR="00356D49" w:rsidRPr="00356D49" w:rsidRDefault="00356D49" w:rsidP="00356D49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109BAB4" w14:textId="702D4A04" w:rsidR="00356D49" w:rsidRPr="00FC226B" w:rsidRDefault="00FA4804" w:rsidP="00356D4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สำหรับงวดสามเดือนสิ้นสุดวันที่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มีนาคม</w:t>
      </w:r>
      <w:r w:rsidR="00356D49" w:rsidRPr="00356D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56D49" w:rsidRPr="00356D49">
        <w:rPr>
          <w:rFonts w:asciiTheme="majorBidi" w:hAnsiTheme="majorBidi" w:cstheme="majorBidi"/>
          <w:sz w:val="30"/>
          <w:szCs w:val="30"/>
          <w:lang w:val="en-US"/>
        </w:rPr>
        <w:t>2564</w:t>
      </w:r>
      <w:r w:rsidR="00356D49" w:rsidRPr="00356D49">
        <w:rPr>
          <w:rFonts w:asciiTheme="majorBidi" w:hAnsiTheme="majorBidi" w:cstheme="majorBidi"/>
          <w:sz w:val="30"/>
          <w:szCs w:val="30"/>
          <w:cs/>
        </w:rPr>
        <w:t xml:space="preserve"> กระแสเงินสดจ่ายทั้งหมดของสัญญาเช่าของกลุ่มบริษัทและ</w:t>
      </w:r>
      <w:r w:rsidR="00356D49" w:rsidRPr="00F76987">
        <w:rPr>
          <w:rFonts w:asciiTheme="majorBidi" w:hAnsiTheme="majorBidi" w:cstheme="majorBidi"/>
          <w:sz w:val="30"/>
          <w:szCs w:val="30"/>
          <w:cs/>
        </w:rPr>
        <w:t>บริษัท มีจำนวน</w:t>
      </w:r>
      <w:r w:rsidR="00590A44">
        <w:rPr>
          <w:rFonts w:asciiTheme="majorBidi" w:hAnsiTheme="majorBidi" w:cstheme="majorBidi"/>
          <w:sz w:val="30"/>
          <w:szCs w:val="30"/>
        </w:rPr>
        <w:t xml:space="preserve"> 4.42</w:t>
      </w:r>
      <w:r w:rsidR="00356D49" w:rsidRPr="00F76987">
        <w:rPr>
          <w:rFonts w:asciiTheme="majorBidi" w:hAnsiTheme="majorBidi" w:cstheme="majorBidi"/>
          <w:sz w:val="30"/>
          <w:szCs w:val="30"/>
        </w:rPr>
        <w:t xml:space="preserve"> </w:t>
      </w:r>
      <w:r w:rsidR="00356D49" w:rsidRPr="00F76987">
        <w:rPr>
          <w:rFonts w:asciiTheme="majorBidi" w:hAnsiTheme="majorBidi" w:cstheme="majorBidi"/>
          <w:sz w:val="30"/>
          <w:szCs w:val="30"/>
          <w:cs/>
        </w:rPr>
        <w:t>ล้านบาทและ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90A44">
        <w:rPr>
          <w:rFonts w:asciiTheme="majorBidi" w:hAnsiTheme="majorBidi" w:cstheme="majorBidi"/>
          <w:sz w:val="30"/>
          <w:szCs w:val="30"/>
        </w:rPr>
        <w:t>4.42</w:t>
      </w:r>
      <w:r w:rsidR="00356D49" w:rsidRPr="00F76987">
        <w:rPr>
          <w:rFonts w:asciiTheme="majorBidi" w:hAnsiTheme="majorBidi" w:cstheme="majorBidi"/>
          <w:sz w:val="30"/>
          <w:szCs w:val="30"/>
        </w:rPr>
        <w:t xml:space="preserve"> </w:t>
      </w:r>
      <w:r w:rsidR="00356D49" w:rsidRPr="00F76987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5F0E61">
        <w:rPr>
          <w:rFonts w:asciiTheme="majorBidi" w:hAnsiTheme="majorBidi" w:cstheme="majorBidi"/>
          <w:sz w:val="30"/>
          <w:szCs w:val="30"/>
        </w:rPr>
        <w:t xml:space="preserve"> </w:t>
      </w:r>
      <w:r w:rsidR="005F0E61" w:rsidRPr="005F0E61">
        <w:rPr>
          <w:rFonts w:asciiTheme="majorBidi" w:hAnsiTheme="majorBidi" w:cstheme="majorBidi"/>
          <w:i/>
          <w:iCs/>
          <w:sz w:val="30"/>
          <w:szCs w:val="30"/>
        </w:rPr>
        <w:t xml:space="preserve">(2563 : </w:t>
      </w:r>
      <w:r w:rsidR="005F0E61">
        <w:rPr>
          <w:rFonts w:asciiTheme="majorBidi" w:hAnsiTheme="majorBidi" w:cstheme="majorBidi"/>
          <w:i/>
          <w:iCs/>
          <w:sz w:val="30"/>
          <w:szCs w:val="30"/>
        </w:rPr>
        <w:t>4.</w:t>
      </w:r>
      <w:r w:rsidR="00590A44">
        <w:rPr>
          <w:rFonts w:asciiTheme="majorBidi" w:hAnsiTheme="majorBidi" w:cstheme="majorBidi"/>
          <w:i/>
          <w:iCs/>
          <w:sz w:val="30"/>
          <w:szCs w:val="30"/>
        </w:rPr>
        <w:t>55</w:t>
      </w:r>
      <w:r w:rsidR="005F0E61" w:rsidRPr="005F0E6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F0E61" w:rsidRPr="005F0E6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 และ </w:t>
      </w:r>
      <w:r w:rsidR="005F0E61">
        <w:rPr>
          <w:rFonts w:asciiTheme="majorBidi" w:hAnsiTheme="majorBidi" w:cstheme="majorBidi"/>
          <w:i/>
          <w:iCs/>
          <w:sz w:val="30"/>
          <w:szCs w:val="30"/>
        </w:rPr>
        <w:t>4.</w:t>
      </w:r>
      <w:r w:rsidR="00590A44">
        <w:rPr>
          <w:rFonts w:asciiTheme="majorBidi" w:hAnsiTheme="majorBidi" w:cstheme="majorBidi"/>
          <w:i/>
          <w:iCs/>
          <w:sz w:val="30"/>
          <w:szCs w:val="30"/>
        </w:rPr>
        <w:t>55</w:t>
      </w:r>
      <w:r w:rsidR="005F0E61" w:rsidRPr="005F0E6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F0E61" w:rsidRPr="005F0E61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5F0E61" w:rsidRPr="005F0E6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F0E61" w:rsidRPr="005F0E61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="005F0E61" w:rsidRPr="005F0E61">
        <w:rPr>
          <w:rFonts w:asciiTheme="majorBidi" w:hAnsiTheme="majorBidi" w:cstheme="majorBidi"/>
          <w:i/>
          <w:iCs/>
          <w:sz w:val="30"/>
          <w:szCs w:val="30"/>
        </w:rPr>
        <w:t>)</w:t>
      </w:r>
    </w:p>
    <w:bookmarkEnd w:id="2"/>
    <w:p w14:paraId="14AD2466" w14:textId="77777777" w:rsidR="00BB6F61" w:rsidRPr="00BB6F61" w:rsidRDefault="00BB6F61" w:rsidP="00BB6F61">
      <w:pPr>
        <w:ind w:left="540"/>
        <w:rPr>
          <w:rFonts w:asciiTheme="majorBidi" w:hAnsiTheme="majorBidi" w:cstheme="majorBidi"/>
          <w:spacing w:val="-10"/>
          <w:sz w:val="30"/>
          <w:szCs w:val="30"/>
        </w:rPr>
      </w:pPr>
    </w:p>
    <w:p w14:paraId="2FDD9906" w14:textId="77777777" w:rsidR="00BB6F61" w:rsidRDefault="00BB6F61" w:rsidP="00BB6F61">
      <w:pPr>
        <w:rPr>
          <w:lang w:val="en-US"/>
        </w:rPr>
        <w:sectPr w:rsidR="00BB6F61" w:rsidSect="00BB6F61">
          <w:footerReference w:type="default" r:id="rId10"/>
          <w:pgSz w:w="11909" w:h="16834" w:code="9"/>
          <w:pgMar w:top="691" w:right="1152" w:bottom="1166" w:left="1166" w:header="706" w:footer="706" w:gutter="0"/>
          <w:cols w:space="737"/>
          <w:docGrid w:linePitch="360"/>
        </w:sectPr>
      </w:pPr>
    </w:p>
    <w:p w14:paraId="307EA841" w14:textId="362ADD14" w:rsidR="00FC6716" w:rsidRPr="00AE0BB7" w:rsidRDefault="00FC6716" w:rsidP="00FC6716">
      <w:pPr>
        <w:pStyle w:val="Caption"/>
        <w:ind w:left="900" w:hanging="900"/>
      </w:pPr>
      <w:r w:rsidRPr="00AE0BB7">
        <w:rPr>
          <w:rFonts w:hint="cs"/>
          <w:cs/>
        </w:rPr>
        <w:lastRenderedPageBreak/>
        <w:t>หุ้นกู้</w:t>
      </w:r>
    </w:p>
    <w:p w14:paraId="0609914B" w14:textId="77777777" w:rsidR="00FC6716" w:rsidRPr="00D12D1F" w:rsidRDefault="00FC6716" w:rsidP="00B672A7">
      <w:pPr>
        <w:pStyle w:val="Bo-Blankline"/>
        <w:rPr>
          <w:lang w:val="en-US"/>
        </w:rPr>
      </w:pPr>
    </w:p>
    <w:p w14:paraId="738CAE38" w14:textId="4255D4BC" w:rsidR="00471019" w:rsidRPr="00AE0BB7" w:rsidRDefault="00471019" w:rsidP="00D12D1F">
      <w:pPr>
        <w:pStyle w:val="Ang15"/>
      </w:pPr>
      <w:r w:rsidRPr="00AE0BB7">
        <w:rPr>
          <w:cs/>
        </w:rPr>
        <w:t xml:space="preserve">ณ วันที่ </w:t>
      </w:r>
      <w:r w:rsidRPr="00AE0BB7">
        <w:t>31</w:t>
      </w:r>
      <w:r w:rsidRPr="00AE0BB7">
        <w:rPr>
          <w:cs/>
        </w:rPr>
        <w:t xml:space="preserve"> มีนาคม </w:t>
      </w:r>
      <w:r w:rsidRPr="00AE0BB7">
        <w:t>256</w:t>
      </w:r>
      <w:r w:rsidR="008C7BBB" w:rsidRPr="00AE0BB7">
        <w:t>4</w:t>
      </w:r>
      <w:r w:rsidRPr="00AE0BB7">
        <w:rPr>
          <w:cs/>
        </w:rPr>
        <w:t xml:space="preserve"> และ </w:t>
      </w:r>
      <w:r w:rsidRPr="00AE0BB7">
        <w:t>31</w:t>
      </w:r>
      <w:r w:rsidRPr="00AE0BB7">
        <w:rPr>
          <w:cs/>
        </w:rPr>
        <w:t xml:space="preserve"> ธันวาคม </w:t>
      </w:r>
      <w:r w:rsidRPr="00AE0BB7">
        <w:t>256</w:t>
      </w:r>
      <w:r w:rsidR="008C7BBB" w:rsidRPr="00AE0BB7">
        <w:t>3</w:t>
      </w:r>
      <w:r w:rsidRPr="00AE0BB7">
        <w:rPr>
          <w:cs/>
        </w:rPr>
        <w:t xml:space="preserve"> บริษัทมีหุ้นกู้ไม่มีประกัน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Pr="00AE0BB7">
        <w:t>3</w:t>
      </w:r>
      <w:r w:rsidRPr="00AE0BB7">
        <w:rPr>
          <w:cs/>
        </w:rPr>
        <w:t xml:space="preserve"> เดือน มูลค่ารวม </w:t>
      </w:r>
      <w:r w:rsidR="00D12D1F">
        <w:t>12,000</w:t>
      </w:r>
      <w:r w:rsidRPr="00AE0BB7">
        <w:rPr>
          <w:cs/>
        </w:rPr>
        <w:t xml:space="preserve"> </w:t>
      </w:r>
      <w:r w:rsidR="00D12D1F">
        <w:br/>
      </w:r>
      <w:r w:rsidRPr="00AE0BB7">
        <w:rPr>
          <w:cs/>
        </w:rPr>
        <w:t xml:space="preserve">ล้านบาท </w:t>
      </w:r>
      <w:r w:rsidRPr="00AE0BB7">
        <w:rPr>
          <w:i/>
          <w:iCs/>
        </w:rPr>
        <w:t xml:space="preserve">(31 </w:t>
      </w:r>
      <w:r w:rsidRPr="00AE0BB7">
        <w:rPr>
          <w:i/>
          <w:iCs/>
          <w:cs/>
        </w:rPr>
        <w:t xml:space="preserve">ธันวาคม </w:t>
      </w:r>
      <w:r w:rsidRPr="00AE0BB7">
        <w:rPr>
          <w:i/>
          <w:iCs/>
        </w:rPr>
        <w:t>256</w:t>
      </w:r>
      <w:r w:rsidR="008C7BBB" w:rsidRPr="00AE0BB7">
        <w:rPr>
          <w:i/>
          <w:iCs/>
        </w:rPr>
        <w:t>3</w:t>
      </w:r>
      <w:r w:rsidRPr="00AE0BB7">
        <w:rPr>
          <w:i/>
          <w:iCs/>
        </w:rPr>
        <w:t xml:space="preserve">: </w:t>
      </w:r>
      <w:r w:rsidR="00B26AB8" w:rsidRPr="00B26AB8">
        <w:rPr>
          <w:i/>
          <w:iCs/>
        </w:rPr>
        <w:t>12,000</w:t>
      </w:r>
      <w:r w:rsidRPr="00AE0BB7">
        <w:rPr>
          <w:i/>
          <w:iCs/>
        </w:rPr>
        <w:t xml:space="preserve"> </w:t>
      </w:r>
      <w:r w:rsidRPr="00AE0BB7">
        <w:rPr>
          <w:i/>
          <w:iCs/>
          <w:cs/>
        </w:rPr>
        <w:t>ล้านบาท)</w:t>
      </w:r>
      <w:r w:rsidRPr="00AE0BB7">
        <w:rPr>
          <w:cs/>
        </w:rPr>
        <w:t xml:space="preserve"> ดังนี้</w:t>
      </w:r>
    </w:p>
    <w:p w14:paraId="7FAB359D" w14:textId="77777777" w:rsidR="0079474D" w:rsidRPr="00D12D1F" w:rsidRDefault="0079474D" w:rsidP="0079474D">
      <w:pPr>
        <w:pStyle w:val="Bo-C1Content"/>
        <w:ind w:right="-338"/>
        <w:rPr>
          <w:sz w:val="20"/>
          <w:szCs w:val="20"/>
          <w:cs/>
          <w:lang w:val="en-US"/>
        </w:rPr>
      </w:pPr>
    </w:p>
    <w:tbl>
      <w:tblPr>
        <w:tblW w:w="142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27"/>
        <w:gridCol w:w="793"/>
        <w:gridCol w:w="270"/>
        <w:gridCol w:w="1170"/>
        <w:gridCol w:w="270"/>
        <w:gridCol w:w="1260"/>
        <w:gridCol w:w="270"/>
        <w:gridCol w:w="1440"/>
        <w:gridCol w:w="270"/>
        <w:gridCol w:w="1350"/>
        <w:gridCol w:w="270"/>
        <w:gridCol w:w="1170"/>
        <w:gridCol w:w="269"/>
        <w:gridCol w:w="1081"/>
        <w:gridCol w:w="236"/>
        <w:gridCol w:w="1204"/>
        <w:gridCol w:w="236"/>
        <w:gridCol w:w="934"/>
      </w:tblGrid>
      <w:tr w:rsidR="002E2B56" w:rsidRPr="00744476" w14:paraId="6B8A6745" w14:textId="77777777" w:rsidTr="001E2DE3">
        <w:tc>
          <w:tcPr>
            <w:tcW w:w="1727" w:type="dxa"/>
          </w:tcPr>
          <w:p w14:paraId="6634C28A" w14:textId="77777777" w:rsidR="002E2B56" w:rsidRPr="00744476" w:rsidRDefault="002E2B56" w:rsidP="0043318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93" w:type="dxa"/>
          </w:tcPr>
          <w:p w14:paraId="12E6F035" w14:textId="77777777" w:rsidR="002E2B56" w:rsidRPr="00744476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758629C8" w14:textId="77777777" w:rsidR="002E2B56" w:rsidRPr="00744476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430" w:type="dxa"/>
            <w:gridSpan w:val="15"/>
          </w:tcPr>
          <w:p w14:paraId="66B93DF2" w14:textId="55BE0301" w:rsidR="002E2B56" w:rsidRPr="00744476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งบการเงินรวมและงบการเงินเฉพาะกิจการ</w:t>
            </w:r>
          </w:p>
        </w:tc>
      </w:tr>
      <w:tr w:rsidR="002E2B56" w:rsidRPr="00744476" w14:paraId="2569B275" w14:textId="77777777" w:rsidTr="001E2DE3">
        <w:tc>
          <w:tcPr>
            <w:tcW w:w="1727" w:type="dxa"/>
          </w:tcPr>
          <w:p w14:paraId="37A8B3A9" w14:textId="77777777" w:rsidR="002E2B56" w:rsidRPr="00744476" w:rsidRDefault="002E2B56" w:rsidP="0043318E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93" w:type="dxa"/>
          </w:tcPr>
          <w:p w14:paraId="6AF57F69" w14:textId="77777777" w:rsidR="002E2B56" w:rsidRPr="00744476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4340BDBD" w14:textId="77777777" w:rsidR="002E2B56" w:rsidRPr="00744476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0" w:type="dxa"/>
            <w:gridSpan w:val="3"/>
          </w:tcPr>
          <w:p w14:paraId="6B9A5D5E" w14:textId="36FDD77E" w:rsidR="002E2B56" w:rsidRPr="00744476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ส่วนที่ครบกำหนดชำระภายในหนึ่ง</w:t>
            </w:r>
            <w:r w:rsidRPr="0074447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270" w:type="dxa"/>
          </w:tcPr>
          <w:p w14:paraId="1BFCD769" w14:textId="77777777" w:rsidR="002E2B56" w:rsidRPr="00744476" w:rsidRDefault="002E2B56" w:rsidP="0043318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60" w:type="dxa"/>
            <w:gridSpan w:val="3"/>
          </w:tcPr>
          <w:p w14:paraId="4DE09F26" w14:textId="77777777" w:rsidR="002E2B56" w:rsidRPr="00744476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ส่วนที่ครบกำหนดชำระเกินกว่าหนึ่ง</w:t>
            </w:r>
            <w:r w:rsidRPr="0074447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270" w:type="dxa"/>
          </w:tcPr>
          <w:p w14:paraId="3D466400" w14:textId="77777777" w:rsidR="002E2B56" w:rsidRPr="00744476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520" w:type="dxa"/>
            <w:gridSpan w:val="3"/>
          </w:tcPr>
          <w:p w14:paraId="50771CC1" w14:textId="77777777" w:rsidR="002E2B56" w:rsidRPr="00744476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</w:tcPr>
          <w:p w14:paraId="04970044" w14:textId="77777777" w:rsidR="002E2B56" w:rsidRPr="00744476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04" w:type="dxa"/>
          </w:tcPr>
          <w:p w14:paraId="2FF1F69D" w14:textId="77777777" w:rsidR="002E2B56" w:rsidRPr="00744476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708EAA91" w14:textId="77777777" w:rsidR="002E2B56" w:rsidRPr="00744476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4" w:type="dxa"/>
          </w:tcPr>
          <w:p w14:paraId="2C326C18" w14:textId="77777777" w:rsidR="002E2B56" w:rsidRPr="00744476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2E2B56" w:rsidRPr="00744476" w14:paraId="702B3076" w14:textId="77777777" w:rsidTr="001E2DE3">
        <w:tc>
          <w:tcPr>
            <w:tcW w:w="1727" w:type="dxa"/>
          </w:tcPr>
          <w:p w14:paraId="62EFEEE5" w14:textId="77777777" w:rsidR="002E2B56" w:rsidRPr="00744476" w:rsidRDefault="002E2B56" w:rsidP="0079474D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93" w:type="dxa"/>
          </w:tcPr>
          <w:p w14:paraId="307DC788" w14:textId="77777777" w:rsidR="002E2B56" w:rsidRPr="0074447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2F00A372" w14:textId="77777777" w:rsidR="002E2B5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60FAA6EF" w14:textId="6A22A8DD" w:rsidR="002E2B56" w:rsidRPr="00744476" w:rsidRDefault="00E67AC8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2E2B56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="002E2B56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มีนาคม</w:t>
            </w:r>
          </w:p>
        </w:tc>
        <w:tc>
          <w:tcPr>
            <w:tcW w:w="270" w:type="dxa"/>
          </w:tcPr>
          <w:p w14:paraId="0AE319A3" w14:textId="77777777" w:rsidR="002E2B56" w:rsidRPr="00744476" w:rsidRDefault="002E2B56" w:rsidP="0079474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55B2A87" w14:textId="0E248604" w:rsidR="002E2B56" w:rsidRPr="00744476" w:rsidRDefault="00DC5175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="002E2B56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57B4C3E" w14:textId="77777777" w:rsidR="002E2B56" w:rsidRPr="00744476" w:rsidRDefault="002E2B56" w:rsidP="0079474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7628C022" w14:textId="73F37FC2" w:rsidR="002E2B56" w:rsidRPr="00744476" w:rsidRDefault="00E67AC8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2E2B56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="002E2B56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มีนาคม</w:t>
            </w:r>
          </w:p>
        </w:tc>
        <w:tc>
          <w:tcPr>
            <w:tcW w:w="270" w:type="dxa"/>
          </w:tcPr>
          <w:p w14:paraId="145FE1D9" w14:textId="77777777" w:rsidR="002E2B56" w:rsidRPr="00744476" w:rsidRDefault="002E2B56" w:rsidP="0079474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3D68014C" w14:textId="769D0EF6" w:rsidR="002E2B56" w:rsidRPr="00744476" w:rsidRDefault="00DC5175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="002E2B56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A0694AD" w14:textId="77777777" w:rsidR="002E2B56" w:rsidRPr="0074447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4982A968" w14:textId="73339E91" w:rsidR="002E2B56" w:rsidRPr="00744476" w:rsidRDefault="00E67AC8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2E2B56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="002E2B56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มีนาคม</w:t>
            </w:r>
          </w:p>
        </w:tc>
        <w:tc>
          <w:tcPr>
            <w:tcW w:w="269" w:type="dxa"/>
          </w:tcPr>
          <w:p w14:paraId="34A9DE96" w14:textId="77777777" w:rsidR="002E2B56" w:rsidRPr="00744476" w:rsidRDefault="002E2B56" w:rsidP="0079474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1" w:type="dxa"/>
          </w:tcPr>
          <w:p w14:paraId="73CCF83B" w14:textId="6A469343" w:rsidR="002E2B56" w:rsidRPr="00744476" w:rsidRDefault="00DC5175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="002E2B56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195BE42D" w14:textId="77777777" w:rsidR="002E2B56" w:rsidRPr="0074447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04" w:type="dxa"/>
          </w:tcPr>
          <w:p w14:paraId="754D45D2" w14:textId="77777777" w:rsidR="002E2B56" w:rsidRPr="0074447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307C8153" w14:textId="77777777" w:rsidR="002E2B56" w:rsidRPr="0074447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4" w:type="dxa"/>
          </w:tcPr>
          <w:p w14:paraId="337A26B1" w14:textId="77777777" w:rsidR="002E2B56" w:rsidRPr="0074447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2E2B56" w:rsidRPr="00744476" w14:paraId="1C158671" w14:textId="77777777" w:rsidTr="001E2DE3">
        <w:tc>
          <w:tcPr>
            <w:tcW w:w="1727" w:type="dxa"/>
          </w:tcPr>
          <w:p w14:paraId="43EF08BE" w14:textId="77777777" w:rsidR="002E2B56" w:rsidRPr="00744476" w:rsidRDefault="002E2B56" w:rsidP="0079474D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วันที่ออก</w:t>
            </w:r>
          </w:p>
        </w:tc>
        <w:tc>
          <w:tcPr>
            <w:tcW w:w="793" w:type="dxa"/>
          </w:tcPr>
          <w:p w14:paraId="4B749D9F" w14:textId="1708E305" w:rsidR="002E2B56" w:rsidRPr="002E2B5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2E2B56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270" w:type="dxa"/>
          </w:tcPr>
          <w:p w14:paraId="6025615E" w14:textId="77777777" w:rsidR="002E2B56" w:rsidRPr="0074447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60FDD875" w14:textId="4F3F53FC" w:rsidR="002E2B56" w:rsidRPr="0074447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2</w:t>
            </w:r>
            <w:r w:rsidR="00E67AC8">
              <w:rPr>
                <w:rFonts w:asciiTheme="majorBidi" w:hAnsiTheme="majorBidi" w:cstheme="majorBidi"/>
                <w:sz w:val="27"/>
                <w:szCs w:val="27"/>
                <w:cs/>
              </w:rPr>
              <w:t>5</w:t>
            </w:r>
            <w:r w:rsidR="00E67AC8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8C7BBB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270" w:type="dxa"/>
          </w:tcPr>
          <w:p w14:paraId="0565F46C" w14:textId="77777777" w:rsidR="002E2B56" w:rsidRPr="00744476" w:rsidRDefault="002E2B56" w:rsidP="0079474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35E86A3" w14:textId="67FF4249" w:rsidR="002E2B56" w:rsidRPr="0074447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2</w:t>
            </w:r>
            <w:r w:rsidR="00E67AC8">
              <w:rPr>
                <w:rFonts w:asciiTheme="majorBidi" w:hAnsiTheme="majorBidi" w:cstheme="majorBidi"/>
                <w:sz w:val="27"/>
                <w:szCs w:val="27"/>
                <w:cs/>
              </w:rPr>
              <w:t>5</w:t>
            </w:r>
            <w:r w:rsidR="00E67AC8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8C7BBB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270" w:type="dxa"/>
          </w:tcPr>
          <w:p w14:paraId="4C5FE5EB" w14:textId="77777777" w:rsidR="002E2B56" w:rsidRPr="00744476" w:rsidRDefault="002E2B56" w:rsidP="0079474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160445E2" w14:textId="593DD146" w:rsidR="002E2B56" w:rsidRPr="0074447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2</w:t>
            </w:r>
            <w:r w:rsidR="00E67AC8">
              <w:rPr>
                <w:rFonts w:asciiTheme="majorBidi" w:hAnsiTheme="majorBidi" w:cstheme="majorBidi"/>
                <w:sz w:val="27"/>
                <w:szCs w:val="27"/>
                <w:cs/>
              </w:rPr>
              <w:t>5</w:t>
            </w:r>
            <w:r w:rsidR="00E67AC8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8C7BBB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270" w:type="dxa"/>
          </w:tcPr>
          <w:p w14:paraId="3CF9BCF4" w14:textId="77777777" w:rsidR="002E2B56" w:rsidRPr="00744476" w:rsidRDefault="002E2B56" w:rsidP="0079474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53D2ABEA" w14:textId="1100B253" w:rsidR="002E2B56" w:rsidRPr="0074447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2</w:t>
            </w:r>
            <w:r w:rsidR="00E67AC8">
              <w:rPr>
                <w:rFonts w:asciiTheme="majorBidi" w:hAnsiTheme="majorBidi" w:cstheme="majorBidi"/>
                <w:sz w:val="27"/>
                <w:szCs w:val="27"/>
                <w:cs/>
              </w:rPr>
              <w:t>5</w:t>
            </w:r>
            <w:r w:rsidR="00E67AC8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8C7BBB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270" w:type="dxa"/>
          </w:tcPr>
          <w:p w14:paraId="541A1097" w14:textId="77777777" w:rsidR="002E2B56" w:rsidRPr="0074447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06FB4FDE" w14:textId="58043B74" w:rsidR="002E2B56" w:rsidRPr="0074447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2</w:t>
            </w:r>
            <w:r w:rsidR="00E67AC8">
              <w:rPr>
                <w:rFonts w:asciiTheme="majorBidi" w:hAnsiTheme="majorBidi" w:cstheme="majorBidi"/>
                <w:sz w:val="27"/>
                <w:szCs w:val="27"/>
                <w:cs/>
              </w:rPr>
              <w:t>5</w:t>
            </w:r>
            <w:r w:rsidR="00E67AC8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8C7BBB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269" w:type="dxa"/>
          </w:tcPr>
          <w:p w14:paraId="7233B769" w14:textId="77777777" w:rsidR="002E2B56" w:rsidRPr="00744476" w:rsidRDefault="002E2B56" w:rsidP="0079474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1" w:type="dxa"/>
          </w:tcPr>
          <w:p w14:paraId="45102716" w14:textId="34D38E32" w:rsidR="002E2B56" w:rsidRPr="0074447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2</w:t>
            </w:r>
            <w:r w:rsidR="00E67AC8">
              <w:rPr>
                <w:rFonts w:asciiTheme="majorBidi" w:hAnsiTheme="majorBidi" w:cstheme="majorBidi"/>
                <w:sz w:val="27"/>
                <w:szCs w:val="27"/>
                <w:cs/>
              </w:rPr>
              <w:t>5</w:t>
            </w:r>
            <w:r w:rsidR="00E67AC8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8C7BBB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236" w:type="dxa"/>
          </w:tcPr>
          <w:p w14:paraId="17B85F38" w14:textId="77777777" w:rsidR="002E2B56" w:rsidRPr="0074447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04" w:type="dxa"/>
          </w:tcPr>
          <w:p w14:paraId="1729B439" w14:textId="77777777" w:rsidR="002E2B56" w:rsidRPr="0074447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35F3B01F" w14:textId="77777777" w:rsidR="002E2B56" w:rsidRPr="0074447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4" w:type="dxa"/>
          </w:tcPr>
          <w:p w14:paraId="60B85EB1" w14:textId="77777777" w:rsidR="002E2B56" w:rsidRPr="0074447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</w:tr>
      <w:tr w:rsidR="002E2B56" w:rsidRPr="00744476" w14:paraId="3DE1C978" w14:textId="77777777" w:rsidTr="001E2DE3">
        <w:tc>
          <w:tcPr>
            <w:tcW w:w="1727" w:type="dxa"/>
          </w:tcPr>
          <w:p w14:paraId="00D3643D" w14:textId="77777777" w:rsidR="002E2B56" w:rsidRPr="00744476" w:rsidRDefault="002E2B56" w:rsidP="0079474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793" w:type="dxa"/>
          </w:tcPr>
          <w:p w14:paraId="61AE6E59" w14:textId="77777777" w:rsidR="002E2B56" w:rsidRPr="00744476" w:rsidRDefault="002E2B56" w:rsidP="0079474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682F5A4C" w14:textId="77777777" w:rsidR="002E2B56" w:rsidRPr="0074447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8820" w:type="dxa"/>
            <w:gridSpan w:val="11"/>
          </w:tcPr>
          <w:p w14:paraId="00423B1F" w14:textId="15152B6B" w:rsidR="002E2B56" w:rsidRPr="0074447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  <w:tc>
          <w:tcPr>
            <w:tcW w:w="236" w:type="dxa"/>
          </w:tcPr>
          <w:p w14:paraId="07E2B708" w14:textId="77777777" w:rsidR="002E2B56" w:rsidRPr="0074447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14:paraId="1F946C2D" w14:textId="77777777" w:rsidR="002E2B56" w:rsidRPr="0074447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(ร้อยละต่อปี)</w:t>
            </w:r>
          </w:p>
        </w:tc>
        <w:tc>
          <w:tcPr>
            <w:tcW w:w="236" w:type="dxa"/>
          </w:tcPr>
          <w:p w14:paraId="1C06BA08" w14:textId="77777777" w:rsidR="002E2B56" w:rsidRPr="00744476" w:rsidRDefault="002E2B56" w:rsidP="0079474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</w:tcPr>
          <w:p w14:paraId="491B7845" w14:textId="77777777" w:rsidR="002E2B56" w:rsidRPr="00744476" w:rsidRDefault="002E2B56" w:rsidP="0079474D">
            <w:pPr>
              <w:spacing w:line="240" w:lineRule="atLeast"/>
              <w:ind w:left="-163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D12D1F" w:rsidRPr="00744476" w14:paraId="74461F68" w14:textId="77777777" w:rsidTr="001E2DE3">
        <w:tc>
          <w:tcPr>
            <w:tcW w:w="1727" w:type="dxa"/>
          </w:tcPr>
          <w:p w14:paraId="19FACD06" w14:textId="4AF6597A" w:rsidR="00D12D1F" w:rsidRPr="00744476" w:rsidRDefault="00D12D1F" w:rsidP="00D12D1F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28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2561</w:t>
            </w:r>
          </w:p>
        </w:tc>
        <w:tc>
          <w:tcPr>
            <w:tcW w:w="793" w:type="dxa"/>
          </w:tcPr>
          <w:p w14:paraId="67141BC7" w14:textId="77777777" w:rsidR="00D12D1F" w:rsidRPr="00744476" w:rsidRDefault="00D12D1F" w:rsidP="00D12D1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76013048" w14:textId="77777777" w:rsidR="00D12D1F" w:rsidRDefault="00D12D1F" w:rsidP="00D12D1F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7A2F698" w14:textId="0ACA6525" w:rsidR="00D12D1F" w:rsidRPr="00744476" w:rsidRDefault="00D12D1F" w:rsidP="00D12D1F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</w:t>
            </w:r>
            <w:r w:rsidR="00FC492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41DB2379" w14:textId="77777777" w:rsidR="00D12D1F" w:rsidRPr="00744476" w:rsidRDefault="00D12D1F" w:rsidP="00D12D1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EECB559" w14:textId="66E93741" w:rsidR="00D12D1F" w:rsidRPr="00744476" w:rsidRDefault="00D12D1F" w:rsidP="00D12D1F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</w:t>
            </w:r>
            <w:r w:rsidR="00FC492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29F5C963" w14:textId="77777777" w:rsidR="00D12D1F" w:rsidRPr="00744476" w:rsidRDefault="00D12D1F" w:rsidP="00D12D1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53B9B54" w14:textId="2BBEBC4D" w:rsidR="00D12D1F" w:rsidRPr="00744476" w:rsidRDefault="00D12D1F" w:rsidP="00D12D1F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C2C07A" w14:textId="77777777" w:rsidR="00D12D1F" w:rsidRPr="00744476" w:rsidRDefault="00D12D1F" w:rsidP="00D12D1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C5EF5CA" w14:textId="3AC9AC7B" w:rsidR="00D12D1F" w:rsidRPr="00744476" w:rsidRDefault="00D12D1F" w:rsidP="00D12D1F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082EAE" w14:textId="77777777" w:rsidR="00D12D1F" w:rsidRPr="00744476" w:rsidRDefault="00D12D1F" w:rsidP="00D12D1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EF3C36B" w14:textId="50C6F55B" w:rsidR="00D12D1F" w:rsidRPr="00744476" w:rsidRDefault="00D12D1F" w:rsidP="00D12D1F">
            <w:pPr>
              <w:spacing w:line="240" w:lineRule="atLeast"/>
              <w:ind w:left="-46" w:right="7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69" w:type="dxa"/>
          </w:tcPr>
          <w:p w14:paraId="289CC39A" w14:textId="77777777" w:rsidR="00D12D1F" w:rsidRPr="00744476" w:rsidRDefault="00D12D1F" w:rsidP="00D12D1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1" w:type="dxa"/>
          </w:tcPr>
          <w:p w14:paraId="2108BBB8" w14:textId="18552B60" w:rsidR="00D12D1F" w:rsidRPr="00750243" w:rsidRDefault="00D12D1F" w:rsidP="00750243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50243">
              <w:rPr>
                <w:rFonts w:ascii="Angsana New" w:hAnsi="Angsana New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67165456" w14:textId="77777777" w:rsidR="00D12D1F" w:rsidRPr="00744476" w:rsidRDefault="00D12D1F" w:rsidP="00D12D1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14:paraId="5EAE66EB" w14:textId="714E8BE2" w:rsidR="00D12D1F" w:rsidRPr="00744476" w:rsidRDefault="00D12D1F" w:rsidP="00D12D1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3.90</w:t>
            </w:r>
          </w:p>
        </w:tc>
        <w:tc>
          <w:tcPr>
            <w:tcW w:w="236" w:type="dxa"/>
          </w:tcPr>
          <w:p w14:paraId="63AF32FD" w14:textId="77777777" w:rsidR="00D12D1F" w:rsidRPr="00744476" w:rsidRDefault="00D12D1F" w:rsidP="00D12D1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</w:tcPr>
          <w:p w14:paraId="53440A25" w14:textId="0AB2EE4E" w:rsidR="00D12D1F" w:rsidRPr="00744476" w:rsidRDefault="00D12D1F" w:rsidP="00D12D1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D12D1F" w:rsidRPr="00744476" w14:paraId="3FB336C7" w14:textId="77777777" w:rsidTr="001E2DE3">
        <w:tc>
          <w:tcPr>
            <w:tcW w:w="1727" w:type="dxa"/>
          </w:tcPr>
          <w:p w14:paraId="412FBD2F" w14:textId="5B4AB46F" w:rsidR="00D12D1F" w:rsidRDefault="00D12D1F" w:rsidP="00D12D1F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9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2562</w:t>
            </w:r>
          </w:p>
        </w:tc>
        <w:tc>
          <w:tcPr>
            <w:tcW w:w="793" w:type="dxa"/>
          </w:tcPr>
          <w:p w14:paraId="3C484836" w14:textId="77777777" w:rsidR="00D12D1F" w:rsidRPr="00744476" w:rsidRDefault="00D12D1F" w:rsidP="00D12D1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4F95CA23" w14:textId="77777777" w:rsidR="00D12D1F" w:rsidRDefault="00D12D1F" w:rsidP="00D12D1F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790814C" w14:textId="12F397DE" w:rsidR="00D12D1F" w:rsidRPr="00744476" w:rsidRDefault="00D12D1F" w:rsidP="00D12D1F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BD1D4B" w14:textId="77777777" w:rsidR="00D12D1F" w:rsidRPr="00744476" w:rsidRDefault="00D12D1F" w:rsidP="00D12D1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B19BA89" w14:textId="120B484D" w:rsidR="00D12D1F" w:rsidRPr="00744476" w:rsidRDefault="00D12D1F" w:rsidP="00D12D1F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15F003" w14:textId="77777777" w:rsidR="00D12D1F" w:rsidRPr="00744476" w:rsidRDefault="00D12D1F" w:rsidP="00D12D1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5A57F8E" w14:textId="4F4AA2A0" w:rsidR="00D12D1F" w:rsidRPr="00744476" w:rsidRDefault="00D12D1F" w:rsidP="00D12D1F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091B239C" w14:textId="77777777" w:rsidR="00D12D1F" w:rsidRPr="00744476" w:rsidRDefault="00D12D1F" w:rsidP="00D12D1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131D3E9" w14:textId="60E9BAA1" w:rsidR="00D12D1F" w:rsidRPr="00744476" w:rsidRDefault="00D12D1F" w:rsidP="00D12D1F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1F9B9359" w14:textId="77777777" w:rsidR="00D12D1F" w:rsidRPr="00744476" w:rsidRDefault="00D12D1F" w:rsidP="00D12D1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E7080FE" w14:textId="7BBF8457" w:rsidR="00D12D1F" w:rsidRPr="00744476" w:rsidRDefault="00D12D1F" w:rsidP="00D12D1F">
            <w:pPr>
              <w:spacing w:line="240" w:lineRule="atLeast"/>
              <w:ind w:left="-46" w:right="7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69" w:type="dxa"/>
          </w:tcPr>
          <w:p w14:paraId="2D116AF0" w14:textId="77777777" w:rsidR="00D12D1F" w:rsidRPr="00744476" w:rsidRDefault="00D12D1F" w:rsidP="00D12D1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1" w:type="dxa"/>
          </w:tcPr>
          <w:p w14:paraId="10404ACA" w14:textId="790CAC3E" w:rsidR="00D12D1F" w:rsidRPr="00750243" w:rsidRDefault="00D12D1F" w:rsidP="00750243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50243">
              <w:rPr>
                <w:rFonts w:ascii="Angsana New" w:hAnsi="Angsana New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0D81D372" w14:textId="77777777" w:rsidR="00D12D1F" w:rsidRPr="00744476" w:rsidRDefault="00D12D1F" w:rsidP="00D12D1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14:paraId="48996866" w14:textId="10476851" w:rsidR="00D12D1F" w:rsidRDefault="00D12D1F" w:rsidP="00D12D1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3.50</w:t>
            </w:r>
          </w:p>
        </w:tc>
        <w:tc>
          <w:tcPr>
            <w:tcW w:w="236" w:type="dxa"/>
          </w:tcPr>
          <w:p w14:paraId="4046DC6F" w14:textId="77777777" w:rsidR="00D12D1F" w:rsidRPr="00744476" w:rsidRDefault="00D12D1F" w:rsidP="00D12D1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</w:tcPr>
          <w:p w14:paraId="79835DD2" w14:textId="639CA8DD" w:rsidR="00D12D1F" w:rsidRDefault="00D12D1F" w:rsidP="00D12D1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D12D1F" w:rsidRPr="00744476" w14:paraId="13920350" w14:textId="77777777" w:rsidTr="001E2DE3">
        <w:tc>
          <w:tcPr>
            <w:tcW w:w="1727" w:type="dxa"/>
          </w:tcPr>
          <w:p w14:paraId="20907EE9" w14:textId="7BAB5766" w:rsidR="00D12D1F" w:rsidRDefault="00D12D1F" w:rsidP="00D12D1F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19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793" w:type="dxa"/>
          </w:tcPr>
          <w:p w14:paraId="626184B6" w14:textId="77777777" w:rsidR="00D12D1F" w:rsidRPr="00744476" w:rsidRDefault="00D12D1F" w:rsidP="00D12D1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522D32AD" w14:textId="77777777" w:rsidR="00D12D1F" w:rsidRDefault="00D12D1F" w:rsidP="00D12D1F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AFDFAA7" w14:textId="2615E017" w:rsidR="00D12D1F" w:rsidRPr="00744476" w:rsidRDefault="00D12D1F" w:rsidP="00D12D1F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85B068" w14:textId="77777777" w:rsidR="00D12D1F" w:rsidRPr="00744476" w:rsidRDefault="00D12D1F" w:rsidP="00D12D1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FCD7A85" w14:textId="55E168BF" w:rsidR="00D12D1F" w:rsidRPr="00744476" w:rsidRDefault="00D12D1F" w:rsidP="00D12D1F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E21A27" w14:textId="77777777" w:rsidR="00D12D1F" w:rsidRPr="00744476" w:rsidRDefault="00D12D1F" w:rsidP="00D12D1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5124234" w14:textId="7D4DA6FE" w:rsidR="00D12D1F" w:rsidRPr="00744476" w:rsidRDefault="00D12D1F" w:rsidP="00D12D1F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68829E47" w14:textId="77777777" w:rsidR="00D12D1F" w:rsidRPr="00744476" w:rsidRDefault="00D12D1F" w:rsidP="00D12D1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5FEFE61" w14:textId="7B510EDA" w:rsidR="00D12D1F" w:rsidRPr="00744476" w:rsidRDefault="00D12D1F" w:rsidP="00D12D1F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5271C15A" w14:textId="77777777" w:rsidR="00D12D1F" w:rsidRPr="00744476" w:rsidRDefault="00D12D1F" w:rsidP="00D12D1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1138C1C" w14:textId="7D44E71A" w:rsidR="00D12D1F" w:rsidRPr="00744476" w:rsidRDefault="00D12D1F" w:rsidP="00D12D1F">
            <w:pPr>
              <w:spacing w:line="240" w:lineRule="atLeast"/>
              <w:ind w:left="-46" w:right="7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69" w:type="dxa"/>
          </w:tcPr>
          <w:p w14:paraId="15F2F607" w14:textId="77777777" w:rsidR="00D12D1F" w:rsidRPr="00744476" w:rsidRDefault="00D12D1F" w:rsidP="00D12D1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1" w:type="dxa"/>
          </w:tcPr>
          <w:p w14:paraId="24D514BB" w14:textId="48698473" w:rsidR="00D12D1F" w:rsidRPr="00750243" w:rsidRDefault="00D12D1F" w:rsidP="00750243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50243">
              <w:rPr>
                <w:rFonts w:ascii="Angsana New" w:hAnsi="Angsana New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1D890787" w14:textId="77777777" w:rsidR="00D12D1F" w:rsidRPr="00744476" w:rsidRDefault="00D12D1F" w:rsidP="00D12D1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14:paraId="2CF2855C" w14:textId="558CC79F" w:rsidR="00D12D1F" w:rsidRDefault="00D12D1F" w:rsidP="00D12D1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3.90</w:t>
            </w:r>
          </w:p>
        </w:tc>
        <w:tc>
          <w:tcPr>
            <w:tcW w:w="236" w:type="dxa"/>
          </w:tcPr>
          <w:p w14:paraId="6EF2E08D" w14:textId="77777777" w:rsidR="00D12D1F" w:rsidRPr="00744476" w:rsidRDefault="00D12D1F" w:rsidP="00D12D1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</w:tcPr>
          <w:p w14:paraId="769D8205" w14:textId="52677870" w:rsidR="00D12D1F" w:rsidRDefault="00D12D1F" w:rsidP="00D12D1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D12D1F" w:rsidRPr="00744476" w14:paraId="170A6A1A" w14:textId="77777777" w:rsidTr="001E2DE3">
        <w:tc>
          <w:tcPr>
            <w:tcW w:w="1727" w:type="dxa"/>
          </w:tcPr>
          <w:p w14:paraId="594942F0" w14:textId="77777777" w:rsidR="00D12D1F" w:rsidRPr="0018344E" w:rsidRDefault="00D12D1F" w:rsidP="00D12D1F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18344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793" w:type="dxa"/>
          </w:tcPr>
          <w:p w14:paraId="778AED9F" w14:textId="746B5BE1" w:rsidR="00D12D1F" w:rsidRPr="002E2B56" w:rsidRDefault="00D12D1F" w:rsidP="00FA4804">
            <w:pPr>
              <w:spacing w:line="240" w:lineRule="atLeast"/>
              <w:ind w:left="-130" w:right="-12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2E2B56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1</w:t>
            </w:r>
            <w:r w:rsidR="00FA4804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3</w:t>
            </w:r>
          </w:p>
        </w:tc>
        <w:tc>
          <w:tcPr>
            <w:tcW w:w="270" w:type="dxa"/>
          </w:tcPr>
          <w:p w14:paraId="6A587BDE" w14:textId="77777777" w:rsidR="00D12D1F" w:rsidRDefault="00D12D1F" w:rsidP="00D12D1F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12611" w14:textId="30428DED" w:rsidR="00D12D1F" w:rsidRPr="0018344E" w:rsidRDefault="00D12D1F" w:rsidP="00D12D1F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4BEE2ACC" w14:textId="77777777" w:rsidR="00D12D1F" w:rsidRPr="0018344E" w:rsidRDefault="00D12D1F" w:rsidP="00D12D1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ECBF09" w14:textId="16A7B4A4" w:rsidR="00D12D1F" w:rsidRPr="0018344E" w:rsidRDefault="00D12D1F" w:rsidP="00D12D1F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37697777" w14:textId="77777777" w:rsidR="00D12D1F" w:rsidRPr="0018344E" w:rsidRDefault="00D12D1F" w:rsidP="00D12D1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18D6BC" w14:textId="270C5A6E" w:rsidR="00D12D1F" w:rsidRPr="00721122" w:rsidRDefault="00D12D1F" w:rsidP="00556C80">
            <w:pPr>
              <w:tabs>
                <w:tab w:val="decimal" w:pos="106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8,000,000</w:t>
            </w:r>
          </w:p>
        </w:tc>
        <w:tc>
          <w:tcPr>
            <w:tcW w:w="270" w:type="dxa"/>
            <w:shd w:val="clear" w:color="auto" w:fill="auto"/>
          </w:tcPr>
          <w:p w14:paraId="27F2E794" w14:textId="77777777" w:rsidR="00D12D1F" w:rsidRPr="00721122" w:rsidRDefault="00D12D1F" w:rsidP="00D12D1F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AAE738" w14:textId="3028AE50" w:rsidR="00D12D1F" w:rsidRPr="00721122" w:rsidRDefault="00D12D1F" w:rsidP="00D12D1F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8,000,000</w:t>
            </w:r>
          </w:p>
        </w:tc>
        <w:tc>
          <w:tcPr>
            <w:tcW w:w="270" w:type="dxa"/>
            <w:shd w:val="clear" w:color="auto" w:fill="auto"/>
          </w:tcPr>
          <w:p w14:paraId="337509A4" w14:textId="77777777" w:rsidR="00D12D1F" w:rsidRPr="00721122" w:rsidRDefault="00D12D1F" w:rsidP="00D12D1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FF9832" w14:textId="5762C70E" w:rsidR="00D12D1F" w:rsidRPr="00721122" w:rsidRDefault="00D12D1F" w:rsidP="00D12D1F">
            <w:pPr>
              <w:tabs>
                <w:tab w:val="decimal" w:pos="880"/>
              </w:tabs>
              <w:spacing w:line="240" w:lineRule="atLeast"/>
              <w:ind w:left="-46" w:right="7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12,000,000</w:t>
            </w:r>
          </w:p>
        </w:tc>
        <w:tc>
          <w:tcPr>
            <w:tcW w:w="269" w:type="dxa"/>
          </w:tcPr>
          <w:p w14:paraId="077E71D0" w14:textId="77777777" w:rsidR="00D12D1F" w:rsidRPr="00721122" w:rsidRDefault="00D12D1F" w:rsidP="00D12D1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18E0DC28" w14:textId="03D8B323" w:rsidR="00D12D1F" w:rsidRPr="00750243" w:rsidRDefault="00D12D1F" w:rsidP="00750243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750243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12,000,000</w:t>
            </w:r>
          </w:p>
        </w:tc>
        <w:tc>
          <w:tcPr>
            <w:tcW w:w="236" w:type="dxa"/>
          </w:tcPr>
          <w:p w14:paraId="056AA8BA" w14:textId="77777777" w:rsidR="00D12D1F" w:rsidRPr="005964F0" w:rsidRDefault="00D12D1F" w:rsidP="00D12D1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67D791E7" w14:textId="77777777" w:rsidR="00D12D1F" w:rsidRPr="005964F0" w:rsidRDefault="00D12D1F" w:rsidP="00D12D1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236" w:type="dxa"/>
          </w:tcPr>
          <w:p w14:paraId="54053CCF" w14:textId="77777777" w:rsidR="00D12D1F" w:rsidRPr="005964F0" w:rsidRDefault="00D12D1F" w:rsidP="00D12D1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934" w:type="dxa"/>
          </w:tcPr>
          <w:p w14:paraId="67FAAEA2" w14:textId="77777777" w:rsidR="00D12D1F" w:rsidRPr="005964F0" w:rsidRDefault="00D12D1F" w:rsidP="00D12D1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</w:tr>
    </w:tbl>
    <w:p w14:paraId="0595147B" w14:textId="77777777" w:rsidR="00B672A7" w:rsidRDefault="00B672A7" w:rsidP="00B672A7">
      <w:pPr>
        <w:pStyle w:val="Bo-Blankline"/>
        <w:rPr>
          <w:lang w:val="en-US"/>
        </w:rPr>
      </w:pPr>
    </w:p>
    <w:p w14:paraId="433F6C87" w14:textId="77777777" w:rsidR="00B672A7" w:rsidRDefault="00B672A7" w:rsidP="00B672A7">
      <w:pPr>
        <w:spacing w:line="240" w:lineRule="auto"/>
        <w:rPr>
          <w:rFonts w:asciiTheme="majorBidi" w:hAnsiTheme="majorBidi" w:cstheme="majorBidi"/>
          <w:spacing w:val="-1"/>
          <w:sz w:val="30"/>
          <w:szCs w:val="30"/>
          <w:lang w:val="en-US"/>
        </w:rPr>
      </w:pPr>
    </w:p>
    <w:p w14:paraId="73335992" w14:textId="77777777" w:rsidR="00FC6716" w:rsidRPr="00FC6716" w:rsidRDefault="00FC6716" w:rsidP="00FC6716">
      <w:pPr>
        <w:rPr>
          <w:cs/>
          <w:lang w:val="en-US"/>
        </w:rPr>
        <w:sectPr w:rsidR="00FC6716" w:rsidRPr="00FC6716" w:rsidSect="008C7BBB">
          <w:pgSz w:w="16834" w:h="11909" w:orient="landscape" w:code="9"/>
          <w:pgMar w:top="691" w:right="1152" w:bottom="576" w:left="1152" w:header="706" w:footer="706" w:gutter="0"/>
          <w:cols w:space="737"/>
          <w:docGrid w:linePitch="360"/>
        </w:sectPr>
      </w:pPr>
    </w:p>
    <w:p w14:paraId="63CEBFDB" w14:textId="77777777" w:rsidR="00C21040" w:rsidRPr="008E1464" w:rsidRDefault="005A0745" w:rsidP="00C50CF6">
      <w:pPr>
        <w:pStyle w:val="Caption"/>
      </w:pPr>
      <w:r w:rsidRPr="005A0745">
        <w:rPr>
          <w:cs/>
        </w:rPr>
        <w:lastRenderedPageBreak/>
        <w:t>ส่วนงา</w:t>
      </w:r>
      <w:r>
        <w:rPr>
          <w:rFonts w:hint="cs"/>
          <w:cs/>
        </w:rPr>
        <w:t>น</w:t>
      </w:r>
      <w:r w:rsidR="006271EE">
        <w:rPr>
          <w:rFonts w:hint="cs"/>
          <w:cs/>
        </w:rPr>
        <w:t>ดำเนินงาน</w:t>
      </w:r>
      <w:r w:rsidR="00606FE0">
        <w:rPr>
          <w:rFonts w:hint="cs"/>
          <w:cs/>
        </w:rPr>
        <w:t>และการจำแนกรายได้</w:t>
      </w:r>
    </w:p>
    <w:p w14:paraId="0DA32EEB" w14:textId="77777777" w:rsidR="00C21040" w:rsidRPr="00EE75F6" w:rsidRDefault="00C21040" w:rsidP="00EE75F6">
      <w:pPr>
        <w:pStyle w:val="Bo-Blankline"/>
      </w:pPr>
    </w:p>
    <w:p w14:paraId="484BB899" w14:textId="77777777" w:rsidR="00624F44" w:rsidRPr="007C466E" w:rsidRDefault="00DE3ACE" w:rsidP="00624F44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626878">
        <w:rPr>
          <w:rFonts w:ascii="Angsana New" w:hAnsi="Angsana New" w:hint="cs"/>
          <w:sz w:val="30"/>
          <w:szCs w:val="30"/>
          <w:cs/>
        </w:rPr>
        <w:t>บริษัทเสนอส่วนงานธุรกิจที่สำคัญ ดังนี้</w:t>
      </w:r>
    </w:p>
    <w:p w14:paraId="1BF5AD83" w14:textId="77777777" w:rsidR="00EE0881" w:rsidRPr="00EE75F6" w:rsidRDefault="00EE0881" w:rsidP="00EE75F6">
      <w:pPr>
        <w:pStyle w:val="Bo-Blankline"/>
      </w:pPr>
    </w:p>
    <w:p w14:paraId="3B0E2B98" w14:textId="77777777" w:rsidR="00624F44" w:rsidRPr="007C466E" w:rsidRDefault="00624F44" w:rsidP="00C111CA">
      <w:pPr>
        <w:numPr>
          <w:ilvl w:val="0"/>
          <w:numId w:val="7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 w:bidi="ar-SA"/>
        </w:rPr>
      </w:pPr>
      <w:r w:rsidRPr="007C466E">
        <w:rPr>
          <w:rFonts w:ascii="Angsana New" w:hAnsi="Angsana New"/>
          <w:sz w:val="30"/>
          <w:szCs w:val="30"/>
          <w:cs/>
          <w:lang w:val="x-none" w:eastAsia="x-none"/>
        </w:rPr>
        <w:t>พลังงานและสาธารณูปโภค</w:t>
      </w:r>
    </w:p>
    <w:p w14:paraId="29AB381E" w14:textId="77777777" w:rsidR="00624F44" w:rsidRDefault="00624F44" w:rsidP="00C111CA">
      <w:pPr>
        <w:numPr>
          <w:ilvl w:val="0"/>
          <w:numId w:val="7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/>
        </w:rPr>
      </w:pPr>
      <w:r w:rsidRPr="007C466E">
        <w:rPr>
          <w:rFonts w:ascii="Angsana New" w:hAnsi="Angsana New"/>
          <w:sz w:val="30"/>
          <w:szCs w:val="30"/>
          <w:cs/>
          <w:lang w:val="x-none" w:eastAsia="x-none"/>
        </w:rPr>
        <w:t>สถานีบริการน้ำมันและแก๊ส</w:t>
      </w:r>
    </w:p>
    <w:p w14:paraId="28949ED5" w14:textId="77777777" w:rsidR="00CD37FD" w:rsidRPr="00EE75F6" w:rsidRDefault="00CD37FD" w:rsidP="00EE75F6">
      <w:pPr>
        <w:pStyle w:val="Bo-Blankline"/>
      </w:pPr>
    </w:p>
    <w:p w14:paraId="689E133D" w14:textId="77777777" w:rsidR="00CD37FD" w:rsidRPr="00CD37FD" w:rsidRDefault="00CD37FD" w:rsidP="00492436">
      <w:pPr>
        <w:pStyle w:val="Ang15"/>
        <w:tabs>
          <w:tab w:val="left" w:pos="14220"/>
        </w:tabs>
        <w:ind w:right="18"/>
      </w:pPr>
      <w:r w:rsidRPr="007C466E">
        <w:rPr>
          <w:cs/>
        </w:rPr>
        <w:t>ข้อมูลผลการดำเนินงานของแต่ละส่วนงานที่รายงานได้รวมอยู่ดังข้างล่างนี้</w:t>
      </w:r>
      <w:r w:rsidRPr="007C466E">
        <w:t xml:space="preserve"> </w:t>
      </w:r>
      <w:r w:rsidRPr="007C466E">
        <w:rPr>
          <w:cs/>
        </w:rPr>
        <w:t>ผลการดำเนินงานวัดโดยใช้กำไรก่อนภาษีเงินได้ของส่วนงาน</w:t>
      </w:r>
      <w:r w:rsidRPr="007C466E">
        <w:t xml:space="preserve"> </w:t>
      </w:r>
      <w:r w:rsidRPr="007C466E">
        <w:rPr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>
        <w:rPr>
          <w:rFonts w:hint="cs"/>
          <w:cs/>
        </w:rPr>
        <w:t>กลุ่ม</w:t>
      </w:r>
      <w:r w:rsidRPr="007C466E">
        <w:rPr>
          <w:cs/>
        </w:rPr>
        <w:t>บริษัท</w:t>
      </w:r>
      <w:r w:rsidRPr="007C466E">
        <w:t xml:space="preserve"> </w:t>
      </w:r>
      <w:r w:rsidRPr="007C466E">
        <w:rPr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</w:t>
      </w:r>
      <w:r w:rsidRPr="00CD37FD">
        <w:rPr>
          <w:spacing w:val="-6"/>
          <w:cs/>
        </w:rPr>
        <w:t>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354FE67" w14:textId="77777777" w:rsidR="00CD37FD" w:rsidRDefault="00CD37FD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  <w:cs/>
        </w:rPr>
        <w:sectPr w:rsidR="00CD37FD" w:rsidSect="00BA1336">
          <w:pgSz w:w="11909" w:h="16834" w:code="9"/>
          <w:pgMar w:top="691" w:right="1109" w:bottom="720" w:left="1152" w:header="706" w:footer="706" w:gutter="0"/>
          <w:cols w:space="737"/>
          <w:docGrid w:linePitch="360"/>
        </w:sectPr>
      </w:pPr>
    </w:p>
    <w:p w14:paraId="3EB076D5" w14:textId="77777777" w:rsidR="00C21040" w:rsidRDefault="00C21040" w:rsidP="00C111CA">
      <w:pPr>
        <w:pStyle w:val="Heading2"/>
        <w:keepLines w:val="0"/>
        <w:numPr>
          <w:ilvl w:val="1"/>
          <w:numId w:val="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ข้อมูลเกี่ยวกับผลได้เสีย</w:t>
      </w:r>
      <w:r w:rsidRPr="00FE71A1">
        <w:rPr>
          <w:rFonts w:ascii="Angsana New" w:hAnsi="Angsana New" w:hint="cs"/>
          <w:sz w:val="30"/>
          <w:szCs w:val="30"/>
          <w:cs/>
        </w:rPr>
        <w:t>ตามส่วนงาน</w:t>
      </w:r>
      <w:r>
        <w:rPr>
          <w:rFonts w:ascii="Angsana New" w:hAnsi="Angsana New" w:hint="cs"/>
          <w:sz w:val="30"/>
          <w:szCs w:val="30"/>
          <w:cs/>
        </w:rPr>
        <w:t>ที่รายงาน</w:t>
      </w:r>
    </w:p>
    <w:p w14:paraId="12CB92D0" w14:textId="77777777" w:rsidR="0043318E" w:rsidRPr="008C7BBB" w:rsidRDefault="0043318E" w:rsidP="00EE75F6">
      <w:pPr>
        <w:pStyle w:val="Bo-Blankline"/>
      </w:pPr>
    </w:p>
    <w:tbl>
      <w:tblPr>
        <w:tblW w:w="138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24"/>
        <w:gridCol w:w="1152"/>
        <w:gridCol w:w="236"/>
        <w:gridCol w:w="1152"/>
        <w:gridCol w:w="236"/>
        <w:gridCol w:w="1152"/>
        <w:gridCol w:w="236"/>
        <w:gridCol w:w="66"/>
        <w:gridCol w:w="1086"/>
        <w:gridCol w:w="236"/>
        <w:gridCol w:w="1152"/>
        <w:gridCol w:w="236"/>
        <w:gridCol w:w="1152"/>
        <w:gridCol w:w="236"/>
        <w:gridCol w:w="1152"/>
        <w:gridCol w:w="236"/>
        <w:gridCol w:w="1152"/>
      </w:tblGrid>
      <w:tr w:rsidR="00F2037A" w:rsidRPr="00844EC7" w14:paraId="453C9DD0" w14:textId="77777777" w:rsidTr="00860687">
        <w:tc>
          <w:tcPr>
            <w:tcW w:w="3024" w:type="dxa"/>
            <w:shd w:val="clear" w:color="auto" w:fill="auto"/>
            <w:vAlign w:val="bottom"/>
          </w:tcPr>
          <w:p w14:paraId="26CBE957" w14:textId="6389C2E4" w:rsidR="00F2037A" w:rsidRPr="00844EC7" w:rsidRDefault="00F2037A" w:rsidP="0043318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8" w:type="dxa"/>
            <w:gridSpan w:val="16"/>
            <w:shd w:val="clear" w:color="auto" w:fill="auto"/>
            <w:vAlign w:val="bottom"/>
          </w:tcPr>
          <w:p w14:paraId="4773EC4A" w14:textId="245990F9" w:rsidR="00F2037A" w:rsidRPr="00F2037A" w:rsidRDefault="00F2037A" w:rsidP="0043318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03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36079" w:rsidRPr="00844EC7" w14:paraId="6F67BC67" w14:textId="77777777" w:rsidTr="00860687">
        <w:tc>
          <w:tcPr>
            <w:tcW w:w="3024" w:type="dxa"/>
            <w:shd w:val="clear" w:color="auto" w:fill="auto"/>
            <w:vAlign w:val="bottom"/>
          </w:tcPr>
          <w:p w14:paraId="5C886915" w14:textId="77777777" w:rsidR="00936079" w:rsidRPr="00844EC7" w:rsidRDefault="00936079" w:rsidP="00936079">
            <w:pPr>
              <w:rPr>
                <w:rFonts w:ascii="Angsana New" w:hAnsi="Angsana New"/>
                <w:sz w:val="30"/>
                <w:szCs w:val="30"/>
              </w:rPr>
            </w:pPr>
            <w:r w:rsidRPr="00844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78341F98" w14:textId="77777777" w:rsidR="00936079" w:rsidRPr="00844EC7" w:rsidRDefault="00936079" w:rsidP="0093607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AD09AD" w14:textId="77777777" w:rsidR="00936079" w:rsidRPr="00844EC7" w:rsidRDefault="00936079" w:rsidP="00936079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4"/>
            <w:shd w:val="clear" w:color="auto" w:fill="auto"/>
            <w:vAlign w:val="bottom"/>
          </w:tcPr>
          <w:p w14:paraId="4358E446" w14:textId="77777777" w:rsidR="00936079" w:rsidRPr="0095749C" w:rsidRDefault="00936079" w:rsidP="0093607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3A34A3" w14:textId="77777777" w:rsidR="00936079" w:rsidRPr="00844EC7" w:rsidRDefault="00936079" w:rsidP="00936079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08022E94" w14:textId="77777777" w:rsidR="00936079" w:rsidRPr="00844EC7" w:rsidRDefault="00936079" w:rsidP="0093607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C1A3AE" w14:textId="77777777" w:rsidR="00936079" w:rsidRPr="00844EC7" w:rsidRDefault="00936079" w:rsidP="00936079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03AF8C88" w14:textId="77777777" w:rsidR="00936079" w:rsidRDefault="00936079" w:rsidP="00936079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</w:p>
          <w:p w14:paraId="00AEF35C" w14:textId="77777777" w:rsidR="00936079" w:rsidRDefault="00936079" w:rsidP="00936079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ก่อนหัก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ต้นทุนทางการเงิน </w:t>
            </w:r>
          </w:p>
          <w:p w14:paraId="5DB121BA" w14:textId="52BABB81" w:rsidR="00936079" w:rsidRPr="00844EC7" w:rsidRDefault="00936079" w:rsidP="0093607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ภาษีเงินได้และค่าเสื่อมราคา</w:t>
            </w:r>
          </w:p>
        </w:tc>
      </w:tr>
      <w:tr w:rsidR="0043318E" w:rsidRPr="00844EC7" w14:paraId="4B1E10E4" w14:textId="77777777" w:rsidTr="0043318E">
        <w:tc>
          <w:tcPr>
            <w:tcW w:w="3024" w:type="dxa"/>
            <w:shd w:val="clear" w:color="auto" w:fill="auto"/>
            <w:vAlign w:val="bottom"/>
          </w:tcPr>
          <w:p w14:paraId="417F009D" w14:textId="6FADC7A7" w:rsidR="0043318E" w:rsidRPr="00844EC7" w:rsidRDefault="0043318E" w:rsidP="0043318E">
            <w:pPr>
              <w:tabs>
                <w:tab w:val="left" w:pos="262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844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E67A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1</w:t>
            </w:r>
            <w:r w:rsidRPr="00844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476EE3" w14:textId="4398694B" w:rsidR="0043318E" w:rsidRPr="00844EC7" w:rsidRDefault="0043318E" w:rsidP="0043318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8C7BB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75CADE" w14:textId="77777777" w:rsidR="0043318E" w:rsidRPr="00844EC7" w:rsidRDefault="0043318E" w:rsidP="0043318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F4564E" w14:textId="73B4FD52" w:rsidR="0043318E" w:rsidRPr="00844EC7" w:rsidRDefault="0043318E" w:rsidP="0043318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8C7BB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9FB5E5" w14:textId="77777777" w:rsidR="0043318E" w:rsidRPr="00844EC7" w:rsidRDefault="0043318E" w:rsidP="0043318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11D793" w14:textId="7B29C36D" w:rsidR="0043318E" w:rsidRPr="00844EC7" w:rsidRDefault="0043318E" w:rsidP="0043318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8C7BB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8803E2" w14:textId="77777777" w:rsidR="0043318E" w:rsidRPr="00844EC7" w:rsidRDefault="0043318E" w:rsidP="0043318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2E09DB01" w14:textId="6EF9AB33" w:rsidR="0043318E" w:rsidRPr="00844EC7" w:rsidRDefault="0043318E" w:rsidP="0043318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8C7BB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239067" w14:textId="77777777" w:rsidR="0043318E" w:rsidRPr="00844EC7" w:rsidRDefault="0043318E" w:rsidP="0043318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678D7F" w14:textId="558E8214" w:rsidR="0043318E" w:rsidRPr="00844EC7" w:rsidRDefault="0043318E" w:rsidP="0043318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8C7BB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ABFEF4" w14:textId="77777777" w:rsidR="0043318E" w:rsidRPr="00844EC7" w:rsidRDefault="0043318E" w:rsidP="0043318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60AADC" w14:textId="2F1CB3FC" w:rsidR="0043318E" w:rsidRPr="00844EC7" w:rsidRDefault="0043318E" w:rsidP="0043318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8C7BB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879A0F" w14:textId="77777777" w:rsidR="0043318E" w:rsidRPr="00844EC7" w:rsidRDefault="0043318E" w:rsidP="0043318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2DE6A7" w14:textId="38CA2F2A" w:rsidR="0043318E" w:rsidRPr="00844EC7" w:rsidRDefault="0043318E" w:rsidP="0043318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8C7BB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F646CB" w14:textId="77777777" w:rsidR="0043318E" w:rsidRPr="00844EC7" w:rsidRDefault="0043318E" w:rsidP="0043318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06C772" w14:textId="362B5ACA" w:rsidR="0043318E" w:rsidRPr="00844EC7" w:rsidRDefault="0043318E" w:rsidP="0043318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8C7BB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43318E" w:rsidRPr="00844EC7" w14:paraId="5E4D36F1" w14:textId="77777777" w:rsidTr="0043318E">
        <w:tc>
          <w:tcPr>
            <w:tcW w:w="3024" w:type="dxa"/>
            <w:shd w:val="clear" w:color="auto" w:fill="auto"/>
          </w:tcPr>
          <w:p w14:paraId="5B7AE8AC" w14:textId="77777777" w:rsidR="0043318E" w:rsidRPr="00844EC7" w:rsidRDefault="0043318E" w:rsidP="0043318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68" w:type="dxa"/>
            <w:gridSpan w:val="16"/>
            <w:shd w:val="clear" w:color="auto" w:fill="auto"/>
            <w:vAlign w:val="bottom"/>
          </w:tcPr>
          <w:p w14:paraId="153CF344" w14:textId="5DC13671" w:rsidR="0043318E" w:rsidRPr="0095749C" w:rsidRDefault="0043318E" w:rsidP="0043318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95749C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451E6D" w:rsidRPr="003818AE" w14:paraId="27BA90F6" w14:textId="77777777" w:rsidTr="00451E6D">
        <w:tc>
          <w:tcPr>
            <w:tcW w:w="3024" w:type="dxa"/>
            <w:shd w:val="clear" w:color="auto" w:fill="auto"/>
            <w:vAlign w:val="center"/>
          </w:tcPr>
          <w:p w14:paraId="5341A114" w14:textId="77777777" w:rsidR="00451E6D" w:rsidRPr="00844EC7" w:rsidRDefault="00451E6D" w:rsidP="00451E6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7CD5AD4" w14:textId="1A2AE133" w:rsidR="00451E6D" w:rsidRPr="00844EC7" w:rsidRDefault="00451E6D" w:rsidP="00451E6D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2,522,458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223355" w14:textId="77777777" w:rsidR="00451E6D" w:rsidRPr="00844EC7" w:rsidRDefault="00451E6D" w:rsidP="00451E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7182630" w14:textId="2141D410" w:rsidR="00451E6D" w:rsidRPr="00844EC7" w:rsidRDefault="00451E6D" w:rsidP="00451E6D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2,374,497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47DBEE7" w14:textId="77777777" w:rsidR="00451E6D" w:rsidRPr="00844EC7" w:rsidRDefault="00451E6D" w:rsidP="00451E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71177FD" w14:textId="077BB4E6" w:rsidR="00451E6D" w:rsidRPr="0095749C" w:rsidRDefault="00451E6D" w:rsidP="00451E6D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6434F71B" w14:textId="77777777" w:rsidR="00451E6D" w:rsidRPr="0095749C" w:rsidRDefault="00451E6D" w:rsidP="00451E6D">
            <w:pPr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5EF8AA9D" w14:textId="77777777" w:rsidR="00451E6D" w:rsidRPr="0095749C" w:rsidRDefault="00451E6D" w:rsidP="00451E6D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4B620C8" w14:textId="77777777" w:rsidR="00451E6D" w:rsidRPr="00844EC7" w:rsidRDefault="00451E6D" w:rsidP="00451E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A1440AB" w14:textId="52811673" w:rsidR="00451E6D" w:rsidRPr="00844EC7" w:rsidRDefault="00451E6D" w:rsidP="00451E6D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2,522,458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601B9CF" w14:textId="77777777" w:rsidR="00451E6D" w:rsidRPr="00844EC7" w:rsidRDefault="00451E6D" w:rsidP="00451E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B42244D" w14:textId="1E0DF549" w:rsidR="00451E6D" w:rsidRPr="00844EC7" w:rsidRDefault="00451E6D" w:rsidP="00451E6D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2,374,497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377593D" w14:textId="77777777" w:rsidR="00451E6D" w:rsidRPr="00844EC7" w:rsidRDefault="00451E6D" w:rsidP="00451E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4A76D00" w14:textId="11AA6A7A" w:rsidR="00451E6D" w:rsidRPr="00844EC7" w:rsidRDefault="00451E6D" w:rsidP="00B66BA6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1,405,068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60D6BCC" w14:textId="77777777" w:rsidR="00451E6D" w:rsidRPr="00844EC7" w:rsidRDefault="00451E6D" w:rsidP="00451E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BED3FF0" w14:textId="402C44A8" w:rsidR="00451E6D" w:rsidRPr="00844EC7" w:rsidRDefault="00451E6D" w:rsidP="00504FD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1,279,310</w:t>
            </w:r>
          </w:p>
        </w:tc>
      </w:tr>
      <w:tr w:rsidR="00451E6D" w:rsidRPr="003818AE" w14:paraId="6FFBDFE4" w14:textId="77777777" w:rsidTr="00451E6D">
        <w:tc>
          <w:tcPr>
            <w:tcW w:w="3024" w:type="dxa"/>
            <w:shd w:val="clear" w:color="auto" w:fill="auto"/>
            <w:vAlign w:val="center"/>
          </w:tcPr>
          <w:p w14:paraId="3B57FEBD" w14:textId="77777777" w:rsidR="00451E6D" w:rsidRPr="00844EC7" w:rsidRDefault="00451E6D" w:rsidP="00451E6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9D47C8A" w14:textId="4960C6CA" w:rsidR="00451E6D" w:rsidRPr="00844EC7" w:rsidRDefault="00451E6D" w:rsidP="00451E6D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127,697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7BA98D8" w14:textId="77777777" w:rsidR="00451E6D" w:rsidRPr="00844EC7" w:rsidRDefault="00451E6D" w:rsidP="00451E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C8660B9" w14:textId="11A83899" w:rsidR="00451E6D" w:rsidRPr="00844EC7" w:rsidRDefault="00451E6D" w:rsidP="00451E6D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160,352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397346" w14:textId="77777777" w:rsidR="00451E6D" w:rsidRPr="00844EC7" w:rsidRDefault="00451E6D" w:rsidP="00451E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90804A4" w14:textId="2FD79A0C" w:rsidR="00451E6D" w:rsidRPr="0095749C" w:rsidRDefault="00451E6D" w:rsidP="00451E6D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23A6FAF8" w14:textId="77777777" w:rsidR="00451E6D" w:rsidRPr="0095749C" w:rsidRDefault="00451E6D" w:rsidP="00451E6D">
            <w:pPr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57F6CB71" w14:textId="77777777" w:rsidR="00451E6D" w:rsidRPr="0095749C" w:rsidRDefault="00451E6D" w:rsidP="00451E6D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E7959A" w14:textId="77777777" w:rsidR="00451E6D" w:rsidRPr="00844EC7" w:rsidRDefault="00451E6D" w:rsidP="00451E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C630FD6" w14:textId="3D4712B8" w:rsidR="00451E6D" w:rsidRPr="00844EC7" w:rsidRDefault="00451E6D" w:rsidP="00451E6D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127,697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6344E2" w14:textId="77777777" w:rsidR="00451E6D" w:rsidRPr="00844EC7" w:rsidRDefault="00451E6D" w:rsidP="00451E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E565829" w14:textId="29EAF89E" w:rsidR="00451E6D" w:rsidRPr="00844EC7" w:rsidRDefault="00451E6D" w:rsidP="00451E6D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160,352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180F05E" w14:textId="77777777" w:rsidR="00451E6D" w:rsidRPr="00844EC7" w:rsidRDefault="00451E6D" w:rsidP="00451E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A9206F7" w14:textId="3DBB024D" w:rsidR="00451E6D" w:rsidRPr="00844EC7" w:rsidRDefault="00451E6D" w:rsidP="00451E6D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3,905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21E9C6" w14:textId="77777777" w:rsidR="00451E6D" w:rsidRPr="00844EC7" w:rsidRDefault="00451E6D" w:rsidP="00451E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3124C0A" w14:textId="4920BF3A" w:rsidR="00451E6D" w:rsidRPr="00844EC7" w:rsidRDefault="00451E6D" w:rsidP="00451E6D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12,435</w:t>
            </w:r>
          </w:p>
        </w:tc>
      </w:tr>
      <w:tr w:rsidR="00451E6D" w:rsidRPr="003818AE" w14:paraId="2599305A" w14:textId="77777777" w:rsidTr="00451E6D">
        <w:tc>
          <w:tcPr>
            <w:tcW w:w="3024" w:type="dxa"/>
            <w:shd w:val="clear" w:color="auto" w:fill="auto"/>
            <w:vAlign w:val="center"/>
          </w:tcPr>
          <w:p w14:paraId="2CC919E1" w14:textId="77777777" w:rsidR="00451E6D" w:rsidRPr="00844EC7" w:rsidRDefault="00451E6D" w:rsidP="00451E6D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F29472" w14:textId="240231D2" w:rsidR="00451E6D" w:rsidRPr="00844EC7" w:rsidRDefault="00451E6D" w:rsidP="00451E6D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2,650,155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A35ACBC" w14:textId="77777777" w:rsidR="00451E6D" w:rsidRPr="00844EC7" w:rsidRDefault="00451E6D" w:rsidP="00451E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308189" w14:textId="18CDF50E" w:rsidR="00451E6D" w:rsidRPr="00844EC7" w:rsidRDefault="00451E6D" w:rsidP="00451E6D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2,534,849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7E64B6C" w14:textId="77777777" w:rsidR="00451E6D" w:rsidRPr="00844EC7" w:rsidRDefault="00451E6D" w:rsidP="00451E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E8423B" w14:textId="7D3D8490" w:rsidR="00451E6D" w:rsidRPr="0095749C" w:rsidRDefault="00451E6D" w:rsidP="00451E6D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11419CAA" w14:textId="77777777" w:rsidR="00451E6D" w:rsidRPr="0095749C" w:rsidRDefault="00451E6D" w:rsidP="00451E6D">
            <w:pPr>
              <w:spacing w:line="240" w:lineRule="atLeast"/>
              <w:ind w:right="20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23E753" w14:textId="77777777" w:rsidR="00451E6D" w:rsidRPr="0095749C" w:rsidRDefault="00451E6D" w:rsidP="00451E6D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6E0C29" w14:textId="77777777" w:rsidR="00451E6D" w:rsidRPr="00844EC7" w:rsidRDefault="00451E6D" w:rsidP="00451E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D52C6D" w14:textId="6AA5E79F" w:rsidR="00451E6D" w:rsidRPr="00844EC7" w:rsidRDefault="00451E6D" w:rsidP="00451E6D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2,650,155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2163FE5" w14:textId="77777777" w:rsidR="00451E6D" w:rsidRPr="00844EC7" w:rsidRDefault="00451E6D" w:rsidP="00451E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9DF60E" w14:textId="4A2E248B" w:rsidR="00451E6D" w:rsidRPr="00844EC7" w:rsidRDefault="00451E6D" w:rsidP="00451E6D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2,534,849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8F543F7" w14:textId="77777777" w:rsidR="00451E6D" w:rsidRPr="00844EC7" w:rsidRDefault="00451E6D" w:rsidP="00451E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3D1C25" w14:textId="5B8F4844" w:rsidR="00451E6D" w:rsidRPr="00844EC7" w:rsidRDefault="00451E6D" w:rsidP="00451E6D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1,408,973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76D80DF" w14:textId="77777777" w:rsidR="00451E6D" w:rsidRPr="00844EC7" w:rsidRDefault="00451E6D" w:rsidP="00451E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F5C527" w14:textId="3F41C415" w:rsidR="00451E6D" w:rsidRPr="00844EC7" w:rsidRDefault="00451E6D" w:rsidP="00451E6D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1,291,745</w:t>
            </w:r>
          </w:p>
        </w:tc>
      </w:tr>
      <w:tr w:rsidR="00451E6D" w:rsidRPr="003818AE" w14:paraId="517CAD5B" w14:textId="77777777" w:rsidTr="00451E6D">
        <w:trPr>
          <w:trHeight w:val="58"/>
        </w:trPr>
        <w:tc>
          <w:tcPr>
            <w:tcW w:w="3024" w:type="dxa"/>
            <w:shd w:val="clear" w:color="auto" w:fill="auto"/>
            <w:vAlign w:val="center"/>
          </w:tcPr>
          <w:p w14:paraId="23ED0734" w14:textId="080C83D9" w:rsidR="00451E6D" w:rsidRPr="00FF0171" w:rsidRDefault="00451E6D" w:rsidP="00451E6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73A2B88" w14:textId="77777777" w:rsidR="00451E6D" w:rsidRPr="00844EC7" w:rsidRDefault="00451E6D" w:rsidP="00451E6D">
            <w:pPr>
              <w:pStyle w:val="Ang15"/>
              <w:rPr>
                <w:color w:val="00000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DA4F1D8" w14:textId="77777777" w:rsidR="00451E6D" w:rsidRPr="00844EC7" w:rsidRDefault="00451E6D" w:rsidP="00451E6D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BDEEBD2" w14:textId="77777777" w:rsidR="00451E6D" w:rsidRPr="00844EC7" w:rsidRDefault="00451E6D" w:rsidP="00451E6D">
            <w:pPr>
              <w:pStyle w:val="Ang15"/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209B6F9" w14:textId="77777777" w:rsidR="00451E6D" w:rsidRPr="00844EC7" w:rsidRDefault="00451E6D" w:rsidP="00451E6D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9BD46A6" w14:textId="77777777" w:rsidR="00451E6D" w:rsidRPr="00844EC7" w:rsidRDefault="00451E6D" w:rsidP="00451E6D">
            <w:pPr>
              <w:pStyle w:val="Ang15"/>
              <w:rPr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5D4C2020" w14:textId="77777777" w:rsidR="00451E6D" w:rsidRPr="00844EC7" w:rsidRDefault="00451E6D" w:rsidP="00451E6D">
            <w:pPr>
              <w:pStyle w:val="Ang15"/>
              <w:rPr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4C7952F3" w14:textId="77777777" w:rsidR="00451E6D" w:rsidRPr="00844EC7" w:rsidRDefault="00451E6D" w:rsidP="00451E6D">
            <w:pPr>
              <w:pStyle w:val="Ang15"/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570209F" w14:textId="77777777" w:rsidR="00451E6D" w:rsidRPr="00844EC7" w:rsidRDefault="00451E6D" w:rsidP="00451E6D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9A066A1" w14:textId="77777777" w:rsidR="00451E6D" w:rsidRPr="00844EC7" w:rsidRDefault="00451E6D" w:rsidP="00451E6D">
            <w:pPr>
              <w:pStyle w:val="Ang15"/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98DF36C" w14:textId="77777777" w:rsidR="00451E6D" w:rsidRPr="00844EC7" w:rsidRDefault="00451E6D" w:rsidP="00451E6D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5C05446" w14:textId="77777777" w:rsidR="00451E6D" w:rsidRPr="00844EC7" w:rsidRDefault="00451E6D" w:rsidP="00451E6D">
            <w:pPr>
              <w:pStyle w:val="Ang15"/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E6DB356" w14:textId="77777777" w:rsidR="00451E6D" w:rsidRPr="00844EC7" w:rsidRDefault="00451E6D" w:rsidP="00451E6D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859CAC" w14:textId="77777777" w:rsidR="00451E6D" w:rsidRPr="00216B61" w:rsidRDefault="00451E6D" w:rsidP="00451E6D">
            <w:pPr>
              <w:pStyle w:val="Ang15"/>
              <w:rPr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DD82F54" w14:textId="77777777" w:rsidR="00451E6D" w:rsidRPr="00216B61" w:rsidRDefault="00451E6D" w:rsidP="00451E6D">
            <w:pPr>
              <w:pStyle w:val="Ang15"/>
              <w:rPr>
                <w:b/>
                <w:b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9C6FE0" w14:textId="77777777" w:rsidR="00451E6D" w:rsidRPr="00216B61" w:rsidRDefault="00451E6D" w:rsidP="00451E6D">
            <w:pPr>
              <w:pStyle w:val="Ang15"/>
              <w:rPr>
                <w:b/>
                <w:bCs/>
                <w:cs/>
                <w:lang w:val="en-US"/>
              </w:rPr>
            </w:pPr>
          </w:p>
        </w:tc>
      </w:tr>
      <w:tr w:rsidR="00451E6D" w:rsidRPr="003818AE" w14:paraId="0508C337" w14:textId="77777777" w:rsidTr="00451E6D">
        <w:trPr>
          <w:trHeight w:val="58"/>
        </w:trPr>
        <w:tc>
          <w:tcPr>
            <w:tcW w:w="3024" w:type="dxa"/>
            <w:shd w:val="clear" w:color="auto" w:fill="auto"/>
            <w:vAlign w:val="center"/>
          </w:tcPr>
          <w:p w14:paraId="632249FE" w14:textId="3D82E0BD" w:rsidR="00451E6D" w:rsidRPr="00FF0171" w:rsidRDefault="00451E6D" w:rsidP="00451E6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0171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57D8657" w14:textId="77777777" w:rsidR="00451E6D" w:rsidRPr="00844EC7" w:rsidRDefault="00451E6D" w:rsidP="00451E6D">
            <w:pPr>
              <w:pStyle w:val="Ang15"/>
              <w:rPr>
                <w:color w:val="00000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B97951E" w14:textId="77777777" w:rsidR="00451E6D" w:rsidRPr="00844EC7" w:rsidRDefault="00451E6D" w:rsidP="00451E6D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1406DBF" w14:textId="77777777" w:rsidR="00451E6D" w:rsidRPr="00844EC7" w:rsidRDefault="00451E6D" w:rsidP="00451E6D">
            <w:pPr>
              <w:pStyle w:val="Ang15"/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FBF2E06" w14:textId="77777777" w:rsidR="00451E6D" w:rsidRPr="00844EC7" w:rsidRDefault="00451E6D" w:rsidP="00451E6D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4557CE9" w14:textId="77777777" w:rsidR="00451E6D" w:rsidRPr="00844EC7" w:rsidRDefault="00451E6D" w:rsidP="00451E6D">
            <w:pPr>
              <w:pStyle w:val="Ang15"/>
              <w:rPr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0EA5E398" w14:textId="77777777" w:rsidR="00451E6D" w:rsidRPr="00844EC7" w:rsidRDefault="00451E6D" w:rsidP="00451E6D">
            <w:pPr>
              <w:pStyle w:val="Ang15"/>
              <w:rPr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0D18F5E5" w14:textId="77777777" w:rsidR="00451E6D" w:rsidRPr="00844EC7" w:rsidRDefault="00451E6D" w:rsidP="00451E6D">
            <w:pPr>
              <w:pStyle w:val="Ang15"/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19E0419" w14:textId="77777777" w:rsidR="00451E6D" w:rsidRPr="00844EC7" w:rsidRDefault="00451E6D" w:rsidP="00451E6D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60FE581" w14:textId="77777777" w:rsidR="00451E6D" w:rsidRPr="00844EC7" w:rsidRDefault="00451E6D" w:rsidP="00451E6D">
            <w:pPr>
              <w:pStyle w:val="Ang15"/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AE48F6E" w14:textId="77777777" w:rsidR="00451E6D" w:rsidRPr="00844EC7" w:rsidRDefault="00451E6D" w:rsidP="00451E6D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D5F5BAF" w14:textId="77777777" w:rsidR="00451E6D" w:rsidRPr="00844EC7" w:rsidRDefault="00451E6D" w:rsidP="00451E6D">
            <w:pPr>
              <w:pStyle w:val="Ang15"/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E4D118F" w14:textId="77777777" w:rsidR="00451E6D" w:rsidRPr="00844EC7" w:rsidRDefault="00451E6D" w:rsidP="00451E6D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DA74B48" w14:textId="1BB06AC6" w:rsidR="00451E6D" w:rsidRPr="00B66BA6" w:rsidRDefault="00451E6D" w:rsidP="00451E6D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6BA6">
              <w:rPr>
                <w:rFonts w:ascii="Angsana New" w:hAnsi="Angsana New"/>
                <w:sz w:val="30"/>
                <w:szCs w:val="30"/>
                <w:lang w:val="en-US"/>
              </w:rPr>
              <w:t>(81,</w:t>
            </w:r>
            <w:r w:rsidRPr="00451E6D"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  <w:r w:rsidRPr="00B66BA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5FFC2B3" w14:textId="77777777" w:rsidR="00451E6D" w:rsidRPr="00451E6D" w:rsidRDefault="00451E6D" w:rsidP="00451E6D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FDD3A0D" w14:textId="081B9DA3" w:rsidR="00451E6D" w:rsidRPr="00504FD8" w:rsidRDefault="00451E6D" w:rsidP="00504FD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4FD8">
              <w:rPr>
                <w:rFonts w:ascii="Angsana New" w:hAnsi="Angsana New"/>
                <w:sz w:val="30"/>
                <w:szCs w:val="30"/>
                <w:lang w:val="en-US"/>
              </w:rPr>
              <w:t>(52,429)</w:t>
            </w:r>
          </w:p>
        </w:tc>
      </w:tr>
      <w:tr w:rsidR="00451E6D" w:rsidRPr="003818AE" w14:paraId="6768B5BF" w14:textId="77777777" w:rsidTr="00451E6D">
        <w:trPr>
          <w:trHeight w:val="58"/>
        </w:trPr>
        <w:tc>
          <w:tcPr>
            <w:tcW w:w="3024" w:type="dxa"/>
            <w:shd w:val="clear" w:color="auto" w:fill="auto"/>
            <w:vAlign w:val="center"/>
          </w:tcPr>
          <w:p w14:paraId="40D1D356" w14:textId="60F48D9F" w:rsidR="00451E6D" w:rsidRPr="00FF0171" w:rsidRDefault="00451E6D" w:rsidP="00451E6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0171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CA566EE" w14:textId="77777777" w:rsidR="00451E6D" w:rsidRPr="00844EC7" w:rsidRDefault="00451E6D" w:rsidP="00451E6D">
            <w:pPr>
              <w:pStyle w:val="Ang15"/>
              <w:rPr>
                <w:color w:val="00000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06A8664" w14:textId="77777777" w:rsidR="00451E6D" w:rsidRPr="00844EC7" w:rsidRDefault="00451E6D" w:rsidP="00451E6D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1B25A36" w14:textId="77777777" w:rsidR="00451E6D" w:rsidRPr="00844EC7" w:rsidRDefault="00451E6D" w:rsidP="00451E6D">
            <w:pPr>
              <w:pStyle w:val="Ang15"/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23B7FB8" w14:textId="77777777" w:rsidR="00451E6D" w:rsidRPr="00844EC7" w:rsidRDefault="00451E6D" w:rsidP="00451E6D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F9F7A5E" w14:textId="77777777" w:rsidR="00451E6D" w:rsidRPr="00844EC7" w:rsidRDefault="00451E6D" w:rsidP="00451E6D">
            <w:pPr>
              <w:pStyle w:val="Ang15"/>
              <w:rPr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6426330A" w14:textId="77777777" w:rsidR="00451E6D" w:rsidRPr="00844EC7" w:rsidRDefault="00451E6D" w:rsidP="00451E6D">
            <w:pPr>
              <w:pStyle w:val="Ang15"/>
              <w:rPr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2880F95A" w14:textId="77777777" w:rsidR="00451E6D" w:rsidRPr="00844EC7" w:rsidRDefault="00451E6D" w:rsidP="00451E6D">
            <w:pPr>
              <w:pStyle w:val="Ang15"/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6EAA8B1" w14:textId="77777777" w:rsidR="00451E6D" w:rsidRPr="00844EC7" w:rsidRDefault="00451E6D" w:rsidP="00451E6D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3567494" w14:textId="77777777" w:rsidR="00451E6D" w:rsidRPr="00844EC7" w:rsidRDefault="00451E6D" w:rsidP="00451E6D">
            <w:pPr>
              <w:pStyle w:val="Ang15"/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6C3295B" w14:textId="77777777" w:rsidR="00451E6D" w:rsidRPr="00844EC7" w:rsidRDefault="00451E6D" w:rsidP="00451E6D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8166EDC" w14:textId="77777777" w:rsidR="00451E6D" w:rsidRPr="00844EC7" w:rsidRDefault="00451E6D" w:rsidP="00451E6D">
            <w:pPr>
              <w:pStyle w:val="Ang15"/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FA7CFDB" w14:textId="77777777" w:rsidR="00451E6D" w:rsidRPr="00844EC7" w:rsidRDefault="00451E6D" w:rsidP="00451E6D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3DDC78C" w14:textId="26CE4CD0" w:rsidR="00451E6D" w:rsidRPr="00B66BA6" w:rsidRDefault="00451E6D" w:rsidP="00451E6D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6BA6">
              <w:rPr>
                <w:rFonts w:ascii="Angsana New" w:hAnsi="Angsana New"/>
                <w:sz w:val="30"/>
                <w:szCs w:val="30"/>
                <w:lang w:val="en-US"/>
              </w:rPr>
              <w:t>(217,536)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E3D082B" w14:textId="77777777" w:rsidR="00451E6D" w:rsidRPr="00451E6D" w:rsidRDefault="00451E6D" w:rsidP="00451E6D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66F504F" w14:textId="0E056F98" w:rsidR="00451E6D" w:rsidRPr="00504FD8" w:rsidRDefault="00451E6D" w:rsidP="00504FD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4FD8">
              <w:rPr>
                <w:rFonts w:ascii="Angsana New" w:hAnsi="Angsana New"/>
                <w:sz w:val="30"/>
                <w:szCs w:val="30"/>
                <w:lang w:val="en-US"/>
              </w:rPr>
              <w:t>(218,461)</w:t>
            </w:r>
          </w:p>
        </w:tc>
      </w:tr>
      <w:tr w:rsidR="00451E6D" w:rsidRPr="003818AE" w14:paraId="24966A0B" w14:textId="77777777" w:rsidTr="00451E6D">
        <w:trPr>
          <w:trHeight w:val="58"/>
        </w:trPr>
        <w:tc>
          <w:tcPr>
            <w:tcW w:w="3024" w:type="dxa"/>
            <w:shd w:val="clear" w:color="auto" w:fill="auto"/>
            <w:vAlign w:val="center"/>
          </w:tcPr>
          <w:p w14:paraId="58C60E74" w14:textId="20E9FA3C" w:rsidR="00451E6D" w:rsidRPr="00FF0171" w:rsidRDefault="00451E6D" w:rsidP="00451E6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0171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12553B4" w14:textId="77777777" w:rsidR="00451E6D" w:rsidRPr="00844EC7" w:rsidRDefault="00451E6D" w:rsidP="00451E6D">
            <w:pPr>
              <w:pStyle w:val="Ang15"/>
              <w:rPr>
                <w:color w:val="00000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008F8E1" w14:textId="77777777" w:rsidR="00451E6D" w:rsidRPr="00844EC7" w:rsidRDefault="00451E6D" w:rsidP="00451E6D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340BD70" w14:textId="77777777" w:rsidR="00451E6D" w:rsidRPr="00844EC7" w:rsidRDefault="00451E6D" w:rsidP="00451E6D">
            <w:pPr>
              <w:pStyle w:val="Ang15"/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5B0222A" w14:textId="77777777" w:rsidR="00451E6D" w:rsidRPr="00844EC7" w:rsidRDefault="00451E6D" w:rsidP="00451E6D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11B931B" w14:textId="77777777" w:rsidR="00451E6D" w:rsidRPr="00844EC7" w:rsidRDefault="00451E6D" w:rsidP="00451E6D">
            <w:pPr>
              <w:pStyle w:val="Ang15"/>
              <w:rPr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09E7483B" w14:textId="77777777" w:rsidR="00451E6D" w:rsidRPr="00844EC7" w:rsidRDefault="00451E6D" w:rsidP="00451E6D">
            <w:pPr>
              <w:pStyle w:val="Ang15"/>
              <w:rPr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08CAB59C" w14:textId="77777777" w:rsidR="00451E6D" w:rsidRPr="00844EC7" w:rsidRDefault="00451E6D" w:rsidP="00451E6D">
            <w:pPr>
              <w:pStyle w:val="Ang15"/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3A5E1A9" w14:textId="77777777" w:rsidR="00451E6D" w:rsidRPr="00844EC7" w:rsidRDefault="00451E6D" w:rsidP="00451E6D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DCEEEE0" w14:textId="77777777" w:rsidR="00451E6D" w:rsidRPr="00844EC7" w:rsidRDefault="00451E6D" w:rsidP="00451E6D">
            <w:pPr>
              <w:pStyle w:val="Ang15"/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6AF0974" w14:textId="77777777" w:rsidR="00451E6D" w:rsidRPr="00844EC7" w:rsidRDefault="00451E6D" w:rsidP="00451E6D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40A6734" w14:textId="77777777" w:rsidR="00451E6D" w:rsidRPr="00844EC7" w:rsidRDefault="00451E6D" w:rsidP="00451E6D">
            <w:pPr>
              <w:pStyle w:val="Ang15"/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E261B58" w14:textId="77777777" w:rsidR="00451E6D" w:rsidRPr="00844EC7" w:rsidRDefault="00451E6D" w:rsidP="00451E6D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6F3D6B6" w14:textId="19CA2BF3" w:rsidR="00451E6D" w:rsidRPr="00B66BA6" w:rsidRDefault="00451E6D" w:rsidP="00451E6D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6BA6">
              <w:rPr>
                <w:rFonts w:ascii="Angsana New" w:hAnsi="Angsana New"/>
                <w:sz w:val="30"/>
                <w:szCs w:val="30"/>
                <w:lang w:val="en-US"/>
              </w:rPr>
              <w:t>(13,639)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380D27D" w14:textId="77777777" w:rsidR="00451E6D" w:rsidRPr="00451E6D" w:rsidRDefault="00451E6D" w:rsidP="00451E6D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0180577" w14:textId="0F973AD9" w:rsidR="00451E6D" w:rsidRPr="00504FD8" w:rsidRDefault="00451E6D" w:rsidP="00504FD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4FD8">
              <w:rPr>
                <w:rFonts w:ascii="Angsana New" w:hAnsi="Angsana New"/>
                <w:sz w:val="30"/>
                <w:szCs w:val="30"/>
                <w:lang w:val="en-US"/>
              </w:rPr>
              <w:t>(35,113)</w:t>
            </w:r>
          </w:p>
        </w:tc>
      </w:tr>
      <w:tr w:rsidR="00451E6D" w:rsidRPr="003818AE" w14:paraId="2CB6257C" w14:textId="77777777" w:rsidTr="00451E6D">
        <w:tc>
          <w:tcPr>
            <w:tcW w:w="5564" w:type="dxa"/>
            <w:gridSpan w:val="4"/>
            <w:shd w:val="clear" w:color="auto" w:fill="auto"/>
            <w:vAlign w:val="center"/>
          </w:tcPr>
          <w:p w14:paraId="6C24F6CD" w14:textId="77777777" w:rsidR="00451E6D" w:rsidRPr="00090330" w:rsidRDefault="00451E6D" w:rsidP="00451E6D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</w:t>
            </w:r>
            <w:r w:rsidRPr="00844E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งวด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11CFC4C" w14:textId="77777777" w:rsidR="00451E6D" w:rsidRPr="00090330" w:rsidRDefault="00451E6D" w:rsidP="00451E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007EA1E" w14:textId="77777777" w:rsidR="00451E6D" w:rsidRPr="00090330" w:rsidRDefault="00451E6D" w:rsidP="00451E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3AAD5A10" w14:textId="77777777" w:rsidR="00451E6D" w:rsidRPr="00090330" w:rsidRDefault="00451E6D" w:rsidP="00451E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2764F77F" w14:textId="77777777" w:rsidR="00451E6D" w:rsidRPr="00090330" w:rsidRDefault="00451E6D" w:rsidP="00451E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7779B40" w14:textId="77777777" w:rsidR="00451E6D" w:rsidRPr="00090330" w:rsidRDefault="00451E6D" w:rsidP="00451E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28BD777" w14:textId="77777777" w:rsidR="00451E6D" w:rsidRPr="00090330" w:rsidRDefault="00451E6D" w:rsidP="00451E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9D5DBAD" w14:textId="77777777" w:rsidR="00451E6D" w:rsidRPr="00090330" w:rsidRDefault="00451E6D" w:rsidP="00451E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C5967F9" w14:textId="77777777" w:rsidR="00451E6D" w:rsidRPr="00090330" w:rsidRDefault="00451E6D" w:rsidP="00451E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CF67321" w14:textId="77777777" w:rsidR="00451E6D" w:rsidRPr="00090330" w:rsidRDefault="00451E6D" w:rsidP="00451E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AB9142" w14:textId="082B6E20" w:rsidR="00451E6D" w:rsidRPr="00EE75F6" w:rsidRDefault="00451E6D" w:rsidP="00451E6D">
            <w:pPr>
              <w:tabs>
                <w:tab w:val="decimal" w:pos="834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75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1,096,693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F04368" w14:textId="77777777" w:rsidR="00451E6D" w:rsidRPr="00EE75F6" w:rsidRDefault="00451E6D" w:rsidP="00451E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56A9A0" w14:textId="25BCA2BD" w:rsidR="00451E6D" w:rsidRPr="00EE75F6" w:rsidRDefault="00451E6D" w:rsidP="00451E6D">
            <w:pPr>
              <w:tabs>
                <w:tab w:val="decimal" w:pos="834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75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985,742</w:t>
            </w:r>
          </w:p>
        </w:tc>
      </w:tr>
    </w:tbl>
    <w:p w14:paraId="62C8CF06" w14:textId="77777777" w:rsidR="009647A7" w:rsidRDefault="009647A7" w:rsidP="00C21040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p w14:paraId="2A125217" w14:textId="77777777" w:rsidR="00FF0171" w:rsidRPr="005C5069" w:rsidRDefault="00FF0171" w:rsidP="007D5286">
      <w:pPr>
        <w:ind w:left="540" w:right="90"/>
        <w:jc w:val="thaiDistribute"/>
        <w:rPr>
          <w:rFonts w:ascii="Angsana New" w:hAnsi="Angsana New"/>
          <w:sz w:val="30"/>
          <w:szCs w:val="30"/>
        </w:rPr>
      </w:pPr>
      <w:r w:rsidRPr="00774E0A">
        <w:rPr>
          <w:rFonts w:ascii="Angsana New" w:hAnsi="Angsana New"/>
          <w:spacing w:val="4"/>
          <w:sz w:val="30"/>
          <w:szCs w:val="30"/>
          <w:cs/>
        </w:rPr>
        <w:t>กลุ่มบริษัทดำเนินธุรกิจทั้งในประเทศและต่างประเทศ ทั้งนี้กลุ่มบริษัทไม่มีรายได้จากต่างประเทศหรือสินทรัพย์ในต่างประเทศที่มีสาระสำคัญ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 w:rsidRPr="00774E0A">
        <w:rPr>
          <w:rFonts w:ascii="Angsana New" w:hAnsi="Angsana New"/>
          <w:spacing w:val="4"/>
          <w:sz w:val="30"/>
          <w:szCs w:val="30"/>
          <w:cs/>
        </w:rPr>
        <w:t>และจังหวะเวลาในการรับรู้</w:t>
      </w:r>
      <w:r w:rsidRPr="00774E0A">
        <w:rPr>
          <w:rFonts w:ascii="Angsana New" w:hAnsi="Angsana New"/>
          <w:sz w:val="30"/>
          <w:szCs w:val="30"/>
          <w:cs/>
        </w:rPr>
        <w:t>รายได้ของกลุ่มบริษัท</w:t>
      </w:r>
      <w:r>
        <w:rPr>
          <w:rFonts w:ascii="Angsana New" w:hAnsi="Angsana New" w:hint="cs"/>
          <w:sz w:val="30"/>
          <w:szCs w:val="30"/>
          <w:cs/>
        </w:rPr>
        <w:t>เป็นแบบ</w:t>
      </w:r>
      <w:r w:rsidRPr="00774E0A">
        <w:rPr>
          <w:rFonts w:ascii="Angsana New" w:hAnsi="Angsana New"/>
          <w:sz w:val="30"/>
          <w:szCs w:val="30"/>
          <w:cs/>
        </w:rPr>
        <w:t xml:space="preserve"> ณ เวลาใดเวลาหนึ่ง</w:t>
      </w:r>
    </w:p>
    <w:p w14:paraId="4050DBB5" w14:textId="77777777" w:rsidR="00FC7D90" w:rsidRPr="00774E0A" w:rsidRDefault="00FC7D90" w:rsidP="00C21040">
      <w:pPr>
        <w:rPr>
          <w:rFonts w:ascii="Angsana New" w:hAnsi="Angsana New"/>
          <w:sz w:val="30"/>
          <w:szCs w:val="30"/>
        </w:rPr>
      </w:pPr>
    </w:p>
    <w:p w14:paraId="79097568" w14:textId="77777777" w:rsidR="00FC7D90" w:rsidRDefault="00FC7D90" w:rsidP="00C21040">
      <w:pPr>
        <w:rPr>
          <w:lang w:val="en-US"/>
        </w:rPr>
        <w:sectPr w:rsidR="00FC7D90" w:rsidSect="007D5286">
          <w:footerReference w:type="default" r:id="rId11"/>
          <w:pgSz w:w="16834" w:h="11909" w:orient="landscape" w:code="9"/>
          <w:pgMar w:top="1166" w:right="1264" w:bottom="1152" w:left="1170" w:header="706" w:footer="706" w:gutter="0"/>
          <w:cols w:space="737"/>
          <w:docGrid w:linePitch="360"/>
        </w:sectPr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842"/>
        <w:gridCol w:w="806"/>
        <w:gridCol w:w="268"/>
        <w:gridCol w:w="1496"/>
        <w:gridCol w:w="268"/>
        <w:gridCol w:w="1502"/>
      </w:tblGrid>
      <w:tr w:rsidR="00FF0171" w:rsidRPr="0027504C" w14:paraId="08183A80" w14:textId="77777777" w:rsidTr="001A765A">
        <w:tc>
          <w:tcPr>
            <w:tcW w:w="4842" w:type="dxa"/>
            <w:shd w:val="clear" w:color="auto" w:fill="auto"/>
          </w:tcPr>
          <w:p w14:paraId="59BD9C03" w14:textId="77777777" w:rsidR="00FF0171" w:rsidRPr="00FB34CF" w:rsidRDefault="00FF0171" w:rsidP="001A765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5A16FFAC" w14:textId="77777777" w:rsidR="00FF0171" w:rsidRPr="00FB34CF" w:rsidRDefault="00FF0171" w:rsidP="001A765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3F5B487E" w14:textId="77777777" w:rsidR="00FF0171" w:rsidRPr="00FB34CF" w:rsidRDefault="00FF0171" w:rsidP="001A765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shd w:val="clear" w:color="auto" w:fill="auto"/>
          </w:tcPr>
          <w:p w14:paraId="2BF8EFE7" w14:textId="77777777" w:rsidR="00FF0171" w:rsidRPr="00FB34CF" w:rsidRDefault="00FF0171" w:rsidP="001A765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3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F0171" w:rsidRPr="0027504C" w14:paraId="65ECEBE8" w14:textId="77777777" w:rsidTr="001A765A">
        <w:tc>
          <w:tcPr>
            <w:tcW w:w="4842" w:type="dxa"/>
            <w:shd w:val="clear" w:color="auto" w:fill="auto"/>
          </w:tcPr>
          <w:p w14:paraId="24890237" w14:textId="77777777" w:rsidR="00FF0171" w:rsidRPr="00FB34CF" w:rsidRDefault="00FF0171" w:rsidP="001A765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3726B6EC" w14:textId="77777777" w:rsidR="00FF0171" w:rsidRPr="00FB34CF" w:rsidRDefault="00FF0171" w:rsidP="001A765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3444563" w14:textId="77777777" w:rsidR="00FF0171" w:rsidRPr="00FB34CF" w:rsidRDefault="00FF0171" w:rsidP="001A765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shd w:val="clear" w:color="auto" w:fill="auto"/>
          </w:tcPr>
          <w:p w14:paraId="4D26D602" w14:textId="77777777" w:rsidR="00FF0171" w:rsidRPr="00FB34CF" w:rsidRDefault="00FF0171" w:rsidP="001A765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FF0171" w:rsidRPr="0027504C" w14:paraId="0E67DEC5" w14:textId="77777777" w:rsidTr="001A765A">
        <w:tc>
          <w:tcPr>
            <w:tcW w:w="4842" w:type="dxa"/>
            <w:shd w:val="clear" w:color="auto" w:fill="auto"/>
          </w:tcPr>
          <w:p w14:paraId="4D2313AC" w14:textId="37D78651" w:rsidR="00FF0171" w:rsidRPr="00FB34CF" w:rsidRDefault="00FF0171" w:rsidP="001A765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3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806" w:type="dxa"/>
            <w:shd w:val="clear" w:color="auto" w:fill="auto"/>
          </w:tcPr>
          <w:p w14:paraId="55B69901" w14:textId="77777777" w:rsidR="00FF0171" w:rsidRPr="00FB34CF" w:rsidRDefault="00FF0171" w:rsidP="001A765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918AE4D" w14:textId="77777777" w:rsidR="00FF0171" w:rsidRPr="00FB34CF" w:rsidRDefault="00FF0171" w:rsidP="001A765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22E3B23E" w14:textId="583E4394" w:rsidR="00FF0171" w:rsidRPr="00FB34CF" w:rsidRDefault="00FF0171" w:rsidP="001A765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D52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1439A814" w14:textId="77777777" w:rsidR="00FF0171" w:rsidRPr="00FB34CF" w:rsidRDefault="00FF0171" w:rsidP="001A765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02F1B98C" w14:textId="6639E654" w:rsidR="00FF0171" w:rsidRPr="00FB34CF" w:rsidRDefault="00FF0171" w:rsidP="001A765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D52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FF0171" w:rsidRPr="0027504C" w14:paraId="0D16D095" w14:textId="77777777" w:rsidTr="001A765A">
        <w:tc>
          <w:tcPr>
            <w:tcW w:w="4842" w:type="dxa"/>
            <w:shd w:val="clear" w:color="auto" w:fill="auto"/>
          </w:tcPr>
          <w:p w14:paraId="41D9D3CE" w14:textId="77777777" w:rsidR="00FF0171" w:rsidRPr="00FB34CF" w:rsidRDefault="00FF0171" w:rsidP="001A765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5C9F6512" w14:textId="77777777" w:rsidR="00FF0171" w:rsidRPr="00FB34CF" w:rsidRDefault="00FF0171" w:rsidP="001A765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9F53835" w14:textId="77777777" w:rsidR="00FF0171" w:rsidRPr="00FB34CF" w:rsidRDefault="00FF0171" w:rsidP="001A765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shd w:val="clear" w:color="auto" w:fill="auto"/>
          </w:tcPr>
          <w:p w14:paraId="7F7A2CD4" w14:textId="77777777" w:rsidR="00FF0171" w:rsidRPr="00FB34CF" w:rsidRDefault="00FF0171" w:rsidP="001A765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B34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FB34C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FF0171" w:rsidRPr="0027504C" w14:paraId="25481871" w14:textId="77777777" w:rsidTr="00451E6D">
        <w:tc>
          <w:tcPr>
            <w:tcW w:w="4842" w:type="dxa"/>
            <w:shd w:val="clear" w:color="auto" w:fill="auto"/>
            <w:vAlign w:val="center"/>
          </w:tcPr>
          <w:p w14:paraId="3F4C9881" w14:textId="77777777" w:rsidR="00FF0171" w:rsidRPr="00FB34CF" w:rsidRDefault="00FF0171" w:rsidP="001A76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06" w:type="dxa"/>
            <w:shd w:val="clear" w:color="auto" w:fill="auto"/>
          </w:tcPr>
          <w:p w14:paraId="7883656D" w14:textId="77777777" w:rsidR="00FF0171" w:rsidRPr="00FB34CF" w:rsidRDefault="00FF0171" w:rsidP="001A765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3D6FB42" w14:textId="77777777" w:rsidR="00FF0171" w:rsidRPr="00FB34CF" w:rsidRDefault="00FF0171" w:rsidP="001A765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49720C23" w14:textId="7A942111" w:rsidR="00FF0171" w:rsidRPr="00FB34CF" w:rsidRDefault="00451E6D" w:rsidP="00451E6D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1,100,267</w:t>
            </w:r>
          </w:p>
        </w:tc>
        <w:tc>
          <w:tcPr>
            <w:tcW w:w="268" w:type="dxa"/>
            <w:shd w:val="clear" w:color="auto" w:fill="auto"/>
          </w:tcPr>
          <w:p w14:paraId="3748698A" w14:textId="77777777" w:rsidR="00FF0171" w:rsidRPr="00FB34CF" w:rsidRDefault="00FF0171" w:rsidP="001A765A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7005B044" w14:textId="0AF5A4CB" w:rsidR="00FF0171" w:rsidRPr="00FB34CF" w:rsidRDefault="00451E6D" w:rsidP="00451E6D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984,106</w:t>
            </w:r>
          </w:p>
        </w:tc>
      </w:tr>
      <w:tr w:rsidR="00FF0171" w:rsidRPr="0027504C" w14:paraId="1B40B213" w14:textId="77777777" w:rsidTr="00451E6D">
        <w:tc>
          <w:tcPr>
            <w:tcW w:w="4842" w:type="dxa"/>
            <w:shd w:val="clear" w:color="auto" w:fill="auto"/>
            <w:vAlign w:val="center"/>
          </w:tcPr>
          <w:p w14:paraId="59DE64B7" w14:textId="77777777" w:rsidR="00FF0171" w:rsidRPr="00FB34CF" w:rsidRDefault="00FF0171" w:rsidP="001A76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06" w:type="dxa"/>
            <w:shd w:val="clear" w:color="auto" w:fill="auto"/>
          </w:tcPr>
          <w:p w14:paraId="43CAAD20" w14:textId="77777777" w:rsidR="00FF0171" w:rsidRPr="00FB34CF" w:rsidRDefault="00FF0171" w:rsidP="001A765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1608D00" w14:textId="77777777" w:rsidR="00FF0171" w:rsidRPr="00FB34CF" w:rsidRDefault="00FF0171" w:rsidP="001A765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000E13D1" w14:textId="3FB215F8" w:rsidR="00FF0171" w:rsidRPr="00FB34CF" w:rsidRDefault="00451E6D" w:rsidP="001A765A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(3,574)</w:t>
            </w:r>
          </w:p>
        </w:tc>
        <w:tc>
          <w:tcPr>
            <w:tcW w:w="268" w:type="dxa"/>
            <w:shd w:val="clear" w:color="auto" w:fill="auto"/>
          </w:tcPr>
          <w:p w14:paraId="371AF219" w14:textId="77777777" w:rsidR="00FF0171" w:rsidRPr="00FB34CF" w:rsidRDefault="00FF0171" w:rsidP="001A765A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1FC67344" w14:textId="62632DC2" w:rsidR="00FF0171" w:rsidRPr="00FB34CF" w:rsidRDefault="00451E6D" w:rsidP="001A765A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1,636</w:t>
            </w:r>
          </w:p>
        </w:tc>
      </w:tr>
      <w:tr w:rsidR="00FF0171" w:rsidRPr="0027504C" w14:paraId="79B38F1A" w14:textId="77777777" w:rsidTr="00451E6D">
        <w:tc>
          <w:tcPr>
            <w:tcW w:w="4842" w:type="dxa"/>
            <w:shd w:val="clear" w:color="auto" w:fill="auto"/>
          </w:tcPr>
          <w:p w14:paraId="1BFC497D" w14:textId="77777777" w:rsidR="00FF0171" w:rsidRPr="00BB268C" w:rsidRDefault="00FF0171" w:rsidP="001A765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B26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06" w:type="dxa"/>
            <w:shd w:val="clear" w:color="auto" w:fill="auto"/>
          </w:tcPr>
          <w:p w14:paraId="389BF7EF" w14:textId="77777777" w:rsidR="00FF0171" w:rsidRPr="00FB34CF" w:rsidRDefault="00FF0171" w:rsidP="001A765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2835627" w14:textId="77777777" w:rsidR="00FF0171" w:rsidRPr="00FB34CF" w:rsidRDefault="00FF0171" w:rsidP="001A765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138CF734" w14:textId="55EEF257" w:rsidR="00FF0171" w:rsidRPr="00FB34CF" w:rsidRDefault="00451E6D" w:rsidP="001A765A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1,096,693</w:t>
            </w:r>
          </w:p>
        </w:tc>
        <w:tc>
          <w:tcPr>
            <w:tcW w:w="268" w:type="dxa"/>
            <w:shd w:val="clear" w:color="auto" w:fill="auto"/>
          </w:tcPr>
          <w:p w14:paraId="21F441FC" w14:textId="77777777" w:rsidR="00FF0171" w:rsidRPr="00FB34CF" w:rsidRDefault="00FF0171" w:rsidP="001A765A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942DF3" w14:textId="7767148A" w:rsidR="00FF0171" w:rsidRPr="00FB34CF" w:rsidRDefault="00F0475C" w:rsidP="001A765A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985,742</w:t>
            </w:r>
          </w:p>
        </w:tc>
      </w:tr>
      <w:tr w:rsidR="00FF0171" w:rsidRPr="0027504C" w14:paraId="1ABC1C86" w14:textId="77777777" w:rsidTr="00451E6D">
        <w:tc>
          <w:tcPr>
            <w:tcW w:w="4842" w:type="dxa"/>
            <w:shd w:val="clear" w:color="auto" w:fill="auto"/>
            <w:vAlign w:val="center"/>
          </w:tcPr>
          <w:p w14:paraId="7885D1C0" w14:textId="77777777" w:rsidR="00FF0171" w:rsidRPr="00BB268C" w:rsidRDefault="00FF0171" w:rsidP="001A765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B268C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Pr="00BB268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B268C">
              <w:rPr>
                <w:rFonts w:ascii="Angsana New" w:hAnsi="Angsana New"/>
                <w:sz w:val="30"/>
                <w:szCs w:val="30"/>
                <w:cs/>
                <w:lang w:val="en-US"/>
              </w:rPr>
              <w:t>(กำไร) ขาดทุนระหว่างส่วนงาน</w:t>
            </w:r>
          </w:p>
        </w:tc>
        <w:tc>
          <w:tcPr>
            <w:tcW w:w="806" w:type="dxa"/>
            <w:shd w:val="clear" w:color="auto" w:fill="auto"/>
          </w:tcPr>
          <w:p w14:paraId="40CCB5F3" w14:textId="77777777" w:rsidR="00FF0171" w:rsidRPr="00FB34CF" w:rsidRDefault="00FF0171" w:rsidP="001A765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086D0738" w14:textId="77777777" w:rsidR="00FF0171" w:rsidRPr="00FB34CF" w:rsidRDefault="00FF0171" w:rsidP="001A765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59BA9DF3" w14:textId="4AD3CEDE" w:rsidR="00FF0171" w:rsidRPr="00FB34CF" w:rsidRDefault="00451E6D" w:rsidP="001A765A">
            <w:pPr>
              <w:pStyle w:val="BodyText"/>
              <w:tabs>
                <w:tab w:val="decimal" w:pos="727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674A4C5D" w14:textId="77777777" w:rsidR="00FF0171" w:rsidRPr="00FB34CF" w:rsidRDefault="00FF0171" w:rsidP="001A765A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28608ADE" w14:textId="77777777" w:rsidR="00FF0171" w:rsidRPr="00FB34CF" w:rsidRDefault="00FF0171" w:rsidP="001A765A">
            <w:pPr>
              <w:pStyle w:val="BodyText"/>
              <w:tabs>
                <w:tab w:val="decimal" w:pos="727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FF0171" w:rsidRPr="0027504C" w14:paraId="2963CF92" w14:textId="77777777" w:rsidTr="00451E6D">
        <w:trPr>
          <w:trHeight w:val="415"/>
        </w:trPr>
        <w:tc>
          <w:tcPr>
            <w:tcW w:w="4842" w:type="dxa"/>
            <w:shd w:val="clear" w:color="auto" w:fill="auto"/>
          </w:tcPr>
          <w:p w14:paraId="3D9F0B29" w14:textId="77777777" w:rsidR="00FF0171" w:rsidRPr="0027504C" w:rsidRDefault="00FF0171" w:rsidP="001A765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247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กำไร (ขาดทุน) ก่อนภาษีเงินได้สำหรับงวด</w:t>
            </w:r>
          </w:p>
        </w:tc>
        <w:tc>
          <w:tcPr>
            <w:tcW w:w="806" w:type="dxa"/>
            <w:shd w:val="clear" w:color="auto" w:fill="auto"/>
          </w:tcPr>
          <w:p w14:paraId="197BEC81" w14:textId="77777777" w:rsidR="00FF0171" w:rsidRPr="0027504C" w:rsidRDefault="00FF0171" w:rsidP="001A765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422CC4B7" w14:textId="77777777" w:rsidR="00FF0171" w:rsidRPr="0027504C" w:rsidRDefault="00FF0171" w:rsidP="001A765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836EA1" w14:textId="7535A3DA" w:rsidR="00FF0171" w:rsidRPr="0027504C" w:rsidRDefault="00451E6D" w:rsidP="001A765A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1,096,693</w:t>
            </w:r>
          </w:p>
        </w:tc>
        <w:tc>
          <w:tcPr>
            <w:tcW w:w="268" w:type="dxa"/>
            <w:shd w:val="clear" w:color="auto" w:fill="auto"/>
          </w:tcPr>
          <w:p w14:paraId="2F3801A3" w14:textId="77777777" w:rsidR="00FF0171" w:rsidRPr="0027504C" w:rsidRDefault="00FF0171" w:rsidP="001A765A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A39A51" w14:textId="40155149" w:rsidR="00FF0171" w:rsidRPr="00C151FC" w:rsidRDefault="00F0475C" w:rsidP="001A765A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985,742</w:t>
            </w:r>
          </w:p>
        </w:tc>
      </w:tr>
    </w:tbl>
    <w:p w14:paraId="0E9FC4F6" w14:textId="77777777" w:rsidR="00FF0171" w:rsidRPr="00FF0171" w:rsidRDefault="00FF0171" w:rsidP="00FF0171">
      <w:pPr>
        <w:pStyle w:val="Bo-Blankline"/>
        <w:rPr>
          <w:rFonts w:asciiTheme="majorBidi" w:hAnsiTheme="majorBidi" w:cstheme="majorBidi"/>
        </w:rPr>
      </w:pPr>
    </w:p>
    <w:p w14:paraId="7AEA21FF" w14:textId="48F0CDB3" w:rsidR="005A69E3" w:rsidRPr="00BC749C" w:rsidRDefault="005A69E3" w:rsidP="00C111CA">
      <w:pPr>
        <w:pStyle w:val="Heading2"/>
        <w:keepLines w:val="0"/>
        <w:numPr>
          <w:ilvl w:val="1"/>
          <w:numId w:val="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 w:rsidRPr="00BC749C">
        <w:rPr>
          <w:rFonts w:ascii="Angsana New" w:hAnsi="Angsana New" w:hint="cs"/>
          <w:sz w:val="30"/>
          <w:szCs w:val="30"/>
          <w:cs/>
        </w:rPr>
        <w:t>ข้อมูลเกี่ยวกับฐานะการเงินตามส่วนงานที่รายงาน</w:t>
      </w:r>
    </w:p>
    <w:p w14:paraId="0327205D" w14:textId="4B5965A1" w:rsidR="001B3E66" w:rsidRPr="00153447" w:rsidRDefault="001B3E66" w:rsidP="00E62E7A">
      <w:pPr>
        <w:pStyle w:val="Bo-Blankline"/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60"/>
        <w:gridCol w:w="846"/>
        <w:gridCol w:w="234"/>
        <w:gridCol w:w="1440"/>
        <w:gridCol w:w="234"/>
        <w:gridCol w:w="1566"/>
      </w:tblGrid>
      <w:tr w:rsidR="0073002E" w:rsidRPr="0078123E" w14:paraId="2A10E122" w14:textId="77777777" w:rsidTr="00B521D7">
        <w:tc>
          <w:tcPr>
            <w:tcW w:w="4860" w:type="dxa"/>
            <w:shd w:val="clear" w:color="auto" w:fill="auto"/>
          </w:tcPr>
          <w:p w14:paraId="64C95800" w14:textId="77777777" w:rsidR="0073002E" w:rsidRPr="0078123E" w:rsidRDefault="0073002E" w:rsidP="00B521D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1B41EB18" w14:textId="77777777" w:rsidR="0073002E" w:rsidRPr="0078123E" w:rsidRDefault="0073002E" w:rsidP="00B521D7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4AE4AB32" w14:textId="77777777" w:rsidR="0073002E" w:rsidRPr="0078123E" w:rsidRDefault="0073002E" w:rsidP="00B521D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41886ED6" w14:textId="261AA8BC" w:rsidR="0073002E" w:rsidRPr="0078123E" w:rsidRDefault="00F0475C" w:rsidP="00B521D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0475C" w:rsidRPr="0078123E" w14:paraId="02DA424E" w14:textId="77777777" w:rsidTr="00B521D7">
        <w:tc>
          <w:tcPr>
            <w:tcW w:w="4860" w:type="dxa"/>
            <w:shd w:val="clear" w:color="auto" w:fill="auto"/>
          </w:tcPr>
          <w:p w14:paraId="2D44A9CD" w14:textId="77777777" w:rsidR="00F0475C" w:rsidRPr="0078123E" w:rsidRDefault="00F0475C" w:rsidP="00B521D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3E32DA8A" w14:textId="77777777" w:rsidR="00F0475C" w:rsidRPr="0078123E" w:rsidRDefault="00F0475C" w:rsidP="00B521D7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3FF6BB65" w14:textId="77777777" w:rsidR="00F0475C" w:rsidRPr="0078123E" w:rsidRDefault="00F0475C" w:rsidP="00B521D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777FF4AB" w14:textId="452E0ABD" w:rsidR="00F0475C" w:rsidRPr="0078123E" w:rsidRDefault="00F0475C" w:rsidP="00B521D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12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73002E" w:rsidRPr="0078123E" w14:paraId="50957838" w14:textId="77777777" w:rsidTr="00B521D7">
        <w:trPr>
          <w:trHeight w:val="317"/>
        </w:trPr>
        <w:tc>
          <w:tcPr>
            <w:tcW w:w="4860" w:type="dxa"/>
            <w:shd w:val="clear" w:color="auto" w:fill="auto"/>
          </w:tcPr>
          <w:p w14:paraId="6D818660" w14:textId="77777777" w:rsidR="0073002E" w:rsidRPr="0078123E" w:rsidRDefault="0073002E" w:rsidP="00B521D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1D0CFBF3" w14:textId="77777777" w:rsidR="0073002E" w:rsidRPr="0078123E" w:rsidRDefault="0073002E" w:rsidP="00B521D7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162A627C" w14:textId="77777777" w:rsidR="0073002E" w:rsidRPr="0078123E" w:rsidRDefault="0073002E" w:rsidP="00B521D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310F447" w14:textId="115EAF0A" w:rsidR="0073002E" w:rsidRPr="006145CD" w:rsidRDefault="0073002E" w:rsidP="00B521D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4" w:type="dxa"/>
            <w:shd w:val="clear" w:color="auto" w:fill="auto"/>
          </w:tcPr>
          <w:p w14:paraId="6C7841B3" w14:textId="77777777" w:rsidR="0073002E" w:rsidRPr="0078123E" w:rsidRDefault="0073002E" w:rsidP="00B521D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</w:tcPr>
          <w:p w14:paraId="5C7D5E3F" w14:textId="137BC77A" w:rsidR="0073002E" w:rsidRPr="006145CD" w:rsidRDefault="0073002E" w:rsidP="00B521D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3002E" w:rsidRPr="0078123E" w14:paraId="6EAA3C7E" w14:textId="77777777" w:rsidTr="00B521D7">
        <w:trPr>
          <w:trHeight w:val="317"/>
        </w:trPr>
        <w:tc>
          <w:tcPr>
            <w:tcW w:w="4860" w:type="dxa"/>
            <w:shd w:val="clear" w:color="auto" w:fill="auto"/>
          </w:tcPr>
          <w:p w14:paraId="6499A393" w14:textId="77777777" w:rsidR="0073002E" w:rsidRPr="0078123E" w:rsidRDefault="0073002E" w:rsidP="00B521D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75253084" w14:textId="77777777" w:rsidR="0073002E" w:rsidRPr="0078123E" w:rsidRDefault="0073002E" w:rsidP="00B521D7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2EC32A4C" w14:textId="77777777" w:rsidR="0073002E" w:rsidRPr="0078123E" w:rsidRDefault="0073002E" w:rsidP="00B521D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03A6048" w14:textId="294CCFB4" w:rsidR="0073002E" w:rsidRPr="0078123E" w:rsidRDefault="0073002E" w:rsidP="00B521D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4" w:type="dxa"/>
            <w:shd w:val="clear" w:color="auto" w:fill="auto"/>
          </w:tcPr>
          <w:p w14:paraId="2A8C6640" w14:textId="77777777" w:rsidR="0073002E" w:rsidRPr="0078123E" w:rsidRDefault="0073002E" w:rsidP="00B521D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</w:tcPr>
          <w:p w14:paraId="673B72A6" w14:textId="72E46F6A" w:rsidR="0073002E" w:rsidRPr="0078123E" w:rsidRDefault="0073002E" w:rsidP="00B521D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73002E" w:rsidRPr="0078123E" w14:paraId="26AFD80E" w14:textId="77777777" w:rsidTr="00B521D7">
        <w:tc>
          <w:tcPr>
            <w:tcW w:w="4860" w:type="dxa"/>
            <w:shd w:val="clear" w:color="auto" w:fill="auto"/>
          </w:tcPr>
          <w:p w14:paraId="13DFA716" w14:textId="77777777" w:rsidR="0073002E" w:rsidRPr="0078123E" w:rsidRDefault="0073002E" w:rsidP="00B521D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0619AD78" w14:textId="77777777" w:rsidR="0073002E" w:rsidRPr="0078123E" w:rsidRDefault="0073002E" w:rsidP="00B521D7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22208A18" w14:textId="77777777" w:rsidR="0073002E" w:rsidRPr="0078123E" w:rsidRDefault="0073002E" w:rsidP="00B521D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555E88B8" w14:textId="77777777" w:rsidR="0073002E" w:rsidRPr="0078123E" w:rsidRDefault="0073002E" w:rsidP="00B521D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78123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73002E" w:rsidRPr="00C30615" w14:paraId="09ECE14B" w14:textId="77777777" w:rsidTr="00D072E5">
        <w:tc>
          <w:tcPr>
            <w:tcW w:w="4860" w:type="dxa"/>
            <w:shd w:val="clear" w:color="auto" w:fill="auto"/>
            <w:vAlign w:val="center"/>
          </w:tcPr>
          <w:p w14:paraId="4300696D" w14:textId="77777777" w:rsidR="0073002E" w:rsidRPr="0078123E" w:rsidRDefault="0073002E" w:rsidP="0073002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46" w:type="dxa"/>
            <w:shd w:val="clear" w:color="auto" w:fill="auto"/>
          </w:tcPr>
          <w:p w14:paraId="01D95A5C" w14:textId="77777777" w:rsidR="0073002E" w:rsidRPr="0078123E" w:rsidRDefault="0073002E" w:rsidP="0073002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0A6C3425" w14:textId="77777777" w:rsidR="0073002E" w:rsidRPr="0078123E" w:rsidRDefault="0073002E" w:rsidP="0073002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419362C" w14:textId="4614A998" w:rsidR="0073002E" w:rsidRPr="00E7659B" w:rsidRDefault="00D072E5" w:rsidP="0073002E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40,579,705</w:t>
            </w:r>
          </w:p>
        </w:tc>
        <w:tc>
          <w:tcPr>
            <w:tcW w:w="234" w:type="dxa"/>
            <w:shd w:val="clear" w:color="auto" w:fill="auto"/>
          </w:tcPr>
          <w:p w14:paraId="064038CE" w14:textId="77777777" w:rsidR="0073002E" w:rsidRPr="0078123E" w:rsidRDefault="0073002E" w:rsidP="0073002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68CFE0B8" w14:textId="4BD3929C" w:rsidR="0073002E" w:rsidRPr="00C30615" w:rsidRDefault="0073002E" w:rsidP="0073002E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65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40,146,047</w:t>
            </w:r>
          </w:p>
        </w:tc>
      </w:tr>
      <w:tr w:rsidR="0073002E" w:rsidRPr="00E7659B" w14:paraId="1A6D6E45" w14:textId="77777777" w:rsidTr="00D072E5">
        <w:tc>
          <w:tcPr>
            <w:tcW w:w="4860" w:type="dxa"/>
            <w:shd w:val="clear" w:color="auto" w:fill="auto"/>
            <w:vAlign w:val="center"/>
          </w:tcPr>
          <w:p w14:paraId="5F8BA3AE" w14:textId="77777777" w:rsidR="0073002E" w:rsidRPr="0078123E" w:rsidRDefault="0073002E" w:rsidP="0073002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46" w:type="dxa"/>
            <w:shd w:val="clear" w:color="auto" w:fill="auto"/>
          </w:tcPr>
          <w:p w14:paraId="0B133536" w14:textId="77777777" w:rsidR="0073002E" w:rsidRPr="0078123E" w:rsidRDefault="0073002E" w:rsidP="0073002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7AED1AC7" w14:textId="77777777" w:rsidR="0073002E" w:rsidRPr="0078123E" w:rsidRDefault="0073002E" w:rsidP="0073002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5292D0A" w14:textId="7F32C0C7" w:rsidR="0073002E" w:rsidRPr="00E7659B" w:rsidRDefault="00D072E5" w:rsidP="0073002E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68,966</w:t>
            </w:r>
          </w:p>
        </w:tc>
        <w:tc>
          <w:tcPr>
            <w:tcW w:w="234" w:type="dxa"/>
            <w:shd w:val="clear" w:color="auto" w:fill="auto"/>
          </w:tcPr>
          <w:p w14:paraId="47B1D670" w14:textId="77777777" w:rsidR="0073002E" w:rsidRPr="0078123E" w:rsidRDefault="0073002E" w:rsidP="0073002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0C7C5FA1" w14:textId="03DE0F78" w:rsidR="0073002E" w:rsidRPr="00E7659B" w:rsidRDefault="0073002E" w:rsidP="0073002E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765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72,703</w:t>
            </w:r>
          </w:p>
        </w:tc>
      </w:tr>
      <w:tr w:rsidR="0073002E" w:rsidRPr="00E7659B" w14:paraId="0095EBF6" w14:textId="77777777" w:rsidTr="00D072E5">
        <w:tc>
          <w:tcPr>
            <w:tcW w:w="4860" w:type="dxa"/>
            <w:shd w:val="clear" w:color="auto" w:fill="auto"/>
          </w:tcPr>
          <w:p w14:paraId="732C0B2E" w14:textId="77777777" w:rsidR="0073002E" w:rsidRPr="00153447" w:rsidRDefault="0073002E" w:rsidP="0073002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6" w:type="dxa"/>
            <w:shd w:val="clear" w:color="auto" w:fill="auto"/>
          </w:tcPr>
          <w:p w14:paraId="7BB5D3CD" w14:textId="77777777" w:rsidR="0073002E" w:rsidRPr="0078123E" w:rsidRDefault="0073002E" w:rsidP="0073002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098B557D" w14:textId="77777777" w:rsidR="0073002E" w:rsidRPr="0078123E" w:rsidRDefault="0073002E" w:rsidP="0073002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5B532F" w14:textId="7674F582" w:rsidR="0073002E" w:rsidRPr="00E7659B" w:rsidRDefault="00D072E5" w:rsidP="0073002E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40,648,671</w:t>
            </w:r>
          </w:p>
        </w:tc>
        <w:tc>
          <w:tcPr>
            <w:tcW w:w="234" w:type="dxa"/>
            <w:shd w:val="clear" w:color="auto" w:fill="auto"/>
          </w:tcPr>
          <w:p w14:paraId="67930372" w14:textId="77777777" w:rsidR="0073002E" w:rsidRPr="0078123E" w:rsidRDefault="0073002E" w:rsidP="0073002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F8104C" w14:textId="2FE38F78" w:rsidR="0073002E" w:rsidRPr="00E7659B" w:rsidRDefault="0073002E" w:rsidP="0073002E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765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40,218,750</w:t>
            </w:r>
          </w:p>
        </w:tc>
      </w:tr>
      <w:tr w:rsidR="0073002E" w:rsidRPr="00E7659B" w14:paraId="039E1F75" w14:textId="77777777" w:rsidTr="00D072E5">
        <w:tc>
          <w:tcPr>
            <w:tcW w:w="4860" w:type="dxa"/>
            <w:shd w:val="clear" w:color="auto" w:fill="auto"/>
          </w:tcPr>
          <w:p w14:paraId="1289E043" w14:textId="77777777" w:rsidR="0073002E" w:rsidRPr="0078123E" w:rsidRDefault="0073002E" w:rsidP="0073002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846" w:type="dxa"/>
            <w:shd w:val="clear" w:color="auto" w:fill="auto"/>
          </w:tcPr>
          <w:p w14:paraId="4E6D1E0A" w14:textId="77777777" w:rsidR="0073002E" w:rsidRPr="0078123E" w:rsidRDefault="0073002E" w:rsidP="0073002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4B2657B6" w14:textId="77777777" w:rsidR="0073002E" w:rsidRPr="0078123E" w:rsidRDefault="0073002E" w:rsidP="0073002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FBCD5" w14:textId="38DD3EE1" w:rsidR="0073002E" w:rsidRPr="00E7659B" w:rsidRDefault="00D072E5" w:rsidP="0073002E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3,676,776</w:t>
            </w:r>
          </w:p>
        </w:tc>
        <w:tc>
          <w:tcPr>
            <w:tcW w:w="234" w:type="dxa"/>
            <w:shd w:val="clear" w:color="auto" w:fill="auto"/>
          </w:tcPr>
          <w:p w14:paraId="25FBF772" w14:textId="77777777" w:rsidR="0073002E" w:rsidRPr="0078123E" w:rsidRDefault="0073002E" w:rsidP="0073002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08F81" w14:textId="52B1AD11" w:rsidR="0073002E" w:rsidRPr="00E7659B" w:rsidRDefault="0073002E" w:rsidP="0073002E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765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3,556,402</w:t>
            </w:r>
          </w:p>
        </w:tc>
      </w:tr>
      <w:tr w:rsidR="0073002E" w:rsidRPr="00E7659B" w14:paraId="5479398D" w14:textId="77777777" w:rsidTr="00D072E5">
        <w:tc>
          <w:tcPr>
            <w:tcW w:w="4860" w:type="dxa"/>
            <w:shd w:val="clear" w:color="auto" w:fill="auto"/>
          </w:tcPr>
          <w:p w14:paraId="64298BF1" w14:textId="77777777" w:rsidR="0073002E" w:rsidRPr="0078123E" w:rsidRDefault="0073002E" w:rsidP="0073002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846" w:type="dxa"/>
            <w:shd w:val="clear" w:color="auto" w:fill="auto"/>
          </w:tcPr>
          <w:p w14:paraId="28EA7E7C" w14:textId="77777777" w:rsidR="0073002E" w:rsidRPr="0078123E" w:rsidRDefault="0073002E" w:rsidP="0073002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47031E08" w14:textId="77777777" w:rsidR="0073002E" w:rsidRPr="0078123E" w:rsidRDefault="0073002E" w:rsidP="0073002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A40194" w14:textId="4F84E193" w:rsidR="0073002E" w:rsidRPr="00E7659B" w:rsidRDefault="00D072E5" w:rsidP="0073002E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44,325,447</w:t>
            </w:r>
          </w:p>
        </w:tc>
        <w:tc>
          <w:tcPr>
            <w:tcW w:w="234" w:type="dxa"/>
            <w:shd w:val="clear" w:color="auto" w:fill="auto"/>
          </w:tcPr>
          <w:p w14:paraId="77DD8173" w14:textId="77777777" w:rsidR="0073002E" w:rsidRPr="0078123E" w:rsidRDefault="0073002E" w:rsidP="0073002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BC0E32" w14:textId="66FA8300" w:rsidR="0073002E" w:rsidRPr="00E7659B" w:rsidRDefault="0073002E" w:rsidP="0073002E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765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43,775,152</w:t>
            </w:r>
          </w:p>
        </w:tc>
      </w:tr>
    </w:tbl>
    <w:p w14:paraId="3F9CB884" w14:textId="061CA88D" w:rsidR="00F0475C" w:rsidRDefault="00F0475C" w:rsidP="00E62E7A">
      <w:pPr>
        <w:pStyle w:val="Bo-Blankline"/>
      </w:pPr>
    </w:p>
    <w:p w14:paraId="147AE698" w14:textId="77777777" w:rsidR="00F0475C" w:rsidRDefault="00F0475C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2E84BDA0" w14:textId="77777777" w:rsidR="00581076" w:rsidRPr="00AE0BB7" w:rsidRDefault="00581076" w:rsidP="006E00CD">
      <w:pPr>
        <w:pStyle w:val="Caption"/>
        <w:ind w:left="567" w:hanging="567"/>
      </w:pPr>
      <w:r w:rsidRPr="00AE0BB7">
        <w:rPr>
          <w:rFonts w:hint="cs"/>
          <w:cs/>
        </w:rPr>
        <w:lastRenderedPageBreak/>
        <w:t>ภาษีเงินได้</w:t>
      </w:r>
    </w:p>
    <w:p w14:paraId="356B722D" w14:textId="444F9F19" w:rsidR="00A97089" w:rsidRPr="00153447" w:rsidRDefault="00A97089" w:rsidP="00E62E7A">
      <w:pPr>
        <w:pStyle w:val="Bo-Blankline"/>
        <w:rPr>
          <w:lang w:val="en-US"/>
        </w:rPr>
      </w:pPr>
    </w:p>
    <w:p w14:paraId="70E09D45" w14:textId="5A0116BC" w:rsidR="00255406" w:rsidRPr="00AE0BB7" w:rsidRDefault="00255406" w:rsidP="00255406">
      <w:pPr>
        <w:pStyle w:val="Ang15"/>
        <w:rPr>
          <w:lang w:val="en-US"/>
        </w:rPr>
      </w:pPr>
      <w:r w:rsidRPr="00AE0BB7">
        <w:rPr>
          <w:cs/>
          <w:lang w:val="en-US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</w:t>
      </w:r>
      <w:r w:rsidRPr="00AE0BB7">
        <w:rPr>
          <w:spacing w:val="-2"/>
          <w:cs/>
          <w:lang w:val="en-US"/>
        </w:rPr>
        <w:t xml:space="preserve">แท้จริงรวมของกลุ่มบริษัทและบริษัทในการดำเนินงานต่อเนื่องเป็นระยะเวลาสามเดือนสิ้นสุดวันที่ </w:t>
      </w:r>
      <w:r w:rsidRPr="00AE0BB7">
        <w:rPr>
          <w:spacing w:val="-2"/>
          <w:lang w:val="en-US"/>
        </w:rPr>
        <w:t>31</w:t>
      </w:r>
      <w:r w:rsidRPr="00AE0BB7">
        <w:rPr>
          <w:spacing w:val="-2"/>
          <w:cs/>
          <w:lang w:val="en-US"/>
        </w:rPr>
        <w:t xml:space="preserve"> มีนาคม </w:t>
      </w:r>
      <w:r w:rsidRPr="00AE0BB7">
        <w:rPr>
          <w:spacing w:val="-2"/>
          <w:lang w:val="en-US"/>
        </w:rPr>
        <w:t>256</w:t>
      </w:r>
      <w:r w:rsidR="00DC7AC1" w:rsidRPr="00AE0BB7">
        <w:rPr>
          <w:spacing w:val="-2"/>
          <w:lang w:val="en-US"/>
        </w:rPr>
        <w:t>4</w:t>
      </w:r>
      <w:r w:rsidR="00590313" w:rsidRPr="00AE0BB7">
        <w:rPr>
          <w:spacing w:val="-2"/>
          <w:lang w:val="en-US"/>
        </w:rPr>
        <w:t xml:space="preserve"> </w:t>
      </w:r>
      <w:r w:rsidRPr="00AE0BB7">
        <w:rPr>
          <w:cs/>
          <w:lang w:val="en-US"/>
        </w:rPr>
        <w:t xml:space="preserve">คือร้อยละ </w:t>
      </w:r>
      <w:r w:rsidR="006C6F56">
        <w:rPr>
          <w:lang w:val="en-US"/>
        </w:rPr>
        <w:t>3.3</w:t>
      </w:r>
      <w:r w:rsidRPr="00AE0BB7">
        <w:rPr>
          <w:cs/>
          <w:lang w:val="en-US"/>
        </w:rPr>
        <w:t xml:space="preserve"> และ </w:t>
      </w:r>
      <w:r w:rsidR="006C6F56">
        <w:rPr>
          <w:lang w:val="en-US"/>
        </w:rPr>
        <w:t xml:space="preserve">3.3 </w:t>
      </w:r>
      <w:r w:rsidRPr="00AE0BB7">
        <w:rPr>
          <w:cs/>
          <w:lang w:val="en-US"/>
        </w:rPr>
        <w:t xml:space="preserve">ตามลำดับ </w:t>
      </w:r>
      <w:r w:rsidRPr="00A9302F">
        <w:rPr>
          <w:i/>
          <w:iCs/>
          <w:cs/>
          <w:lang w:val="en-US"/>
        </w:rPr>
        <w:t>(</w:t>
      </w:r>
      <w:r w:rsidRPr="00A9302F">
        <w:rPr>
          <w:i/>
          <w:iCs/>
          <w:lang w:val="en-US"/>
        </w:rPr>
        <w:t>31</w:t>
      </w:r>
      <w:r w:rsidRPr="00A9302F">
        <w:rPr>
          <w:i/>
          <w:iCs/>
          <w:cs/>
          <w:lang w:val="en-US"/>
        </w:rPr>
        <w:t xml:space="preserve"> มีนาคม </w:t>
      </w:r>
      <w:r w:rsidRPr="00A9302F">
        <w:rPr>
          <w:i/>
          <w:iCs/>
          <w:lang w:val="en-US"/>
        </w:rPr>
        <w:t>256</w:t>
      </w:r>
      <w:r w:rsidR="00DC7AC1" w:rsidRPr="00A9302F">
        <w:rPr>
          <w:i/>
          <w:iCs/>
          <w:lang w:val="en-US"/>
        </w:rPr>
        <w:t>3</w:t>
      </w:r>
      <w:r w:rsidRPr="00A9302F">
        <w:rPr>
          <w:i/>
          <w:iCs/>
          <w:lang w:val="en-US"/>
        </w:rPr>
        <w:t xml:space="preserve">: </w:t>
      </w:r>
      <w:r w:rsidRPr="00A9302F">
        <w:rPr>
          <w:i/>
          <w:iCs/>
          <w:cs/>
          <w:lang w:val="en-US"/>
        </w:rPr>
        <w:t xml:space="preserve">ร้อยละ </w:t>
      </w:r>
      <w:r w:rsidR="00DC7AC1" w:rsidRPr="00A9302F">
        <w:rPr>
          <w:i/>
          <w:iCs/>
          <w:lang w:val="en-US"/>
        </w:rPr>
        <w:t>1</w:t>
      </w:r>
      <w:r w:rsidRPr="00A9302F">
        <w:rPr>
          <w:i/>
          <w:iCs/>
          <w:lang w:val="en-US"/>
        </w:rPr>
        <w:t>.</w:t>
      </w:r>
      <w:r w:rsidR="00DC7AC1" w:rsidRPr="00A9302F">
        <w:rPr>
          <w:i/>
          <w:iCs/>
          <w:lang w:val="en-US"/>
        </w:rPr>
        <w:t>9</w:t>
      </w:r>
      <w:r w:rsidRPr="00A9302F">
        <w:rPr>
          <w:i/>
          <w:iCs/>
          <w:cs/>
          <w:lang w:val="en-US"/>
        </w:rPr>
        <w:t xml:space="preserve"> และ </w:t>
      </w:r>
      <w:r w:rsidR="00DC7AC1" w:rsidRPr="00A9302F">
        <w:rPr>
          <w:i/>
          <w:iCs/>
          <w:lang w:val="en-US"/>
        </w:rPr>
        <w:t>1</w:t>
      </w:r>
      <w:r w:rsidRPr="00A9302F">
        <w:rPr>
          <w:i/>
          <w:iCs/>
          <w:lang w:val="en-US"/>
        </w:rPr>
        <w:t>.</w:t>
      </w:r>
      <w:r w:rsidR="00DC7AC1" w:rsidRPr="00A9302F">
        <w:rPr>
          <w:i/>
          <w:iCs/>
          <w:lang w:val="en-US"/>
        </w:rPr>
        <w:t>9</w:t>
      </w:r>
      <w:r w:rsidRPr="00A9302F">
        <w:rPr>
          <w:i/>
          <w:iCs/>
          <w:cs/>
          <w:lang w:val="en-US"/>
        </w:rPr>
        <w:t xml:space="preserve"> ตามลำดับ)</w:t>
      </w:r>
      <w:r w:rsidRPr="00AE0BB7">
        <w:rPr>
          <w:cs/>
          <w:lang w:val="en-US"/>
        </w:rPr>
        <w:t xml:space="preserve"> การเปลี่ยนแปลงในอัตราภาษีเงินได้ที่แท้จริงมีสาเหตุหลักจากปัจจัยดังต่อไปนี้</w:t>
      </w:r>
    </w:p>
    <w:p w14:paraId="0A9151C3" w14:textId="77777777" w:rsidR="00DC7AC1" w:rsidRPr="00153447" w:rsidRDefault="00DC7AC1" w:rsidP="00255406">
      <w:pPr>
        <w:pStyle w:val="Ang15"/>
        <w:rPr>
          <w:sz w:val="20"/>
          <w:szCs w:val="20"/>
          <w:lang w:val="en-US"/>
        </w:rPr>
      </w:pPr>
    </w:p>
    <w:p w14:paraId="73FE52DB" w14:textId="5485B2B9" w:rsidR="00255406" w:rsidRPr="00255406" w:rsidRDefault="00255406" w:rsidP="00255406">
      <w:pPr>
        <w:numPr>
          <w:ilvl w:val="0"/>
          <w:numId w:val="7"/>
        </w:numPr>
        <w:tabs>
          <w:tab w:val="left" w:pos="1620"/>
        </w:tabs>
        <w:spacing w:line="240" w:lineRule="auto"/>
        <w:ind w:right="191" w:firstLine="0"/>
        <w:rPr>
          <w:rFonts w:ascii="Angsana New" w:hAnsi="Angsana New"/>
          <w:sz w:val="30"/>
          <w:szCs w:val="30"/>
        </w:rPr>
      </w:pPr>
      <w:r w:rsidRPr="00255406">
        <w:rPr>
          <w:rFonts w:ascii="Angsana New" w:hAnsi="Angsana New"/>
          <w:sz w:val="30"/>
          <w:szCs w:val="30"/>
          <w:cs/>
        </w:rPr>
        <w:t xml:space="preserve">สิทธิพิเศษทางภาษีภายใต้พระราชกฤษฎีกาฉบับที่ </w:t>
      </w:r>
      <w:r w:rsidRPr="00255406">
        <w:rPr>
          <w:rFonts w:ascii="Angsana New" w:hAnsi="Angsana New"/>
          <w:sz w:val="30"/>
          <w:szCs w:val="30"/>
        </w:rPr>
        <w:t>604</w:t>
      </w:r>
      <w:r w:rsidRPr="00255406">
        <w:rPr>
          <w:rFonts w:ascii="Angsana New" w:hAnsi="Angsana New"/>
          <w:sz w:val="30"/>
          <w:szCs w:val="30"/>
          <w:cs/>
        </w:rPr>
        <w:t xml:space="preserve"> และฉบับที่ </w:t>
      </w:r>
      <w:r w:rsidRPr="00255406">
        <w:rPr>
          <w:rFonts w:ascii="Angsana New" w:hAnsi="Angsana New"/>
          <w:sz w:val="30"/>
          <w:szCs w:val="30"/>
        </w:rPr>
        <w:t>642</w:t>
      </w:r>
    </w:p>
    <w:p w14:paraId="3D974AFD" w14:textId="2734DB35" w:rsidR="00255406" w:rsidRDefault="00255406" w:rsidP="00255406">
      <w:pPr>
        <w:numPr>
          <w:ilvl w:val="0"/>
          <w:numId w:val="7"/>
        </w:numPr>
        <w:tabs>
          <w:tab w:val="left" w:pos="1620"/>
        </w:tabs>
        <w:spacing w:line="240" w:lineRule="auto"/>
        <w:ind w:right="191" w:firstLine="0"/>
        <w:rPr>
          <w:rFonts w:ascii="Angsana New" w:hAnsi="Angsana New"/>
          <w:sz w:val="30"/>
          <w:szCs w:val="30"/>
        </w:rPr>
      </w:pPr>
      <w:r w:rsidRPr="00255406">
        <w:rPr>
          <w:rFonts w:ascii="Angsana New" w:hAnsi="Angsana New"/>
          <w:sz w:val="30"/>
          <w:szCs w:val="30"/>
          <w:cs/>
        </w:rPr>
        <w:t>การเพิ่มขึ้นของกำไรจากกิจการที่</w:t>
      </w:r>
      <w:r w:rsidR="00FC4923">
        <w:rPr>
          <w:rFonts w:ascii="Angsana New" w:hAnsi="Angsana New" w:hint="cs"/>
          <w:sz w:val="30"/>
          <w:szCs w:val="30"/>
          <w:cs/>
        </w:rPr>
        <w:t>ไม่</w:t>
      </w:r>
      <w:r w:rsidRPr="00255406">
        <w:rPr>
          <w:rFonts w:ascii="Angsana New" w:hAnsi="Angsana New"/>
          <w:sz w:val="30"/>
          <w:szCs w:val="30"/>
          <w:cs/>
        </w:rPr>
        <w:t>ได้รับการส่งเสริมการลงทุน</w:t>
      </w:r>
    </w:p>
    <w:p w14:paraId="397C9354" w14:textId="77777777" w:rsidR="00DA74F1" w:rsidRPr="00153447" w:rsidRDefault="00DA74F1" w:rsidP="00DA74F1">
      <w:pPr>
        <w:tabs>
          <w:tab w:val="left" w:pos="1620"/>
        </w:tabs>
        <w:spacing w:line="240" w:lineRule="auto"/>
        <w:ind w:left="1080" w:right="191"/>
        <w:rPr>
          <w:rFonts w:ascii="Angsana New" w:hAnsi="Angsana New"/>
          <w:sz w:val="20"/>
          <w:szCs w:val="20"/>
        </w:rPr>
      </w:pPr>
    </w:p>
    <w:p w14:paraId="40CE2654" w14:textId="77777777" w:rsidR="00F90B1F" w:rsidRPr="00AE0BB7" w:rsidRDefault="007B2482" w:rsidP="006E00CD">
      <w:pPr>
        <w:pStyle w:val="Caption"/>
        <w:ind w:left="567" w:hanging="567"/>
      </w:pPr>
      <w:r w:rsidRPr="00AE0BB7">
        <w:rPr>
          <w:cs/>
        </w:rPr>
        <w:t>กำไรต่อหุ้น</w:t>
      </w:r>
      <w:r w:rsidR="00C9729C" w:rsidRPr="00AE0BB7">
        <w:rPr>
          <w:rFonts w:hint="cs"/>
          <w:cs/>
        </w:rPr>
        <w:t>ขั้นพื้นฐาน</w:t>
      </w:r>
    </w:p>
    <w:p w14:paraId="3FA1391C" w14:textId="73F6DA1F" w:rsidR="00F90B1F" w:rsidRPr="00153447" w:rsidRDefault="00F90B1F" w:rsidP="00E62E7A">
      <w:pPr>
        <w:pStyle w:val="Bo-Blankline"/>
      </w:pPr>
    </w:p>
    <w:p w14:paraId="601AD6B7" w14:textId="3C819E3B" w:rsidR="007C53CA" w:rsidRPr="00AE0BB7" w:rsidRDefault="007C53CA" w:rsidP="007C53CA">
      <w:pPr>
        <w:pStyle w:val="Ang15"/>
      </w:pPr>
      <w:r w:rsidRPr="00AE0BB7">
        <w:rPr>
          <w:cs/>
        </w:rPr>
        <w:t xml:space="preserve">กำไรต่อหุ้นขั้นพื้นฐานสำหรับงวดสามเดือนสิ้นสุดวันที่ </w:t>
      </w:r>
      <w:r w:rsidRPr="00AE0BB7">
        <w:t xml:space="preserve">31 </w:t>
      </w:r>
      <w:r w:rsidRPr="00AE0BB7">
        <w:rPr>
          <w:cs/>
        </w:rPr>
        <w:t xml:space="preserve">มีนาคม </w:t>
      </w:r>
      <w:r w:rsidRPr="00AE0BB7">
        <w:t>256</w:t>
      </w:r>
      <w:r w:rsidR="00DC7AC1" w:rsidRPr="00AE0BB7">
        <w:t>4</w:t>
      </w:r>
      <w:r w:rsidRPr="00AE0BB7">
        <w:t xml:space="preserve"> </w:t>
      </w:r>
      <w:r w:rsidRPr="00AE0BB7">
        <w:rPr>
          <w:cs/>
        </w:rPr>
        <w:t xml:space="preserve">และ </w:t>
      </w:r>
      <w:r w:rsidRPr="00AE0BB7">
        <w:t>256</w:t>
      </w:r>
      <w:r w:rsidR="00DC7AC1" w:rsidRPr="00AE0BB7">
        <w:t>3</w:t>
      </w:r>
      <w:r w:rsidRPr="00AE0BB7">
        <w:t xml:space="preserve"> </w:t>
      </w:r>
      <w:r w:rsidRPr="00AE0BB7">
        <w:rPr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 โดยแสดงการคำนวณดังนี้</w:t>
      </w:r>
    </w:p>
    <w:p w14:paraId="7C1BBCF9" w14:textId="49ECFFA1" w:rsidR="00153447" w:rsidRPr="00F0475C" w:rsidRDefault="00153447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080"/>
        <w:gridCol w:w="236"/>
        <w:gridCol w:w="34"/>
        <w:gridCol w:w="1260"/>
      </w:tblGrid>
      <w:tr w:rsidR="00B90230" w:rsidRPr="005E6955" w14:paraId="1537B7A9" w14:textId="77777777" w:rsidTr="00D845AA">
        <w:trPr>
          <w:cantSplit/>
          <w:trHeight w:val="397"/>
          <w:tblHeader/>
        </w:trPr>
        <w:tc>
          <w:tcPr>
            <w:tcW w:w="3690" w:type="dxa"/>
          </w:tcPr>
          <w:p w14:paraId="4F2D9D2F" w14:textId="77777777" w:rsidR="00B90230" w:rsidRPr="00242972" w:rsidRDefault="00B90230" w:rsidP="0043318E">
            <w:pPr>
              <w:ind w:right="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224903C" w14:textId="04AD4092" w:rsidR="00B90230" w:rsidRDefault="00B90230" w:rsidP="0043318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056F78A" w14:textId="390C9107" w:rsidR="00B90230" w:rsidRDefault="00B90230" w:rsidP="0043318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4"/>
          </w:tcPr>
          <w:p w14:paraId="0363581B" w14:textId="77777777" w:rsidR="00B90230" w:rsidRDefault="00B90230" w:rsidP="0043318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0230" w:rsidRPr="005E6955" w14:paraId="192C6E4A" w14:textId="77777777" w:rsidTr="00D845AA">
        <w:trPr>
          <w:cantSplit/>
          <w:trHeight w:val="397"/>
          <w:tblHeader/>
        </w:trPr>
        <w:tc>
          <w:tcPr>
            <w:tcW w:w="3690" w:type="dxa"/>
          </w:tcPr>
          <w:p w14:paraId="158D9C8C" w14:textId="11884EF7" w:rsidR="00B90230" w:rsidRPr="00930071" w:rsidRDefault="00B90230" w:rsidP="00B90230">
            <w:pPr>
              <w:ind w:right="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300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9300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67A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9300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9300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74BB6BA4" w14:textId="3C42B14A" w:rsidR="00B90230" w:rsidRPr="00744476" w:rsidRDefault="00B90230" w:rsidP="00B9023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E67AC8">
              <w:rPr>
                <w:rFonts w:ascii="Angsana New" w:hAnsi="Angsana New"/>
                <w:sz w:val="30"/>
                <w:szCs w:val="30"/>
              </w:rPr>
              <w:t>56</w:t>
            </w:r>
            <w:r w:rsidR="00DC7AC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1459DD5D" w14:textId="77777777" w:rsidR="00B90230" w:rsidRDefault="00B90230" w:rsidP="00B9023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EC3F68" w14:textId="19DB7288" w:rsidR="00B90230" w:rsidRDefault="00B90230" w:rsidP="00B9023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E67AC8">
              <w:rPr>
                <w:rFonts w:ascii="Angsana New" w:hAnsi="Angsana New"/>
                <w:sz w:val="30"/>
                <w:szCs w:val="30"/>
              </w:rPr>
              <w:t>56</w:t>
            </w:r>
            <w:r w:rsidR="00DC7AC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51D690A" w14:textId="3FBE2DB5" w:rsidR="00B90230" w:rsidRDefault="00B90230" w:rsidP="00B9023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538537" w14:textId="4033B828" w:rsidR="00B90230" w:rsidRPr="00322005" w:rsidRDefault="00B90230" w:rsidP="00B9023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E67AC8">
              <w:rPr>
                <w:rFonts w:ascii="Angsana New" w:hAnsi="Angsana New"/>
                <w:sz w:val="30"/>
                <w:szCs w:val="30"/>
              </w:rPr>
              <w:t>56</w:t>
            </w:r>
            <w:r w:rsidR="00DC7AC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  <w:vAlign w:val="bottom"/>
          </w:tcPr>
          <w:p w14:paraId="732A6DFD" w14:textId="77777777" w:rsidR="00B90230" w:rsidRPr="00D87537" w:rsidRDefault="00B90230" w:rsidP="00B90230">
            <w:pPr>
              <w:spacing w:line="240" w:lineRule="atLeast"/>
              <w:ind w:left="-1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CA690A" w14:textId="1EB30473" w:rsidR="00B90230" w:rsidRPr="00D87537" w:rsidRDefault="00B90230" w:rsidP="00B9023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E67AC8">
              <w:rPr>
                <w:rFonts w:ascii="Angsana New" w:hAnsi="Angsana New"/>
                <w:sz w:val="30"/>
                <w:szCs w:val="30"/>
              </w:rPr>
              <w:t>56</w:t>
            </w:r>
            <w:r w:rsidR="00DC7AC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845AA" w:rsidRPr="005E6955" w14:paraId="79F292D8" w14:textId="77777777" w:rsidTr="00D845AA">
        <w:trPr>
          <w:cantSplit/>
          <w:trHeight w:val="397"/>
          <w:tblHeader/>
        </w:trPr>
        <w:tc>
          <w:tcPr>
            <w:tcW w:w="3690" w:type="dxa"/>
          </w:tcPr>
          <w:p w14:paraId="653942B7" w14:textId="77777777" w:rsidR="00D845AA" w:rsidRPr="00930071" w:rsidRDefault="00D845AA" w:rsidP="00B90230">
            <w:pPr>
              <w:ind w:right="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0C159B8" w14:textId="77777777" w:rsidR="00D845AA" w:rsidRDefault="00D845AA" w:rsidP="00B9023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9BCF9E" w14:textId="77777777" w:rsidR="00D845AA" w:rsidRDefault="00D845AA" w:rsidP="00B9023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78D032" w14:textId="77777777" w:rsidR="00D845AA" w:rsidRDefault="00D845AA" w:rsidP="00B9023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D7C1F0" w14:textId="77777777" w:rsidR="00D845AA" w:rsidRDefault="00D845AA" w:rsidP="00B9023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3801BD" w14:textId="77777777" w:rsidR="00D845AA" w:rsidRDefault="00D845AA" w:rsidP="00B9023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4A7525A" w14:textId="77777777" w:rsidR="00D845AA" w:rsidRPr="00D87537" w:rsidRDefault="00D845AA" w:rsidP="00B90230">
            <w:pPr>
              <w:spacing w:line="240" w:lineRule="atLeast"/>
              <w:ind w:left="-1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0F245B" w14:textId="691D5EB9" w:rsidR="00D845AA" w:rsidRDefault="00D845AA" w:rsidP="00D845AA">
            <w:pPr>
              <w:spacing w:line="240" w:lineRule="atLeast"/>
              <w:ind w:left="-119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B90230" w:rsidRPr="005E6955" w14:paraId="3831902B" w14:textId="77777777" w:rsidTr="00D845AA">
        <w:trPr>
          <w:cantSplit/>
          <w:trHeight w:val="397"/>
          <w:tblHeader/>
        </w:trPr>
        <w:tc>
          <w:tcPr>
            <w:tcW w:w="3690" w:type="dxa"/>
          </w:tcPr>
          <w:p w14:paraId="588FD590" w14:textId="77777777" w:rsidR="00B90230" w:rsidRPr="00DD78CE" w:rsidRDefault="00B90230" w:rsidP="00B90230">
            <w:pPr>
              <w:ind w:right="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8"/>
          </w:tcPr>
          <w:p w14:paraId="2100D67F" w14:textId="568DEDAF" w:rsidR="00B90230" w:rsidRDefault="00B90230" w:rsidP="00B9023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/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659C9" w:rsidRPr="00970BCB" w14:paraId="7A34C0AD" w14:textId="77777777" w:rsidTr="00D845AA">
        <w:tc>
          <w:tcPr>
            <w:tcW w:w="3690" w:type="dxa"/>
          </w:tcPr>
          <w:p w14:paraId="7163733B" w14:textId="29BF2F25" w:rsidR="001659C9" w:rsidRPr="003C652D" w:rsidRDefault="001659C9" w:rsidP="001659C9">
            <w:pPr>
              <w:spacing w:line="240" w:lineRule="auto"/>
              <w:ind w:left="252" w:right="2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12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712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4890B4" w14:textId="3063D581" w:rsidR="001659C9" w:rsidRPr="008E2D14" w:rsidRDefault="001659C9" w:rsidP="00D845AA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1,061,009</w:t>
            </w:r>
          </w:p>
        </w:tc>
        <w:tc>
          <w:tcPr>
            <w:tcW w:w="270" w:type="dxa"/>
            <w:shd w:val="clear" w:color="auto" w:fill="auto"/>
          </w:tcPr>
          <w:p w14:paraId="056A24C4" w14:textId="77777777" w:rsidR="001659C9" w:rsidRPr="008E2D14" w:rsidRDefault="001659C9" w:rsidP="001659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373A0F" w14:textId="2D306652" w:rsidR="001659C9" w:rsidRPr="00B90230" w:rsidRDefault="001659C9" w:rsidP="001659C9">
            <w:pPr>
              <w:tabs>
                <w:tab w:val="decimal" w:pos="97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967,128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E3FD04" w14:textId="534F247A" w:rsidR="001659C9" w:rsidRPr="008E2D14" w:rsidRDefault="001659C9" w:rsidP="001659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6E620F" w14:textId="564707E4" w:rsidR="001659C9" w:rsidRPr="008E2D14" w:rsidRDefault="001659C9" w:rsidP="00D845AA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1,061,009</w:t>
            </w:r>
          </w:p>
        </w:tc>
        <w:tc>
          <w:tcPr>
            <w:tcW w:w="236" w:type="dxa"/>
            <w:vAlign w:val="bottom"/>
          </w:tcPr>
          <w:p w14:paraId="4BB4D0F6" w14:textId="77777777" w:rsidR="001659C9" w:rsidRPr="00BE704B" w:rsidRDefault="001659C9" w:rsidP="001659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bottom w:val="double" w:sz="4" w:space="0" w:color="auto"/>
            </w:tcBorders>
            <w:vAlign w:val="bottom"/>
          </w:tcPr>
          <w:p w14:paraId="72C13C57" w14:textId="2E4C5938" w:rsidR="001659C9" w:rsidRPr="008E2D14" w:rsidRDefault="00D845AA" w:rsidP="00D845AA">
            <w:pPr>
              <w:tabs>
                <w:tab w:val="decimal" w:pos="10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967,12</w:t>
            </w:r>
            <w:r w:rsidR="004A552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</w:t>
            </w:r>
          </w:p>
        </w:tc>
      </w:tr>
      <w:tr w:rsidR="001659C9" w:rsidRPr="00970BCB" w14:paraId="50F71F35" w14:textId="77777777" w:rsidTr="00D845AA">
        <w:tc>
          <w:tcPr>
            <w:tcW w:w="3690" w:type="dxa"/>
          </w:tcPr>
          <w:p w14:paraId="54D09C6A" w14:textId="77777777" w:rsidR="001659C9" w:rsidRPr="003C652D" w:rsidRDefault="001659C9" w:rsidP="001659C9">
            <w:pPr>
              <w:tabs>
                <w:tab w:val="left" w:pos="540"/>
              </w:tabs>
              <w:spacing w:line="240" w:lineRule="auto"/>
              <w:ind w:left="252" w:right="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3C65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3C65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0D7A2E" w14:textId="0102769B" w:rsidR="001659C9" w:rsidRPr="00037DF6" w:rsidRDefault="001659C9" w:rsidP="00D845AA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  <w:tc>
          <w:tcPr>
            <w:tcW w:w="270" w:type="dxa"/>
            <w:shd w:val="clear" w:color="auto" w:fill="auto"/>
          </w:tcPr>
          <w:p w14:paraId="3061DA41" w14:textId="77777777" w:rsidR="001659C9" w:rsidRPr="00037DF6" w:rsidRDefault="001659C9" w:rsidP="001659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0EDA61" w14:textId="7C935881" w:rsidR="001659C9" w:rsidRPr="00B90230" w:rsidRDefault="001659C9" w:rsidP="001659C9">
            <w:pPr>
              <w:tabs>
                <w:tab w:val="decimal" w:pos="97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15113A" w14:textId="47BB0DD7" w:rsidR="001659C9" w:rsidRPr="00037DF6" w:rsidRDefault="001659C9" w:rsidP="001659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42A1BB" w14:textId="48359263" w:rsidR="001659C9" w:rsidRPr="00037DF6" w:rsidRDefault="001659C9" w:rsidP="00D845AA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  <w:tc>
          <w:tcPr>
            <w:tcW w:w="236" w:type="dxa"/>
            <w:vAlign w:val="bottom"/>
          </w:tcPr>
          <w:p w14:paraId="78435D98" w14:textId="77777777" w:rsidR="001659C9" w:rsidRPr="00BE704B" w:rsidRDefault="001659C9" w:rsidP="001659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A882E" w14:textId="0DD03FF7" w:rsidR="001659C9" w:rsidRPr="00037DF6" w:rsidRDefault="001659C9" w:rsidP="00D845AA">
            <w:pPr>
              <w:tabs>
                <w:tab w:val="decimal" w:pos="10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</w:tr>
      <w:tr w:rsidR="001659C9" w:rsidRPr="00970BCB" w14:paraId="629BA782" w14:textId="77777777" w:rsidTr="00D845AA">
        <w:tc>
          <w:tcPr>
            <w:tcW w:w="3690" w:type="dxa"/>
          </w:tcPr>
          <w:p w14:paraId="33750D92" w14:textId="77777777" w:rsidR="001659C9" w:rsidRPr="003C652D" w:rsidRDefault="001659C9" w:rsidP="001659C9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3C65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3C65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3C65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C96614C" w14:textId="568CC963" w:rsidR="001659C9" w:rsidRPr="003C652D" w:rsidRDefault="001659C9" w:rsidP="001659C9">
            <w:pPr>
              <w:tabs>
                <w:tab w:val="decimal" w:pos="702"/>
              </w:tabs>
              <w:spacing w:line="240" w:lineRule="auto"/>
              <w:ind w:left="-108" w:right="-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0.126</w:t>
            </w:r>
          </w:p>
        </w:tc>
        <w:tc>
          <w:tcPr>
            <w:tcW w:w="270" w:type="dxa"/>
            <w:shd w:val="clear" w:color="auto" w:fill="auto"/>
          </w:tcPr>
          <w:p w14:paraId="2E271171" w14:textId="77777777" w:rsidR="001659C9" w:rsidRPr="00BE704B" w:rsidRDefault="001659C9" w:rsidP="001659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C7DC45D" w14:textId="02539415" w:rsidR="001659C9" w:rsidRPr="00B90230" w:rsidRDefault="001659C9" w:rsidP="001659C9">
            <w:pPr>
              <w:tabs>
                <w:tab w:val="decimal" w:pos="61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0.115</w:t>
            </w:r>
          </w:p>
        </w:tc>
        <w:tc>
          <w:tcPr>
            <w:tcW w:w="270" w:type="dxa"/>
            <w:shd w:val="clear" w:color="auto" w:fill="auto"/>
          </w:tcPr>
          <w:p w14:paraId="201F707C" w14:textId="4ADC9CF2" w:rsidR="001659C9" w:rsidRPr="00BE704B" w:rsidRDefault="001659C9" w:rsidP="001659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12B10A6" w14:textId="6020BDFE" w:rsidR="001659C9" w:rsidRPr="00135C19" w:rsidRDefault="001659C9" w:rsidP="00D845AA">
            <w:pPr>
              <w:tabs>
                <w:tab w:val="decimal" w:pos="52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0.126</w:t>
            </w:r>
          </w:p>
        </w:tc>
        <w:tc>
          <w:tcPr>
            <w:tcW w:w="236" w:type="dxa"/>
          </w:tcPr>
          <w:p w14:paraId="1C2A94B6" w14:textId="77777777" w:rsidR="001659C9" w:rsidRPr="00BE704B" w:rsidRDefault="001659C9" w:rsidP="001659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2897CCE1" w14:textId="733C0CFA" w:rsidR="001659C9" w:rsidRPr="00F53B7C" w:rsidRDefault="001659C9" w:rsidP="00D845AA">
            <w:pPr>
              <w:tabs>
                <w:tab w:val="decimal" w:pos="74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0.115</w:t>
            </w:r>
          </w:p>
        </w:tc>
      </w:tr>
    </w:tbl>
    <w:p w14:paraId="087602EB" w14:textId="4231F5B2" w:rsidR="00F0475C" w:rsidRDefault="00F0475C" w:rsidP="00E62E7A">
      <w:pPr>
        <w:pStyle w:val="Bo-Blankline"/>
      </w:pPr>
    </w:p>
    <w:p w14:paraId="11AB8662" w14:textId="77777777" w:rsidR="00F0475C" w:rsidRDefault="00F0475C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52AF824D" w14:textId="09461BE3" w:rsidR="00A95E68" w:rsidRPr="00AE0BB7" w:rsidRDefault="00A95E68" w:rsidP="00565380">
      <w:pPr>
        <w:pStyle w:val="Caption"/>
        <w:ind w:left="567" w:hanging="567"/>
        <w:rPr>
          <w:rFonts w:asciiTheme="majorBidi" w:hAnsiTheme="majorBidi"/>
        </w:rPr>
      </w:pPr>
      <w:r w:rsidRPr="00AE0BB7">
        <w:rPr>
          <w:rFonts w:asciiTheme="majorBidi" w:hAnsiTheme="majorBidi"/>
          <w:cs/>
        </w:rPr>
        <w:lastRenderedPageBreak/>
        <w:t>เครื่องมือทางการเงิน</w:t>
      </w:r>
    </w:p>
    <w:p w14:paraId="32269ABE" w14:textId="77777777" w:rsidR="00A95E68" w:rsidRPr="00153447" w:rsidRDefault="00A95E68" w:rsidP="00E05FCD">
      <w:pPr>
        <w:pStyle w:val="Ang15"/>
        <w:rPr>
          <w:sz w:val="20"/>
          <w:szCs w:val="20"/>
          <w:lang w:val="en-US"/>
        </w:rPr>
      </w:pPr>
    </w:p>
    <w:p w14:paraId="0E0B2B8A" w14:textId="77777777" w:rsidR="00A95E68" w:rsidRPr="00AE0BB7" w:rsidRDefault="00A95E68" w:rsidP="00A95E68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AE0B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</w:t>
      </w:r>
      <w:r w:rsidRPr="00AE0BB7">
        <w:rPr>
          <w:rFonts w:asciiTheme="majorBidi" w:hAnsiTheme="majorBidi"/>
          <w:b/>
          <w:bCs/>
          <w:i/>
          <w:iCs/>
          <w:sz w:val="30"/>
          <w:szCs w:val="30"/>
          <w:cs/>
        </w:rPr>
        <w:t>มูลค่ายุติธรรม</w:t>
      </w:r>
      <w:r w:rsidRPr="00AE0BB7">
        <w:rPr>
          <w:rFonts w:asciiTheme="majorBidi" w:hAnsiTheme="majorBidi"/>
          <w:b/>
          <w:bCs/>
          <w:sz w:val="30"/>
          <w:szCs w:val="30"/>
        </w:rPr>
        <w:t xml:space="preserve"> </w:t>
      </w:r>
    </w:p>
    <w:p w14:paraId="5D920FAB" w14:textId="77777777" w:rsidR="00A95E68" w:rsidRPr="00153447" w:rsidRDefault="00A95E68" w:rsidP="00E05FCD">
      <w:pPr>
        <w:pStyle w:val="Ang15"/>
        <w:rPr>
          <w:sz w:val="20"/>
          <w:szCs w:val="20"/>
          <w:highlight w:val="lightGray"/>
          <w:shd w:val="clear" w:color="auto" w:fill="D9D9D9"/>
        </w:rPr>
      </w:pPr>
    </w:p>
    <w:p w14:paraId="015D1A99" w14:textId="45E1A16D" w:rsidR="007D6448" w:rsidRDefault="00A95E68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  <w:r w:rsidRPr="00203012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203012">
        <w:rPr>
          <w:rFonts w:asciiTheme="majorBidi" w:hAnsiTheme="majorBidi" w:hint="cs"/>
          <w:sz w:val="30"/>
          <w:szCs w:val="30"/>
          <w:cs/>
        </w:rPr>
        <w:t>มูล</w:t>
      </w:r>
      <w:r w:rsidRPr="00203012">
        <w:rPr>
          <w:rFonts w:asciiTheme="majorBidi" w:hAnsiTheme="majorBidi"/>
          <w:sz w:val="30"/>
          <w:szCs w:val="30"/>
          <w:cs/>
        </w:rPr>
        <w:t>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F0475C">
        <w:rPr>
          <w:rFonts w:asciiTheme="majorBidi" w:hAnsiTheme="majorBidi" w:hint="cs"/>
          <w:sz w:val="30"/>
          <w:szCs w:val="30"/>
          <w:cs/>
        </w:rPr>
        <w:t>วัดมูลค่าด้วยราคาทุนตัดจำหน่าย</w:t>
      </w:r>
      <w:r w:rsidRPr="00203012">
        <w:rPr>
          <w:rFonts w:asciiTheme="majorBidi" w:hAnsi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7548F716" w14:textId="77777777" w:rsidR="00DA74F1" w:rsidRDefault="00DA74F1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</w:p>
    <w:p w14:paraId="15A580AD" w14:textId="77777777" w:rsidR="00DA74F1" w:rsidRDefault="00DA74F1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</w:p>
    <w:p w14:paraId="30E88E36" w14:textId="0B3BF152" w:rsidR="00DA74F1" w:rsidRDefault="00DA74F1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  <w:cs/>
        </w:rPr>
        <w:sectPr w:rsidR="00DA74F1" w:rsidSect="00C21040">
          <w:pgSz w:w="11909" w:h="16834" w:code="9"/>
          <w:pgMar w:top="691" w:right="1152" w:bottom="720" w:left="1166" w:header="706" w:footer="706" w:gutter="0"/>
          <w:cols w:space="737"/>
          <w:docGrid w:linePitch="360"/>
        </w:sectPr>
      </w:pPr>
    </w:p>
    <w:tbl>
      <w:tblPr>
        <w:tblW w:w="145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150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CD09A8" w:rsidRPr="00C81C5B" w14:paraId="7B308EFE" w14:textId="77777777" w:rsidTr="00C81C5B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3B1CFD17" w14:textId="77777777" w:rsidR="00CD09A8" w:rsidRPr="00C81C5B" w:rsidRDefault="00CD09A8" w:rsidP="00B521D7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</w:tcPr>
          <w:p w14:paraId="62261C9E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6B24BB41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81C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D09A8" w:rsidRPr="00C81C5B" w14:paraId="09571576" w14:textId="77777777" w:rsidTr="00C81C5B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10EA9326" w14:textId="77777777" w:rsidR="00CD09A8" w:rsidRPr="00C81C5B" w:rsidRDefault="00CD09A8" w:rsidP="00B521D7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</w:tcPr>
          <w:p w14:paraId="121BC970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vAlign w:val="bottom"/>
          </w:tcPr>
          <w:p w14:paraId="4F0B7CBE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6BD6190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2A54914E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CD09A8" w:rsidRPr="00C81C5B" w14:paraId="2F4840E2" w14:textId="77777777" w:rsidTr="00C81C5B">
        <w:trPr>
          <w:trHeight w:val="1709"/>
        </w:trPr>
        <w:tc>
          <w:tcPr>
            <w:tcW w:w="3150" w:type="dxa"/>
            <w:shd w:val="clear" w:color="auto" w:fill="auto"/>
            <w:vAlign w:val="bottom"/>
          </w:tcPr>
          <w:p w14:paraId="6CDF0537" w14:textId="5EF458B5" w:rsidR="00CD09A8" w:rsidRPr="00C81C5B" w:rsidRDefault="00CD09A8" w:rsidP="00B521D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2D7F568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EE7C4E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23C142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27B9E3CF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21654615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81C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53E4ADA" w14:textId="4A3D814B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เครื่องมือทางการเงินที่วัดมูลค่าด้วยมูลค่</w:t>
            </w:r>
            <w:r w:rsidR="00C81C5B"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1CA6205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EFE9B" w14:textId="2089FFA2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เครื่องมือทางการเงินที่วัดมูลค่าด้วยราคาทุน</w:t>
            </w:r>
            <w:r w:rsidR="00266DE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A6144" w14:textId="77777777" w:rsidR="00CD09A8" w:rsidRPr="00C81C5B" w:rsidRDefault="00CD09A8" w:rsidP="00B521D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26031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B0126A0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6336E1D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C81C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8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E142BE5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6E4D678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C81C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8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404911C" w14:textId="77777777" w:rsidR="00CD09A8" w:rsidRPr="00C81C5B" w:rsidRDefault="00CD09A8" w:rsidP="00B521D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E3FBF02" w14:textId="77777777" w:rsidR="00CD09A8" w:rsidRPr="00C81C5B" w:rsidRDefault="00CD09A8" w:rsidP="00B521D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C81C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8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5E8F6F6A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B21E7C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D09A8" w:rsidRPr="00C81C5B" w14:paraId="40A86881" w14:textId="77777777" w:rsidTr="00C81C5B">
        <w:trPr>
          <w:trHeight w:val="333"/>
        </w:trPr>
        <w:tc>
          <w:tcPr>
            <w:tcW w:w="3150" w:type="dxa"/>
            <w:shd w:val="clear" w:color="auto" w:fill="auto"/>
            <w:vAlign w:val="bottom"/>
          </w:tcPr>
          <w:p w14:paraId="01EDDCAC" w14:textId="77777777" w:rsidR="00CD09A8" w:rsidRPr="00C81C5B" w:rsidRDefault="00CD09A8" w:rsidP="00B521D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D37594D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6F6995E5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3254" w:rsidRPr="00C81C5B" w14:paraId="0E5DF9A2" w14:textId="77777777" w:rsidTr="00C81C5B">
        <w:trPr>
          <w:trHeight w:val="333"/>
        </w:trPr>
        <w:tc>
          <w:tcPr>
            <w:tcW w:w="3150" w:type="dxa"/>
            <w:shd w:val="clear" w:color="auto" w:fill="auto"/>
            <w:vAlign w:val="bottom"/>
          </w:tcPr>
          <w:p w14:paraId="3AA3FB4C" w14:textId="36831CCB" w:rsidR="002C3254" w:rsidRPr="00C81C5B" w:rsidRDefault="002C3254" w:rsidP="00B521D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8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8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C8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8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C8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900" w:type="dxa"/>
          </w:tcPr>
          <w:p w14:paraId="3FEC5F1D" w14:textId="77777777" w:rsidR="002C3254" w:rsidRPr="00C81C5B" w:rsidRDefault="002C325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6A09A078" w14:textId="77777777" w:rsidR="002C3254" w:rsidRPr="00C81C5B" w:rsidRDefault="002C325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D09A8" w:rsidRPr="00C81C5B" w14:paraId="3B514967" w14:textId="77777777" w:rsidTr="00C81C5B">
        <w:trPr>
          <w:trHeight w:val="261"/>
        </w:trPr>
        <w:tc>
          <w:tcPr>
            <w:tcW w:w="3150" w:type="dxa"/>
            <w:shd w:val="clear" w:color="auto" w:fill="auto"/>
          </w:tcPr>
          <w:p w14:paraId="17BDEF83" w14:textId="77777777" w:rsidR="00CD09A8" w:rsidRPr="00C81C5B" w:rsidRDefault="00CD09A8" w:rsidP="00B521D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6C9A357A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3026EB2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5D99BA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4DF402D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ADBC64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B210B17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B3451F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6FB94F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250011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804306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981585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7E6F13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780AFD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14A52A5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09A8" w:rsidRPr="00C81C5B" w14:paraId="795295B3" w14:textId="77777777" w:rsidTr="00C81C5B">
        <w:trPr>
          <w:trHeight w:val="261"/>
        </w:trPr>
        <w:tc>
          <w:tcPr>
            <w:tcW w:w="3150" w:type="dxa"/>
            <w:shd w:val="clear" w:color="auto" w:fill="auto"/>
          </w:tcPr>
          <w:p w14:paraId="3879B681" w14:textId="77777777" w:rsidR="00CD09A8" w:rsidRPr="00C81C5B" w:rsidRDefault="00CD09A8" w:rsidP="00B521D7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 (ในกองทุนส่วนบุคคล)</w:t>
            </w:r>
          </w:p>
        </w:tc>
        <w:tc>
          <w:tcPr>
            <w:tcW w:w="900" w:type="dxa"/>
          </w:tcPr>
          <w:p w14:paraId="305B54A5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3ACB195B" w14:textId="52297760" w:rsidR="00CD09A8" w:rsidRPr="00C81C5B" w:rsidRDefault="008D430D" w:rsidP="00C81C5B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43,201</w:t>
            </w:r>
          </w:p>
        </w:tc>
        <w:tc>
          <w:tcPr>
            <w:tcW w:w="270" w:type="dxa"/>
            <w:shd w:val="clear" w:color="auto" w:fill="auto"/>
          </w:tcPr>
          <w:p w14:paraId="1C98829D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1D7909C" w14:textId="27AF9DCB" w:rsidR="00CD09A8" w:rsidRPr="00C81C5B" w:rsidRDefault="008D430D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D386C3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EE5DBB9" w14:textId="73380787" w:rsidR="00CD09A8" w:rsidRPr="00C81C5B" w:rsidRDefault="008D430D" w:rsidP="00B521D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43,201</w:t>
            </w:r>
          </w:p>
        </w:tc>
        <w:tc>
          <w:tcPr>
            <w:tcW w:w="270" w:type="dxa"/>
            <w:shd w:val="clear" w:color="auto" w:fill="auto"/>
          </w:tcPr>
          <w:p w14:paraId="532B5632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969E18" w14:textId="4B26DD75" w:rsidR="00CD09A8" w:rsidRPr="00C81C5B" w:rsidRDefault="008D430D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3BE811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42BCDA" w14:textId="40357238" w:rsidR="00CD09A8" w:rsidRPr="00C81C5B" w:rsidRDefault="008D430D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43,201</w:t>
            </w:r>
          </w:p>
        </w:tc>
        <w:tc>
          <w:tcPr>
            <w:tcW w:w="270" w:type="dxa"/>
            <w:shd w:val="clear" w:color="auto" w:fill="auto"/>
          </w:tcPr>
          <w:p w14:paraId="5153C798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61CE83D" w14:textId="5D6B9826" w:rsidR="00CD09A8" w:rsidRPr="00C81C5B" w:rsidRDefault="008D430D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0633B7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FADF39" w14:textId="61BAC82C" w:rsidR="00CD09A8" w:rsidRPr="00C81C5B" w:rsidRDefault="008D430D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43,201</w:t>
            </w:r>
          </w:p>
        </w:tc>
      </w:tr>
      <w:tr w:rsidR="00CD09A8" w:rsidRPr="00C81C5B" w14:paraId="19B39460" w14:textId="77777777" w:rsidTr="00D00182">
        <w:trPr>
          <w:trHeight w:val="261"/>
        </w:trPr>
        <w:tc>
          <w:tcPr>
            <w:tcW w:w="3150" w:type="dxa"/>
            <w:shd w:val="clear" w:color="auto" w:fill="auto"/>
          </w:tcPr>
          <w:p w14:paraId="7045E7F0" w14:textId="77777777" w:rsidR="00CD09A8" w:rsidRPr="00C81C5B" w:rsidRDefault="00CD09A8" w:rsidP="00B521D7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900" w:type="dxa"/>
          </w:tcPr>
          <w:p w14:paraId="44DFE264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BFCE813" w14:textId="15586FDE" w:rsidR="00CD09A8" w:rsidRPr="00C81C5B" w:rsidRDefault="008D430D" w:rsidP="00C81C5B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1,254,4</w:t>
            </w:r>
            <w:r w:rsidR="00266DEE">
              <w:rPr>
                <w:rFonts w:asciiTheme="majorBidi" w:hAnsiTheme="majorBidi" w:cstheme="majorBidi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10600143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E1D3172" w14:textId="60F2E28A" w:rsidR="00CD09A8" w:rsidRPr="00C81C5B" w:rsidRDefault="008D430D" w:rsidP="008D430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187,927</w:t>
            </w:r>
          </w:p>
        </w:tc>
        <w:tc>
          <w:tcPr>
            <w:tcW w:w="270" w:type="dxa"/>
            <w:shd w:val="clear" w:color="auto" w:fill="auto"/>
          </w:tcPr>
          <w:p w14:paraId="50FEAE8A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57AD2F3" w14:textId="7B8DCAA4" w:rsidR="00CD09A8" w:rsidRPr="00C81C5B" w:rsidRDefault="008D430D" w:rsidP="00B521D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1,442,38</w:t>
            </w:r>
            <w:r w:rsidR="00266DEE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3FBA6EA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3F5BC3" w14:textId="51A6DE9E" w:rsidR="00CD09A8" w:rsidRPr="00C81C5B" w:rsidRDefault="00D00182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1,254,4</w:t>
            </w:r>
            <w:r w:rsidR="00266DEE">
              <w:rPr>
                <w:rFonts w:asciiTheme="majorBidi" w:hAnsiTheme="majorBidi" w:cstheme="majorBidi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41B0323D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84254E" w14:textId="6A2FBB37" w:rsidR="00CD09A8" w:rsidRPr="00C81C5B" w:rsidRDefault="00D00182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188,305</w:t>
            </w:r>
          </w:p>
        </w:tc>
        <w:tc>
          <w:tcPr>
            <w:tcW w:w="270" w:type="dxa"/>
            <w:shd w:val="clear" w:color="auto" w:fill="auto"/>
          </w:tcPr>
          <w:p w14:paraId="2B97DE54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C3910CE" w14:textId="442E1894" w:rsidR="00CD09A8" w:rsidRPr="00C81C5B" w:rsidRDefault="00D00182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46BC4D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B2AD6B" w14:textId="52AB7634" w:rsidR="00CD09A8" w:rsidRPr="00C81C5B" w:rsidRDefault="00D00182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1,442,76</w:t>
            </w:r>
            <w:r w:rsidR="00266DEE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CD09A8" w:rsidRPr="00C81C5B" w14:paraId="331440F7" w14:textId="77777777" w:rsidTr="00C81C5B">
        <w:trPr>
          <w:trHeight w:val="261"/>
        </w:trPr>
        <w:tc>
          <w:tcPr>
            <w:tcW w:w="3150" w:type="dxa"/>
            <w:shd w:val="clear" w:color="auto" w:fill="auto"/>
          </w:tcPr>
          <w:p w14:paraId="72F4C31F" w14:textId="77777777" w:rsidR="00CD09A8" w:rsidRPr="00C81C5B" w:rsidRDefault="00CD09A8" w:rsidP="00B521D7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</w:tcPr>
          <w:p w14:paraId="32EE83F5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49260C" w14:textId="2A616306" w:rsidR="00CD09A8" w:rsidRPr="00C81C5B" w:rsidRDefault="008D430D" w:rsidP="00C81C5B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1,297,66</w:t>
            </w:r>
            <w:r w:rsidR="00266DE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8455E3F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3D6019" w14:textId="1E08D99B" w:rsidR="00CD09A8" w:rsidRPr="00C81C5B" w:rsidRDefault="008D430D" w:rsidP="008D430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187,927</w:t>
            </w:r>
          </w:p>
        </w:tc>
        <w:tc>
          <w:tcPr>
            <w:tcW w:w="270" w:type="dxa"/>
            <w:shd w:val="clear" w:color="auto" w:fill="auto"/>
          </w:tcPr>
          <w:p w14:paraId="359C54F5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74057B" w14:textId="6F7C7982" w:rsidR="00CD09A8" w:rsidRPr="00C81C5B" w:rsidRDefault="008D430D" w:rsidP="00B521D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1,485,58</w:t>
            </w:r>
            <w:r w:rsidR="00266DE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3032EA8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2196E2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A62A42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AFDB67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80C574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C23AE1C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FDB4024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3861FE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09A8" w:rsidRPr="00C81C5B" w14:paraId="2CD8F601" w14:textId="77777777" w:rsidTr="00C81C5B">
        <w:trPr>
          <w:trHeight w:val="26"/>
        </w:trPr>
        <w:tc>
          <w:tcPr>
            <w:tcW w:w="3150" w:type="dxa"/>
            <w:shd w:val="clear" w:color="auto" w:fill="auto"/>
          </w:tcPr>
          <w:p w14:paraId="2B0D0897" w14:textId="77777777" w:rsidR="00CD09A8" w:rsidRPr="00C81C5B" w:rsidRDefault="00CD09A8" w:rsidP="00B521D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E0F5FEC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1EDFBD20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86726AE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7843A192" w14:textId="77777777" w:rsidR="00CD09A8" w:rsidRPr="00C81C5B" w:rsidRDefault="00CD09A8" w:rsidP="008D430D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59A5F5D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1E496068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0445A9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F109A2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0B7042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DE649A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C62C82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CA6326C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EE91FBE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7392F1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09A8" w:rsidRPr="00C81C5B" w14:paraId="55073B64" w14:textId="77777777" w:rsidTr="00C81C5B">
        <w:trPr>
          <w:trHeight w:val="261"/>
        </w:trPr>
        <w:tc>
          <w:tcPr>
            <w:tcW w:w="3150" w:type="dxa"/>
            <w:shd w:val="clear" w:color="auto" w:fill="auto"/>
          </w:tcPr>
          <w:p w14:paraId="1A623EA9" w14:textId="77777777" w:rsidR="00CD09A8" w:rsidRPr="00C81C5B" w:rsidRDefault="00CD09A8" w:rsidP="00B521D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</w:pPr>
            <w:r w:rsidRPr="00C8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460A9902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F9CC3BC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0DCD40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887F4CE" w14:textId="77777777" w:rsidR="00CD09A8" w:rsidRPr="00C81C5B" w:rsidRDefault="00CD09A8" w:rsidP="008D430D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C75389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3DC7A4D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4C930B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B1FA3F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6D9EFEB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D5EA95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951DC2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A38E31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92CB3D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8BAA0B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430D" w:rsidRPr="00C81C5B" w14:paraId="11924A84" w14:textId="77777777" w:rsidTr="00C81C5B">
        <w:trPr>
          <w:trHeight w:val="261"/>
        </w:trPr>
        <w:tc>
          <w:tcPr>
            <w:tcW w:w="3150" w:type="dxa"/>
            <w:shd w:val="clear" w:color="auto" w:fill="auto"/>
          </w:tcPr>
          <w:p w14:paraId="769AC8F0" w14:textId="77777777" w:rsidR="008D430D" w:rsidRPr="00C81C5B" w:rsidRDefault="008D430D" w:rsidP="008D430D">
            <w:pPr>
              <w:ind w:left="156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00" w:type="dxa"/>
          </w:tcPr>
          <w:p w14:paraId="2B1BA6A9" w14:textId="03E1B236" w:rsidR="008D430D" w:rsidRPr="00C81C5B" w:rsidRDefault="00FA4804" w:rsidP="008D430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9</w:t>
            </w:r>
          </w:p>
        </w:tc>
        <w:tc>
          <w:tcPr>
            <w:tcW w:w="1620" w:type="dxa"/>
            <w:shd w:val="clear" w:color="auto" w:fill="auto"/>
          </w:tcPr>
          <w:p w14:paraId="5ED56474" w14:textId="56A84C4A" w:rsidR="008D430D" w:rsidRPr="00C81C5B" w:rsidRDefault="008D430D" w:rsidP="008D430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7BA5C9" w14:textId="77777777" w:rsidR="008D430D" w:rsidRPr="00C81C5B" w:rsidRDefault="008D430D" w:rsidP="008D430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193DC3A" w14:textId="4EE98B08" w:rsidR="008D430D" w:rsidRPr="00C81C5B" w:rsidRDefault="008D430D" w:rsidP="008D430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12,000,000</w:t>
            </w:r>
          </w:p>
        </w:tc>
        <w:tc>
          <w:tcPr>
            <w:tcW w:w="270" w:type="dxa"/>
            <w:shd w:val="clear" w:color="auto" w:fill="auto"/>
          </w:tcPr>
          <w:p w14:paraId="70744621" w14:textId="77777777" w:rsidR="008D430D" w:rsidRPr="00C81C5B" w:rsidRDefault="008D430D" w:rsidP="008D430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7B34E82" w14:textId="6354C2B9" w:rsidR="008D430D" w:rsidRPr="00C81C5B" w:rsidRDefault="008D430D" w:rsidP="008D430D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12,000,000</w:t>
            </w:r>
          </w:p>
        </w:tc>
        <w:tc>
          <w:tcPr>
            <w:tcW w:w="270" w:type="dxa"/>
            <w:shd w:val="clear" w:color="auto" w:fill="auto"/>
          </w:tcPr>
          <w:p w14:paraId="74D7A811" w14:textId="77777777" w:rsidR="008D430D" w:rsidRPr="00C81C5B" w:rsidRDefault="008D430D" w:rsidP="008D4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578206" w14:textId="5D7FA984" w:rsidR="008D430D" w:rsidRPr="00C81C5B" w:rsidRDefault="008D430D" w:rsidP="008D430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23DEC0" w14:textId="77777777" w:rsidR="008D430D" w:rsidRPr="00C81C5B" w:rsidRDefault="008D430D" w:rsidP="008D430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251290" w14:textId="5A291316" w:rsidR="008D430D" w:rsidRPr="00C81C5B" w:rsidRDefault="008D430D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12,039,638</w:t>
            </w:r>
          </w:p>
        </w:tc>
        <w:tc>
          <w:tcPr>
            <w:tcW w:w="270" w:type="dxa"/>
            <w:shd w:val="clear" w:color="auto" w:fill="auto"/>
          </w:tcPr>
          <w:p w14:paraId="2045FB9A" w14:textId="77777777" w:rsidR="008D430D" w:rsidRPr="00C81C5B" w:rsidRDefault="008D430D" w:rsidP="008D430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7D1FBE4" w14:textId="059706A5" w:rsidR="008D430D" w:rsidRPr="00C81C5B" w:rsidRDefault="008D430D" w:rsidP="008D430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B93578" w14:textId="77777777" w:rsidR="008D430D" w:rsidRPr="00C81C5B" w:rsidRDefault="008D430D" w:rsidP="008D4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44F5B1" w14:textId="1FD7B8AA" w:rsidR="008D430D" w:rsidRPr="00C81C5B" w:rsidRDefault="008D430D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12,039,638</w:t>
            </w:r>
          </w:p>
        </w:tc>
      </w:tr>
      <w:tr w:rsidR="008D430D" w:rsidRPr="00C81C5B" w14:paraId="566AEB05" w14:textId="77777777" w:rsidTr="00C81C5B">
        <w:trPr>
          <w:trHeight w:val="261"/>
        </w:trPr>
        <w:tc>
          <w:tcPr>
            <w:tcW w:w="3150" w:type="dxa"/>
            <w:shd w:val="clear" w:color="auto" w:fill="auto"/>
          </w:tcPr>
          <w:p w14:paraId="34415ACF" w14:textId="77777777" w:rsidR="008D430D" w:rsidRPr="00C81C5B" w:rsidRDefault="008D430D" w:rsidP="008D430D">
            <w:pPr>
              <w:ind w:left="-22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900" w:type="dxa"/>
          </w:tcPr>
          <w:p w14:paraId="4A457B29" w14:textId="77777777" w:rsidR="008D430D" w:rsidRPr="00C81C5B" w:rsidRDefault="008D430D" w:rsidP="008D430D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92A411" w14:textId="11839185" w:rsidR="008D430D" w:rsidRPr="00C81C5B" w:rsidRDefault="008D430D" w:rsidP="008D430D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AD07A7" w14:textId="77777777" w:rsidR="008D430D" w:rsidRPr="00C81C5B" w:rsidRDefault="008D430D" w:rsidP="008D430D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B6596" w14:textId="643AB6CE" w:rsidR="008D430D" w:rsidRPr="00C81C5B" w:rsidRDefault="008D430D" w:rsidP="008D430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12,000,000</w:t>
            </w:r>
          </w:p>
        </w:tc>
        <w:tc>
          <w:tcPr>
            <w:tcW w:w="270" w:type="dxa"/>
            <w:shd w:val="clear" w:color="auto" w:fill="auto"/>
          </w:tcPr>
          <w:p w14:paraId="4745161D" w14:textId="77777777" w:rsidR="008D430D" w:rsidRPr="00C81C5B" w:rsidRDefault="008D430D" w:rsidP="008D430D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6E4295" w14:textId="45BF130A" w:rsidR="008D430D" w:rsidRPr="00C81C5B" w:rsidRDefault="008D430D" w:rsidP="008D430D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12,000,000</w:t>
            </w:r>
          </w:p>
        </w:tc>
        <w:tc>
          <w:tcPr>
            <w:tcW w:w="270" w:type="dxa"/>
            <w:shd w:val="clear" w:color="auto" w:fill="auto"/>
          </w:tcPr>
          <w:p w14:paraId="60FD251E" w14:textId="77777777" w:rsidR="008D430D" w:rsidRPr="00C81C5B" w:rsidRDefault="008D430D" w:rsidP="008D430D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85EBAD" w14:textId="77777777" w:rsidR="008D430D" w:rsidRPr="00C81C5B" w:rsidRDefault="008D430D" w:rsidP="008D430D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EAF4EC0" w14:textId="77777777" w:rsidR="008D430D" w:rsidRPr="00C81C5B" w:rsidRDefault="008D430D" w:rsidP="008D430D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6CDBBE" w14:textId="77777777" w:rsidR="008D430D" w:rsidRPr="00C81C5B" w:rsidRDefault="008D430D" w:rsidP="008D430D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936C024" w14:textId="77777777" w:rsidR="008D430D" w:rsidRPr="00C81C5B" w:rsidRDefault="008D430D" w:rsidP="008D430D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4762727" w14:textId="77777777" w:rsidR="008D430D" w:rsidRPr="00C81C5B" w:rsidRDefault="008D430D" w:rsidP="008D430D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C8E998" w14:textId="77777777" w:rsidR="008D430D" w:rsidRPr="00C81C5B" w:rsidRDefault="008D430D" w:rsidP="008D430D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B651BE" w14:textId="77777777" w:rsidR="008D430D" w:rsidRPr="00C81C5B" w:rsidRDefault="008D430D" w:rsidP="008D430D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9F994A6" w14:textId="63D6AC49" w:rsidR="00CD09A8" w:rsidRDefault="00CD09A8"/>
    <w:p w14:paraId="3D9C63CE" w14:textId="77777777" w:rsidR="00CD09A8" w:rsidRDefault="00CD09A8"/>
    <w:p w14:paraId="23C71DD0" w14:textId="77777777" w:rsidR="00CD09A8" w:rsidRDefault="00CD09A8">
      <w:r>
        <w:br w:type="page"/>
      </w:r>
    </w:p>
    <w:tbl>
      <w:tblPr>
        <w:tblW w:w="145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150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CD09A8" w:rsidRPr="00C81C5B" w14:paraId="6BF99EE2" w14:textId="77777777" w:rsidTr="00C81C5B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35034215" w14:textId="4322A956" w:rsidR="00CD09A8" w:rsidRPr="00C81C5B" w:rsidRDefault="00CD09A8" w:rsidP="00B521D7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</w:tcPr>
          <w:p w14:paraId="590AF0B3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13C0F166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81C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D09A8" w:rsidRPr="00C81C5B" w14:paraId="5752B9EA" w14:textId="77777777" w:rsidTr="00C81C5B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62513338" w14:textId="77777777" w:rsidR="00CD09A8" w:rsidRPr="00C81C5B" w:rsidRDefault="00CD09A8" w:rsidP="00B521D7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</w:tcPr>
          <w:p w14:paraId="6026D391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vAlign w:val="bottom"/>
          </w:tcPr>
          <w:p w14:paraId="4C8F54EA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31B97CC9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33F4F473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CD09A8" w:rsidRPr="00C81C5B" w14:paraId="29914314" w14:textId="77777777" w:rsidTr="00C81C5B">
        <w:trPr>
          <w:trHeight w:val="1709"/>
        </w:trPr>
        <w:tc>
          <w:tcPr>
            <w:tcW w:w="3150" w:type="dxa"/>
            <w:shd w:val="clear" w:color="auto" w:fill="auto"/>
            <w:vAlign w:val="bottom"/>
          </w:tcPr>
          <w:p w14:paraId="1BB3338E" w14:textId="7C7CB0EA" w:rsidR="00CD09A8" w:rsidRPr="00C81C5B" w:rsidRDefault="00CD09A8" w:rsidP="00B521D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4CD977E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398C80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CFC82B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5E3EDFE7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2D20894B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81C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43FDD0F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11067FC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1F8B9" w14:textId="43AF9E34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เครื่องมือทางการเงินที่วัดมูลค่าด้วยราคาทุน</w:t>
            </w:r>
            <w:r w:rsidR="00266DE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FCAAA" w14:textId="77777777" w:rsidR="00CD09A8" w:rsidRPr="00C81C5B" w:rsidRDefault="00CD09A8" w:rsidP="00B521D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EC676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C404328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85D2866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C81C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8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58E3CD36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64469A2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C81C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8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79953D98" w14:textId="77777777" w:rsidR="00CD09A8" w:rsidRPr="00C81C5B" w:rsidRDefault="00CD09A8" w:rsidP="00B521D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D68F6F0" w14:textId="77777777" w:rsidR="00CD09A8" w:rsidRPr="00C81C5B" w:rsidRDefault="00CD09A8" w:rsidP="00B521D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C81C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8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6ED645CD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40C9FA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D09A8" w:rsidRPr="00C81C5B" w14:paraId="7F419928" w14:textId="77777777" w:rsidTr="00C81C5B">
        <w:trPr>
          <w:trHeight w:val="333"/>
        </w:trPr>
        <w:tc>
          <w:tcPr>
            <w:tcW w:w="3150" w:type="dxa"/>
            <w:shd w:val="clear" w:color="auto" w:fill="auto"/>
            <w:vAlign w:val="bottom"/>
          </w:tcPr>
          <w:p w14:paraId="44C72624" w14:textId="77777777" w:rsidR="00CD09A8" w:rsidRPr="00C81C5B" w:rsidRDefault="00CD09A8" w:rsidP="00B521D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70EFEAF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054D3D9E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3254" w:rsidRPr="00C81C5B" w14:paraId="0BBC45FC" w14:textId="77777777" w:rsidTr="00C81C5B">
        <w:trPr>
          <w:trHeight w:val="333"/>
        </w:trPr>
        <w:tc>
          <w:tcPr>
            <w:tcW w:w="3150" w:type="dxa"/>
            <w:shd w:val="clear" w:color="auto" w:fill="auto"/>
            <w:vAlign w:val="bottom"/>
          </w:tcPr>
          <w:p w14:paraId="74C115A6" w14:textId="14FE57D8" w:rsidR="002C3254" w:rsidRPr="00C81C5B" w:rsidRDefault="002C3254" w:rsidP="00B521D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8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8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C8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8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8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900" w:type="dxa"/>
          </w:tcPr>
          <w:p w14:paraId="2E687FEF" w14:textId="77777777" w:rsidR="002C3254" w:rsidRPr="00C81C5B" w:rsidRDefault="002C325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7A00CCC3" w14:textId="77777777" w:rsidR="002C3254" w:rsidRPr="00C81C5B" w:rsidRDefault="002C325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D09A8" w:rsidRPr="00C81C5B" w14:paraId="62E769C4" w14:textId="77777777" w:rsidTr="00C81C5B">
        <w:trPr>
          <w:trHeight w:val="261"/>
        </w:trPr>
        <w:tc>
          <w:tcPr>
            <w:tcW w:w="3150" w:type="dxa"/>
            <w:shd w:val="clear" w:color="auto" w:fill="auto"/>
          </w:tcPr>
          <w:p w14:paraId="129D8DAB" w14:textId="77777777" w:rsidR="00CD09A8" w:rsidRPr="00C81C5B" w:rsidRDefault="00CD09A8" w:rsidP="00B521D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41508F98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AA19615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0771A1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C9F0AB4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6A4D5F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526EEE8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A8195E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E1F1E2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093090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98C667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0018D7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C5A528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5DBA15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B8AD91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09A8" w:rsidRPr="00C81C5B" w14:paraId="204B4BE4" w14:textId="77777777" w:rsidTr="00C81C5B">
        <w:trPr>
          <w:trHeight w:val="261"/>
        </w:trPr>
        <w:tc>
          <w:tcPr>
            <w:tcW w:w="3150" w:type="dxa"/>
            <w:shd w:val="clear" w:color="auto" w:fill="auto"/>
          </w:tcPr>
          <w:p w14:paraId="62D17917" w14:textId="77777777" w:rsidR="00CD09A8" w:rsidRPr="00C81C5B" w:rsidRDefault="00CD09A8" w:rsidP="00B521D7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 (ในกองทุนส่วนบุคคล)</w:t>
            </w:r>
          </w:p>
        </w:tc>
        <w:tc>
          <w:tcPr>
            <w:tcW w:w="900" w:type="dxa"/>
          </w:tcPr>
          <w:p w14:paraId="191F4EFC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6125D50A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43,774</w:t>
            </w:r>
          </w:p>
        </w:tc>
        <w:tc>
          <w:tcPr>
            <w:tcW w:w="270" w:type="dxa"/>
            <w:shd w:val="clear" w:color="auto" w:fill="auto"/>
          </w:tcPr>
          <w:p w14:paraId="036AC305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1C836E3" w14:textId="77777777" w:rsidR="00CD09A8" w:rsidRPr="00C81C5B" w:rsidRDefault="00CD09A8" w:rsidP="00C81C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EE7269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EA81F15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43,774</w:t>
            </w:r>
          </w:p>
        </w:tc>
        <w:tc>
          <w:tcPr>
            <w:tcW w:w="270" w:type="dxa"/>
            <w:shd w:val="clear" w:color="auto" w:fill="auto"/>
          </w:tcPr>
          <w:p w14:paraId="32BD228D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E33E5C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DC1FAB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B7D191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43,774</w:t>
            </w:r>
          </w:p>
        </w:tc>
        <w:tc>
          <w:tcPr>
            <w:tcW w:w="270" w:type="dxa"/>
            <w:shd w:val="clear" w:color="auto" w:fill="auto"/>
          </w:tcPr>
          <w:p w14:paraId="75EF7779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EC747F3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20442B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E3E814" w14:textId="77777777" w:rsidR="00CD09A8" w:rsidRPr="00C81C5B" w:rsidRDefault="00CD09A8" w:rsidP="004638B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43,774</w:t>
            </w:r>
          </w:p>
        </w:tc>
      </w:tr>
      <w:tr w:rsidR="00CD09A8" w:rsidRPr="00C81C5B" w14:paraId="43AA5D82" w14:textId="77777777" w:rsidTr="00C81C5B">
        <w:trPr>
          <w:trHeight w:val="261"/>
        </w:trPr>
        <w:tc>
          <w:tcPr>
            <w:tcW w:w="3150" w:type="dxa"/>
            <w:shd w:val="clear" w:color="auto" w:fill="auto"/>
          </w:tcPr>
          <w:p w14:paraId="03AB30CA" w14:textId="77777777" w:rsidR="00CD09A8" w:rsidRPr="00C81C5B" w:rsidRDefault="00CD09A8" w:rsidP="00B521D7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900" w:type="dxa"/>
          </w:tcPr>
          <w:p w14:paraId="597B6962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E86B0B0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1,252,608</w:t>
            </w:r>
          </w:p>
        </w:tc>
        <w:tc>
          <w:tcPr>
            <w:tcW w:w="270" w:type="dxa"/>
            <w:shd w:val="clear" w:color="auto" w:fill="auto"/>
          </w:tcPr>
          <w:p w14:paraId="403532D8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3EC5951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188,049</w:t>
            </w:r>
          </w:p>
        </w:tc>
        <w:tc>
          <w:tcPr>
            <w:tcW w:w="270" w:type="dxa"/>
            <w:shd w:val="clear" w:color="auto" w:fill="auto"/>
          </w:tcPr>
          <w:p w14:paraId="2D2B51E4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1F16D05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1,440,657</w:t>
            </w:r>
          </w:p>
        </w:tc>
        <w:tc>
          <w:tcPr>
            <w:tcW w:w="270" w:type="dxa"/>
            <w:shd w:val="clear" w:color="auto" w:fill="auto"/>
          </w:tcPr>
          <w:p w14:paraId="55F046CF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D965E9" w14:textId="77777777" w:rsidR="00CD09A8" w:rsidRPr="00C81C5B" w:rsidRDefault="00CD09A8" w:rsidP="004638B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1,252,608</w:t>
            </w:r>
          </w:p>
        </w:tc>
        <w:tc>
          <w:tcPr>
            <w:tcW w:w="270" w:type="dxa"/>
            <w:shd w:val="clear" w:color="auto" w:fill="auto"/>
          </w:tcPr>
          <w:p w14:paraId="18279F5F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19BF93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188,753</w:t>
            </w:r>
          </w:p>
        </w:tc>
        <w:tc>
          <w:tcPr>
            <w:tcW w:w="270" w:type="dxa"/>
            <w:shd w:val="clear" w:color="auto" w:fill="auto"/>
          </w:tcPr>
          <w:p w14:paraId="4DD74FDB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81F5C26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1F049B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00903E" w14:textId="77777777" w:rsidR="00CD09A8" w:rsidRPr="00C81C5B" w:rsidRDefault="00CD09A8" w:rsidP="004638B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1,441,361</w:t>
            </w:r>
          </w:p>
        </w:tc>
      </w:tr>
      <w:tr w:rsidR="00CD09A8" w:rsidRPr="00C81C5B" w14:paraId="2E7B34CF" w14:textId="77777777" w:rsidTr="00C81C5B">
        <w:trPr>
          <w:trHeight w:val="261"/>
        </w:trPr>
        <w:tc>
          <w:tcPr>
            <w:tcW w:w="3150" w:type="dxa"/>
            <w:shd w:val="clear" w:color="auto" w:fill="auto"/>
          </w:tcPr>
          <w:p w14:paraId="79D22CE6" w14:textId="77777777" w:rsidR="00CD09A8" w:rsidRPr="00C81C5B" w:rsidRDefault="00CD09A8" w:rsidP="00B521D7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900" w:type="dxa"/>
          </w:tcPr>
          <w:p w14:paraId="0F116A3F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A259B93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CE2214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1FE44A4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199,856</w:t>
            </w:r>
          </w:p>
        </w:tc>
        <w:tc>
          <w:tcPr>
            <w:tcW w:w="270" w:type="dxa"/>
            <w:shd w:val="clear" w:color="auto" w:fill="auto"/>
          </w:tcPr>
          <w:p w14:paraId="329C064B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6AA465C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199,856</w:t>
            </w:r>
          </w:p>
        </w:tc>
        <w:tc>
          <w:tcPr>
            <w:tcW w:w="270" w:type="dxa"/>
            <w:shd w:val="clear" w:color="auto" w:fill="auto"/>
          </w:tcPr>
          <w:p w14:paraId="6D5A0C77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9D114A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AD18A0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1969CAC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199,953</w:t>
            </w:r>
          </w:p>
        </w:tc>
        <w:tc>
          <w:tcPr>
            <w:tcW w:w="270" w:type="dxa"/>
            <w:shd w:val="clear" w:color="auto" w:fill="auto"/>
          </w:tcPr>
          <w:p w14:paraId="6A05578F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9FD0A6C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85CCA5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088FA3" w14:textId="77777777" w:rsidR="00CD09A8" w:rsidRPr="00C81C5B" w:rsidRDefault="00CD09A8" w:rsidP="004638B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199,953</w:t>
            </w:r>
          </w:p>
        </w:tc>
      </w:tr>
      <w:tr w:rsidR="00CD09A8" w:rsidRPr="00C81C5B" w14:paraId="002287E2" w14:textId="77777777" w:rsidTr="00C81C5B">
        <w:trPr>
          <w:trHeight w:val="261"/>
        </w:trPr>
        <w:tc>
          <w:tcPr>
            <w:tcW w:w="3150" w:type="dxa"/>
            <w:shd w:val="clear" w:color="auto" w:fill="auto"/>
          </w:tcPr>
          <w:p w14:paraId="47A5C5CF" w14:textId="77777777" w:rsidR="00CD09A8" w:rsidRPr="00C81C5B" w:rsidRDefault="00CD09A8" w:rsidP="00B521D7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</w:tcPr>
          <w:p w14:paraId="3DA28385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9C5FAF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1,296,382</w:t>
            </w:r>
          </w:p>
        </w:tc>
        <w:tc>
          <w:tcPr>
            <w:tcW w:w="270" w:type="dxa"/>
            <w:shd w:val="clear" w:color="auto" w:fill="auto"/>
          </w:tcPr>
          <w:p w14:paraId="700F724C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A0B084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387,905</w:t>
            </w:r>
          </w:p>
        </w:tc>
        <w:tc>
          <w:tcPr>
            <w:tcW w:w="270" w:type="dxa"/>
            <w:shd w:val="clear" w:color="auto" w:fill="auto"/>
          </w:tcPr>
          <w:p w14:paraId="7EA088CC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ACF9EF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1,684,287</w:t>
            </w:r>
          </w:p>
        </w:tc>
        <w:tc>
          <w:tcPr>
            <w:tcW w:w="270" w:type="dxa"/>
            <w:shd w:val="clear" w:color="auto" w:fill="auto"/>
          </w:tcPr>
          <w:p w14:paraId="59FD4188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C7D40C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41EC1CE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FDAF77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1412179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AAE1678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A0C892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3B4DBF" w14:textId="77777777" w:rsidR="00CD09A8" w:rsidRPr="00C81C5B" w:rsidRDefault="00CD09A8" w:rsidP="004638B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09A8" w:rsidRPr="00C81C5B" w14:paraId="3AD18A74" w14:textId="77777777" w:rsidTr="00C81C5B">
        <w:trPr>
          <w:trHeight w:val="26"/>
        </w:trPr>
        <w:tc>
          <w:tcPr>
            <w:tcW w:w="3150" w:type="dxa"/>
            <w:shd w:val="clear" w:color="auto" w:fill="auto"/>
          </w:tcPr>
          <w:p w14:paraId="47C3A75E" w14:textId="77777777" w:rsidR="00CD09A8" w:rsidRPr="00C81C5B" w:rsidRDefault="00CD09A8" w:rsidP="00B521D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7F898D1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570B5FB8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63EEDB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16CF3FAC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CA637B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1A572FCA" w14:textId="77777777" w:rsidR="00CD09A8" w:rsidRPr="00C81C5B" w:rsidRDefault="00CD09A8" w:rsidP="004638BA">
            <w:pPr>
              <w:pStyle w:val="acctfourfigures"/>
              <w:tabs>
                <w:tab w:val="clear" w:pos="765"/>
                <w:tab w:val="decimal" w:pos="59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DD12483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727E0B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5A5EA2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ED69C3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FF0986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01D2F8C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B5EDD9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724519" w14:textId="77777777" w:rsidR="00CD09A8" w:rsidRPr="00C81C5B" w:rsidRDefault="00CD09A8" w:rsidP="004638B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09A8" w:rsidRPr="00C81C5B" w14:paraId="09C603C8" w14:textId="77777777" w:rsidTr="00C81C5B">
        <w:trPr>
          <w:trHeight w:val="261"/>
        </w:trPr>
        <w:tc>
          <w:tcPr>
            <w:tcW w:w="3150" w:type="dxa"/>
            <w:shd w:val="clear" w:color="auto" w:fill="auto"/>
          </w:tcPr>
          <w:p w14:paraId="13B94ABA" w14:textId="77777777" w:rsidR="00CD09A8" w:rsidRPr="00C81C5B" w:rsidRDefault="00CD09A8" w:rsidP="00B521D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</w:pPr>
            <w:r w:rsidRPr="00C8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4674848E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F0E2442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91EEA9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57DBECE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40DD6E1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1F93ABF" w14:textId="77777777" w:rsidR="00CD09A8" w:rsidRPr="00C81C5B" w:rsidRDefault="00CD09A8" w:rsidP="004638BA">
            <w:pPr>
              <w:pStyle w:val="acctfourfigures"/>
              <w:tabs>
                <w:tab w:val="clear" w:pos="765"/>
                <w:tab w:val="decimal" w:pos="59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4F9665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494E79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54511F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B8F1F2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26A908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D2F62C2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EC97ED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88D24B4" w14:textId="77777777" w:rsidR="00CD09A8" w:rsidRPr="00C81C5B" w:rsidRDefault="00CD09A8" w:rsidP="004638B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09A8" w:rsidRPr="00C81C5B" w14:paraId="0EC4B154" w14:textId="77777777" w:rsidTr="00C81C5B">
        <w:trPr>
          <w:trHeight w:val="261"/>
        </w:trPr>
        <w:tc>
          <w:tcPr>
            <w:tcW w:w="3150" w:type="dxa"/>
            <w:shd w:val="clear" w:color="auto" w:fill="auto"/>
          </w:tcPr>
          <w:p w14:paraId="0C8BC2D6" w14:textId="77777777" w:rsidR="00CD09A8" w:rsidRPr="00C81C5B" w:rsidRDefault="00CD09A8" w:rsidP="00B521D7">
            <w:pPr>
              <w:ind w:left="15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900" w:type="dxa"/>
          </w:tcPr>
          <w:p w14:paraId="68BE418A" w14:textId="4359A079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65E53501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2F5A75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4ADEDFB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239,625</w:t>
            </w:r>
          </w:p>
        </w:tc>
        <w:tc>
          <w:tcPr>
            <w:tcW w:w="270" w:type="dxa"/>
            <w:shd w:val="clear" w:color="auto" w:fill="auto"/>
          </w:tcPr>
          <w:p w14:paraId="3F8F87DB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05BB5F4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239,625</w:t>
            </w:r>
          </w:p>
        </w:tc>
        <w:tc>
          <w:tcPr>
            <w:tcW w:w="270" w:type="dxa"/>
            <w:shd w:val="clear" w:color="auto" w:fill="auto"/>
          </w:tcPr>
          <w:p w14:paraId="595FF980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F3959E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BFA8C4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BA1CED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239,685</w:t>
            </w:r>
          </w:p>
        </w:tc>
        <w:tc>
          <w:tcPr>
            <w:tcW w:w="270" w:type="dxa"/>
            <w:shd w:val="clear" w:color="auto" w:fill="auto"/>
          </w:tcPr>
          <w:p w14:paraId="6DF49300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AB85E36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031727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9C35B2" w14:textId="77777777" w:rsidR="00CD09A8" w:rsidRPr="00C81C5B" w:rsidRDefault="00CD09A8" w:rsidP="004638B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239,685</w:t>
            </w:r>
          </w:p>
        </w:tc>
      </w:tr>
      <w:tr w:rsidR="00CD09A8" w:rsidRPr="00C81C5B" w14:paraId="0752E351" w14:textId="77777777" w:rsidTr="00C81C5B">
        <w:trPr>
          <w:trHeight w:val="261"/>
        </w:trPr>
        <w:tc>
          <w:tcPr>
            <w:tcW w:w="3150" w:type="dxa"/>
            <w:shd w:val="clear" w:color="auto" w:fill="auto"/>
          </w:tcPr>
          <w:p w14:paraId="2AD397D1" w14:textId="77777777" w:rsidR="00CD09A8" w:rsidRPr="00C81C5B" w:rsidRDefault="00CD09A8" w:rsidP="00B521D7">
            <w:pPr>
              <w:ind w:left="156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00" w:type="dxa"/>
          </w:tcPr>
          <w:p w14:paraId="1273FE87" w14:textId="31AE26B9" w:rsidR="00CD09A8" w:rsidRPr="00C81C5B" w:rsidRDefault="00FA480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620" w:type="dxa"/>
            <w:shd w:val="clear" w:color="auto" w:fill="auto"/>
          </w:tcPr>
          <w:p w14:paraId="06F82D1B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E710CA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07C0720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12,000,000</w:t>
            </w:r>
          </w:p>
        </w:tc>
        <w:tc>
          <w:tcPr>
            <w:tcW w:w="270" w:type="dxa"/>
            <w:shd w:val="clear" w:color="auto" w:fill="auto"/>
          </w:tcPr>
          <w:p w14:paraId="212A2647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90B287D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12,000,000</w:t>
            </w:r>
          </w:p>
        </w:tc>
        <w:tc>
          <w:tcPr>
            <w:tcW w:w="270" w:type="dxa"/>
            <w:shd w:val="clear" w:color="auto" w:fill="auto"/>
          </w:tcPr>
          <w:p w14:paraId="6C1D342D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678A59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3356AB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90ABE6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12,071,092</w:t>
            </w:r>
          </w:p>
        </w:tc>
        <w:tc>
          <w:tcPr>
            <w:tcW w:w="270" w:type="dxa"/>
            <w:shd w:val="clear" w:color="auto" w:fill="auto"/>
          </w:tcPr>
          <w:p w14:paraId="4F1F5EDC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18702A1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7C92C3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170620" w14:textId="77777777" w:rsidR="00CD09A8" w:rsidRPr="00C81C5B" w:rsidRDefault="00CD09A8" w:rsidP="004638B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12,071,092</w:t>
            </w:r>
          </w:p>
        </w:tc>
      </w:tr>
      <w:tr w:rsidR="00CD09A8" w:rsidRPr="00C81C5B" w14:paraId="3BE9F30E" w14:textId="77777777" w:rsidTr="00C81C5B">
        <w:trPr>
          <w:trHeight w:val="261"/>
        </w:trPr>
        <w:tc>
          <w:tcPr>
            <w:tcW w:w="3150" w:type="dxa"/>
            <w:shd w:val="clear" w:color="auto" w:fill="auto"/>
          </w:tcPr>
          <w:p w14:paraId="11E74297" w14:textId="77777777" w:rsidR="00CD09A8" w:rsidRPr="00C81C5B" w:rsidRDefault="00CD09A8" w:rsidP="00B521D7">
            <w:pPr>
              <w:ind w:left="-22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900" w:type="dxa"/>
          </w:tcPr>
          <w:p w14:paraId="6FF25C1E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C4CCC1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EFEAA4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099050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12,239,625</w:t>
            </w:r>
          </w:p>
        </w:tc>
        <w:tc>
          <w:tcPr>
            <w:tcW w:w="270" w:type="dxa"/>
            <w:shd w:val="clear" w:color="auto" w:fill="auto"/>
          </w:tcPr>
          <w:p w14:paraId="0FF214EC" w14:textId="77777777" w:rsidR="00CD09A8" w:rsidRPr="00C81C5B" w:rsidRDefault="00CD09A8" w:rsidP="00B521D7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195CA1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12,239,625</w:t>
            </w:r>
          </w:p>
        </w:tc>
        <w:tc>
          <w:tcPr>
            <w:tcW w:w="270" w:type="dxa"/>
            <w:shd w:val="clear" w:color="auto" w:fill="auto"/>
          </w:tcPr>
          <w:p w14:paraId="49035D7C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1264573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4319BA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3EE351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A35FBC" w14:textId="77777777" w:rsidR="00CD09A8" w:rsidRPr="00C81C5B" w:rsidRDefault="00CD09A8" w:rsidP="00B521D7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69C89CF" w14:textId="77777777" w:rsidR="00CD09A8" w:rsidRPr="00C81C5B" w:rsidRDefault="00CD09A8" w:rsidP="00B521D7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5FB438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891C971" w14:textId="77777777" w:rsidR="00CD09A8" w:rsidRPr="00C81C5B" w:rsidRDefault="00CD09A8" w:rsidP="00CD09A8">
            <w:pPr>
              <w:pStyle w:val="acctfourfigures"/>
              <w:tabs>
                <w:tab w:val="clear" w:pos="765"/>
                <w:tab w:val="decimal" w:pos="595"/>
                <w:tab w:val="decimal" w:pos="790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98CFAFC" w14:textId="77777777" w:rsidR="00933BB6" w:rsidRDefault="00933BB6">
      <w:pPr>
        <w:spacing w:line="240" w:lineRule="auto"/>
      </w:pPr>
      <w:r>
        <w:br w:type="page"/>
      </w:r>
    </w:p>
    <w:tbl>
      <w:tblPr>
        <w:tblW w:w="14571" w:type="dxa"/>
        <w:tblInd w:w="-81" w:type="dxa"/>
        <w:tblLayout w:type="fixed"/>
        <w:tblLook w:val="04A0" w:firstRow="1" w:lastRow="0" w:firstColumn="1" w:lastColumn="0" w:noHBand="0" w:noVBand="1"/>
      </w:tblPr>
      <w:tblGrid>
        <w:gridCol w:w="3141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CD09A8" w:rsidRPr="00C81C5B" w14:paraId="177CB782" w14:textId="77777777" w:rsidTr="00C81C5B">
        <w:trPr>
          <w:trHeight w:val="261"/>
        </w:trPr>
        <w:tc>
          <w:tcPr>
            <w:tcW w:w="3141" w:type="dxa"/>
            <w:shd w:val="clear" w:color="auto" w:fill="auto"/>
            <w:vAlign w:val="bottom"/>
          </w:tcPr>
          <w:p w14:paraId="14C235BD" w14:textId="77777777" w:rsidR="00CD09A8" w:rsidRPr="00C81C5B" w:rsidRDefault="00CD09A8" w:rsidP="00B521D7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</w:tcPr>
          <w:p w14:paraId="79944BEE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4931D31C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81C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09A8" w:rsidRPr="00C81C5B" w14:paraId="05DEFCCF" w14:textId="77777777" w:rsidTr="00C81C5B">
        <w:trPr>
          <w:trHeight w:val="261"/>
        </w:trPr>
        <w:tc>
          <w:tcPr>
            <w:tcW w:w="3141" w:type="dxa"/>
            <w:shd w:val="clear" w:color="auto" w:fill="auto"/>
            <w:vAlign w:val="bottom"/>
          </w:tcPr>
          <w:p w14:paraId="2698C401" w14:textId="77777777" w:rsidR="00CD09A8" w:rsidRPr="00C81C5B" w:rsidRDefault="00CD09A8" w:rsidP="00B521D7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</w:tcPr>
          <w:p w14:paraId="4DA422AB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vAlign w:val="bottom"/>
          </w:tcPr>
          <w:p w14:paraId="2CD2DED4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30BB234A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1645912C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CD09A8" w:rsidRPr="00C81C5B" w14:paraId="09BB5896" w14:textId="77777777" w:rsidTr="00C81C5B">
        <w:trPr>
          <w:trHeight w:val="1709"/>
        </w:trPr>
        <w:tc>
          <w:tcPr>
            <w:tcW w:w="3141" w:type="dxa"/>
            <w:shd w:val="clear" w:color="auto" w:fill="auto"/>
            <w:vAlign w:val="bottom"/>
          </w:tcPr>
          <w:p w14:paraId="56955109" w14:textId="27E12573" w:rsidR="00CD09A8" w:rsidRPr="00C81C5B" w:rsidRDefault="00CD09A8" w:rsidP="00B521D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952BD2E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3071AB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856C6F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489DCAD2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687AB4BA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81C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67426A0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FAA6E8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209DE" w14:textId="43550928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เครื่องมือทางการเงินที่วัดมูลค่าด้วยราคาทุน</w:t>
            </w:r>
            <w:r w:rsidR="00266DE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15F98" w14:textId="77777777" w:rsidR="00CD09A8" w:rsidRPr="00C81C5B" w:rsidRDefault="00CD09A8" w:rsidP="00B521D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D0ACF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BF470B4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B948A7F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C81C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8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0C921390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B0544AA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C81C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8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7428274A" w14:textId="77777777" w:rsidR="00CD09A8" w:rsidRPr="00C81C5B" w:rsidRDefault="00CD09A8" w:rsidP="00B521D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378338D" w14:textId="77777777" w:rsidR="00CD09A8" w:rsidRPr="00C81C5B" w:rsidRDefault="00CD09A8" w:rsidP="00B521D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C81C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8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755E70D3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1B4F3B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D09A8" w:rsidRPr="00C81C5B" w14:paraId="2968F828" w14:textId="77777777" w:rsidTr="00C81C5B">
        <w:trPr>
          <w:trHeight w:val="333"/>
        </w:trPr>
        <w:tc>
          <w:tcPr>
            <w:tcW w:w="3141" w:type="dxa"/>
            <w:shd w:val="clear" w:color="auto" w:fill="auto"/>
            <w:vAlign w:val="bottom"/>
          </w:tcPr>
          <w:p w14:paraId="73423746" w14:textId="77777777" w:rsidR="00CD09A8" w:rsidRPr="00C81C5B" w:rsidRDefault="00CD09A8" w:rsidP="00B521D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E4F6EE4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585E0169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3254" w:rsidRPr="00C81C5B" w14:paraId="5A5C873D" w14:textId="77777777" w:rsidTr="00C81C5B">
        <w:trPr>
          <w:trHeight w:val="333"/>
        </w:trPr>
        <w:tc>
          <w:tcPr>
            <w:tcW w:w="3141" w:type="dxa"/>
            <w:shd w:val="clear" w:color="auto" w:fill="auto"/>
            <w:vAlign w:val="bottom"/>
          </w:tcPr>
          <w:p w14:paraId="542B2B6F" w14:textId="6D24626F" w:rsidR="002C3254" w:rsidRPr="00C81C5B" w:rsidRDefault="002C3254" w:rsidP="00B521D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8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8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C8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8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C8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900" w:type="dxa"/>
          </w:tcPr>
          <w:p w14:paraId="172E2698" w14:textId="77777777" w:rsidR="002C3254" w:rsidRPr="00C81C5B" w:rsidRDefault="002C325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608B482B" w14:textId="77777777" w:rsidR="002C3254" w:rsidRPr="00C81C5B" w:rsidRDefault="002C325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D09A8" w:rsidRPr="00C81C5B" w14:paraId="7B06D578" w14:textId="77777777" w:rsidTr="00C81C5B">
        <w:trPr>
          <w:trHeight w:val="261"/>
        </w:trPr>
        <w:tc>
          <w:tcPr>
            <w:tcW w:w="3141" w:type="dxa"/>
            <w:shd w:val="clear" w:color="auto" w:fill="auto"/>
          </w:tcPr>
          <w:p w14:paraId="3B04D64C" w14:textId="77777777" w:rsidR="00CD09A8" w:rsidRPr="00C81C5B" w:rsidRDefault="00CD09A8" w:rsidP="00B521D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439DEB30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C547884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A01EE4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CCE00D8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034D97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7C45BB8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F6EB9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47709F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B84D31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7641F1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CC9F2F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037F61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3A73A5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735EC1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09A8" w:rsidRPr="00C81C5B" w14:paraId="3D303BDD" w14:textId="77777777" w:rsidTr="00C81C5B">
        <w:trPr>
          <w:trHeight w:val="261"/>
        </w:trPr>
        <w:tc>
          <w:tcPr>
            <w:tcW w:w="3141" w:type="dxa"/>
            <w:shd w:val="clear" w:color="auto" w:fill="auto"/>
          </w:tcPr>
          <w:p w14:paraId="5038681C" w14:textId="77777777" w:rsidR="00CD09A8" w:rsidRPr="00C81C5B" w:rsidRDefault="00CD09A8" w:rsidP="00B521D7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 (ในกองทุนส่วนบุคคล)</w:t>
            </w:r>
          </w:p>
        </w:tc>
        <w:tc>
          <w:tcPr>
            <w:tcW w:w="900" w:type="dxa"/>
          </w:tcPr>
          <w:p w14:paraId="1EFEDC68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325A3A47" w14:textId="7B5B8253" w:rsidR="00CD09A8" w:rsidRPr="00C81C5B" w:rsidRDefault="008D430D" w:rsidP="00C81C5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43,201</w:t>
            </w:r>
          </w:p>
        </w:tc>
        <w:tc>
          <w:tcPr>
            <w:tcW w:w="270" w:type="dxa"/>
            <w:shd w:val="clear" w:color="auto" w:fill="auto"/>
          </w:tcPr>
          <w:p w14:paraId="4A7A8DFC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AA5CE5E" w14:textId="23038EC2" w:rsidR="00CD09A8" w:rsidRPr="00C81C5B" w:rsidRDefault="008D430D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EAD37A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CBFB54E" w14:textId="1245428C" w:rsidR="00CD09A8" w:rsidRPr="00C81C5B" w:rsidRDefault="008D430D" w:rsidP="00B521D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43,201</w:t>
            </w:r>
          </w:p>
        </w:tc>
        <w:tc>
          <w:tcPr>
            <w:tcW w:w="270" w:type="dxa"/>
            <w:shd w:val="clear" w:color="auto" w:fill="auto"/>
          </w:tcPr>
          <w:p w14:paraId="219B3DD7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A0260A" w14:textId="37317069" w:rsidR="00CD09A8" w:rsidRPr="00C81C5B" w:rsidRDefault="008D430D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E02BAB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F81764" w14:textId="24908780" w:rsidR="00CD09A8" w:rsidRPr="00C81C5B" w:rsidRDefault="008D430D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43,201</w:t>
            </w:r>
          </w:p>
        </w:tc>
        <w:tc>
          <w:tcPr>
            <w:tcW w:w="270" w:type="dxa"/>
            <w:shd w:val="clear" w:color="auto" w:fill="auto"/>
          </w:tcPr>
          <w:p w14:paraId="23A609C2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3D11452" w14:textId="57AB1284" w:rsidR="00CD09A8" w:rsidRPr="00C81C5B" w:rsidRDefault="008D430D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055425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79FEC9" w14:textId="518D5A1E" w:rsidR="00CD09A8" w:rsidRPr="00C81C5B" w:rsidRDefault="008D430D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43,201</w:t>
            </w:r>
          </w:p>
        </w:tc>
      </w:tr>
      <w:tr w:rsidR="00CD09A8" w:rsidRPr="00C81C5B" w14:paraId="3D5F8C7A" w14:textId="77777777" w:rsidTr="00D00182">
        <w:trPr>
          <w:trHeight w:val="261"/>
        </w:trPr>
        <w:tc>
          <w:tcPr>
            <w:tcW w:w="3141" w:type="dxa"/>
            <w:shd w:val="clear" w:color="auto" w:fill="auto"/>
          </w:tcPr>
          <w:p w14:paraId="7E7554C3" w14:textId="77777777" w:rsidR="00CD09A8" w:rsidRPr="00C81C5B" w:rsidRDefault="00CD09A8" w:rsidP="00B521D7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900" w:type="dxa"/>
          </w:tcPr>
          <w:p w14:paraId="7641C7FB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4A1CDDC" w14:textId="6E16F4FE" w:rsidR="00CD09A8" w:rsidRPr="00C81C5B" w:rsidRDefault="008D430D" w:rsidP="00C81C5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1,254,4</w:t>
            </w:r>
            <w:r w:rsidR="00266DEE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5E635D7E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5068C2F" w14:textId="07522C2E" w:rsidR="00CD09A8" w:rsidRPr="00C81C5B" w:rsidRDefault="008D430D" w:rsidP="008D430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5,163</w:t>
            </w:r>
          </w:p>
        </w:tc>
        <w:tc>
          <w:tcPr>
            <w:tcW w:w="270" w:type="dxa"/>
            <w:shd w:val="clear" w:color="auto" w:fill="auto"/>
          </w:tcPr>
          <w:p w14:paraId="073C9FA6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BC55C1A" w14:textId="22FD7F39" w:rsidR="00CD09A8" w:rsidRPr="00C81C5B" w:rsidRDefault="008D430D" w:rsidP="00B521D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1,259,62</w:t>
            </w:r>
            <w:r w:rsidR="00266DE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D6B1F26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96B625" w14:textId="33595F6F" w:rsidR="00CD09A8" w:rsidRPr="00C81C5B" w:rsidRDefault="00D00182" w:rsidP="00D0018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1,254,4</w:t>
            </w:r>
            <w:r w:rsidR="00266DEE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7DD66BE6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F65B2E" w14:textId="3BE5C035" w:rsidR="00CD09A8" w:rsidRPr="00C81C5B" w:rsidRDefault="00D00182" w:rsidP="00D0018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5,486</w:t>
            </w:r>
          </w:p>
        </w:tc>
        <w:tc>
          <w:tcPr>
            <w:tcW w:w="270" w:type="dxa"/>
            <w:shd w:val="clear" w:color="auto" w:fill="auto"/>
          </w:tcPr>
          <w:p w14:paraId="7714BAAA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14A0C7B" w14:textId="780B96DB" w:rsidR="00CD09A8" w:rsidRPr="00C81C5B" w:rsidRDefault="00D00182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CDCD49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493413" w14:textId="7E35B154" w:rsidR="00CD09A8" w:rsidRPr="00C81C5B" w:rsidRDefault="00D00182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1,259,94</w:t>
            </w:r>
            <w:r w:rsidR="00266DE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D09A8" w:rsidRPr="00C81C5B" w14:paraId="740B5737" w14:textId="77777777" w:rsidTr="00C81C5B">
        <w:trPr>
          <w:trHeight w:val="261"/>
        </w:trPr>
        <w:tc>
          <w:tcPr>
            <w:tcW w:w="3141" w:type="dxa"/>
            <w:shd w:val="clear" w:color="auto" w:fill="auto"/>
          </w:tcPr>
          <w:p w14:paraId="78C9AEE9" w14:textId="77777777" w:rsidR="00CD09A8" w:rsidRPr="00C81C5B" w:rsidRDefault="00CD09A8" w:rsidP="00B521D7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</w:tcPr>
          <w:p w14:paraId="6C4811EF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E4F03E" w14:textId="7CAEBB3D" w:rsidR="00CD09A8" w:rsidRPr="00C81C5B" w:rsidRDefault="008D430D" w:rsidP="00C81C5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1,297,66</w:t>
            </w:r>
            <w:r w:rsidR="00266D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0E13C17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CAEF5B" w14:textId="0E1CB6F4" w:rsidR="00CD09A8" w:rsidRPr="00C81C5B" w:rsidRDefault="008D430D" w:rsidP="008D430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5,163</w:t>
            </w:r>
          </w:p>
        </w:tc>
        <w:tc>
          <w:tcPr>
            <w:tcW w:w="270" w:type="dxa"/>
            <w:shd w:val="clear" w:color="auto" w:fill="auto"/>
          </w:tcPr>
          <w:p w14:paraId="334D6E52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8E07CC" w14:textId="7B3DE90F" w:rsidR="00CD09A8" w:rsidRPr="00C81C5B" w:rsidRDefault="008D430D" w:rsidP="00B521D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1,302,82</w:t>
            </w:r>
            <w:r w:rsidR="00266D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FCDE5F1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FB174F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B9F37D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BEC852" w14:textId="77777777" w:rsidR="00CD09A8" w:rsidRPr="00C81C5B" w:rsidRDefault="00CD09A8" w:rsidP="008D430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517B753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E0B435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6E32E9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A416CC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09A8" w:rsidRPr="00C81C5B" w14:paraId="037BD5C9" w14:textId="77777777" w:rsidTr="00C81C5B">
        <w:trPr>
          <w:trHeight w:val="26"/>
        </w:trPr>
        <w:tc>
          <w:tcPr>
            <w:tcW w:w="3141" w:type="dxa"/>
            <w:shd w:val="clear" w:color="auto" w:fill="auto"/>
          </w:tcPr>
          <w:p w14:paraId="721DC147" w14:textId="77777777" w:rsidR="00CD09A8" w:rsidRPr="00C81C5B" w:rsidRDefault="00CD09A8" w:rsidP="00B521D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A8CBAFF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03EED2BC" w14:textId="77777777" w:rsidR="00CD09A8" w:rsidRPr="00C81C5B" w:rsidRDefault="00CD09A8" w:rsidP="008D430D">
            <w:pPr>
              <w:pStyle w:val="acctfourfigures"/>
              <w:tabs>
                <w:tab w:val="clear" w:pos="765"/>
                <w:tab w:val="decimal" w:pos="1240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1720C7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1E51721F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93E49B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05B5E3E1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F3F2D9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2B84CF2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6C98C8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2E2BB1" w14:textId="77777777" w:rsidR="00CD09A8" w:rsidRPr="00C81C5B" w:rsidRDefault="00CD09A8" w:rsidP="008D430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E4EF999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6CA2353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B9D83C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A9284C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09A8" w:rsidRPr="00C81C5B" w14:paraId="5E8D0239" w14:textId="77777777" w:rsidTr="00C81C5B">
        <w:trPr>
          <w:trHeight w:val="261"/>
        </w:trPr>
        <w:tc>
          <w:tcPr>
            <w:tcW w:w="3141" w:type="dxa"/>
            <w:shd w:val="clear" w:color="auto" w:fill="auto"/>
          </w:tcPr>
          <w:p w14:paraId="40C54242" w14:textId="77777777" w:rsidR="00CD09A8" w:rsidRPr="00C81C5B" w:rsidRDefault="00CD09A8" w:rsidP="00B521D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</w:pPr>
            <w:r w:rsidRPr="00C8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6A8BA754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A9F3B0E" w14:textId="77777777" w:rsidR="00CD09A8" w:rsidRPr="00C81C5B" w:rsidRDefault="00CD09A8" w:rsidP="008D430D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A92D07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A312E14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C16226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4DF1E13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91A9AC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272578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D53B59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527523" w14:textId="77777777" w:rsidR="00CD09A8" w:rsidRPr="00C81C5B" w:rsidRDefault="00CD09A8" w:rsidP="008D430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649536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BCF5C2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2CF5B6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DAFF9E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430D" w:rsidRPr="00C81C5B" w14:paraId="19511E01" w14:textId="77777777" w:rsidTr="00C81C5B">
        <w:trPr>
          <w:trHeight w:val="261"/>
        </w:trPr>
        <w:tc>
          <w:tcPr>
            <w:tcW w:w="3141" w:type="dxa"/>
            <w:shd w:val="clear" w:color="auto" w:fill="auto"/>
          </w:tcPr>
          <w:p w14:paraId="54ABBB24" w14:textId="77777777" w:rsidR="008D430D" w:rsidRPr="00C81C5B" w:rsidRDefault="008D430D" w:rsidP="008D430D">
            <w:pPr>
              <w:ind w:left="156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00" w:type="dxa"/>
          </w:tcPr>
          <w:p w14:paraId="5B372C1E" w14:textId="2C03529E" w:rsidR="008D430D" w:rsidRPr="00C81C5B" w:rsidRDefault="00FA4804" w:rsidP="008D430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620" w:type="dxa"/>
            <w:shd w:val="clear" w:color="auto" w:fill="auto"/>
          </w:tcPr>
          <w:p w14:paraId="6EA46525" w14:textId="48D74B1B" w:rsidR="008D430D" w:rsidRPr="00C81C5B" w:rsidRDefault="008D430D" w:rsidP="008D430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C92C03" w14:textId="77777777" w:rsidR="008D430D" w:rsidRPr="00C81C5B" w:rsidRDefault="008D430D" w:rsidP="008D430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7AA3466" w14:textId="1A9F5B61" w:rsidR="008D430D" w:rsidRPr="00C81C5B" w:rsidRDefault="008D430D" w:rsidP="008D430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12,000,000</w:t>
            </w:r>
          </w:p>
        </w:tc>
        <w:tc>
          <w:tcPr>
            <w:tcW w:w="270" w:type="dxa"/>
            <w:shd w:val="clear" w:color="auto" w:fill="auto"/>
          </w:tcPr>
          <w:p w14:paraId="67A90791" w14:textId="77777777" w:rsidR="008D430D" w:rsidRPr="00C81C5B" w:rsidRDefault="008D430D" w:rsidP="008D430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A942FB3" w14:textId="18921ED7" w:rsidR="008D430D" w:rsidRPr="00C81C5B" w:rsidRDefault="008D430D" w:rsidP="008D430D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12,000,000</w:t>
            </w:r>
          </w:p>
        </w:tc>
        <w:tc>
          <w:tcPr>
            <w:tcW w:w="270" w:type="dxa"/>
            <w:shd w:val="clear" w:color="auto" w:fill="auto"/>
          </w:tcPr>
          <w:p w14:paraId="01F6C0B2" w14:textId="77777777" w:rsidR="008D430D" w:rsidRPr="00C81C5B" w:rsidRDefault="008D430D" w:rsidP="008D4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4B17E5" w14:textId="2BDD445B" w:rsidR="008D430D" w:rsidRPr="00C81C5B" w:rsidRDefault="008D430D" w:rsidP="008D430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E0A4FA" w14:textId="77777777" w:rsidR="008D430D" w:rsidRPr="00C81C5B" w:rsidRDefault="008D430D" w:rsidP="008D430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25F43E" w14:textId="779522F4" w:rsidR="008D430D" w:rsidRPr="00C81C5B" w:rsidRDefault="008D430D" w:rsidP="008D430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12,039,638</w:t>
            </w:r>
          </w:p>
        </w:tc>
        <w:tc>
          <w:tcPr>
            <w:tcW w:w="270" w:type="dxa"/>
            <w:shd w:val="clear" w:color="auto" w:fill="auto"/>
          </w:tcPr>
          <w:p w14:paraId="0917DE2C" w14:textId="77777777" w:rsidR="008D430D" w:rsidRPr="00C81C5B" w:rsidRDefault="008D430D" w:rsidP="008D430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3B2E3D2" w14:textId="6294115A" w:rsidR="008D430D" w:rsidRPr="00C81C5B" w:rsidRDefault="008D430D" w:rsidP="008D430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DAE514" w14:textId="77777777" w:rsidR="008D430D" w:rsidRPr="00C81C5B" w:rsidRDefault="008D430D" w:rsidP="008D4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92F86C" w14:textId="7194A3D9" w:rsidR="008D430D" w:rsidRPr="00C81C5B" w:rsidRDefault="008D430D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12,039,638</w:t>
            </w:r>
          </w:p>
        </w:tc>
      </w:tr>
      <w:tr w:rsidR="008D430D" w:rsidRPr="00C81C5B" w14:paraId="0CCC5163" w14:textId="77777777" w:rsidTr="00C81C5B">
        <w:trPr>
          <w:trHeight w:val="261"/>
        </w:trPr>
        <w:tc>
          <w:tcPr>
            <w:tcW w:w="3141" w:type="dxa"/>
            <w:shd w:val="clear" w:color="auto" w:fill="auto"/>
          </w:tcPr>
          <w:p w14:paraId="57F8CCE0" w14:textId="77777777" w:rsidR="008D430D" w:rsidRPr="00C81C5B" w:rsidRDefault="008D430D" w:rsidP="008D430D">
            <w:pPr>
              <w:ind w:left="-22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900" w:type="dxa"/>
          </w:tcPr>
          <w:p w14:paraId="7ED89645" w14:textId="77777777" w:rsidR="008D430D" w:rsidRPr="00C81C5B" w:rsidRDefault="008D430D" w:rsidP="008D430D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09E0A8" w14:textId="06691717" w:rsidR="008D430D" w:rsidRPr="00C81C5B" w:rsidRDefault="008D430D" w:rsidP="008D430D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FC7628" w14:textId="77777777" w:rsidR="008D430D" w:rsidRPr="00C81C5B" w:rsidRDefault="008D430D" w:rsidP="008D430D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DB04E" w14:textId="6E8161AA" w:rsidR="008D430D" w:rsidRPr="00C81C5B" w:rsidRDefault="008D430D" w:rsidP="008D430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12,000,000</w:t>
            </w:r>
          </w:p>
        </w:tc>
        <w:tc>
          <w:tcPr>
            <w:tcW w:w="270" w:type="dxa"/>
            <w:shd w:val="clear" w:color="auto" w:fill="auto"/>
          </w:tcPr>
          <w:p w14:paraId="1A7156A9" w14:textId="77777777" w:rsidR="008D430D" w:rsidRPr="00C81C5B" w:rsidRDefault="008D430D" w:rsidP="008D430D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65F53" w14:textId="38B5D6D4" w:rsidR="008D430D" w:rsidRPr="00C81C5B" w:rsidRDefault="008D430D" w:rsidP="008D430D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12,000,000</w:t>
            </w:r>
          </w:p>
        </w:tc>
        <w:tc>
          <w:tcPr>
            <w:tcW w:w="270" w:type="dxa"/>
            <w:shd w:val="clear" w:color="auto" w:fill="auto"/>
          </w:tcPr>
          <w:p w14:paraId="3A53A308" w14:textId="77777777" w:rsidR="008D430D" w:rsidRPr="00C81C5B" w:rsidRDefault="008D430D" w:rsidP="008D430D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A2465E" w14:textId="77777777" w:rsidR="008D430D" w:rsidRPr="00C81C5B" w:rsidRDefault="008D430D" w:rsidP="008D430D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726389" w14:textId="77777777" w:rsidR="008D430D" w:rsidRPr="00C81C5B" w:rsidRDefault="008D430D" w:rsidP="008D430D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613B04" w14:textId="77777777" w:rsidR="008D430D" w:rsidRPr="00C81C5B" w:rsidRDefault="008D430D" w:rsidP="008D430D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21BD6D" w14:textId="77777777" w:rsidR="008D430D" w:rsidRPr="00C81C5B" w:rsidRDefault="008D430D" w:rsidP="008D430D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A6CE88C" w14:textId="77777777" w:rsidR="008D430D" w:rsidRPr="00C81C5B" w:rsidRDefault="008D430D" w:rsidP="008D430D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22168E" w14:textId="77777777" w:rsidR="008D430D" w:rsidRPr="00C81C5B" w:rsidRDefault="008D430D" w:rsidP="008D430D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C81B4D" w14:textId="77777777" w:rsidR="008D430D" w:rsidRPr="00C81C5B" w:rsidRDefault="008D430D" w:rsidP="008D430D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A553C98" w14:textId="5D81A421" w:rsidR="00CD09A8" w:rsidRDefault="00CD09A8"/>
    <w:p w14:paraId="5D544428" w14:textId="77777777" w:rsidR="00CD09A8" w:rsidRDefault="00CD09A8">
      <w:r>
        <w:br w:type="page"/>
      </w:r>
    </w:p>
    <w:tbl>
      <w:tblPr>
        <w:tblW w:w="14571" w:type="dxa"/>
        <w:tblInd w:w="-81" w:type="dxa"/>
        <w:tblLayout w:type="fixed"/>
        <w:tblLook w:val="04A0" w:firstRow="1" w:lastRow="0" w:firstColumn="1" w:lastColumn="0" w:noHBand="0" w:noVBand="1"/>
      </w:tblPr>
      <w:tblGrid>
        <w:gridCol w:w="3141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CD09A8" w:rsidRPr="00C81C5B" w14:paraId="1F633157" w14:textId="77777777" w:rsidTr="00C81C5B">
        <w:trPr>
          <w:trHeight w:val="261"/>
        </w:trPr>
        <w:tc>
          <w:tcPr>
            <w:tcW w:w="3141" w:type="dxa"/>
            <w:shd w:val="clear" w:color="auto" w:fill="auto"/>
            <w:vAlign w:val="bottom"/>
          </w:tcPr>
          <w:p w14:paraId="7358704A" w14:textId="0C7AC7EB" w:rsidR="00CD09A8" w:rsidRPr="00C81C5B" w:rsidRDefault="00CD09A8" w:rsidP="00B521D7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</w:tcPr>
          <w:p w14:paraId="22D8AE49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6DA2F378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81C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09A8" w:rsidRPr="00C81C5B" w14:paraId="31AFEFFE" w14:textId="77777777" w:rsidTr="00C81C5B">
        <w:trPr>
          <w:trHeight w:val="261"/>
        </w:trPr>
        <w:tc>
          <w:tcPr>
            <w:tcW w:w="3141" w:type="dxa"/>
            <w:shd w:val="clear" w:color="auto" w:fill="auto"/>
            <w:vAlign w:val="bottom"/>
          </w:tcPr>
          <w:p w14:paraId="3B689C11" w14:textId="77777777" w:rsidR="00CD09A8" w:rsidRPr="00C81C5B" w:rsidRDefault="00CD09A8" w:rsidP="00B521D7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</w:tcPr>
          <w:p w14:paraId="3737FA43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vAlign w:val="bottom"/>
          </w:tcPr>
          <w:p w14:paraId="7988BE1E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DF286AD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2C256567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CD09A8" w:rsidRPr="00C81C5B" w14:paraId="14DD5BC8" w14:textId="77777777" w:rsidTr="00C81C5B">
        <w:trPr>
          <w:trHeight w:val="1709"/>
        </w:trPr>
        <w:tc>
          <w:tcPr>
            <w:tcW w:w="3141" w:type="dxa"/>
            <w:shd w:val="clear" w:color="auto" w:fill="auto"/>
            <w:vAlign w:val="bottom"/>
          </w:tcPr>
          <w:p w14:paraId="4596B95E" w14:textId="333F8B06" w:rsidR="00CD09A8" w:rsidRPr="00C81C5B" w:rsidRDefault="00CD09A8" w:rsidP="00B521D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25219AC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AFC31C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DCEB08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35314DED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3F874388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81C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336885B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E19DDA2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849C5" w14:textId="43CB64F5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เครื่องมือทางการเงินที่วัดมูลค่าด้วยราคาทุน</w:t>
            </w:r>
            <w:r w:rsidR="006E633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2F412" w14:textId="77777777" w:rsidR="00CD09A8" w:rsidRPr="00C81C5B" w:rsidRDefault="00CD09A8" w:rsidP="00B521D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A006C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B5F1DAE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B026C02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C81C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8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6F673BA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7C268BC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C81C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8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6838B6AE" w14:textId="77777777" w:rsidR="00CD09A8" w:rsidRPr="00C81C5B" w:rsidRDefault="00CD09A8" w:rsidP="00B521D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2C52EDD" w14:textId="77777777" w:rsidR="00CD09A8" w:rsidRPr="00C81C5B" w:rsidRDefault="00CD09A8" w:rsidP="00B521D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C81C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8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41A3C594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DF8AD1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D09A8" w:rsidRPr="00C81C5B" w14:paraId="0547F9B9" w14:textId="77777777" w:rsidTr="00C81C5B">
        <w:trPr>
          <w:trHeight w:val="333"/>
        </w:trPr>
        <w:tc>
          <w:tcPr>
            <w:tcW w:w="3141" w:type="dxa"/>
            <w:shd w:val="clear" w:color="auto" w:fill="auto"/>
            <w:vAlign w:val="bottom"/>
          </w:tcPr>
          <w:p w14:paraId="0B16B1B2" w14:textId="77777777" w:rsidR="00CD09A8" w:rsidRPr="00C81C5B" w:rsidRDefault="00CD09A8" w:rsidP="00B521D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0ABA953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548B7658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3254" w:rsidRPr="00C81C5B" w14:paraId="2FD08152" w14:textId="77777777" w:rsidTr="00C81C5B">
        <w:trPr>
          <w:trHeight w:val="333"/>
        </w:trPr>
        <w:tc>
          <w:tcPr>
            <w:tcW w:w="3141" w:type="dxa"/>
            <w:shd w:val="clear" w:color="auto" w:fill="auto"/>
            <w:vAlign w:val="bottom"/>
          </w:tcPr>
          <w:p w14:paraId="54BA3C77" w14:textId="6FB5F9DD" w:rsidR="002C3254" w:rsidRPr="00C81C5B" w:rsidRDefault="002C3254" w:rsidP="00B521D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8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8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C8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8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8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900" w:type="dxa"/>
          </w:tcPr>
          <w:p w14:paraId="07AE7A2D" w14:textId="77777777" w:rsidR="002C3254" w:rsidRPr="00C81C5B" w:rsidRDefault="002C325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4B91B4C3" w14:textId="77777777" w:rsidR="002C3254" w:rsidRPr="00C81C5B" w:rsidRDefault="002C325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D09A8" w:rsidRPr="00C81C5B" w14:paraId="199B3952" w14:textId="77777777" w:rsidTr="00C81C5B">
        <w:trPr>
          <w:trHeight w:val="261"/>
        </w:trPr>
        <w:tc>
          <w:tcPr>
            <w:tcW w:w="3141" w:type="dxa"/>
            <w:shd w:val="clear" w:color="auto" w:fill="auto"/>
          </w:tcPr>
          <w:p w14:paraId="3543CE6D" w14:textId="77777777" w:rsidR="00CD09A8" w:rsidRPr="00C81C5B" w:rsidRDefault="00CD09A8" w:rsidP="00B521D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0553097D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D9FA460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71D7E8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A74C1BD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393D10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AE85AA4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EA1886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BBA970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6028F1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0F9E09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2E9C1A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2793AC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58FB7C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B4A142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09A8" w:rsidRPr="00C81C5B" w14:paraId="394F0119" w14:textId="77777777" w:rsidTr="00C81C5B">
        <w:trPr>
          <w:trHeight w:val="261"/>
        </w:trPr>
        <w:tc>
          <w:tcPr>
            <w:tcW w:w="3141" w:type="dxa"/>
            <w:shd w:val="clear" w:color="auto" w:fill="auto"/>
          </w:tcPr>
          <w:p w14:paraId="72F2B82E" w14:textId="77777777" w:rsidR="00CD09A8" w:rsidRPr="00C81C5B" w:rsidRDefault="00CD09A8" w:rsidP="00B521D7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 (ในกองทุนส่วนบุคคล)</w:t>
            </w:r>
          </w:p>
        </w:tc>
        <w:tc>
          <w:tcPr>
            <w:tcW w:w="900" w:type="dxa"/>
          </w:tcPr>
          <w:p w14:paraId="6490C228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207565B4" w14:textId="41724ACD" w:rsidR="00CD09A8" w:rsidRPr="00C81C5B" w:rsidRDefault="005F0E61" w:rsidP="00B521D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43,774</w:t>
            </w:r>
          </w:p>
        </w:tc>
        <w:tc>
          <w:tcPr>
            <w:tcW w:w="270" w:type="dxa"/>
            <w:shd w:val="clear" w:color="auto" w:fill="auto"/>
          </w:tcPr>
          <w:p w14:paraId="52CB76D1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29A1441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07E3C5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5B9D475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43,774</w:t>
            </w:r>
          </w:p>
        </w:tc>
        <w:tc>
          <w:tcPr>
            <w:tcW w:w="270" w:type="dxa"/>
            <w:shd w:val="clear" w:color="auto" w:fill="auto"/>
          </w:tcPr>
          <w:p w14:paraId="251868D1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79EB60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47865C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FA5204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43,774</w:t>
            </w:r>
          </w:p>
        </w:tc>
        <w:tc>
          <w:tcPr>
            <w:tcW w:w="270" w:type="dxa"/>
            <w:shd w:val="clear" w:color="auto" w:fill="auto"/>
          </w:tcPr>
          <w:p w14:paraId="4C2907B8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D19F462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C14BF0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8B0516" w14:textId="77777777" w:rsidR="00CD09A8" w:rsidRPr="00C81C5B" w:rsidRDefault="00CD09A8" w:rsidP="004638B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43,774</w:t>
            </w:r>
          </w:p>
        </w:tc>
      </w:tr>
      <w:tr w:rsidR="00CD09A8" w:rsidRPr="00C81C5B" w14:paraId="4C24EDD4" w14:textId="77777777" w:rsidTr="00C81C5B">
        <w:trPr>
          <w:trHeight w:val="261"/>
        </w:trPr>
        <w:tc>
          <w:tcPr>
            <w:tcW w:w="3141" w:type="dxa"/>
            <w:shd w:val="clear" w:color="auto" w:fill="auto"/>
          </w:tcPr>
          <w:p w14:paraId="26E9E956" w14:textId="77777777" w:rsidR="00CD09A8" w:rsidRPr="00C81C5B" w:rsidRDefault="00CD09A8" w:rsidP="00B521D7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900" w:type="dxa"/>
          </w:tcPr>
          <w:p w14:paraId="76A94621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6F4618A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1,252,608</w:t>
            </w:r>
          </w:p>
        </w:tc>
        <w:tc>
          <w:tcPr>
            <w:tcW w:w="270" w:type="dxa"/>
            <w:shd w:val="clear" w:color="auto" w:fill="auto"/>
          </w:tcPr>
          <w:p w14:paraId="784EC737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13D9241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5,183</w:t>
            </w:r>
          </w:p>
        </w:tc>
        <w:tc>
          <w:tcPr>
            <w:tcW w:w="270" w:type="dxa"/>
            <w:shd w:val="clear" w:color="auto" w:fill="auto"/>
          </w:tcPr>
          <w:p w14:paraId="32207219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1C6028D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1,257,791</w:t>
            </w:r>
          </w:p>
        </w:tc>
        <w:tc>
          <w:tcPr>
            <w:tcW w:w="270" w:type="dxa"/>
            <w:shd w:val="clear" w:color="auto" w:fill="auto"/>
          </w:tcPr>
          <w:p w14:paraId="445C958E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E23EDE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1,252,608</w:t>
            </w:r>
          </w:p>
        </w:tc>
        <w:tc>
          <w:tcPr>
            <w:tcW w:w="270" w:type="dxa"/>
            <w:shd w:val="clear" w:color="auto" w:fill="auto"/>
          </w:tcPr>
          <w:p w14:paraId="38929760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C617B6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5,558</w:t>
            </w:r>
          </w:p>
        </w:tc>
        <w:tc>
          <w:tcPr>
            <w:tcW w:w="270" w:type="dxa"/>
            <w:shd w:val="clear" w:color="auto" w:fill="auto"/>
          </w:tcPr>
          <w:p w14:paraId="4C889927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6846B5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6D69EA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851FE1" w14:textId="77777777" w:rsidR="00CD09A8" w:rsidRPr="00C81C5B" w:rsidRDefault="00CD09A8" w:rsidP="004638B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1,258,166</w:t>
            </w:r>
          </w:p>
        </w:tc>
      </w:tr>
      <w:tr w:rsidR="00CD09A8" w:rsidRPr="00C81C5B" w14:paraId="134F04FE" w14:textId="77777777" w:rsidTr="00C81C5B">
        <w:trPr>
          <w:trHeight w:val="261"/>
        </w:trPr>
        <w:tc>
          <w:tcPr>
            <w:tcW w:w="3141" w:type="dxa"/>
            <w:shd w:val="clear" w:color="auto" w:fill="auto"/>
          </w:tcPr>
          <w:p w14:paraId="3FC4B7DB" w14:textId="77777777" w:rsidR="00CD09A8" w:rsidRPr="00C81C5B" w:rsidRDefault="00CD09A8" w:rsidP="00B521D7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900" w:type="dxa"/>
          </w:tcPr>
          <w:p w14:paraId="78CE1E3A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66A96D3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28EAF5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6CA655D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199,856</w:t>
            </w:r>
          </w:p>
        </w:tc>
        <w:tc>
          <w:tcPr>
            <w:tcW w:w="270" w:type="dxa"/>
            <w:shd w:val="clear" w:color="auto" w:fill="auto"/>
          </w:tcPr>
          <w:p w14:paraId="5D9F68A4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77E3CD6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199,856</w:t>
            </w:r>
          </w:p>
        </w:tc>
        <w:tc>
          <w:tcPr>
            <w:tcW w:w="270" w:type="dxa"/>
            <w:shd w:val="clear" w:color="auto" w:fill="auto"/>
          </w:tcPr>
          <w:p w14:paraId="50F0AEBD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6C7010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13E2C4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EF4196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199,953</w:t>
            </w:r>
          </w:p>
        </w:tc>
        <w:tc>
          <w:tcPr>
            <w:tcW w:w="270" w:type="dxa"/>
            <w:shd w:val="clear" w:color="auto" w:fill="auto"/>
          </w:tcPr>
          <w:p w14:paraId="35B3DCCD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02A7EFC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567393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9C82B4" w14:textId="77777777" w:rsidR="00CD09A8" w:rsidRPr="00C81C5B" w:rsidRDefault="00CD09A8" w:rsidP="004638B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199,953</w:t>
            </w:r>
          </w:p>
        </w:tc>
      </w:tr>
      <w:tr w:rsidR="00CD09A8" w:rsidRPr="00C81C5B" w14:paraId="0A17A8F7" w14:textId="77777777" w:rsidTr="00C81C5B">
        <w:trPr>
          <w:trHeight w:val="261"/>
        </w:trPr>
        <w:tc>
          <w:tcPr>
            <w:tcW w:w="3141" w:type="dxa"/>
            <w:shd w:val="clear" w:color="auto" w:fill="auto"/>
          </w:tcPr>
          <w:p w14:paraId="597F3054" w14:textId="77777777" w:rsidR="00CD09A8" w:rsidRPr="00C81C5B" w:rsidRDefault="00CD09A8" w:rsidP="00B521D7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</w:tcPr>
          <w:p w14:paraId="7F6DFF39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E51F73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1,296,382</w:t>
            </w:r>
          </w:p>
        </w:tc>
        <w:tc>
          <w:tcPr>
            <w:tcW w:w="270" w:type="dxa"/>
            <w:shd w:val="clear" w:color="auto" w:fill="auto"/>
          </w:tcPr>
          <w:p w14:paraId="25F44E6E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7188A9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205,039</w:t>
            </w:r>
          </w:p>
        </w:tc>
        <w:tc>
          <w:tcPr>
            <w:tcW w:w="270" w:type="dxa"/>
            <w:shd w:val="clear" w:color="auto" w:fill="auto"/>
          </w:tcPr>
          <w:p w14:paraId="269485CD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DDCB1D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1,501,421</w:t>
            </w:r>
          </w:p>
        </w:tc>
        <w:tc>
          <w:tcPr>
            <w:tcW w:w="270" w:type="dxa"/>
            <w:shd w:val="clear" w:color="auto" w:fill="auto"/>
          </w:tcPr>
          <w:p w14:paraId="19C5CF82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B67C00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BFFAAA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0056D4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0FBB49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190C92B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8254F5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0208C8" w14:textId="77777777" w:rsidR="00CD09A8" w:rsidRPr="00C81C5B" w:rsidRDefault="00CD09A8" w:rsidP="004638B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09A8" w:rsidRPr="00C81C5B" w14:paraId="1E0FD381" w14:textId="77777777" w:rsidTr="00C81C5B">
        <w:trPr>
          <w:trHeight w:val="26"/>
        </w:trPr>
        <w:tc>
          <w:tcPr>
            <w:tcW w:w="3141" w:type="dxa"/>
            <w:shd w:val="clear" w:color="auto" w:fill="auto"/>
          </w:tcPr>
          <w:p w14:paraId="48B9CA12" w14:textId="77777777" w:rsidR="00CD09A8" w:rsidRPr="00C81C5B" w:rsidRDefault="00CD09A8" w:rsidP="00B521D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A89F32D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3942C8A2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17CD09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7621B878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AECA82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7A9B9AE4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920979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824F7C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300A6F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0D1B9F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E94754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622D93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7B1288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82B2BD" w14:textId="77777777" w:rsidR="00CD09A8" w:rsidRPr="00C81C5B" w:rsidRDefault="00CD09A8" w:rsidP="004638B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09A8" w:rsidRPr="00C81C5B" w14:paraId="3373BDE6" w14:textId="77777777" w:rsidTr="00C81C5B">
        <w:trPr>
          <w:trHeight w:val="261"/>
        </w:trPr>
        <w:tc>
          <w:tcPr>
            <w:tcW w:w="3141" w:type="dxa"/>
            <w:shd w:val="clear" w:color="auto" w:fill="auto"/>
          </w:tcPr>
          <w:p w14:paraId="6031C358" w14:textId="77777777" w:rsidR="00CD09A8" w:rsidRPr="00C81C5B" w:rsidRDefault="00CD09A8" w:rsidP="00B521D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</w:pPr>
            <w:r w:rsidRPr="00C81C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701FEBBF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3A3E3FE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6E4671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E91153F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EE8F492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9FB40FB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F8C302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5E1E29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B7DD3D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AF5EE7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7D89391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AA1FEBC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B66311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0344D0" w14:textId="77777777" w:rsidR="00CD09A8" w:rsidRPr="00C81C5B" w:rsidRDefault="00CD09A8" w:rsidP="004638B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09A8" w:rsidRPr="00C81C5B" w14:paraId="093A7E81" w14:textId="77777777" w:rsidTr="00C81C5B">
        <w:trPr>
          <w:trHeight w:val="261"/>
        </w:trPr>
        <w:tc>
          <w:tcPr>
            <w:tcW w:w="3141" w:type="dxa"/>
            <w:shd w:val="clear" w:color="auto" w:fill="auto"/>
          </w:tcPr>
          <w:p w14:paraId="7A48EE54" w14:textId="77777777" w:rsidR="00CD09A8" w:rsidRPr="00C81C5B" w:rsidRDefault="00CD09A8" w:rsidP="00B521D7">
            <w:pPr>
              <w:ind w:left="15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900" w:type="dxa"/>
          </w:tcPr>
          <w:p w14:paraId="5AEBFB2F" w14:textId="29FDE5DA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2A101EDB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7C76CC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CE655A4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239,625</w:t>
            </w:r>
          </w:p>
        </w:tc>
        <w:tc>
          <w:tcPr>
            <w:tcW w:w="270" w:type="dxa"/>
            <w:shd w:val="clear" w:color="auto" w:fill="auto"/>
          </w:tcPr>
          <w:p w14:paraId="7B702CC5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9728A9D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239,625</w:t>
            </w:r>
          </w:p>
        </w:tc>
        <w:tc>
          <w:tcPr>
            <w:tcW w:w="270" w:type="dxa"/>
            <w:shd w:val="clear" w:color="auto" w:fill="auto"/>
          </w:tcPr>
          <w:p w14:paraId="5A3C650D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FD9084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9E0E43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961947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239,685</w:t>
            </w:r>
          </w:p>
        </w:tc>
        <w:tc>
          <w:tcPr>
            <w:tcW w:w="270" w:type="dxa"/>
            <w:shd w:val="clear" w:color="auto" w:fill="auto"/>
          </w:tcPr>
          <w:p w14:paraId="225472DD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CC7595C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BBE66E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83D2CB" w14:textId="77777777" w:rsidR="00CD09A8" w:rsidRPr="00C81C5B" w:rsidRDefault="00CD09A8" w:rsidP="004638B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239,685</w:t>
            </w:r>
          </w:p>
        </w:tc>
      </w:tr>
      <w:tr w:rsidR="00CD09A8" w:rsidRPr="00C81C5B" w14:paraId="0D400A92" w14:textId="77777777" w:rsidTr="00C81C5B">
        <w:trPr>
          <w:trHeight w:val="261"/>
        </w:trPr>
        <w:tc>
          <w:tcPr>
            <w:tcW w:w="3141" w:type="dxa"/>
            <w:shd w:val="clear" w:color="auto" w:fill="auto"/>
          </w:tcPr>
          <w:p w14:paraId="2413DCA7" w14:textId="77777777" w:rsidR="00CD09A8" w:rsidRPr="00C81C5B" w:rsidRDefault="00CD09A8" w:rsidP="00B521D7">
            <w:pPr>
              <w:ind w:left="156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00" w:type="dxa"/>
          </w:tcPr>
          <w:p w14:paraId="2904B894" w14:textId="0255294C" w:rsidR="00CD09A8" w:rsidRPr="00C81C5B" w:rsidRDefault="00FA480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620" w:type="dxa"/>
            <w:shd w:val="clear" w:color="auto" w:fill="auto"/>
          </w:tcPr>
          <w:p w14:paraId="3529CB4D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691208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CE57435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12,000,000</w:t>
            </w:r>
          </w:p>
        </w:tc>
        <w:tc>
          <w:tcPr>
            <w:tcW w:w="270" w:type="dxa"/>
            <w:shd w:val="clear" w:color="auto" w:fill="auto"/>
          </w:tcPr>
          <w:p w14:paraId="29A7CAAE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5173C3F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12,000,000</w:t>
            </w:r>
          </w:p>
        </w:tc>
        <w:tc>
          <w:tcPr>
            <w:tcW w:w="270" w:type="dxa"/>
            <w:shd w:val="clear" w:color="auto" w:fill="auto"/>
          </w:tcPr>
          <w:p w14:paraId="076EF7DC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276486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484BF6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96E9B1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12,071,092</w:t>
            </w:r>
          </w:p>
        </w:tc>
        <w:tc>
          <w:tcPr>
            <w:tcW w:w="270" w:type="dxa"/>
            <w:shd w:val="clear" w:color="auto" w:fill="auto"/>
          </w:tcPr>
          <w:p w14:paraId="5D901686" w14:textId="77777777" w:rsidR="00CD09A8" w:rsidRPr="00C81C5B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BBCE9BE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6020C7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D6246C" w14:textId="77777777" w:rsidR="00CD09A8" w:rsidRPr="00C81C5B" w:rsidRDefault="00CD09A8" w:rsidP="004638B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sz w:val="30"/>
                <w:szCs w:val="30"/>
              </w:rPr>
              <w:t>12,071,092</w:t>
            </w:r>
          </w:p>
        </w:tc>
      </w:tr>
      <w:tr w:rsidR="00CD09A8" w:rsidRPr="00C81C5B" w14:paraId="1194973D" w14:textId="77777777" w:rsidTr="00C81C5B">
        <w:trPr>
          <w:trHeight w:val="261"/>
        </w:trPr>
        <w:tc>
          <w:tcPr>
            <w:tcW w:w="3141" w:type="dxa"/>
            <w:shd w:val="clear" w:color="auto" w:fill="auto"/>
          </w:tcPr>
          <w:p w14:paraId="6CE23384" w14:textId="77777777" w:rsidR="00CD09A8" w:rsidRPr="00C81C5B" w:rsidRDefault="00CD09A8" w:rsidP="00B521D7">
            <w:pPr>
              <w:ind w:left="-22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900" w:type="dxa"/>
          </w:tcPr>
          <w:p w14:paraId="3CDF3CCC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2C4309" w14:textId="77777777" w:rsidR="00CD09A8" w:rsidRPr="00C81C5B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14A3CF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DD197C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12,239,625</w:t>
            </w:r>
          </w:p>
        </w:tc>
        <w:tc>
          <w:tcPr>
            <w:tcW w:w="270" w:type="dxa"/>
            <w:shd w:val="clear" w:color="auto" w:fill="auto"/>
          </w:tcPr>
          <w:p w14:paraId="1327895C" w14:textId="77777777" w:rsidR="00CD09A8" w:rsidRPr="00C81C5B" w:rsidRDefault="00CD09A8" w:rsidP="00B521D7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CD43B2" w14:textId="77777777" w:rsidR="00CD09A8" w:rsidRPr="00C81C5B" w:rsidRDefault="00CD09A8" w:rsidP="00C81C5B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12,239,625</w:t>
            </w:r>
          </w:p>
        </w:tc>
        <w:tc>
          <w:tcPr>
            <w:tcW w:w="270" w:type="dxa"/>
            <w:shd w:val="clear" w:color="auto" w:fill="auto"/>
          </w:tcPr>
          <w:p w14:paraId="53AAE31F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D805FC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6A79B3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CBAA1B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E49C519" w14:textId="77777777" w:rsidR="00CD09A8" w:rsidRPr="00C81C5B" w:rsidRDefault="00CD09A8" w:rsidP="00B521D7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F1B0A26" w14:textId="77777777" w:rsidR="00CD09A8" w:rsidRPr="00C81C5B" w:rsidRDefault="00CD09A8" w:rsidP="00B521D7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614B3E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905187" w14:textId="77777777" w:rsidR="00CD09A8" w:rsidRPr="00C81C5B" w:rsidRDefault="00CD09A8" w:rsidP="00B521D7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221A2CF" w14:textId="51F46DD0" w:rsidR="00EC0458" w:rsidRDefault="00EC0458">
      <w:pPr>
        <w:spacing w:line="240" w:lineRule="auto"/>
      </w:pPr>
      <w:r>
        <w:br w:type="page"/>
      </w:r>
    </w:p>
    <w:p w14:paraId="29259BEE" w14:textId="77777777" w:rsidR="007D6448" w:rsidRPr="007D6448" w:rsidRDefault="007D6448" w:rsidP="007D6448">
      <w:pPr>
        <w:sectPr w:rsidR="007D6448" w:rsidRPr="007D6448" w:rsidSect="00DC7AC1">
          <w:headerReference w:type="default" r:id="rId12"/>
          <w:footerReference w:type="default" r:id="rId13"/>
          <w:pgSz w:w="16834" w:h="11909" w:orient="landscape" w:code="9"/>
          <w:pgMar w:top="691" w:right="1152" w:bottom="576" w:left="1152" w:header="706" w:footer="706" w:gutter="0"/>
          <w:cols w:space="737"/>
          <w:docGrid w:linePitch="360"/>
        </w:sectPr>
      </w:pPr>
    </w:p>
    <w:p w14:paraId="6495287E" w14:textId="3A35AA7E" w:rsidR="00C152B0" w:rsidRDefault="00C152B0" w:rsidP="00C152B0">
      <w:pPr>
        <w:pStyle w:val="Caption"/>
        <w:numPr>
          <w:ilvl w:val="0"/>
          <w:numId w:val="0"/>
        </w:numPr>
        <w:ind w:left="900" w:hanging="360"/>
      </w:pPr>
      <w:r w:rsidRPr="00FE613D">
        <w:rPr>
          <w:cs/>
        </w:rPr>
        <w:lastRenderedPageBreak/>
        <w:t xml:space="preserve">การวัดมูลค่ายุติธรรม </w:t>
      </w:r>
    </w:p>
    <w:p w14:paraId="493F4ABB" w14:textId="77777777" w:rsidR="00627172" w:rsidRPr="00A128FC" w:rsidRDefault="00627172" w:rsidP="00627172">
      <w:pPr>
        <w:pStyle w:val="Ang15"/>
        <w:rPr>
          <w:sz w:val="20"/>
          <w:szCs w:val="20"/>
          <w:lang w:val="en-US"/>
        </w:rPr>
      </w:pPr>
    </w:p>
    <w:p w14:paraId="1C22C36C" w14:textId="77777777" w:rsidR="00627172" w:rsidRDefault="00627172" w:rsidP="004A7800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27172">
        <w:rPr>
          <w:rFonts w:asciiTheme="majorBidi" w:hAnsiTheme="majorBidi" w:cstheme="majorBidi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7CAFD7C1" w14:textId="77777777" w:rsidR="008811B6" w:rsidRPr="00A128FC" w:rsidRDefault="008811B6" w:rsidP="004A7800">
      <w:pPr>
        <w:pStyle w:val="Ang15"/>
        <w:rPr>
          <w:sz w:val="20"/>
          <w:szCs w:val="20"/>
          <w:lang w:val="en-US"/>
        </w:rPr>
      </w:pPr>
    </w:p>
    <w:p w14:paraId="00F4F8EF" w14:textId="77777777" w:rsidR="00627172" w:rsidRPr="00627172" w:rsidRDefault="00627172" w:rsidP="004A7800">
      <w:pPr>
        <w:pStyle w:val="BodyText"/>
        <w:numPr>
          <w:ilvl w:val="0"/>
          <w:numId w:val="10"/>
        </w:numPr>
        <w:shd w:val="clear" w:color="auto" w:fill="FFFFFF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2717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ข้อมูลระดับ </w:t>
      </w:r>
      <w:r w:rsidRPr="00627172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627172">
        <w:rPr>
          <w:rFonts w:asciiTheme="majorBidi" w:hAnsiTheme="majorBidi" w:cstheme="majorBidi"/>
          <w:sz w:val="30"/>
          <w:szCs w:val="30"/>
        </w:rPr>
        <w:t xml:space="preserve">  </w:t>
      </w:r>
      <w:r w:rsidRPr="00627172">
        <w:rPr>
          <w:rFonts w:asciiTheme="majorBidi" w:hAnsiTheme="majorBidi" w:cstheme="majorBidi"/>
          <w:sz w:val="30"/>
          <w:szCs w:val="30"/>
          <w:cs/>
        </w:rPr>
        <w:t>เป็น</w:t>
      </w:r>
      <w:r w:rsidRPr="00627172">
        <w:rPr>
          <w:rFonts w:asciiTheme="majorBidi" w:hAnsiTheme="majorBidi"/>
          <w:sz w:val="30"/>
          <w:szCs w:val="30"/>
          <w:cs/>
        </w:rPr>
        <w:t xml:space="preserve">ราคาเสนอซื้อขาย </w:t>
      </w:r>
      <w:r w:rsidRPr="00627172">
        <w:rPr>
          <w:rFonts w:asciiTheme="majorBidi" w:hAnsiTheme="majorBidi" w:cstheme="majorBidi"/>
          <w:sz w:val="30"/>
          <w:szCs w:val="30"/>
        </w:rPr>
        <w:t>(</w:t>
      </w:r>
      <w:r w:rsidRPr="00627172">
        <w:rPr>
          <w:rFonts w:asciiTheme="majorBidi" w:hAnsiTheme="majorBidi"/>
          <w:sz w:val="30"/>
          <w:szCs w:val="30"/>
          <w:cs/>
        </w:rPr>
        <w:t>ไม่ต้องปรับปรุง</w:t>
      </w:r>
      <w:r w:rsidRPr="00627172">
        <w:rPr>
          <w:rFonts w:asciiTheme="majorBidi" w:hAnsiTheme="majorBidi" w:cstheme="majorBidi"/>
          <w:sz w:val="30"/>
          <w:szCs w:val="30"/>
        </w:rPr>
        <w:t xml:space="preserve">) </w:t>
      </w:r>
      <w:r w:rsidRPr="00627172">
        <w:rPr>
          <w:rFonts w:asciiTheme="majorBidi" w:hAnsiTheme="majorBidi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50FE9901" w14:textId="77777777" w:rsidR="00627172" w:rsidRPr="00627172" w:rsidRDefault="00627172" w:rsidP="004A7800">
      <w:pPr>
        <w:pStyle w:val="BodyText"/>
        <w:numPr>
          <w:ilvl w:val="0"/>
          <w:numId w:val="10"/>
        </w:numPr>
        <w:shd w:val="clear" w:color="auto" w:fill="FFFFFF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27172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627172">
        <w:rPr>
          <w:rFonts w:asciiTheme="majorBidi" w:hAnsiTheme="majorBidi" w:cstheme="majorBidi"/>
          <w:i/>
          <w:iCs/>
          <w:sz w:val="30"/>
          <w:szCs w:val="30"/>
        </w:rPr>
        <w:t xml:space="preserve"> 2</w:t>
      </w:r>
      <w:r w:rsidRPr="00627172">
        <w:rPr>
          <w:rFonts w:asciiTheme="majorBidi" w:hAnsiTheme="majorBidi" w:cstheme="majorBidi"/>
          <w:sz w:val="30"/>
          <w:szCs w:val="30"/>
        </w:rPr>
        <w:t xml:space="preserve">  </w:t>
      </w:r>
      <w:r w:rsidRPr="00627172">
        <w:rPr>
          <w:rFonts w:asciiTheme="majorBidi" w:hAnsiTheme="majorBidi" w:cstheme="majorBidi"/>
          <w:sz w:val="30"/>
          <w:szCs w:val="30"/>
          <w:cs/>
        </w:rPr>
        <w:t>เป็น</w:t>
      </w:r>
      <w:r w:rsidRPr="00627172">
        <w:rPr>
          <w:rFonts w:asciiTheme="majorBidi" w:hAnsiTheme="majorBidi"/>
          <w:sz w:val="30"/>
          <w:szCs w:val="30"/>
          <w:cs/>
        </w:rPr>
        <w:t xml:space="preserve">ข้อมูลอื่นที่สังเกตได้โดยตรง </w:t>
      </w:r>
      <w:r w:rsidRPr="00627172">
        <w:rPr>
          <w:rFonts w:asciiTheme="majorBidi" w:hAnsiTheme="majorBidi"/>
          <w:sz w:val="30"/>
          <w:szCs w:val="30"/>
        </w:rPr>
        <w:t>(</w:t>
      </w:r>
      <w:r w:rsidRPr="00627172">
        <w:rPr>
          <w:rFonts w:asciiTheme="majorBidi" w:hAnsiTheme="majorBidi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627172">
        <w:rPr>
          <w:rFonts w:asciiTheme="majorBidi" w:hAnsiTheme="majorBidi" w:cstheme="majorBidi"/>
          <w:sz w:val="30"/>
          <w:szCs w:val="30"/>
        </w:rPr>
        <w:t>1</w:t>
      </w:r>
    </w:p>
    <w:p w14:paraId="52408D56" w14:textId="53D2559F" w:rsidR="00627172" w:rsidRPr="00627172" w:rsidRDefault="00627172" w:rsidP="004A7800">
      <w:pPr>
        <w:pStyle w:val="BodyText"/>
        <w:numPr>
          <w:ilvl w:val="0"/>
          <w:numId w:val="10"/>
        </w:numPr>
        <w:shd w:val="clear" w:color="auto" w:fill="FFFFFF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27172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62717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67AC8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627172">
        <w:rPr>
          <w:rFonts w:asciiTheme="majorBidi" w:hAnsiTheme="majorBidi" w:cstheme="majorBidi"/>
          <w:sz w:val="30"/>
          <w:szCs w:val="30"/>
        </w:rPr>
        <w:t xml:space="preserve">  </w:t>
      </w:r>
      <w:r w:rsidRPr="00627172">
        <w:rPr>
          <w:rFonts w:asciiTheme="majorBidi" w:hAnsiTheme="majorBidi" w:cstheme="majorBidi"/>
          <w:sz w:val="30"/>
          <w:szCs w:val="30"/>
          <w:cs/>
        </w:rPr>
        <w:t>เป็น</w:t>
      </w:r>
      <w:r w:rsidRPr="00627172">
        <w:rPr>
          <w:rFonts w:asciiTheme="majorBidi" w:hAnsiTheme="majorBidi"/>
          <w:sz w:val="30"/>
          <w:szCs w:val="30"/>
          <w:cs/>
        </w:rPr>
        <w:t>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14:paraId="117AF69C" w14:textId="77777777" w:rsidR="00627172" w:rsidRPr="00A128FC" w:rsidRDefault="00627172" w:rsidP="004A7800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35537465" w14:textId="77777777" w:rsidR="00627172" w:rsidRDefault="00627172" w:rsidP="004A7800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7172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5DA52998" w14:textId="77777777" w:rsidR="006C6607" w:rsidRPr="00A128FC" w:rsidRDefault="006C6607" w:rsidP="00627172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439A36F" w14:textId="77777777" w:rsidR="00C152B0" w:rsidRPr="00AE0BB7" w:rsidRDefault="00C152B0" w:rsidP="00C152B0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AE0BB7">
        <w:rPr>
          <w:i/>
          <w:iCs/>
          <w:cs/>
        </w:rPr>
        <w:t>เทคนิคการประเมินมูลค่า</w:t>
      </w:r>
    </w:p>
    <w:p w14:paraId="523F8C6D" w14:textId="77777777" w:rsidR="00627172" w:rsidRPr="00A128FC" w:rsidRDefault="00627172" w:rsidP="00627172">
      <w:pPr>
        <w:pStyle w:val="Bo-Blankline"/>
        <w:rPr>
          <w:lang w:val="en-US"/>
        </w:rPr>
      </w:pPr>
    </w:p>
    <w:p w14:paraId="6AFB06CA" w14:textId="77777777" w:rsidR="00C152B0" w:rsidRPr="00AE0BB7" w:rsidRDefault="00C152B0" w:rsidP="00C152B0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  <w:r w:rsidRPr="00AE0BB7">
        <w:rPr>
          <w:b w:val="0"/>
          <w:bCs w:val="0"/>
          <w:cs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Pr="00AE0BB7">
        <w:rPr>
          <w:b w:val="0"/>
          <w:bCs w:val="0"/>
        </w:rPr>
        <w:t xml:space="preserve">2 </w:t>
      </w:r>
    </w:p>
    <w:p w14:paraId="3B406161" w14:textId="77777777" w:rsidR="00C152B0" w:rsidRPr="00A128FC" w:rsidRDefault="00C152B0" w:rsidP="00C152B0">
      <w:pPr>
        <w:pStyle w:val="Caption"/>
        <w:numPr>
          <w:ilvl w:val="0"/>
          <w:numId w:val="0"/>
        </w:numPr>
        <w:ind w:left="900" w:hanging="360"/>
        <w:rPr>
          <w:b w:val="0"/>
          <w:bCs w:val="0"/>
          <w:sz w:val="20"/>
          <w:szCs w:val="20"/>
          <w:cs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960"/>
        <w:gridCol w:w="236"/>
        <w:gridCol w:w="5984"/>
      </w:tblGrid>
      <w:tr w:rsidR="00CF7D64" w:rsidRPr="002274A4" w14:paraId="71879791" w14:textId="77777777" w:rsidTr="00D55A32">
        <w:trPr>
          <w:tblHeader/>
        </w:trPr>
        <w:tc>
          <w:tcPr>
            <w:tcW w:w="2960" w:type="dxa"/>
            <w:shd w:val="clear" w:color="auto" w:fill="auto"/>
            <w:vAlign w:val="bottom"/>
          </w:tcPr>
          <w:p w14:paraId="2FE49297" w14:textId="77777777" w:rsidR="00CF7D64" w:rsidRPr="000A4973" w:rsidRDefault="00CF7D64" w:rsidP="000274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D88837" w14:textId="77777777" w:rsidR="00CF7D64" w:rsidRPr="000A4973" w:rsidRDefault="00CF7D64" w:rsidP="000274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84" w:type="dxa"/>
            <w:shd w:val="clear" w:color="auto" w:fill="auto"/>
            <w:vAlign w:val="bottom"/>
          </w:tcPr>
          <w:p w14:paraId="03EE8C43" w14:textId="77777777" w:rsidR="00CF7D64" w:rsidRPr="000A4973" w:rsidRDefault="00CF7D64" w:rsidP="000274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CF7D64" w:rsidRPr="002274A4" w14:paraId="52B59C21" w14:textId="77777777" w:rsidTr="00D55A32">
        <w:tc>
          <w:tcPr>
            <w:tcW w:w="2960" w:type="dxa"/>
            <w:shd w:val="clear" w:color="auto" w:fill="auto"/>
          </w:tcPr>
          <w:p w14:paraId="79CE7C79" w14:textId="67C36BAC" w:rsidR="00CF7D64" w:rsidRPr="000A4973" w:rsidRDefault="00CF7D64" w:rsidP="00027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70" w:right="65" w:hanging="270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ภาคเอกชน</w:t>
            </w:r>
          </w:p>
        </w:tc>
        <w:tc>
          <w:tcPr>
            <w:tcW w:w="236" w:type="dxa"/>
            <w:shd w:val="clear" w:color="auto" w:fill="auto"/>
          </w:tcPr>
          <w:p w14:paraId="018A3641" w14:textId="77777777" w:rsidR="00CF7D64" w:rsidRPr="000A4973" w:rsidRDefault="00CF7D64" w:rsidP="000274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4" w:type="dxa"/>
            <w:shd w:val="clear" w:color="auto" w:fill="auto"/>
          </w:tcPr>
          <w:p w14:paraId="2E501EAD" w14:textId="77777777" w:rsidR="00CF7D64" w:rsidRPr="000A4973" w:rsidRDefault="00CF7D64" w:rsidP="00E150C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</w:t>
            </w:r>
            <w:r w:rsidRPr="007E3B5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ไทย (</w:t>
            </w:r>
            <w:r w:rsidRPr="007E3B51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Thai Bond Market Association Government Bond Yield Curve)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CF7D64" w:rsidRPr="002274A4" w14:paraId="24D07CBC" w14:textId="77777777" w:rsidTr="00D55A32">
        <w:tc>
          <w:tcPr>
            <w:tcW w:w="2960" w:type="dxa"/>
            <w:shd w:val="clear" w:color="auto" w:fill="auto"/>
          </w:tcPr>
          <w:p w14:paraId="1C3375B2" w14:textId="4F06A6F6" w:rsidR="00CF7D64" w:rsidRPr="00E1550C" w:rsidRDefault="00CF7D64" w:rsidP="000274C4">
            <w:pPr>
              <w:spacing w:line="240" w:lineRule="atLeast"/>
              <w:ind w:left="270" w:right="-105" w:hanging="270"/>
              <w:rPr>
                <w:rFonts w:ascii="Angsana New" w:hAnsi="Angsana New"/>
                <w:sz w:val="30"/>
                <w:szCs w:val="30"/>
              </w:rPr>
            </w:pPr>
            <w:r w:rsidRPr="00E1550C">
              <w:rPr>
                <w:rFonts w:ascii="Angsana New" w:hAnsi="Angsana New"/>
                <w:sz w:val="30"/>
                <w:szCs w:val="30"/>
                <w:cs/>
              </w:rPr>
              <w:t xml:space="preserve">ตราสารหนี้ภาคเอกชน </w:t>
            </w:r>
          </w:p>
          <w:p w14:paraId="7D36E568" w14:textId="77777777" w:rsidR="00CF7D64" w:rsidRPr="00E1550C" w:rsidRDefault="00CF7D64" w:rsidP="000274C4">
            <w:pPr>
              <w:spacing w:line="240" w:lineRule="atLeast"/>
              <w:ind w:left="270" w:right="-105"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E1550C">
              <w:rPr>
                <w:rFonts w:ascii="Angsana New" w:hAnsi="Angsana New"/>
                <w:sz w:val="30"/>
                <w:szCs w:val="30"/>
              </w:rPr>
              <w:t>(</w:t>
            </w:r>
            <w:r w:rsidRPr="00E1550C">
              <w:rPr>
                <w:rFonts w:ascii="Angsana New" w:hAnsi="Angsana New" w:hint="cs"/>
                <w:sz w:val="30"/>
                <w:szCs w:val="30"/>
                <w:cs/>
              </w:rPr>
              <w:t>ในกองทุนส่วนบุคคล</w:t>
            </w:r>
            <w:r w:rsidRPr="00E1550C">
              <w:rPr>
                <w:rFonts w:ascii="Angsana New" w:hAnsi="Angsana New"/>
                <w:sz w:val="30"/>
                <w:szCs w:val="30"/>
              </w:rPr>
              <w:t>)</w:t>
            </w:r>
            <w:r w:rsidRPr="00E1550C">
              <w:rPr>
                <w:rFonts w:ascii="Angsana New" w:hAnsi="Angsana New"/>
                <w:sz w:val="30"/>
                <w:szCs w:val="30"/>
                <w:cs/>
              </w:rPr>
              <w:br/>
            </w:r>
          </w:p>
        </w:tc>
        <w:tc>
          <w:tcPr>
            <w:tcW w:w="236" w:type="dxa"/>
            <w:shd w:val="clear" w:color="auto" w:fill="auto"/>
          </w:tcPr>
          <w:p w14:paraId="3E0BCC61" w14:textId="77777777" w:rsidR="00CF7D64" w:rsidRPr="000A4973" w:rsidRDefault="00CF7D64" w:rsidP="000274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4" w:type="dxa"/>
            <w:shd w:val="clear" w:color="auto" w:fill="auto"/>
          </w:tcPr>
          <w:p w14:paraId="65AC79FB" w14:textId="77777777" w:rsidR="00CF7D64" w:rsidRPr="000A4973" w:rsidRDefault="00CF7D64" w:rsidP="00E150C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71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6C71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/การคิดลดกระแสเงินสด</w:t>
            </w:r>
            <w:r w:rsidRPr="006C71CD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 xml:space="preserve"> 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ประเมินมูลค่ายุติธรรมโดยพิจารณาถึง </w:t>
            </w:r>
            <w:r w:rsidRPr="006C71CD">
              <w:rPr>
                <w:rFonts w:asciiTheme="majorBidi" w:hAnsiTheme="majorBidi" w:cstheme="majorBidi"/>
                <w:sz w:val="30"/>
                <w:szCs w:val="30"/>
              </w:rPr>
              <w:t xml:space="preserve">(1) 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 และ </w:t>
            </w:r>
            <w:r w:rsidRPr="006C71CD">
              <w:rPr>
                <w:rFonts w:asciiTheme="majorBidi" w:hAnsiTheme="majorBidi" w:cstheme="majorBidi"/>
                <w:sz w:val="30"/>
                <w:szCs w:val="30"/>
              </w:rPr>
              <w:t xml:space="preserve">(2) 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สุทธิที่คำนวณจากอัตราคิดลดที่อ้างอิงจากราคาเสนอซื้อขายของหลักทรัพย์ที่มีระยะเวลาไถ่ถอนและระดับสินเชื่อที่คล้ายคลึงกันซึ่งมีการซื้อขายในตลาดที่มีสภาพคล่อง ปรับปรุงด้วย</w:t>
            </w:r>
            <w:r w:rsidRPr="006C71CD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Pr="006C71CD">
              <w:rPr>
                <w:rFonts w:asciiTheme="majorBidi" w:hAnsiTheme="majorBidi" w:cstheme="majorBidi"/>
                <w:sz w:val="30"/>
                <w:szCs w:val="30"/>
              </w:rPr>
              <w:t>illiquidity factor</w:t>
            </w:r>
          </w:p>
        </w:tc>
      </w:tr>
      <w:tr w:rsidR="006C6607" w:rsidRPr="002274A4" w14:paraId="63CE84E1" w14:textId="77777777" w:rsidTr="00D55A32">
        <w:tc>
          <w:tcPr>
            <w:tcW w:w="2960" w:type="dxa"/>
            <w:shd w:val="clear" w:color="auto" w:fill="auto"/>
          </w:tcPr>
          <w:p w14:paraId="6DC35E2B" w14:textId="77777777" w:rsidR="00A128FC" w:rsidRDefault="00A128FC" w:rsidP="00B67A19">
            <w:pPr>
              <w:rPr>
                <w:rFonts w:ascii="Angsana New" w:hAnsi="Angsana New"/>
                <w:sz w:val="30"/>
                <w:szCs w:val="30"/>
              </w:rPr>
            </w:pPr>
          </w:p>
          <w:p w14:paraId="5D4C73BF" w14:textId="77777777" w:rsidR="00A128FC" w:rsidRDefault="00A128FC" w:rsidP="00B67A19">
            <w:pPr>
              <w:rPr>
                <w:rFonts w:ascii="Angsana New" w:hAnsi="Angsana New"/>
                <w:sz w:val="30"/>
                <w:szCs w:val="30"/>
              </w:rPr>
            </w:pPr>
          </w:p>
          <w:p w14:paraId="23FD9539" w14:textId="77777777" w:rsidR="00A128FC" w:rsidRDefault="00A128FC" w:rsidP="00B67A19">
            <w:pPr>
              <w:rPr>
                <w:rFonts w:ascii="Angsana New" w:hAnsi="Angsana New"/>
                <w:sz w:val="30"/>
                <w:szCs w:val="30"/>
              </w:rPr>
            </w:pPr>
          </w:p>
          <w:p w14:paraId="6D4DF702" w14:textId="59015A99" w:rsidR="006C6607" w:rsidRPr="00E50529" w:rsidRDefault="006C6607" w:rsidP="00B67A19">
            <w:pPr>
              <w:rPr>
                <w:rFonts w:ascii="Angsana New" w:hAnsi="Angsana New"/>
                <w:sz w:val="30"/>
                <w:szCs w:val="30"/>
              </w:rPr>
            </w:pPr>
            <w:r w:rsidRPr="00D546FD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หุ้นกู้</w:t>
            </w:r>
          </w:p>
        </w:tc>
        <w:tc>
          <w:tcPr>
            <w:tcW w:w="236" w:type="dxa"/>
            <w:shd w:val="clear" w:color="auto" w:fill="auto"/>
          </w:tcPr>
          <w:p w14:paraId="630A0933" w14:textId="77777777" w:rsidR="006C6607" w:rsidRPr="006C66AD" w:rsidRDefault="006C6607" w:rsidP="00B67A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4" w:type="dxa"/>
            <w:shd w:val="clear" w:color="auto" w:fill="auto"/>
          </w:tcPr>
          <w:p w14:paraId="3E1D141B" w14:textId="77777777" w:rsidR="00A128FC" w:rsidRDefault="00A128FC" w:rsidP="00B67A1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CB701C5" w14:textId="77777777" w:rsidR="00A128FC" w:rsidRDefault="00A128FC" w:rsidP="00B67A1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30FE4F0" w14:textId="703F9E9E" w:rsidR="006C6607" w:rsidRPr="00E50529" w:rsidRDefault="006C6607" w:rsidP="00B67A1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4AB">
              <w:rPr>
                <w:rFonts w:ascii="Angsana New" w:hAnsi="Angsana New"/>
                <w:sz w:val="30"/>
                <w:szCs w:val="30"/>
                <w:cs/>
              </w:rPr>
              <w:lastRenderedPageBreak/>
              <w:t>คำนวณจากแบบจำลองโดยใช้ข้อมูลที่หาได้จากตลาด (</w:t>
            </w:r>
            <w:r w:rsidRPr="00A334AB">
              <w:rPr>
                <w:rFonts w:ascii="Angsana New" w:hAnsi="Angsana New"/>
                <w:sz w:val="30"/>
                <w:szCs w:val="30"/>
                <w:lang w:val="en-US"/>
              </w:rPr>
              <w:t xml:space="preserve">Observable Market Data)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</w:t>
            </w:r>
            <w:r w:rsidR="00253B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ๆ</w:t>
            </w:r>
            <w:r w:rsidR="00166A7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</w:tc>
      </w:tr>
    </w:tbl>
    <w:p w14:paraId="04CCA6B3" w14:textId="75C89D62" w:rsidR="00627172" w:rsidRDefault="00627172" w:rsidP="00A95E68">
      <w:pPr>
        <w:rPr>
          <w:rFonts w:ascii="Angsana New" w:hAnsi="Angsana New"/>
          <w:sz w:val="20"/>
          <w:szCs w:val="20"/>
          <w:lang w:eastAsia="x-none"/>
        </w:rPr>
      </w:pPr>
    </w:p>
    <w:p w14:paraId="2C4AA0D4" w14:textId="7C578457" w:rsidR="007713EA" w:rsidRPr="007713EA" w:rsidRDefault="007713EA" w:rsidP="007713EA">
      <w:pPr>
        <w:ind w:left="540"/>
        <w:rPr>
          <w:rFonts w:ascii="Angsana New" w:hAnsi="Angsana New"/>
          <w:i/>
          <w:iCs/>
          <w:sz w:val="30"/>
          <w:szCs w:val="30"/>
          <w:lang w:eastAsia="x-none"/>
        </w:rPr>
      </w:pPr>
      <w:r w:rsidRPr="00F0475C">
        <w:rPr>
          <w:rFonts w:ascii="Angsana New" w:hAnsi="Angsana New"/>
          <w:i/>
          <w:iCs/>
          <w:sz w:val="30"/>
          <w:szCs w:val="30"/>
          <w:cs/>
          <w:lang w:eastAsia="x-none"/>
        </w:rPr>
        <w:t>รายการเคลื่อนไหวของตราสารทุนและตราสารหนี้ที่อยู่ในความต้องการของตลาด</w:t>
      </w:r>
    </w:p>
    <w:p w14:paraId="56A03F79" w14:textId="6DEC8E3D" w:rsidR="007713EA" w:rsidRDefault="007713EA" w:rsidP="00A95E68">
      <w:pPr>
        <w:rPr>
          <w:rFonts w:ascii="Angsana New" w:hAnsi="Angsana New"/>
          <w:sz w:val="20"/>
          <w:szCs w:val="20"/>
          <w:lang w:eastAsia="x-none"/>
        </w:rPr>
      </w:pPr>
    </w:p>
    <w:tbl>
      <w:tblPr>
        <w:tblStyle w:val="TableGrid"/>
        <w:tblW w:w="91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333"/>
        <w:gridCol w:w="246"/>
        <w:gridCol w:w="1448"/>
        <w:gridCol w:w="231"/>
        <w:gridCol w:w="1389"/>
        <w:gridCol w:w="236"/>
        <w:gridCol w:w="1323"/>
      </w:tblGrid>
      <w:tr w:rsidR="00F0475C" w:rsidRPr="008D4FD9" w14:paraId="57494B63" w14:textId="77777777" w:rsidTr="00541D71">
        <w:trPr>
          <w:tblHeader/>
        </w:trPr>
        <w:tc>
          <w:tcPr>
            <w:tcW w:w="2970" w:type="dxa"/>
          </w:tcPr>
          <w:p w14:paraId="41E3A669" w14:textId="77777777" w:rsidR="00F0475C" w:rsidRPr="008D4FD9" w:rsidRDefault="00F0475C" w:rsidP="001A765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1" w:type="dxa"/>
            <w:gridSpan w:val="7"/>
            <w:hideMark/>
          </w:tcPr>
          <w:p w14:paraId="5573D1ED" w14:textId="77777777" w:rsidR="00F0475C" w:rsidRPr="008D4FD9" w:rsidRDefault="00F0475C" w:rsidP="001A765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43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Pr="009F7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475C" w:rsidRPr="008D4FD9" w14:paraId="6104DFF1" w14:textId="77777777" w:rsidTr="00541D71">
        <w:trPr>
          <w:tblHeader/>
        </w:trPr>
        <w:tc>
          <w:tcPr>
            <w:tcW w:w="2970" w:type="dxa"/>
            <w:vAlign w:val="bottom"/>
            <w:hideMark/>
          </w:tcPr>
          <w:p w14:paraId="31DDEA16" w14:textId="77777777" w:rsidR="00F0475C" w:rsidRPr="008D4FD9" w:rsidRDefault="00F0475C" w:rsidP="001A765A">
            <w:pPr>
              <w:spacing w:line="240" w:lineRule="auto"/>
              <w:ind w:left="159" w:hanging="15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1333" w:type="dxa"/>
            <w:vAlign w:val="bottom"/>
            <w:hideMark/>
          </w:tcPr>
          <w:p w14:paraId="296A0EA8" w14:textId="77777777" w:rsidR="00F0475C" w:rsidRPr="008D4FD9" w:rsidRDefault="00F0475C" w:rsidP="001A765A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64C11381" w14:textId="77777777" w:rsidR="00F0475C" w:rsidRPr="008D4FD9" w:rsidRDefault="00F0475C" w:rsidP="001A765A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145CD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8D4FD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5E1618D9" w14:textId="77777777" w:rsidR="00F0475C" w:rsidRPr="008D4FD9" w:rsidRDefault="00F0475C" w:rsidP="001A765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448" w:type="dxa"/>
            <w:vAlign w:val="bottom"/>
            <w:hideMark/>
          </w:tcPr>
          <w:p w14:paraId="10C426A2" w14:textId="77777777" w:rsidR="00F0475C" w:rsidRPr="00C64E39" w:rsidRDefault="00F0475C" w:rsidP="001A765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1" w:type="dxa"/>
            <w:vAlign w:val="bottom"/>
          </w:tcPr>
          <w:p w14:paraId="500ADA9C" w14:textId="77777777" w:rsidR="00F0475C" w:rsidRPr="008D4FD9" w:rsidRDefault="00F0475C" w:rsidP="001A765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389" w:type="dxa"/>
            <w:vAlign w:val="bottom"/>
            <w:hideMark/>
          </w:tcPr>
          <w:p w14:paraId="4B7170A2" w14:textId="77777777" w:rsidR="00F0475C" w:rsidRPr="008D4FD9" w:rsidRDefault="00F0475C" w:rsidP="001A765A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6" w:type="dxa"/>
            <w:vAlign w:val="bottom"/>
          </w:tcPr>
          <w:p w14:paraId="59FAC826" w14:textId="77777777" w:rsidR="00F0475C" w:rsidRPr="008D4FD9" w:rsidRDefault="00F0475C" w:rsidP="001A765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323" w:type="dxa"/>
            <w:vAlign w:val="bottom"/>
            <w:hideMark/>
          </w:tcPr>
          <w:p w14:paraId="04DD36B8" w14:textId="77777777" w:rsidR="00F0475C" w:rsidRPr="008D4FD9" w:rsidRDefault="00F0475C" w:rsidP="001A765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3588ED50" w14:textId="038632A2" w:rsidR="00F0475C" w:rsidRPr="008D4FD9" w:rsidRDefault="00F0475C" w:rsidP="001A765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145CD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8D4FD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0105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</w:tr>
      <w:tr w:rsidR="00F0475C" w:rsidRPr="008D4FD9" w14:paraId="6798A7EC" w14:textId="77777777" w:rsidTr="00541D71">
        <w:trPr>
          <w:tblHeader/>
        </w:trPr>
        <w:tc>
          <w:tcPr>
            <w:tcW w:w="2970" w:type="dxa"/>
          </w:tcPr>
          <w:p w14:paraId="130FFE24" w14:textId="77777777" w:rsidR="00F0475C" w:rsidRPr="008D4FD9" w:rsidRDefault="00F0475C" w:rsidP="001A765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6201" w:type="dxa"/>
            <w:gridSpan w:val="7"/>
            <w:vAlign w:val="bottom"/>
            <w:hideMark/>
          </w:tcPr>
          <w:p w14:paraId="67955988" w14:textId="77777777" w:rsidR="00F0475C" w:rsidRPr="008D4FD9" w:rsidRDefault="00F0475C" w:rsidP="001A765A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D4FD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</w:t>
            </w:r>
            <w:r w:rsidRPr="008D4FD9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F0475C" w:rsidRPr="008D4FD9" w14:paraId="0C28690A" w14:textId="77777777" w:rsidTr="00541D71">
        <w:tc>
          <w:tcPr>
            <w:tcW w:w="2970" w:type="dxa"/>
            <w:hideMark/>
          </w:tcPr>
          <w:p w14:paraId="666EE9B1" w14:textId="497A44B9" w:rsidR="00F0475C" w:rsidRPr="008D4FD9" w:rsidRDefault="00F0475C" w:rsidP="001A765A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145C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333" w:type="dxa"/>
          </w:tcPr>
          <w:p w14:paraId="480806CA" w14:textId="77777777" w:rsidR="00F0475C" w:rsidRPr="008D4FD9" w:rsidRDefault="00F0475C" w:rsidP="001A765A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76F944E7" w14:textId="77777777" w:rsidR="00F0475C" w:rsidRPr="008D4FD9" w:rsidRDefault="00F0475C" w:rsidP="001A765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14:paraId="53D543BC" w14:textId="77777777" w:rsidR="00F0475C" w:rsidRPr="008D4FD9" w:rsidRDefault="00F0475C" w:rsidP="001A765A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379459D7" w14:textId="77777777" w:rsidR="00F0475C" w:rsidRPr="008D4FD9" w:rsidRDefault="00F0475C" w:rsidP="001A765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1475F14" w14:textId="77777777" w:rsidR="00F0475C" w:rsidRPr="008D4FD9" w:rsidRDefault="00F0475C" w:rsidP="001A765A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17512A" w14:textId="77777777" w:rsidR="00F0475C" w:rsidRPr="008D4FD9" w:rsidRDefault="00F0475C" w:rsidP="001A765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2B919C5D" w14:textId="77777777" w:rsidR="00F0475C" w:rsidRPr="008D4FD9" w:rsidRDefault="00F0475C" w:rsidP="001A765A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0475C" w:rsidRPr="008D4FD9" w14:paraId="0B45BB95" w14:textId="77777777" w:rsidTr="00541D71">
        <w:tc>
          <w:tcPr>
            <w:tcW w:w="2970" w:type="dxa"/>
            <w:hideMark/>
          </w:tcPr>
          <w:p w14:paraId="05526287" w14:textId="77777777" w:rsidR="00F0475C" w:rsidRPr="008D4FD9" w:rsidRDefault="00F0475C" w:rsidP="001A765A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333" w:type="dxa"/>
          </w:tcPr>
          <w:p w14:paraId="449A89DE" w14:textId="77777777" w:rsidR="00F0475C" w:rsidRPr="008D4FD9" w:rsidRDefault="00F0475C" w:rsidP="001A765A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77A7E5A8" w14:textId="77777777" w:rsidR="00F0475C" w:rsidRPr="008D4FD9" w:rsidRDefault="00F0475C" w:rsidP="001A765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14:paraId="7F226054" w14:textId="77777777" w:rsidR="00F0475C" w:rsidRPr="008D4FD9" w:rsidRDefault="00F0475C" w:rsidP="001A765A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64D671EC" w14:textId="77777777" w:rsidR="00F0475C" w:rsidRPr="008D4FD9" w:rsidRDefault="00F0475C" w:rsidP="001A765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1DD4ADF" w14:textId="77777777" w:rsidR="00F0475C" w:rsidRPr="008D4FD9" w:rsidRDefault="00F0475C" w:rsidP="001A765A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8E0235" w14:textId="77777777" w:rsidR="00F0475C" w:rsidRPr="008D4FD9" w:rsidRDefault="00F0475C" w:rsidP="001A765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6FF7AA1B" w14:textId="77777777" w:rsidR="00F0475C" w:rsidRPr="008D4FD9" w:rsidRDefault="00F0475C" w:rsidP="001A765A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0475C" w:rsidRPr="008D4FD9" w14:paraId="4C0FFCDC" w14:textId="77777777" w:rsidTr="00541D71">
        <w:tc>
          <w:tcPr>
            <w:tcW w:w="2970" w:type="dxa"/>
          </w:tcPr>
          <w:p w14:paraId="0D39FAA7" w14:textId="77777777" w:rsidR="00F0475C" w:rsidRPr="008D4FD9" w:rsidRDefault="00F0475C" w:rsidP="001A765A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ตราสารหนี้ที่วัดมูลค่าด้วย</w:t>
            </w:r>
            <w:r w:rsidRPr="008D4FD9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</w:p>
        </w:tc>
        <w:tc>
          <w:tcPr>
            <w:tcW w:w="1333" w:type="dxa"/>
          </w:tcPr>
          <w:p w14:paraId="0451A300" w14:textId="77777777" w:rsidR="00F0475C" w:rsidRPr="008D4FD9" w:rsidRDefault="00F0475C" w:rsidP="001A765A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4AE6F1AB" w14:textId="77777777" w:rsidR="00F0475C" w:rsidRPr="008D4FD9" w:rsidRDefault="00F0475C" w:rsidP="001A765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14:paraId="18D20F94" w14:textId="77777777" w:rsidR="00F0475C" w:rsidRPr="008D4FD9" w:rsidRDefault="00F0475C" w:rsidP="001A765A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DAC6E2B" w14:textId="77777777" w:rsidR="00F0475C" w:rsidRPr="008D4FD9" w:rsidRDefault="00F0475C" w:rsidP="001A765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B0B3372" w14:textId="77777777" w:rsidR="00F0475C" w:rsidRPr="008D4FD9" w:rsidRDefault="00F0475C" w:rsidP="001A765A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C195BA" w14:textId="77777777" w:rsidR="00F0475C" w:rsidRPr="008D4FD9" w:rsidRDefault="00F0475C" w:rsidP="001A765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899B70B" w14:textId="77777777" w:rsidR="00F0475C" w:rsidRPr="008D4FD9" w:rsidRDefault="00F0475C" w:rsidP="001A765A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0475C" w:rsidRPr="008D4FD9" w14:paraId="0E89F2AD" w14:textId="77777777" w:rsidTr="00541D71">
        <w:tc>
          <w:tcPr>
            <w:tcW w:w="2970" w:type="dxa"/>
            <w:hideMark/>
          </w:tcPr>
          <w:p w14:paraId="1C6451ED" w14:textId="77777777" w:rsidR="00F0475C" w:rsidRPr="008D4FD9" w:rsidRDefault="00F0475C" w:rsidP="00F0475C">
            <w:pPr>
              <w:pStyle w:val="ListParagraph"/>
              <w:numPr>
                <w:ilvl w:val="0"/>
                <w:numId w:val="20"/>
              </w:numPr>
              <w:tabs>
                <w:tab w:val="clear" w:pos="680"/>
                <w:tab w:val="left" w:pos="520"/>
              </w:tabs>
              <w:spacing w:line="240" w:lineRule="auto"/>
              <w:ind w:left="251" w:hanging="270"/>
              <w:rPr>
                <w:rFonts w:ascii="Angsana New" w:hAnsi="Angsana New" w:cs="Angsana New"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33" w:type="dxa"/>
            <w:vAlign w:val="bottom"/>
          </w:tcPr>
          <w:p w14:paraId="4FA7A7F2" w14:textId="73F25E39" w:rsidR="00F0475C" w:rsidRPr="008D4FD9" w:rsidRDefault="00855C5B" w:rsidP="001A765A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1,296,382</w:t>
            </w:r>
          </w:p>
        </w:tc>
        <w:tc>
          <w:tcPr>
            <w:tcW w:w="246" w:type="dxa"/>
            <w:vAlign w:val="bottom"/>
          </w:tcPr>
          <w:p w14:paraId="6DE2C741" w14:textId="77777777" w:rsidR="00F0475C" w:rsidRPr="008D4FD9" w:rsidRDefault="00F0475C" w:rsidP="001A765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vAlign w:val="bottom"/>
          </w:tcPr>
          <w:p w14:paraId="3002E85F" w14:textId="31A4F82D" w:rsidR="00F0475C" w:rsidRPr="008D4FD9" w:rsidRDefault="00855C5B" w:rsidP="001A765A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41D71">
              <w:rPr>
                <w:rFonts w:ascii="Angsana New" w:hAnsi="Angsana New" w:cs="Angsana New"/>
                <w:sz w:val="30"/>
                <w:szCs w:val="30"/>
              </w:rPr>
              <w:t>608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1" w:type="dxa"/>
            <w:vAlign w:val="bottom"/>
          </w:tcPr>
          <w:p w14:paraId="7A9963BE" w14:textId="77777777" w:rsidR="00F0475C" w:rsidRPr="008D4FD9" w:rsidRDefault="00F0475C" w:rsidP="001A765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69946B0E" w14:textId="472E6077" w:rsidR="00F0475C" w:rsidRPr="008D4FD9" w:rsidRDefault="00855C5B" w:rsidP="00855C5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541D71">
              <w:rPr>
                <w:rFonts w:ascii="Angsana New" w:hAnsi="Angsana New" w:cs="Angsana New"/>
                <w:sz w:val="30"/>
                <w:szCs w:val="30"/>
              </w:rPr>
              <w:t>887</w:t>
            </w:r>
          </w:p>
        </w:tc>
        <w:tc>
          <w:tcPr>
            <w:tcW w:w="236" w:type="dxa"/>
            <w:vAlign w:val="bottom"/>
          </w:tcPr>
          <w:p w14:paraId="7DDBDBD0" w14:textId="77777777" w:rsidR="00F0475C" w:rsidRPr="008D4FD9" w:rsidRDefault="00F0475C" w:rsidP="001A765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768CB1B2" w14:textId="28629723" w:rsidR="00F0475C" w:rsidRPr="008D4FD9" w:rsidRDefault="00855C5B" w:rsidP="001A765A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1,297,66</w:t>
            </w:r>
            <w:r w:rsidR="0069460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855C5B" w:rsidRPr="008D4FD9" w14:paraId="6AD35E3B" w14:textId="77777777" w:rsidTr="00541D71">
        <w:tc>
          <w:tcPr>
            <w:tcW w:w="2970" w:type="dxa"/>
            <w:hideMark/>
          </w:tcPr>
          <w:p w14:paraId="5D2F97CF" w14:textId="77777777" w:rsidR="00855C5B" w:rsidRPr="008D4FD9" w:rsidRDefault="00855C5B" w:rsidP="00855C5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DFCC8D" w14:textId="5389CB6B" w:rsidR="00855C5B" w:rsidRPr="00DB5C7B" w:rsidRDefault="00855C5B" w:rsidP="00855C5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1,296,382</w:t>
            </w:r>
          </w:p>
        </w:tc>
        <w:tc>
          <w:tcPr>
            <w:tcW w:w="246" w:type="dxa"/>
            <w:vAlign w:val="bottom"/>
          </w:tcPr>
          <w:p w14:paraId="75B6E35C" w14:textId="77777777" w:rsidR="00855C5B" w:rsidRPr="00DB5C7B" w:rsidRDefault="00855C5B" w:rsidP="00855C5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3D2BB9" w14:textId="1276D243" w:rsidR="00855C5B" w:rsidRPr="00855C5B" w:rsidRDefault="00855C5B" w:rsidP="00855C5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5C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541D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608</w:t>
            </w:r>
            <w:r w:rsidRPr="00855C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1" w:type="dxa"/>
            <w:vAlign w:val="bottom"/>
          </w:tcPr>
          <w:p w14:paraId="39C30FE1" w14:textId="77777777" w:rsidR="00855C5B" w:rsidRPr="00855C5B" w:rsidRDefault="00855C5B" w:rsidP="00855C5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450302" w14:textId="72F75A36" w:rsidR="00855C5B" w:rsidRPr="00855C5B" w:rsidRDefault="00855C5B" w:rsidP="00855C5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5C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541D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887</w:t>
            </w:r>
          </w:p>
        </w:tc>
        <w:tc>
          <w:tcPr>
            <w:tcW w:w="236" w:type="dxa"/>
            <w:vAlign w:val="bottom"/>
          </w:tcPr>
          <w:p w14:paraId="71911627" w14:textId="77777777" w:rsidR="00855C5B" w:rsidRPr="00855C5B" w:rsidRDefault="00855C5B" w:rsidP="00855C5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0BB95F" w14:textId="44CA070E" w:rsidR="00855C5B" w:rsidRPr="00855C5B" w:rsidRDefault="00855C5B" w:rsidP="00855C5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5C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1,297,66</w:t>
            </w:r>
            <w:r w:rsidR="006946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</w:tr>
      <w:tr w:rsidR="00855C5B" w:rsidRPr="008D4FD9" w14:paraId="78E23145" w14:textId="77777777" w:rsidTr="00541D71">
        <w:tc>
          <w:tcPr>
            <w:tcW w:w="2970" w:type="dxa"/>
          </w:tcPr>
          <w:p w14:paraId="49D2ECC7" w14:textId="77777777" w:rsidR="00855C5B" w:rsidRPr="008D4FD9" w:rsidRDefault="00855C5B" w:rsidP="00855C5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BD26523" w14:textId="77777777" w:rsidR="00855C5B" w:rsidRPr="008D4FD9" w:rsidRDefault="00855C5B" w:rsidP="00855C5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117EB733" w14:textId="77777777" w:rsidR="00855C5B" w:rsidRPr="008D4FD9" w:rsidRDefault="00855C5B" w:rsidP="00855C5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546DDF1" w14:textId="77777777" w:rsidR="00855C5B" w:rsidRPr="008D4FD9" w:rsidRDefault="00855C5B" w:rsidP="00855C5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1" w:type="dxa"/>
            <w:vAlign w:val="bottom"/>
          </w:tcPr>
          <w:p w14:paraId="4ABD4C27" w14:textId="77777777" w:rsidR="00855C5B" w:rsidRPr="008D4FD9" w:rsidRDefault="00855C5B" w:rsidP="00855C5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B1F59B2" w14:textId="77777777" w:rsidR="00855C5B" w:rsidRPr="008D4FD9" w:rsidRDefault="00855C5B" w:rsidP="00855C5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CC0E039" w14:textId="77777777" w:rsidR="00855C5B" w:rsidRPr="008D4FD9" w:rsidRDefault="00855C5B" w:rsidP="00855C5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E66CD63" w14:textId="77777777" w:rsidR="00855C5B" w:rsidRPr="008D4FD9" w:rsidRDefault="00855C5B" w:rsidP="00855C5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55C5B" w:rsidRPr="008D4FD9" w14:paraId="553B3FA6" w14:textId="77777777" w:rsidTr="00541D71">
        <w:tc>
          <w:tcPr>
            <w:tcW w:w="2970" w:type="dxa"/>
            <w:hideMark/>
          </w:tcPr>
          <w:p w14:paraId="188909E6" w14:textId="5012C8F4" w:rsidR="00855C5B" w:rsidRPr="008D4FD9" w:rsidRDefault="00855C5B" w:rsidP="00855C5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145C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333" w:type="dxa"/>
          </w:tcPr>
          <w:p w14:paraId="5C4D6A56" w14:textId="77777777" w:rsidR="00855C5B" w:rsidRPr="008D4FD9" w:rsidRDefault="00855C5B" w:rsidP="00855C5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20F53E69" w14:textId="77777777" w:rsidR="00855C5B" w:rsidRPr="008D4FD9" w:rsidRDefault="00855C5B" w:rsidP="00855C5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14:paraId="7B67FB76" w14:textId="77777777" w:rsidR="00855C5B" w:rsidRPr="008D4FD9" w:rsidRDefault="00855C5B" w:rsidP="00855C5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5F26DC58" w14:textId="77777777" w:rsidR="00855C5B" w:rsidRPr="008D4FD9" w:rsidRDefault="00855C5B" w:rsidP="00855C5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0E00D2F" w14:textId="77777777" w:rsidR="00855C5B" w:rsidRPr="008D4FD9" w:rsidRDefault="00855C5B" w:rsidP="00855C5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66AF85" w14:textId="77777777" w:rsidR="00855C5B" w:rsidRPr="008D4FD9" w:rsidRDefault="00855C5B" w:rsidP="00855C5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24686D71" w14:textId="77777777" w:rsidR="00855C5B" w:rsidRPr="008D4FD9" w:rsidRDefault="00855C5B" w:rsidP="00855C5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55C5B" w:rsidRPr="008D4FD9" w14:paraId="6EA87BBD" w14:textId="77777777" w:rsidTr="00541D71">
        <w:tc>
          <w:tcPr>
            <w:tcW w:w="2970" w:type="dxa"/>
            <w:hideMark/>
          </w:tcPr>
          <w:p w14:paraId="5D05949A" w14:textId="3592C7C3" w:rsidR="00855C5B" w:rsidRPr="008D4FD9" w:rsidRDefault="00855C5B" w:rsidP="00855C5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333" w:type="dxa"/>
          </w:tcPr>
          <w:p w14:paraId="3A22B4DB" w14:textId="77777777" w:rsidR="00855C5B" w:rsidRPr="008D4FD9" w:rsidRDefault="00855C5B" w:rsidP="00855C5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60811863" w14:textId="77777777" w:rsidR="00855C5B" w:rsidRPr="008D4FD9" w:rsidRDefault="00855C5B" w:rsidP="00855C5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14:paraId="53917E35" w14:textId="77777777" w:rsidR="00855C5B" w:rsidRPr="008D4FD9" w:rsidRDefault="00855C5B" w:rsidP="00855C5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0FA394D8" w14:textId="77777777" w:rsidR="00855C5B" w:rsidRPr="008D4FD9" w:rsidRDefault="00855C5B" w:rsidP="00855C5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191D0ED" w14:textId="77777777" w:rsidR="00855C5B" w:rsidRPr="008D4FD9" w:rsidRDefault="00855C5B" w:rsidP="00855C5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08DF41" w14:textId="77777777" w:rsidR="00855C5B" w:rsidRPr="008D4FD9" w:rsidRDefault="00855C5B" w:rsidP="00855C5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9697B35" w14:textId="77777777" w:rsidR="00855C5B" w:rsidRPr="008D4FD9" w:rsidRDefault="00855C5B" w:rsidP="00855C5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55C5B" w:rsidRPr="008D4FD9" w14:paraId="22FDCD12" w14:textId="77777777" w:rsidTr="00541D71">
        <w:tc>
          <w:tcPr>
            <w:tcW w:w="2970" w:type="dxa"/>
          </w:tcPr>
          <w:p w14:paraId="2392F654" w14:textId="3D330D2F" w:rsidR="00855C5B" w:rsidRPr="008D4FD9" w:rsidRDefault="00855C5B" w:rsidP="00855C5B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333" w:type="dxa"/>
          </w:tcPr>
          <w:p w14:paraId="5800C2BD" w14:textId="77777777" w:rsidR="00855C5B" w:rsidRPr="008D4FD9" w:rsidRDefault="00855C5B" w:rsidP="00855C5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303BBEC7" w14:textId="77777777" w:rsidR="00855C5B" w:rsidRPr="008D4FD9" w:rsidRDefault="00855C5B" w:rsidP="00855C5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14:paraId="7F12A444" w14:textId="77777777" w:rsidR="00855C5B" w:rsidRPr="008D4FD9" w:rsidRDefault="00855C5B" w:rsidP="00855C5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0934CBF4" w14:textId="77777777" w:rsidR="00855C5B" w:rsidRPr="008D4FD9" w:rsidRDefault="00855C5B" w:rsidP="00855C5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980FDDF" w14:textId="77777777" w:rsidR="00855C5B" w:rsidRPr="008D4FD9" w:rsidRDefault="00855C5B" w:rsidP="00855C5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98309F" w14:textId="77777777" w:rsidR="00855C5B" w:rsidRPr="008D4FD9" w:rsidRDefault="00855C5B" w:rsidP="00855C5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0D8E3116" w14:textId="77777777" w:rsidR="00855C5B" w:rsidRPr="008D4FD9" w:rsidRDefault="00855C5B" w:rsidP="00855C5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5C5B" w:rsidRPr="008D4FD9" w14:paraId="7CD18497" w14:textId="77777777" w:rsidTr="00541D71">
        <w:tc>
          <w:tcPr>
            <w:tcW w:w="2970" w:type="dxa"/>
            <w:hideMark/>
          </w:tcPr>
          <w:p w14:paraId="509FF98B" w14:textId="1A6EC839" w:rsidR="00855C5B" w:rsidRPr="00982080" w:rsidRDefault="00855C5B" w:rsidP="00855C5B">
            <w:pPr>
              <w:pStyle w:val="ListParagraph"/>
              <w:numPr>
                <w:ilvl w:val="0"/>
                <w:numId w:val="20"/>
              </w:numPr>
              <w:tabs>
                <w:tab w:val="clear" w:pos="680"/>
                <w:tab w:val="left" w:pos="520"/>
              </w:tabs>
              <w:spacing w:line="240" w:lineRule="auto"/>
              <w:ind w:left="251" w:hanging="270"/>
              <w:rPr>
                <w:rFonts w:ascii="Angsana New" w:hAnsi="Angsana New"/>
                <w:sz w:val="30"/>
                <w:szCs w:val="30"/>
              </w:rPr>
            </w:pPr>
            <w:r w:rsidRPr="00982080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33" w:type="dxa"/>
            <w:vAlign w:val="bottom"/>
          </w:tcPr>
          <w:p w14:paraId="24353B50" w14:textId="5160B7D9" w:rsidR="00855C5B" w:rsidRPr="008D4FD9" w:rsidRDefault="00855C5B" w:rsidP="00855C5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1,521,596</w:t>
            </w:r>
          </w:p>
        </w:tc>
        <w:tc>
          <w:tcPr>
            <w:tcW w:w="246" w:type="dxa"/>
            <w:vAlign w:val="bottom"/>
          </w:tcPr>
          <w:p w14:paraId="29314288" w14:textId="77777777" w:rsidR="00855C5B" w:rsidRPr="008D4FD9" w:rsidRDefault="00855C5B" w:rsidP="00855C5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vAlign w:val="bottom"/>
          </w:tcPr>
          <w:p w14:paraId="61D22668" w14:textId="26457788" w:rsidR="00855C5B" w:rsidRPr="008D4FD9" w:rsidRDefault="00855C5B" w:rsidP="00855C5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418C8">
              <w:rPr>
                <w:rFonts w:ascii="Angsana New" w:hAnsi="Angsana New" w:cs="Angsana New"/>
                <w:sz w:val="30"/>
                <w:szCs w:val="30"/>
              </w:rPr>
              <w:t>1,480,019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1" w:type="dxa"/>
            <w:vAlign w:val="bottom"/>
          </w:tcPr>
          <w:p w14:paraId="56185D2A" w14:textId="77777777" w:rsidR="00855C5B" w:rsidRPr="008D4FD9" w:rsidRDefault="00855C5B" w:rsidP="00855C5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7FBAF7FC" w14:textId="4CD6C5EE" w:rsidR="00855C5B" w:rsidRPr="008D4FD9" w:rsidRDefault="007418C8" w:rsidP="00855C5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170</w:t>
            </w:r>
          </w:p>
        </w:tc>
        <w:tc>
          <w:tcPr>
            <w:tcW w:w="236" w:type="dxa"/>
            <w:vAlign w:val="bottom"/>
          </w:tcPr>
          <w:p w14:paraId="42C875AF" w14:textId="77777777" w:rsidR="00855C5B" w:rsidRPr="008D4FD9" w:rsidRDefault="00855C5B" w:rsidP="00855C5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1F578D39" w14:textId="5983CBBB" w:rsidR="00855C5B" w:rsidRPr="008D4FD9" w:rsidRDefault="007418C8" w:rsidP="00855C5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41,747</w:t>
            </w:r>
          </w:p>
        </w:tc>
      </w:tr>
      <w:tr w:rsidR="00855C5B" w:rsidRPr="008D4FD9" w14:paraId="562E2BA6" w14:textId="77777777" w:rsidTr="00541D71">
        <w:tc>
          <w:tcPr>
            <w:tcW w:w="2970" w:type="dxa"/>
            <w:hideMark/>
          </w:tcPr>
          <w:p w14:paraId="0CD8A09A" w14:textId="77777777" w:rsidR="00855C5B" w:rsidRPr="008D4FD9" w:rsidRDefault="00855C5B" w:rsidP="00855C5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95DE47" w14:textId="75159F96" w:rsidR="00855C5B" w:rsidRPr="00643795" w:rsidRDefault="00855C5B" w:rsidP="00855C5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1,521,596</w:t>
            </w:r>
          </w:p>
        </w:tc>
        <w:tc>
          <w:tcPr>
            <w:tcW w:w="246" w:type="dxa"/>
            <w:vAlign w:val="bottom"/>
          </w:tcPr>
          <w:p w14:paraId="297D3BB0" w14:textId="77777777" w:rsidR="00855C5B" w:rsidRPr="007A7C8F" w:rsidRDefault="00855C5B" w:rsidP="00855C5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678603" w14:textId="32B17CB7" w:rsidR="00855C5B" w:rsidRPr="00643795" w:rsidRDefault="00855C5B" w:rsidP="00855C5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37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418C8" w:rsidRPr="007418C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1,480,019</w:t>
            </w:r>
            <w:r w:rsidRPr="006437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1" w:type="dxa"/>
            <w:vAlign w:val="bottom"/>
          </w:tcPr>
          <w:p w14:paraId="528CE7F9" w14:textId="77777777" w:rsidR="00855C5B" w:rsidRPr="00643795" w:rsidRDefault="00855C5B" w:rsidP="00855C5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AC0EDB" w14:textId="4B4F17D1" w:rsidR="00855C5B" w:rsidRPr="00643795" w:rsidRDefault="007418C8" w:rsidP="00855C5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170</w:t>
            </w:r>
          </w:p>
        </w:tc>
        <w:tc>
          <w:tcPr>
            <w:tcW w:w="236" w:type="dxa"/>
            <w:vAlign w:val="bottom"/>
          </w:tcPr>
          <w:p w14:paraId="1DC2A168" w14:textId="77777777" w:rsidR="00855C5B" w:rsidRPr="007A7C8F" w:rsidRDefault="00855C5B" w:rsidP="00855C5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B6CEF3" w14:textId="02B5552E" w:rsidR="00855C5B" w:rsidRPr="00014DC1" w:rsidRDefault="007418C8" w:rsidP="00855C5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418C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41,747</w:t>
            </w:r>
          </w:p>
        </w:tc>
      </w:tr>
    </w:tbl>
    <w:p w14:paraId="2719AF93" w14:textId="77777777" w:rsidR="007713EA" w:rsidRDefault="007713EA" w:rsidP="00A95E68">
      <w:pPr>
        <w:rPr>
          <w:rFonts w:ascii="Angsana New" w:hAnsi="Angsana New"/>
          <w:sz w:val="20"/>
          <w:szCs w:val="20"/>
          <w:lang w:eastAsia="x-none"/>
        </w:rPr>
      </w:pPr>
    </w:p>
    <w:p w14:paraId="3C7FC539" w14:textId="77777777" w:rsidR="002B0B05" w:rsidRDefault="002B0B05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highlight w:val="yellow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highlight w:val="yellow"/>
          <w:cs/>
        </w:rPr>
        <w:br w:type="page"/>
      </w:r>
    </w:p>
    <w:p w14:paraId="3A23D747" w14:textId="2CEDAE8C" w:rsidR="006D3EA2" w:rsidRPr="00AE0BB7" w:rsidRDefault="006D3EA2" w:rsidP="00565380">
      <w:pPr>
        <w:pStyle w:val="Caption"/>
        <w:ind w:left="567" w:hanging="567"/>
        <w:rPr>
          <w:rFonts w:asciiTheme="majorBidi" w:hAnsiTheme="majorBidi" w:cstheme="majorBidi"/>
        </w:rPr>
      </w:pPr>
      <w:r w:rsidRPr="00AE0BB7">
        <w:rPr>
          <w:rFonts w:asciiTheme="majorBidi" w:hAnsiTheme="majorBidi" w:cstheme="majorBidi"/>
          <w:cs/>
        </w:rPr>
        <w:lastRenderedPageBreak/>
        <w:t>ภาระผูกพัน</w:t>
      </w:r>
      <w:r w:rsidR="0086682D">
        <w:rPr>
          <w:rFonts w:asciiTheme="majorBidi" w:hAnsiTheme="majorBidi" w:cstheme="majorBidi" w:hint="cs"/>
          <w:cs/>
        </w:rPr>
        <w:t>กับ</w:t>
      </w:r>
      <w:r w:rsidRPr="00AE0BB7">
        <w:rPr>
          <w:rFonts w:asciiTheme="majorBidi" w:hAnsiTheme="majorBidi" w:cstheme="majorBidi"/>
          <w:cs/>
        </w:rPr>
        <w:t>กิจการที่ไม่เกี่ยวข้องกัน</w:t>
      </w:r>
    </w:p>
    <w:p w14:paraId="0C0685C1" w14:textId="33CB1119" w:rsidR="00BC749C" w:rsidRPr="002B0B05" w:rsidRDefault="00BC749C" w:rsidP="00D21694">
      <w:pPr>
        <w:pStyle w:val="Bo-Blankline"/>
      </w:pP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083"/>
      </w:tblGrid>
      <w:tr w:rsidR="00986204" w:rsidRPr="00EB7266" w14:paraId="5219DF4E" w14:textId="77777777" w:rsidTr="00B521D7">
        <w:trPr>
          <w:tblHeader/>
        </w:trPr>
        <w:tc>
          <w:tcPr>
            <w:tcW w:w="3780" w:type="dxa"/>
            <w:shd w:val="clear" w:color="auto" w:fill="auto"/>
          </w:tcPr>
          <w:p w14:paraId="52F36F66" w14:textId="77777777" w:rsidR="00986204" w:rsidRPr="00EB7266" w:rsidRDefault="00986204" w:rsidP="00AE0BB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00586FA" w14:textId="77777777" w:rsidR="00986204" w:rsidRPr="00EB7266" w:rsidRDefault="00986204" w:rsidP="00AE0B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F180660" w14:textId="77777777" w:rsidR="00986204" w:rsidRPr="00EB7266" w:rsidRDefault="00986204" w:rsidP="00AE0B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3" w:type="dxa"/>
            <w:gridSpan w:val="3"/>
            <w:shd w:val="clear" w:color="auto" w:fill="auto"/>
          </w:tcPr>
          <w:p w14:paraId="67B97DBE" w14:textId="77777777" w:rsidR="00986204" w:rsidRPr="00EB7266" w:rsidRDefault="00986204" w:rsidP="00AE0B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6204" w:rsidRPr="00744476" w14:paraId="15E5AF7E" w14:textId="77777777" w:rsidTr="00986204">
        <w:trPr>
          <w:tblHeader/>
        </w:trPr>
        <w:tc>
          <w:tcPr>
            <w:tcW w:w="3780" w:type="dxa"/>
            <w:shd w:val="clear" w:color="auto" w:fill="auto"/>
          </w:tcPr>
          <w:p w14:paraId="79594146" w14:textId="77777777" w:rsidR="00986204" w:rsidRPr="00744476" w:rsidRDefault="00986204" w:rsidP="00AE0BB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02A17B5" w14:textId="6F964C06" w:rsidR="00986204" w:rsidRPr="006145CD" w:rsidRDefault="00986204" w:rsidP="00AE0B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19DC6F92" w14:textId="77777777" w:rsidR="00986204" w:rsidRPr="00744476" w:rsidRDefault="00986204" w:rsidP="00AE0B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B0EE69" w14:textId="73EF7D95" w:rsidR="00986204" w:rsidRPr="006145CD" w:rsidRDefault="00986204" w:rsidP="00AE0B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6B6F8B9" w14:textId="77777777" w:rsidR="00986204" w:rsidRPr="00BE704B" w:rsidRDefault="00986204" w:rsidP="00AE0B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70D574" w14:textId="45B1C3A0" w:rsidR="00986204" w:rsidRPr="006145CD" w:rsidRDefault="00986204" w:rsidP="00AE0B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57B9B3E8" w14:textId="77777777" w:rsidR="00986204" w:rsidRPr="00BE704B" w:rsidRDefault="00986204" w:rsidP="00AE0B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0A37B349" w14:textId="4FAAACC3" w:rsidR="00986204" w:rsidRPr="006145CD" w:rsidRDefault="00986204" w:rsidP="00AE0B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86204" w:rsidRPr="00744476" w14:paraId="7A961474" w14:textId="77777777" w:rsidTr="00986204">
        <w:trPr>
          <w:tblHeader/>
        </w:trPr>
        <w:tc>
          <w:tcPr>
            <w:tcW w:w="3780" w:type="dxa"/>
            <w:shd w:val="clear" w:color="auto" w:fill="auto"/>
          </w:tcPr>
          <w:p w14:paraId="459881C9" w14:textId="77777777" w:rsidR="00986204" w:rsidRPr="00744476" w:rsidRDefault="00986204" w:rsidP="00AE0BB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6B7DCAE" w14:textId="1AF01130" w:rsidR="00986204" w:rsidRPr="00744476" w:rsidRDefault="00986204" w:rsidP="00AE0B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699BED3" w14:textId="77777777" w:rsidR="00986204" w:rsidRPr="00744476" w:rsidRDefault="00986204" w:rsidP="00AE0B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3A86A8" w14:textId="76E77434" w:rsidR="00986204" w:rsidRPr="00744476" w:rsidRDefault="00986204" w:rsidP="00AE0B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574CCB59" w14:textId="77777777" w:rsidR="00986204" w:rsidRPr="00BE704B" w:rsidRDefault="00986204" w:rsidP="00AE0B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21F9E3" w14:textId="4EAB6E39" w:rsidR="00986204" w:rsidRPr="00744476" w:rsidRDefault="00986204" w:rsidP="00AE0B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A7C4A2B" w14:textId="77777777" w:rsidR="00986204" w:rsidRPr="00BE704B" w:rsidRDefault="00986204" w:rsidP="00AE0B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5D35F8C9" w14:textId="06C210B2" w:rsidR="00986204" w:rsidRPr="00744476" w:rsidRDefault="00986204" w:rsidP="00AE0B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986204" w:rsidRPr="00744476" w14:paraId="4BF0395F" w14:textId="77777777" w:rsidTr="00B521D7">
        <w:trPr>
          <w:tblHeader/>
        </w:trPr>
        <w:tc>
          <w:tcPr>
            <w:tcW w:w="3780" w:type="dxa"/>
            <w:shd w:val="clear" w:color="auto" w:fill="auto"/>
          </w:tcPr>
          <w:p w14:paraId="6A9B9362" w14:textId="77777777" w:rsidR="00986204" w:rsidRPr="00744476" w:rsidRDefault="00986204" w:rsidP="00AE0BB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3" w:type="dxa"/>
            <w:gridSpan w:val="7"/>
          </w:tcPr>
          <w:p w14:paraId="6D721082" w14:textId="77777777" w:rsidR="00986204" w:rsidRPr="00744476" w:rsidRDefault="00986204" w:rsidP="00AE0B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6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6204" w:rsidRPr="0033434F" w14:paraId="74AB0950" w14:textId="77777777" w:rsidTr="00986204">
        <w:tc>
          <w:tcPr>
            <w:tcW w:w="3780" w:type="dxa"/>
            <w:shd w:val="clear" w:color="auto" w:fill="auto"/>
          </w:tcPr>
          <w:p w14:paraId="59D5CBF3" w14:textId="77777777" w:rsidR="00986204" w:rsidRPr="005A64AC" w:rsidRDefault="00986204" w:rsidP="00AE0BB7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79FE0C54" w14:textId="77777777" w:rsidR="00986204" w:rsidRPr="0033434F" w:rsidRDefault="00986204" w:rsidP="00AE0BB7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22BF7AA" w14:textId="77777777" w:rsidR="00986204" w:rsidRPr="0033434F" w:rsidRDefault="00986204" w:rsidP="00AE0BB7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BC9060F" w14:textId="77777777" w:rsidR="00986204" w:rsidRPr="0033434F" w:rsidRDefault="00986204" w:rsidP="00AE0BB7">
            <w:pPr>
              <w:tabs>
                <w:tab w:val="decimal" w:pos="8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9FA23FF" w14:textId="77777777" w:rsidR="00986204" w:rsidRPr="00BE704B" w:rsidRDefault="00986204" w:rsidP="00AE0B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C43D077" w14:textId="77777777" w:rsidR="00986204" w:rsidRPr="0033434F" w:rsidRDefault="00986204" w:rsidP="00AE0BB7">
            <w:pPr>
              <w:tabs>
                <w:tab w:val="decimal" w:pos="113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0A15579" w14:textId="77777777" w:rsidR="00986204" w:rsidRPr="00BE704B" w:rsidRDefault="00986204" w:rsidP="00AE0B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858E08B" w14:textId="77777777" w:rsidR="00986204" w:rsidRPr="00986204" w:rsidRDefault="00986204" w:rsidP="00AE0BB7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6204" w:rsidRPr="0033434F" w14:paraId="22E28DBE" w14:textId="77777777" w:rsidTr="00986204">
        <w:tc>
          <w:tcPr>
            <w:tcW w:w="3780" w:type="dxa"/>
            <w:shd w:val="clear" w:color="auto" w:fill="auto"/>
          </w:tcPr>
          <w:p w14:paraId="60913394" w14:textId="77777777" w:rsidR="00986204" w:rsidRPr="005A64AC" w:rsidRDefault="00986204" w:rsidP="00AE0BB7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A64A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</w:p>
        </w:tc>
        <w:tc>
          <w:tcPr>
            <w:tcW w:w="1170" w:type="dxa"/>
            <w:shd w:val="clear" w:color="auto" w:fill="auto"/>
          </w:tcPr>
          <w:p w14:paraId="3D7495CC" w14:textId="77777777" w:rsidR="00986204" w:rsidRPr="0033434F" w:rsidRDefault="00986204" w:rsidP="00AE0BB7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CA39591" w14:textId="77777777" w:rsidR="00986204" w:rsidRPr="0033434F" w:rsidRDefault="00986204" w:rsidP="00AE0BB7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AADA913" w14:textId="77777777" w:rsidR="00986204" w:rsidRPr="0033434F" w:rsidRDefault="00986204" w:rsidP="00AE0BB7">
            <w:pPr>
              <w:tabs>
                <w:tab w:val="decimal" w:pos="8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33C3018" w14:textId="77777777" w:rsidR="00986204" w:rsidRPr="00BE704B" w:rsidRDefault="00986204" w:rsidP="00AE0B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0DDBAA" w14:textId="77777777" w:rsidR="00986204" w:rsidRPr="0033434F" w:rsidRDefault="00986204" w:rsidP="00AE0BB7">
            <w:pPr>
              <w:tabs>
                <w:tab w:val="decimal" w:pos="113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9B0E585" w14:textId="77777777" w:rsidR="00986204" w:rsidRPr="00BE704B" w:rsidRDefault="00986204" w:rsidP="00AE0B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261F436" w14:textId="77777777" w:rsidR="00986204" w:rsidRPr="0033434F" w:rsidRDefault="00986204" w:rsidP="00AE0BB7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23DF7" w:rsidRPr="005A0632" w14:paraId="2B42847D" w14:textId="77777777" w:rsidTr="00DE5653">
        <w:tc>
          <w:tcPr>
            <w:tcW w:w="3780" w:type="dxa"/>
            <w:shd w:val="clear" w:color="auto" w:fill="auto"/>
          </w:tcPr>
          <w:p w14:paraId="6864687F" w14:textId="77777777" w:rsidR="00D23DF7" w:rsidRPr="005A64AC" w:rsidRDefault="00D23DF7" w:rsidP="00D23DF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สัญญาก่อสร้าง เครื่องจักร</w:t>
            </w:r>
            <w:r w:rsidRPr="005A64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F09ABFF" w14:textId="76CFA6D5" w:rsidR="00D23DF7" w:rsidRPr="005A0632" w:rsidRDefault="00DE5653" w:rsidP="00D23DF7">
            <w:pPr>
              <w:tabs>
                <w:tab w:val="decimal" w:pos="9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501,75</w:t>
            </w:r>
            <w:r w:rsidR="005E36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1184A00" w14:textId="77777777" w:rsidR="00D23DF7" w:rsidRDefault="00D23DF7" w:rsidP="00D23DF7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BDBBF48" w14:textId="4BFCDC75" w:rsidR="00D23DF7" w:rsidRPr="005A0632" w:rsidRDefault="00D23DF7" w:rsidP="00D23DF7">
            <w:pPr>
              <w:tabs>
                <w:tab w:val="decimal" w:pos="9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458,104</w:t>
            </w:r>
          </w:p>
        </w:tc>
        <w:tc>
          <w:tcPr>
            <w:tcW w:w="270" w:type="dxa"/>
            <w:shd w:val="clear" w:color="auto" w:fill="auto"/>
          </w:tcPr>
          <w:p w14:paraId="384632D4" w14:textId="77777777" w:rsidR="00D23DF7" w:rsidRPr="005A0632" w:rsidRDefault="00D23DF7" w:rsidP="00D23D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818CAA6" w14:textId="56208880" w:rsidR="00D23DF7" w:rsidRPr="005A0632" w:rsidRDefault="00DE5653" w:rsidP="00D23DF7">
            <w:pPr>
              <w:tabs>
                <w:tab w:val="decimal" w:pos="9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460,354</w:t>
            </w:r>
          </w:p>
        </w:tc>
        <w:tc>
          <w:tcPr>
            <w:tcW w:w="270" w:type="dxa"/>
            <w:shd w:val="clear" w:color="auto" w:fill="auto"/>
          </w:tcPr>
          <w:p w14:paraId="6A234820" w14:textId="77777777" w:rsidR="00D23DF7" w:rsidRPr="005A0632" w:rsidRDefault="00D23DF7" w:rsidP="00D23D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</w:tcPr>
          <w:p w14:paraId="6692DD59" w14:textId="27D664B6" w:rsidR="00D23DF7" w:rsidRPr="005A0632" w:rsidRDefault="00D23DF7" w:rsidP="00D23DF7">
            <w:pPr>
              <w:tabs>
                <w:tab w:val="decimal" w:pos="866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416,701</w:t>
            </w:r>
          </w:p>
        </w:tc>
      </w:tr>
      <w:tr w:rsidR="00D23DF7" w:rsidRPr="00AE0BB7" w14:paraId="3B6A6ACB" w14:textId="77777777" w:rsidTr="00E92F93">
        <w:tc>
          <w:tcPr>
            <w:tcW w:w="3780" w:type="dxa"/>
            <w:shd w:val="clear" w:color="auto" w:fill="auto"/>
          </w:tcPr>
          <w:p w14:paraId="6E8CFA97" w14:textId="77777777" w:rsidR="00D23DF7" w:rsidRPr="00AE0BB7" w:rsidRDefault="00D23DF7" w:rsidP="00D23DF7">
            <w:pPr>
              <w:spacing w:line="240" w:lineRule="auto"/>
              <w:ind w:left="270" w:hanging="27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1767036" w14:textId="77777777" w:rsidR="00D23DF7" w:rsidRPr="00AE0BB7" w:rsidRDefault="00D23DF7" w:rsidP="00D23DF7">
            <w:pPr>
              <w:tabs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7BB9D1D" w14:textId="77777777" w:rsidR="00D23DF7" w:rsidRPr="00AE0BB7" w:rsidRDefault="00D23DF7" w:rsidP="00D23DF7">
            <w:pPr>
              <w:tabs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3871EAD" w14:textId="77777777" w:rsidR="00D23DF7" w:rsidRPr="00AE0BB7" w:rsidRDefault="00D23DF7" w:rsidP="00D23DF7">
            <w:pPr>
              <w:tabs>
                <w:tab w:val="decimal" w:pos="950"/>
              </w:tabs>
              <w:spacing w:line="240" w:lineRule="auto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1B0B514" w14:textId="77777777" w:rsidR="00D23DF7" w:rsidRPr="00AE0BB7" w:rsidRDefault="00D23DF7" w:rsidP="00D23D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031F9F21" w14:textId="77777777" w:rsidR="00D23DF7" w:rsidRPr="00AE0BB7" w:rsidRDefault="00D23DF7" w:rsidP="00D23DF7">
            <w:pPr>
              <w:tabs>
                <w:tab w:val="decimal" w:pos="1134"/>
              </w:tabs>
              <w:spacing w:line="240" w:lineRule="auto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2866D0" w14:textId="77777777" w:rsidR="00D23DF7" w:rsidRPr="00AE0BB7" w:rsidRDefault="00D23DF7" w:rsidP="00D23D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083" w:type="dxa"/>
            <w:shd w:val="clear" w:color="auto" w:fill="auto"/>
          </w:tcPr>
          <w:p w14:paraId="7BFD31BF" w14:textId="77777777" w:rsidR="00D23DF7" w:rsidRPr="00AE0BB7" w:rsidRDefault="00D23DF7" w:rsidP="00D23DF7">
            <w:pPr>
              <w:tabs>
                <w:tab w:val="decimal" w:pos="866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D23DF7" w:rsidRPr="0033434F" w14:paraId="4CE3A3C7" w14:textId="77777777" w:rsidTr="00E92F93">
        <w:tc>
          <w:tcPr>
            <w:tcW w:w="3780" w:type="dxa"/>
            <w:shd w:val="clear" w:color="auto" w:fill="auto"/>
          </w:tcPr>
          <w:p w14:paraId="31E16B21" w14:textId="77777777" w:rsidR="00D23DF7" w:rsidRPr="005A64AC" w:rsidRDefault="00D23DF7" w:rsidP="00D23DF7">
            <w:pPr>
              <w:spacing w:line="240" w:lineRule="auto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170" w:type="dxa"/>
            <w:shd w:val="clear" w:color="auto" w:fill="auto"/>
          </w:tcPr>
          <w:p w14:paraId="2FD7A1EA" w14:textId="77777777" w:rsidR="00D23DF7" w:rsidRPr="0033434F" w:rsidRDefault="00D23DF7" w:rsidP="00D23DF7">
            <w:pPr>
              <w:tabs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E6B4813" w14:textId="77777777" w:rsidR="00D23DF7" w:rsidRPr="0033434F" w:rsidRDefault="00D23DF7" w:rsidP="00D23DF7">
            <w:pPr>
              <w:tabs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4B8F856" w14:textId="77777777" w:rsidR="00D23DF7" w:rsidRPr="0033434F" w:rsidRDefault="00D23DF7" w:rsidP="00D23DF7">
            <w:pPr>
              <w:tabs>
                <w:tab w:val="decimal" w:pos="9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71BE9C2" w14:textId="77777777" w:rsidR="00D23DF7" w:rsidRPr="00BE704B" w:rsidRDefault="00D23DF7" w:rsidP="00D23D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E3B4B0" w14:textId="77777777" w:rsidR="00D23DF7" w:rsidRPr="0033434F" w:rsidRDefault="00D23DF7" w:rsidP="00D23DF7">
            <w:pPr>
              <w:tabs>
                <w:tab w:val="decimal" w:pos="113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E976522" w14:textId="77777777" w:rsidR="00D23DF7" w:rsidRPr="00BE704B" w:rsidRDefault="00D23DF7" w:rsidP="00D23D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010F8EBD" w14:textId="77777777" w:rsidR="00D23DF7" w:rsidRPr="0033434F" w:rsidRDefault="00D23DF7" w:rsidP="00D23DF7">
            <w:pPr>
              <w:tabs>
                <w:tab w:val="decimal" w:pos="866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23DF7" w:rsidRPr="00B00DEA" w14:paraId="1EA92B7F" w14:textId="77777777" w:rsidTr="00E92F93">
        <w:tc>
          <w:tcPr>
            <w:tcW w:w="3780" w:type="dxa"/>
            <w:shd w:val="clear" w:color="auto" w:fill="auto"/>
          </w:tcPr>
          <w:p w14:paraId="540EEF32" w14:textId="77777777" w:rsidR="00D23DF7" w:rsidRPr="00A91138" w:rsidRDefault="00D23DF7" w:rsidP="00D23DF7">
            <w:pPr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91138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170" w:type="dxa"/>
            <w:shd w:val="clear" w:color="auto" w:fill="auto"/>
          </w:tcPr>
          <w:p w14:paraId="5BFB37AA" w14:textId="6BAE8EC9" w:rsidR="00D23DF7" w:rsidRPr="00D23DF7" w:rsidRDefault="00D23DF7" w:rsidP="00D23DF7">
            <w:pPr>
              <w:tabs>
                <w:tab w:val="decimal" w:pos="9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3DF7">
              <w:rPr>
                <w:rFonts w:ascii="Angsana New" w:hAnsi="Angsana New"/>
                <w:sz w:val="30"/>
                <w:szCs w:val="30"/>
                <w:lang w:val="en-US"/>
              </w:rPr>
              <w:t>125</w:t>
            </w:r>
          </w:p>
        </w:tc>
        <w:tc>
          <w:tcPr>
            <w:tcW w:w="270" w:type="dxa"/>
            <w:shd w:val="clear" w:color="auto" w:fill="auto"/>
          </w:tcPr>
          <w:p w14:paraId="4F93612E" w14:textId="77777777" w:rsidR="00D23DF7" w:rsidRPr="0033434F" w:rsidRDefault="00D23DF7" w:rsidP="00D23DF7">
            <w:pPr>
              <w:tabs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403F52E" w14:textId="73F1F425" w:rsidR="00D23DF7" w:rsidRPr="00B00DEA" w:rsidRDefault="00D23DF7" w:rsidP="00D23DF7">
            <w:pPr>
              <w:tabs>
                <w:tab w:val="decimal" w:pos="9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06E1CCE4" w14:textId="77777777" w:rsidR="00D23DF7" w:rsidRPr="00B00DEA" w:rsidRDefault="00D23DF7" w:rsidP="00D23D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7DFEE0" w14:textId="44350FBF" w:rsidR="00D23DF7" w:rsidRPr="00B00DEA" w:rsidRDefault="00D23DF7" w:rsidP="00D23DF7">
            <w:pPr>
              <w:tabs>
                <w:tab w:val="decimal" w:pos="95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3DF7">
              <w:rPr>
                <w:rFonts w:ascii="Angsana New" w:hAnsi="Angsana New"/>
                <w:sz w:val="30"/>
                <w:szCs w:val="30"/>
                <w:lang w:val="en-US"/>
              </w:rPr>
              <w:t>125</w:t>
            </w:r>
          </w:p>
        </w:tc>
        <w:tc>
          <w:tcPr>
            <w:tcW w:w="270" w:type="dxa"/>
            <w:shd w:val="clear" w:color="auto" w:fill="auto"/>
          </w:tcPr>
          <w:p w14:paraId="3FA7AC1F" w14:textId="77777777" w:rsidR="00D23DF7" w:rsidRPr="00B00DEA" w:rsidRDefault="00D23DF7" w:rsidP="00D23D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1E82E573" w14:textId="154E54CC" w:rsidR="00D23DF7" w:rsidRPr="00B00DEA" w:rsidRDefault="00D23DF7" w:rsidP="00D23DF7">
            <w:pPr>
              <w:tabs>
                <w:tab w:val="decimal" w:pos="86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0DEA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</w:tr>
      <w:tr w:rsidR="00D23DF7" w:rsidRPr="0033434F" w14:paraId="212E7BBA" w14:textId="77777777" w:rsidTr="00E92F93">
        <w:tc>
          <w:tcPr>
            <w:tcW w:w="3780" w:type="dxa"/>
            <w:shd w:val="clear" w:color="auto" w:fill="auto"/>
          </w:tcPr>
          <w:p w14:paraId="5AF65BE3" w14:textId="77777777" w:rsidR="00D23DF7" w:rsidRPr="00072694" w:rsidRDefault="00D23DF7" w:rsidP="00D23DF7">
            <w:pPr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072694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170" w:type="dxa"/>
            <w:shd w:val="clear" w:color="auto" w:fill="auto"/>
          </w:tcPr>
          <w:p w14:paraId="382FE882" w14:textId="73781CBF" w:rsidR="00D23DF7" w:rsidRPr="00D23DF7" w:rsidRDefault="00D23DF7" w:rsidP="00D23DF7">
            <w:pPr>
              <w:tabs>
                <w:tab w:val="decimal" w:pos="9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3DF7">
              <w:rPr>
                <w:rFonts w:ascii="Angsana New" w:hAnsi="Angsana New"/>
                <w:sz w:val="30"/>
                <w:szCs w:val="30"/>
                <w:lang w:val="en-US"/>
              </w:rPr>
              <w:t>84,040</w:t>
            </w:r>
          </w:p>
        </w:tc>
        <w:tc>
          <w:tcPr>
            <w:tcW w:w="270" w:type="dxa"/>
            <w:shd w:val="clear" w:color="auto" w:fill="auto"/>
          </w:tcPr>
          <w:p w14:paraId="20F7A349" w14:textId="77777777" w:rsidR="00D23DF7" w:rsidRPr="0033434F" w:rsidRDefault="00D23DF7" w:rsidP="00D23DF7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73FFC1D" w14:textId="6821F8CB" w:rsidR="00D23DF7" w:rsidRPr="0033434F" w:rsidRDefault="00D23DF7" w:rsidP="00D23DF7">
            <w:pPr>
              <w:tabs>
                <w:tab w:val="decimal" w:pos="9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97,915</w:t>
            </w:r>
          </w:p>
        </w:tc>
        <w:tc>
          <w:tcPr>
            <w:tcW w:w="270" w:type="dxa"/>
            <w:shd w:val="clear" w:color="auto" w:fill="auto"/>
          </w:tcPr>
          <w:p w14:paraId="4CB7C125" w14:textId="77777777" w:rsidR="00D23DF7" w:rsidRPr="00823DC5" w:rsidRDefault="00D23DF7" w:rsidP="00D23DF7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407995C3" w14:textId="42A9EF00" w:rsidR="00D23DF7" w:rsidRPr="0033434F" w:rsidRDefault="00D23DF7" w:rsidP="00D23DF7">
            <w:pPr>
              <w:tabs>
                <w:tab w:val="decimal" w:pos="95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3DF7">
              <w:rPr>
                <w:rFonts w:ascii="Angsana New" w:hAnsi="Angsana New"/>
                <w:sz w:val="30"/>
                <w:szCs w:val="30"/>
                <w:lang w:val="en-US"/>
              </w:rPr>
              <w:t>84,040</w:t>
            </w:r>
          </w:p>
        </w:tc>
        <w:tc>
          <w:tcPr>
            <w:tcW w:w="270" w:type="dxa"/>
            <w:shd w:val="clear" w:color="auto" w:fill="auto"/>
          </w:tcPr>
          <w:p w14:paraId="13733435" w14:textId="77777777" w:rsidR="00D23DF7" w:rsidRPr="00823DC5" w:rsidRDefault="00D23DF7" w:rsidP="00D23DF7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45A68AFA" w14:textId="1F91FD32" w:rsidR="00D23DF7" w:rsidRPr="0033434F" w:rsidRDefault="00D23DF7" w:rsidP="00D23DF7">
            <w:pPr>
              <w:tabs>
                <w:tab w:val="decimal" w:pos="86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97,915</w:t>
            </w:r>
          </w:p>
        </w:tc>
      </w:tr>
      <w:tr w:rsidR="00D23DF7" w:rsidRPr="0033434F" w14:paraId="75C74EB8" w14:textId="77777777" w:rsidTr="00E92F93">
        <w:tc>
          <w:tcPr>
            <w:tcW w:w="3780" w:type="dxa"/>
            <w:shd w:val="clear" w:color="auto" w:fill="auto"/>
          </w:tcPr>
          <w:p w14:paraId="0F4D5F6C" w14:textId="77777777" w:rsidR="00D23DF7" w:rsidRPr="005A64AC" w:rsidRDefault="00D23DF7" w:rsidP="00D23DF7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6526556" w14:textId="796C93D1" w:rsidR="00D23DF7" w:rsidRPr="00D23DF7" w:rsidRDefault="00D23DF7" w:rsidP="00D23DF7">
            <w:pPr>
              <w:tabs>
                <w:tab w:val="decimal" w:pos="9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3DF7">
              <w:rPr>
                <w:rFonts w:ascii="Angsana New" w:hAnsi="Angsana New"/>
                <w:sz w:val="30"/>
                <w:szCs w:val="30"/>
                <w:lang w:val="en-US"/>
              </w:rPr>
              <w:t>117,113</w:t>
            </w:r>
          </w:p>
        </w:tc>
        <w:tc>
          <w:tcPr>
            <w:tcW w:w="270" w:type="dxa"/>
            <w:shd w:val="clear" w:color="auto" w:fill="auto"/>
          </w:tcPr>
          <w:p w14:paraId="42066970" w14:textId="77777777" w:rsidR="00D23DF7" w:rsidRDefault="00D23DF7" w:rsidP="00D23DF7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B07B553" w14:textId="45C02AF2" w:rsidR="00D23DF7" w:rsidRPr="0033434F" w:rsidRDefault="00D23DF7" w:rsidP="00D23DF7">
            <w:pPr>
              <w:tabs>
                <w:tab w:val="decimal" w:pos="9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117,113</w:t>
            </w:r>
          </w:p>
        </w:tc>
        <w:tc>
          <w:tcPr>
            <w:tcW w:w="270" w:type="dxa"/>
            <w:shd w:val="clear" w:color="auto" w:fill="auto"/>
          </w:tcPr>
          <w:p w14:paraId="41C3D724" w14:textId="77777777" w:rsidR="00D23DF7" w:rsidRPr="00BE704B" w:rsidRDefault="00D23DF7" w:rsidP="00D23D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215D71" w14:textId="0C4299F6" w:rsidR="00D23DF7" w:rsidRPr="0033434F" w:rsidRDefault="00D23DF7" w:rsidP="00D23DF7">
            <w:pPr>
              <w:tabs>
                <w:tab w:val="decimal" w:pos="95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3DF7">
              <w:rPr>
                <w:rFonts w:ascii="Angsana New" w:hAnsi="Angsana New"/>
                <w:sz w:val="30"/>
                <w:szCs w:val="30"/>
                <w:lang w:val="en-US"/>
              </w:rPr>
              <w:t>117,113</w:t>
            </w:r>
          </w:p>
        </w:tc>
        <w:tc>
          <w:tcPr>
            <w:tcW w:w="270" w:type="dxa"/>
            <w:shd w:val="clear" w:color="auto" w:fill="auto"/>
          </w:tcPr>
          <w:p w14:paraId="480A77F7" w14:textId="77777777" w:rsidR="00D23DF7" w:rsidRPr="00BE704B" w:rsidRDefault="00D23DF7" w:rsidP="00D23D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54A9163F" w14:textId="450D188B" w:rsidR="00D23DF7" w:rsidRPr="0033434F" w:rsidRDefault="00D23DF7" w:rsidP="00D23DF7">
            <w:pPr>
              <w:tabs>
                <w:tab w:val="decimal" w:pos="86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117,113</w:t>
            </w:r>
          </w:p>
        </w:tc>
      </w:tr>
      <w:tr w:rsidR="00D23DF7" w:rsidRPr="005A0632" w14:paraId="5EFD4787" w14:textId="77777777" w:rsidTr="00E92F93">
        <w:tc>
          <w:tcPr>
            <w:tcW w:w="3780" w:type="dxa"/>
            <w:shd w:val="clear" w:color="auto" w:fill="auto"/>
            <w:vAlign w:val="bottom"/>
          </w:tcPr>
          <w:p w14:paraId="7A23CEE5" w14:textId="77777777" w:rsidR="00D23DF7" w:rsidRPr="005A64AC" w:rsidRDefault="00D23DF7" w:rsidP="00D23DF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6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51051" w14:textId="5A59622C" w:rsidR="00D23DF7" w:rsidRPr="005A0632" w:rsidRDefault="00D23DF7" w:rsidP="00D23DF7">
            <w:pPr>
              <w:tabs>
                <w:tab w:val="decimal" w:pos="9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201,278</w:t>
            </w:r>
          </w:p>
        </w:tc>
        <w:tc>
          <w:tcPr>
            <w:tcW w:w="270" w:type="dxa"/>
            <w:shd w:val="clear" w:color="auto" w:fill="auto"/>
          </w:tcPr>
          <w:p w14:paraId="050FC746" w14:textId="77777777" w:rsidR="00D23DF7" w:rsidRDefault="00D23DF7" w:rsidP="00D23DF7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5C85B9" w14:textId="4217DF6B" w:rsidR="00D23DF7" w:rsidRPr="005A0632" w:rsidRDefault="00D23DF7" w:rsidP="00D23DF7">
            <w:pPr>
              <w:tabs>
                <w:tab w:val="decimal" w:pos="9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215,528</w:t>
            </w:r>
          </w:p>
        </w:tc>
        <w:tc>
          <w:tcPr>
            <w:tcW w:w="270" w:type="dxa"/>
            <w:shd w:val="clear" w:color="auto" w:fill="auto"/>
          </w:tcPr>
          <w:p w14:paraId="7D82D402" w14:textId="77777777" w:rsidR="00D23DF7" w:rsidRPr="005A0632" w:rsidRDefault="00D23DF7" w:rsidP="00D23D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0C4DB6" w14:textId="7219265D" w:rsidR="00D23DF7" w:rsidRPr="005A0632" w:rsidRDefault="00D23DF7" w:rsidP="00D23DF7">
            <w:pPr>
              <w:tabs>
                <w:tab w:val="decimal" w:pos="95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201,278</w:t>
            </w:r>
          </w:p>
        </w:tc>
        <w:tc>
          <w:tcPr>
            <w:tcW w:w="270" w:type="dxa"/>
            <w:shd w:val="clear" w:color="auto" w:fill="auto"/>
          </w:tcPr>
          <w:p w14:paraId="360DF1B2" w14:textId="77777777" w:rsidR="00D23DF7" w:rsidRPr="005A0632" w:rsidRDefault="00D23DF7" w:rsidP="00D23D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E0471" w14:textId="4085BEC7" w:rsidR="00D23DF7" w:rsidRPr="005A0632" w:rsidRDefault="00D23DF7" w:rsidP="00D23DF7">
            <w:pPr>
              <w:tabs>
                <w:tab w:val="decimal" w:pos="866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215,528</w:t>
            </w:r>
          </w:p>
        </w:tc>
      </w:tr>
    </w:tbl>
    <w:p w14:paraId="24B64250" w14:textId="1441A4CB" w:rsidR="002B0B05" w:rsidRPr="00B4208A" w:rsidRDefault="002B0B05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</w:p>
    <w:p w14:paraId="190CEF11" w14:textId="77777777" w:rsidR="00485CD3" w:rsidRPr="00AE0BB7" w:rsidRDefault="00485CD3" w:rsidP="006C6607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AE0BB7">
        <w:rPr>
          <w:i/>
          <w:iCs/>
          <w:cs/>
        </w:rPr>
        <w:t>สัญญาซื้อขายไฟฟ้า</w:t>
      </w:r>
    </w:p>
    <w:p w14:paraId="203C1FEB" w14:textId="77777777" w:rsidR="00485CD3" w:rsidRPr="002B0B05" w:rsidRDefault="00485CD3" w:rsidP="00485CD3">
      <w:pPr>
        <w:pStyle w:val="Bo-Blankline"/>
        <w:rPr>
          <w:rFonts w:asciiTheme="majorBidi" w:hAnsiTheme="majorBidi" w:cstheme="majorBidi"/>
          <w:highlight w:val="yellow"/>
          <w:lang w:val="en-US"/>
        </w:rPr>
      </w:pPr>
    </w:p>
    <w:p w14:paraId="3DA12B73" w14:textId="5730BFEA" w:rsidR="00485CD3" w:rsidRPr="00565380" w:rsidRDefault="00485CD3" w:rsidP="004A7800">
      <w:pPr>
        <w:spacing w:line="240" w:lineRule="auto"/>
        <w:ind w:left="540" w:right="-39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565380">
        <w:rPr>
          <w:rFonts w:asciiTheme="majorBidi" w:hAnsiTheme="majorBidi" w:cstheme="majorBidi"/>
          <w:sz w:val="30"/>
          <w:szCs w:val="30"/>
          <w:cs/>
        </w:rPr>
        <w:t>บริษัทได้ทำสัญญาซื้อขายไฟฟ้า</w:t>
      </w:r>
      <w:r w:rsidRPr="00565380">
        <w:rPr>
          <w:rFonts w:asciiTheme="majorBidi" w:hAnsiTheme="majorBidi" w:cstheme="majorBidi"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sz w:val="30"/>
          <w:szCs w:val="30"/>
          <w:cs/>
        </w:rPr>
        <w:t xml:space="preserve">ประเภท </w:t>
      </w:r>
      <w:r w:rsidRPr="00565380">
        <w:rPr>
          <w:rFonts w:asciiTheme="majorBidi" w:hAnsiTheme="majorBidi" w:cstheme="majorBidi"/>
          <w:sz w:val="30"/>
          <w:szCs w:val="30"/>
        </w:rPr>
        <w:t xml:space="preserve">Non-Firm </w:t>
      </w:r>
      <w:r w:rsidRPr="00565380">
        <w:rPr>
          <w:rFonts w:asciiTheme="majorBidi" w:hAnsiTheme="majorBidi" w:cstheme="majorBidi"/>
          <w:sz w:val="30"/>
          <w:szCs w:val="30"/>
          <w:cs/>
        </w:rPr>
        <w:t>โดยใช้ขยะเป็นเชื้อเพลิงหลัก และความร้อนทิ้งจากกระบวนการผลิตปูนซีเมนต์เป็นเชื้อเพลิงเสริมกับการไฟฟ้าฝ่ายผลิตแห่งประเทศไทย</w:t>
      </w:r>
      <w:r w:rsidRPr="00565380">
        <w:rPr>
          <w:rFonts w:asciiTheme="majorBidi" w:hAnsiTheme="majorBidi" w:cstheme="majorBidi"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Pr="00565380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565380">
        <w:rPr>
          <w:rFonts w:asciiTheme="majorBidi" w:hAnsiTheme="majorBidi" w:cstheme="majorBidi"/>
          <w:spacing w:val="-4"/>
          <w:sz w:val="30"/>
          <w:szCs w:val="30"/>
          <w:cs/>
        </w:rPr>
        <w:t>กฟผ.</w:t>
      </w:r>
      <w:r w:rsidRPr="00565380">
        <w:rPr>
          <w:rFonts w:asciiTheme="majorBidi" w:hAnsiTheme="majorBidi" w:cstheme="majorBidi"/>
          <w:spacing w:val="-4"/>
          <w:sz w:val="30"/>
          <w:szCs w:val="30"/>
        </w:rPr>
        <w:t>”)</w:t>
      </w:r>
      <w:r w:rsidRPr="00565380">
        <w:rPr>
          <w:rFonts w:asciiTheme="majorBidi" w:hAnsiTheme="majorBidi" w:cstheme="majorBidi"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sz w:val="30"/>
          <w:szCs w:val="30"/>
          <w:cs/>
        </w:rPr>
        <w:t>อายุสัญญานับตั้งแต่เดือนที่บริษัท</w:t>
      </w:r>
      <w:r w:rsidRPr="00565380">
        <w:rPr>
          <w:rFonts w:asciiTheme="majorBidi" w:hAnsiTheme="majorBidi" w:cstheme="majorBidi"/>
          <w:spacing w:val="2"/>
          <w:sz w:val="30"/>
          <w:szCs w:val="30"/>
          <w:cs/>
        </w:rPr>
        <w:t xml:space="preserve">ขายไฟฟ้าเป็นระยะเวลา </w:t>
      </w:r>
      <w:r w:rsidR="00E67AC8">
        <w:rPr>
          <w:rFonts w:asciiTheme="majorBidi" w:hAnsiTheme="majorBidi" w:cstheme="majorBidi"/>
          <w:spacing w:val="2"/>
          <w:sz w:val="30"/>
          <w:szCs w:val="30"/>
        </w:rPr>
        <w:t>5</w:t>
      </w:r>
      <w:r w:rsidRPr="00565380">
        <w:rPr>
          <w:rFonts w:asciiTheme="majorBidi" w:hAnsiTheme="majorBidi" w:cstheme="majorBidi"/>
          <w:spacing w:val="2"/>
          <w:sz w:val="30"/>
          <w:szCs w:val="30"/>
          <w:cs/>
        </w:rPr>
        <w:t xml:space="preserve"> ปี </w:t>
      </w:r>
      <w:r w:rsidRPr="00565380">
        <w:rPr>
          <w:rFonts w:asciiTheme="majorBidi" w:hAnsiTheme="majorBidi" w:cstheme="majorBidi"/>
          <w:b/>
          <w:spacing w:val="2"/>
          <w:sz w:val="30"/>
          <w:szCs w:val="30"/>
          <w:cs/>
        </w:rPr>
        <w:t>และเมื่อสิ้นสุดอายุสัญญาลง หากคู่สัญญาฝ่ายใดประสงค์จะต่ออายุสัญญาออกไปต้องแจ้งเป็นหนังสือล่วงหน้าไม่น้อยกว่า</w:t>
      </w:r>
      <w:r w:rsidRPr="00565380">
        <w:rPr>
          <w:rFonts w:asciiTheme="majorBidi" w:hAnsiTheme="majorBidi" w:cstheme="majorBidi"/>
          <w:bCs/>
          <w:spacing w:val="2"/>
          <w:sz w:val="30"/>
          <w:szCs w:val="30"/>
          <w:cs/>
        </w:rPr>
        <w:t xml:space="preserve"> </w:t>
      </w:r>
      <w:r w:rsidR="00E67AC8">
        <w:rPr>
          <w:rFonts w:asciiTheme="majorBidi" w:hAnsiTheme="majorBidi" w:cstheme="majorBidi"/>
          <w:bCs/>
          <w:spacing w:val="2"/>
          <w:sz w:val="30"/>
          <w:szCs w:val="30"/>
        </w:rPr>
        <w:t>3</w:t>
      </w:r>
      <w:r w:rsidRPr="00565380">
        <w:rPr>
          <w:rFonts w:asciiTheme="majorBidi" w:hAnsiTheme="majorBidi" w:cstheme="majorBidi"/>
          <w:bCs/>
          <w:spacing w:val="2"/>
          <w:sz w:val="30"/>
          <w:szCs w:val="30"/>
        </w:rPr>
        <w:t>0</w:t>
      </w:r>
      <w:r w:rsidRPr="00565380">
        <w:rPr>
          <w:rFonts w:asciiTheme="majorBidi" w:hAnsiTheme="majorBidi" w:cstheme="majorBidi"/>
          <w:b/>
          <w:spacing w:val="2"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วันก่อนครบกำหนดอายุสัญญา และให้สัญญามีอายุต่อไปอีกคราวละ </w:t>
      </w:r>
      <w:r w:rsidR="00E67AC8">
        <w:rPr>
          <w:rFonts w:asciiTheme="majorBidi" w:hAnsiTheme="majorBidi" w:cstheme="majorBidi"/>
          <w:bCs/>
          <w:spacing w:val="2"/>
          <w:sz w:val="30"/>
          <w:szCs w:val="30"/>
        </w:rPr>
        <w:t>5</w:t>
      </w:r>
      <w:r w:rsidRPr="00565380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 </w:t>
      </w:r>
      <w:r w:rsidRPr="00565380">
        <w:rPr>
          <w:rFonts w:asciiTheme="majorBidi" w:hAnsiTheme="majorBidi" w:cstheme="majorBidi"/>
          <w:b/>
          <w:sz w:val="30"/>
          <w:szCs w:val="30"/>
          <w:cs/>
        </w:rPr>
        <w:t>ปี ตามสัญญาดังกล่าว บริษัทได้รับค่าส่วนเพิ่มราคารับซื้อไฟฟ้า</w:t>
      </w:r>
      <w:r w:rsidRPr="005653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bCs/>
          <w:sz w:val="30"/>
          <w:szCs w:val="30"/>
        </w:rPr>
        <w:t>(Adder)</w:t>
      </w:r>
      <w:r w:rsidRPr="005653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b/>
          <w:sz w:val="30"/>
          <w:szCs w:val="30"/>
          <w:cs/>
        </w:rPr>
        <w:t xml:space="preserve">เป็นระยะเวลา </w:t>
      </w:r>
      <w:r w:rsidR="00E67AC8">
        <w:rPr>
          <w:rFonts w:asciiTheme="majorBidi" w:hAnsiTheme="majorBidi" w:cstheme="majorBidi"/>
          <w:bCs/>
          <w:sz w:val="30"/>
          <w:szCs w:val="30"/>
        </w:rPr>
        <w:t>7</w:t>
      </w:r>
      <w:r w:rsidRPr="005653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b/>
          <w:sz w:val="30"/>
          <w:szCs w:val="30"/>
          <w:cs/>
        </w:rPr>
        <w:t>ปีเพิ่มเติมจากอัตราค่าพลังงานไฟฟ้าพื้นฐานนับจากวันเริ่มต้นซื้อขายไฟฟ้า ทั้งนี้บริษัทต้องปฏิบัติตามเงื่อนไขที่ระบุได้ในสัญญาซื้อขายไฟฟ้า</w:t>
      </w:r>
      <w:r w:rsidRPr="005653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b/>
          <w:sz w:val="30"/>
          <w:szCs w:val="30"/>
          <w:cs/>
        </w:rPr>
        <w:t>ปัจจุบันบริษัทมีสัญญาซื้อขายไฟฟ้ากับการไฟฟ้าฝ่ายผลิตแห่งประเทศไทยดังนี้</w:t>
      </w:r>
    </w:p>
    <w:p w14:paraId="6B0CB3A4" w14:textId="2279AACE" w:rsidR="00485CD3" w:rsidRPr="002B0B05" w:rsidRDefault="00485CD3" w:rsidP="00485CD3">
      <w:pPr>
        <w:pStyle w:val="Bo-Blankline"/>
        <w:rPr>
          <w:rFonts w:asciiTheme="majorBidi" w:hAnsiTheme="majorBidi" w:cstheme="majorBidi"/>
        </w:rPr>
      </w:pPr>
    </w:p>
    <w:tbl>
      <w:tblPr>
        <w:tblStyle w:val="PlainTable4"/>
        <w:tblW w:w="909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580"/>
        <w:gridCol w:w="1800"/>
        <w:gridCol w:w="1710"/>
      </w:tblGrid>
      <w:tr w:rsidR="002B0B05" w:rsidRPr="00435338" w14:paraId="68E8CA17" w14:textId="77777777" w:rsidTr="00102B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48672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bookmarkStart w:id="3" w:name="_Hlk54966647"/>
            <w:r w:rsidRPr="00435338">
              <w:rPr>
                <w:rFonts w:asciiTheme="majorBidi" w:hAnsiTheme="majorBidi" w:cstheme="majorBidi"/>
                <w:b/>
                <w:bCs/>
                <w:cs/>
              </w:rPr>
              <w:t>สัญญาซื้อขายไฟฟ้า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6922A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ปริมาณพลังไฟฟ้า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ที่รับซื้อตามสัญญา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222B6C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วัน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เริ่มต้น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ซื้อขายไฟฟ้า</w:t>
            </w:r>
          </w:p>
        </w:tc>
      </w:tr>
      <w:tr w:rsidR="002B0B05" w:rsidRPr="00435338" w14:paraId="7A4F6CEF" w14:textId="77777777" w:rsidTr="00102B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9DB7EF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Pr="006145CD">
              <w:rPr>
                <w:rFonts w:asciiTheme="majorBidi" w:hAnsiTheme="majorBidi" w:cstheme="majorBidi"/>
              </w:rPr>
              <w:t>2557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</w:rPr>
              <w:t>2562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63506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18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4D01EB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16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มกราคม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</w:tr>
      <w:tr w:rsidR="002B0B05" w:rsidRPr="00435338" w14:paraId="5FDD1F66" w14:textId="77777777" w:rsidTr="00102B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3017D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 w:hint="cs"/>
                <w:cs/>
              </w:rPr>
              <w:t>ต่อสัญญา)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</w:rPr>
              <w:t>2567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CEB34" w14:textId="77777777" w:rsidR="002B0B05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481F13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2B0B05" w:rsidRPr="00435338" w14:paraId="19F8722F" w14:textId="77777777" w:rsidTr="00102B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0A83DE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Pr="006145CD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13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Pr="006145CD">
              <w:rPr>
                <w:rFonts w:asciiTheme="majorBidi" w:hAnsiTheme="majorBidi" w:cstheme="majorBidi"/>
              </w:rPr>
              <w:t>2556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1A022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55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1912F0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6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</w:tr>
      <w:tr w:rsidR="002B0B05" w:rsidRPr="00435338" w14:paraId="4D40252C" w14:textId="77777777" w:rsidTr="00102B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12540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Pr="006145CD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 xml:space="preserve"> (ต่อสัญญา)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(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Pr="006145CD">
              <w:rPr>
                <w:rFonts w:asciiTheme="majorBidi" w:hAnsiTheme="majorBidi" w:cstheme="majorBidi"/>
              </w:rPr>
              <w:t>2568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F0096" w14:textId="77777777" w:rsidR="002B0B05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06498B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2B0B05" w:rsidRPr="00435338" w14:paraId="4766D13E" w14:textId="77777777" w:rsidTr="00102B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EF45C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17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</w:rPr>
              <w:t>2560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6145CD">
              <w:rPr>
                <w:rFonts w:asciiTheme="majorBidi" w:hAnsiTheme="majorBidi" w:cstheme="majorBidi"/>
              </w:rPr>
              <w:t>2566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12C0F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90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1435F4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5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เมษายน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2561</w:t>
            </w:r>
          </w:p>
        </w:tc>
      </w:tr>
    </w:tbl>
    <w:bookmarkEnd w:id="3"/>
    <w:p w14:paraId="443BBCAD" w14:textId="1AE6CCEA" w:rsidR="00654AEC" w:rsidRPr="00DB5F11" w:rsidRDefault="00433C05" w:rsidP="00433C05">
      <w:pPr>
        <w:pStyle w:val="Caption"/>
      </w:pPr>
      <w:r w:rsidRPr="00DB5F11">
        <w:rPr>
          <w:rFonts w:hint="cs"/>
          <w:cs/>
        </w:rPr>
        <w:lastRenderedPageBreak/>
        <w:t>คดีฟ้องร้อง</w:t>
      </w:r>
    </w:p>
    <w:p w14:paraId="4A6E3508" w14:textId="5CD31CA0" w:rsidR="00433C05" w:rsidRPr="002B0B05" w:rsidRDefault="00433C05" w:rsidP="00433C05">
      <w:pPr>
        <w:pStyle w:val="Bo-Blankline"/>
        <w:rPr>
          <w:lang w:val="en-US"/>
        </w:rPr>
      </w:pPr>
    </w:p>
    <w:p w14:paraId="2C6C7852" w14:textId="77777777" w:rsidR="002B0B05" w:rsidRPr="000D45CE" w:rsidRDefault="002B0B05" w:rsidP="002B0B05">
      <w:pPr>
        <w:pStyle w:val="Ang15"/>
        <w:rPr>
          <w:rFonts w:asciiTheme="majorBidi" w:hAnsiTheme="majorBidi" w:cstheme="majorBidi"/>
        </w:rPr>
      </w:pPr>
      <w:r w:rsidRPr="000D45CE">
        <w:rPr>
          <w:rFonts w:asciiTheme="majorBidi" w:hAnsiTheme="majorBidi" w:cstheme="majorBidi"/>
          <w:cs/>
        </w:rPr>
        <w:t xml:space="preserve">เมื่อวันที่ </w:t>
      </w:r>
      <w:r w:rsidRPr="000D45CE">
        <w:rPr>
          <w:rFonts w:asciiTheme="majorBidi" w:hAnsiTheme="majorBidi" w:cstheme="majorBidi"/>
          <w:lang w:val="en-US"/>
        </w:rPr>
        <w:t>16</w:t>
      </w:r>
      <w:r w:rsidRPr="000D45CE">
        <w:rPr>
          <w:rFonts w:asciiTheme="majorBidi" w:hAnsiTheme="majorBidi" w:cstheme="majorBidi"/>
        </w:rPr>
        <w:t xml:space="preserve"> </w:t>
      </w:r>
      <w:r w:rsidRPr="000D45CE">
        <w:rPr>
          <w:rFonts w:asciiTheme="majorBidi" w:hAnsiTheme="majorBidi" w:cstheme="majorBidi"/>
          <w:cs/>
        </w:rPr>
        <w:t xml:space="preserve">ธันวาคม </w:t>
      </w:r>
      <w:r w:rsidRPr="000D45CE">
        <w:rPr>
          <w:rFonts w:asciiTheme="majorBidi" w:hAnsiTheme="majorBidi" w:cstheme="majorBidi"/>
          <w:lang w:val="en-US"/>
        </w:rPr>
        <w:t>2562</w:t>
      </w:r>
      <w:r w:rsidRPr="000D45CE">
        <w:rPr>
          <w:rFonts w:asciiTheme="majorBidi" w:hAnsiTheme="majorBidi" w:cstheme="majorBidi"/>
        </w:rPr>
        <w:t xml:space="preserve"> </w:t>
      </w:r>
      <w:r w:rsidRPr="000D45CE">
        <w:rPr>
          <w:rFonts w:asciiTheme="majorBidi" w:hAnsiTheme="majorBidi" w:cstheme="majorBidi"/>
          <w:cs/>
        </w:rPr>
        <w:t xml:space="preserve">เอกชนรวม </w:t>
      </w:r>
      <w:r w:rsidRPr="000D45CE">
        <w:rPr>
          <w:rFonts w:asciiTheme="majorBidi" w:hAnsiTheme="majorBidi" w:cstheme="majorBidi"/>
          <w:lang w:val="en-US"/>
        </w:rPr>
        <w:t>222</w:t>
      </w:r>
      <w:r w:rsidRPr="000D45CE">
        <w:rPr>
          <w:rFonts w:asciiTheme="majorBidi" w:hAnsiTheme="majorBidi" w:cstheme="majorBidi"/>
        </w:rPr>
        <w:t xml:space="preserve"> </w:t>
      </w:r>
      <w:r w:rsidRPr="000D45CE">
        <w:rPr>
          <w:rFonts w:asciiTheme="majorBidi" w:hAnsiTheme="majorBidi" w:cstheme="majorBidi"/>
          <w:cs/>
        </w:rPr>
        <w:t xml:space="preserve">คน ฟ้องคณะกรรมการกำกับกิจการพลังงานกับพวกรวม </w:t>
      </w:r>
      <w:r w:rsidRPr="000D45CE">
        <w:rPr>
          <w:rFonts w:asciiTheme="majorBidi" w:hAnsiTheme="majorBidi" w:cstheme="majorBidi"/>
          <w:lang w:val="en-US"/>
        </w:rPr>
        <w:t>5</w:t>
      </w:r>
      <w:r w:rsidRPr="000D45CE">
        <w:rPr>
          <w:rFonts w:asciiTheme="majorBidi" w:hAnsiTheme="majorBidi" w:cstheme="majorBidi"/>
        </w:rPr>
        <w:t xml:space="preserve"> </w:t>
      </w:r>
      <w:r w:rsidRPr="000D45CE">
        <w:rPr>
          <w:rFonts w:asciiTheme="majorBidi" w:hAnsiTheme="majorBidi" w:cstheme="majorBidi"/>
          <w:cs/>
        </w:rPr>
        <w:t xml:space="preserve">คน โดยบริษัทเป็นผู้ถูกฟ้องที่ </w:t>
      </w:r>
      <w:r w:rsidRPr="000D45CE">
        <w:rPr>
          <w:rFonts w:asciiTheme="majorBidi" w:hAnsiTheme="majorBidi" w:cstheme="majorBidi"/>
          <w:lang w:val="en-US"/>
        </w:rPr>
        <w:t>5</w:t>
      </w:r>
      <w:r w:rsidRPr="000D45CE">
        <w:rPr>
          <w:rFonts w:asciiTheme="majorBidi" w:hAnsiTheme="majorBidi" w:cstheme="majorBidi"/>
        </w:rPr>
        <w:t xml:space="preserve"> </w:t>
      </w:r>
      <w:r w:rsidRPr="000D45CE">
        <w:rPr>
          <w:rFonts w:asciiTheme="majorBidi" w:hAnsiTheme="majorBidi" w:cstheme="majorBidi"/>
          <w:cs/>
        </w:rPr>
        <w:t>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0D45CE">
        <w:rPr>
          <w:rFonts w:asciiTheme="majorBidi" w:hAnsiTheme="majorBidi" w:cstheme="majorBidi"/>
        </w:rPr>
        <w:t xml:space="preserve">EHIA) </w:t>
      </w:r>
      <w:r w:rsidRPr="000D45CE">
        <w:rPr>
          <w:rFonts w:asciiTheme="majorBidi" w:hAnsiTheme="majorBidi" w:cstheme="majorBidi"/>
          <w:cs/>
        </w:rPr>
        <w:t xml:space="preserve">ของโครงการโรงไฟฟ้าพลังงานความร้อน ขนาด </w:t>
      </w:r>
      <w:r w:rsidRPr="000D45CE">
        <w:rPr>
          <w:rFonts w:asciiTheme="majorBidi" w:hAnsiTheme="majorBidi" w:cstheme="majorBidi"/>
          <w:lang w:val="en-US"/>
        </w:rPr>
        <w:t>150</w:t>
      </w:r>
      <w:r w:rsidRPr="000D45CE">
        <w:rPr>
          <w:rFonts w:asciiTheme="majorBidi" w:hAnsiTheme="majorBidi" w:cstheme="majorBidi"/>
        </w:rPr>
        <w:t xml:space="preserve"> </w:t>
      </w:r>
      <w:r w:rsidRPr="000D45CE">
        <w:rPr>
          <w:rFonts w:asciiTheme="majorBidi" w:hAnsiTheme="majorBidi" w:cstheme="majorBidi"/>
          <w:cs/>
        </w:rPr>
        <w:t xml:space="preserve">เมกะวัตต์ เพิกถอนความเห็นชอบโครงการโรงไฟฟ้าพลังงานความร้อน ขนาด </w:t>
      </w:r>
      <w:r w:rsidRPr="000D45CE">
        <w:rPr>
          <w:rFonts w:asciiTheme="majorBidi" w:hAnsiTheme="majorBidi" w:cstheme="majorBidi"/>
          <w:lang w:val="en-US"/>
        </w:rPr>
        <w:t>150</w:t>
      </w:r>
      <w:r w:rsidRPr="000D45CE">
        <w:rPr>
          <w:rFonts w:asciiTheme="majorBidi" w:hAnsiTheme="majorBidi" w:cstheme="majorBidi"/>
        </w:rPr>
        <w:t xml:space="preserve"> </w:t>
      </w:r>
      <w:r w:rsidRPr="000D45CE">
        <w:rPr>
          <w:rFonts w:asciiTheme="majorBidi" w:hAnsiTheme="majorBidi" w:cstheme="majorBidi"/>
          <w:cs/>
        </w:rPr>
        <w:t>เมกะวัตต์ และเพิกถอนใบอนุญาตประกอบกิจการผลิตไฟฟ้า รวมทั้งใบอนุญาตประกอบกิจการโรงไฟฟ้า ใบอนุญาตก่อสร้างอาคาร ของบริษัท พร้อมกับยื่นคำร้องขอให้ศาลเดินเผชิญสืบเพื่อกำหนดมาตรการบรรเทาทุกข์ชั่วคราวก่อนพิพากษา 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5850A779" w14:textId="77777777" w:rsidR="002B0B05" w:rsidRPr="000D45CE" w:rsidRDefault="002B0B05" w:rsidP="002B0B05">
      <w:pPr>
        <w:pStyle w:val="Bo-Blankline"/>
      </w:pPr>
    </w:p>
    <w:p w14:paraId="2935A3F3" w14:textId="77777777" w:rsidR="002B0B05" w:rsidRPr="000D45CE" w:rsidRDefault="002B0B05" w:rsidP="002B0B05">
      <w:pPr>
        <w:pStyle w:val="Ang15"/>
        <w:rPr>
          <w:rFonts w:asciiTheme="majorBidi" w:hAnsiTheme="majorBidi" w:cstheme="majorBidi"/>
        </w:rPr>
      </w:pPr>
      <w:r w:rsidRPr="000D45CE">
        <w:rPr>
          <w:rFonts w:asciiTheme="majorBidi" w:hAnsiTheme="majorBidi" w:cstheme="majorBidi"/>
          <w:cs/>
        </w:rPr>
        <w:t xml:space="preserve">เมื่อวันที่ </w:t>
      </w:r>
      <w:r w:rsidRPr="000D45CE">
        <w:rPr>
          <w:rFonts w:asciiTheme="majorBidi" w:hAnsiTheme="majorBidi" w:cstheme="majorBidi"/>
          <w:lang w:val="en-US"/>
        </w:rPr>
        <w:t>25</w:t>
      </w:r>
      <w:r w:rsidRPr="000D45CE">
        <w:rPr>
          <w:rFonts w:asciiTheme="majorBidi" w:hAnsiTheme="majorBidi" w:cstheme="majorBidi"/>
        </w:rPr>
        <w:t xml:space="preserve"> </w:t>
      </w:r>
      <w:r w:rsidRPr="000D45CE">
        <w:rPr>
          <w:rFonts w:asciiTheme="majorBidi" w:hAnsiTheme="majorBidi" w:cstheme="majorBidi"/>
          <w:cs/>
        </w:rPr>
        <w:t xml:space="preserve">ธันวาคม </w:t>
      </w:r>
      <w:r w:rsidRPr="000D45CE">
        <w:rPr>
          <w:rFonts w:asciiTheme="majorBidi" w:hAnsiTheme="majorBidi" w:cstheme="majorBidi"/>
          <w:lang w:val="en-US"/>
        </w:rPr>
        <w:t>2562</w:t>
      </w:r>
      <w:r w:rsidRPr="000D45CE">
        <w:rPr>
          <w:rFonts w:asciiTheme="majorBidi" w:hAnsiTheme="majorBidi" w:cstheme="majorBidi"/>
        </w:rPr>
        <w:t xml:space="preserve"> </w:t>
      </w:r>
      <w:r w:rsidRPr="000D45CE">
        <w:rPr>
          <w:rFonts w:asciiTheme="majorBidi" w:hAnsiTheme="majorBidi" w:cstheme="majorBidi"/>
          <w:cs/>
        </w:rPr>
        <w:t xml:space="preserve">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Pr="000D45CE">
        <w:rPr>
          <w:rFonts w:asciiTheme="majorBidi" w:hAnsiTheme="majorBidi" w:cstheme="majorBidi"/>
          <w:lang w:val="en-US"/>
        </w:rPr>
        <w:t>28</w:t>
      </w:r>
      <w:r w:rsidRPr="000D45CE">
        <w:rPr>
          <w:rFonts w:asciiTheme="majorBidi" w:hAnsiTheme="majorBidi" w:cstheme="majorBidi"/>
        </w:rPr>
        <w:t xml:space="preserve"> </w:t>
      </w:r>
      <w:r w:rsidRPr="000D45CE">
        <w:rPr>
          <w:rFonts w:asciiTheme="majorBidi" w:hAnsiTheme="majorBidi" w:cstheme="majorBidi"/>
          <w:cs/>
        </w:rPr>
        <w:t xml:space="preserve">มกราคม </w:t>
      </w:r>
      <w:r w:rsidRPr="000D45CE">
        <w:rPr>
          <w:rFonts w:asciiTheme="majorBidi" w:hAnsiTheme="majorBidi" w:cstheme="majorBidi"/>
          <w:lang w:val="en-US"/>
        </w:rPr>
        <w:t>2563</w:t>
      </w:r>
      <w:r w:rsidRPr="000D45CE">
        <w:rPr>
          <w:rFonts w:asciiTheme="majorBidi" w:hAnsiTheme="majorBidi" w:cstheme="majorBidi"/>
        </w:rPr>
        <w:t xml:space="preserve"> </w:t>
      </w:r>
      <w:r w:rsidRPr="000D45CE">
        <w:rPr>
          <w:rFonts w:asciiTheme="majorBidi" w:hAnsiTheme="majorBidi" w:cstheme="majorBidi"/>
          <w:cs/>
        </w:rPr>
        <w:t>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 ไม่ชอบด้วยกฏหมายอย่างไร</w:t>
      </w:r>
    </w:p>
    <w:p w14:paraId="09DF76B3" w14:textId="177E800D" w:rsidR="004B10E4" w:rsidRPr="00B4208A" w:rsidRDefault="004B10E4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</w:p>
    <w:p w14:paraId="5CD96733" w14:textId="47E9F5A1" w:rsidR="002B0B05" w:rsidRPr="000D45CE" w:rsidRDefault="002B0B05" w:rsidP="002B0B05">
      <w:pPr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  <w:cs/>
        </w:rPr>
      </w:pPr>
      <w:r w:rsidRPr="000D45CE">
        <w:rPr>
          <w:rFonts w:asciiTheme="majorBidi" w:hAnsiTheme="majorBidi"/>
          <w:spacing w:val="2"/>
          <w:sz w:val="30"/>
          <w:szCs w:val="30"/>
          <w:cs/>
        </w:rPr>
        <w:t xml:space="preserve">ต่อมาเมื่อวันที่ </w:t>
      </w:r>
      <w:r w:rsidRPr="000D45CE">
        <w:rPr>
          <w:rFonts w:asciiTheme="majorBidi" w:hAnsiTheme="majorBidi"/>
          <w:spacing w:val="2"/>
          <w:sz w:val="30"/>
          <w:szCs w:val="30"/>
          <w:lang w:val="en-US"/>
        </w:rPr>
        <w:t>31</w:t>
      </w:r>
      <w:r w:rsidRPr="000D45CE">
        <w:rPr>
          <w:rFonts w:asciiTheme="majorBidi" w:hAnsiTheme="majorBidi"/>
          <w:spacing w:val="2"/>
          <w:sz w:val="30"/>
          <w:szCs w:val="30"/>
          <w:cs/>
        </w:rPr>
        <w:t xml:space="preserve"> มกราคม </w:t>
      </w:r>
      <w:r w:rsidRPr="000D45CE">
        <w:rPr>
          <w:rFonts w:asciiTheme="majorBidi" w:hAnsiTheme="majorBidi"/>
          <w:spacing w:val="2"/>
          <w:sz w:val="30"/>
          <w:szCs w:val="30"/>
          <w:lang w:val="en-US"/>
        </w:rPr>
        <w:t>2563</w:t>
      </w:r>
      <w:r w:rsidRPr="000D45CE">
        <w:rPr>
          <w:rFonts w:asciiTheme="majorBidi" w:hAnsiTheme="majorBidi"/>
          <w:spacing w:val="2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Pr="000D45CE">
        <w:rPr>
          <w:rFonts w:asciiTheme="majorBidi" w:hAnsiTheme="majorBidi"/>
          <w:spacing w:val="2"/>
          <w:sz w:val="30"/>
          <w:szCs w:val="30"/>
          <w:lang w:val="en-US"/>
        </w:rPr>
        <w:t>1</w:t>
      </w:r>
      <w:r w:rsidRPr="000D45CE">
        <w:rPr>
          <w:rFonts w:asciiTheme="majorBidi" w:hAnsiTheme="majorBidi"/>
          <w:spacing w:val="2"/>
          <w:sz w:val="30"/>
          <w:szCs w:val="30"/>
          <w:cs/>
        </w:rPr>
        <w:t xml:space="preserve"> กรกฎาคม </w:t>
      </w:r>
      <w:r w:rsidRPr="000D45CE">
        <w:rPr>
          <w:rFonts w:asciiTheme="majorBidi" w:hAnsiTheme="majorBidi"/>
          <w:spacing w:val="2"/>
          <w:sz w:val="30"/>
          <w:szCs w:val="30"/>
          <w:lang w:val="en-US"/>
        </w:rPr>
        <w:t>2563</w:t>
      </w:r>
      <w:r w:rsidRPr="000D45CE">
        <w:rPr>
          <w:rFonts w:asciiTheme="majorBidi" w:hAnsiTheme="majorBidi"/>
          <w:spacing w:val="2"/>
          <w:sz w:val="30"/>
          <w:szCs w:val="30"/>
          <w:cs/>
        </w:rPr>
        <w:t xml:space="preserve"> ขณะนี้อยู่ระหว่างการพิจารณาของศาล</w:t>
      </w:r>
    </w:p>
    <w:p w14:paraId="1B58F5E2" w14:textId="77777777" w:rsidR="002B0B05" w:rsidRDefault="002B0B05" w:rsidP="002B0B05">
      <w:pPr>
        <w:pStyle w:val="Bo-Blankline"/>
        <w:rPr>
          <w:highlight w:val="yellow"/>
        </w:rPr>
      </w:pPr>
    </w:p>
    <w:p w14:paraId="3EDD9739" w14:textId="00529382" w:rsidR="002B0B05" w:rsidRPr="0022236C" w:rsidRDefault="002B0B05" w:rsidP="002B0B05">
      <w:pPr>
        <w:pStyle w:val="Bo-Blankline"/>
        <w:rPr>
          <w:sz w:val="30"/>
          <w:szCs w:val="30"/>
          <w:cs/>
          <w:lang w:val="en-US"/>
        </w:rPr>
      </w:pPr>
      <w:r w:rsidRPr="0022236C">
        <w:rPr>
          <w:rFonts w:hint="cs"/>
          <w:sz w:val="30"/>
          <w:szCs w:val="30"/>
          <w:cs/>
        </w:rPr>
        <w:t xml:space="preserve">เมื่อวันที่ </w:t>
      </w:r>
      <w:r w:rsidRPr="0022236C">
        <w:rPr>
          <w:sz w:val="30"/>
          <w:szCs w:val="30"/>
          <w:lang w:val="en-US"/>
        </w:rPr>
        <w:t xml:space="preserve">7 </w:t>
      </w:r>
      <w:r w:rsidRPr="0022236C">
        <w:rPr>
          <w:rFonts w:hint="cs"/>
          <w:sz w:val="30"/>
          <w:szCs w:val="30"/>
          <w:cs/>
          <w:lang w:val="en-US"/>
        </w:rPr>
        <w:t xml:space="preserve">ธันวาคม </w:t>
      </w:r>
      <w:r w:rsidRPr="0022236C">
        <w:rPr>
          <w:sz w:val="30"/>
          <w:szCs w:val="30"/>
          <w:lang w:val="en-US"/>
        </w:rPr>
        <w:t xml:space="preserve">2563 </w:t>
      </w:r>
      <w:r w:rsidRPr="0022236C">
        <w:rPr>
          <w:rFonts w:hint="cs"/>
          <w:sz w:val="30"/>
          <w:szCs w:val="30"/>
          <w:cs/>
          <w:lang w:val="en-US"/>
        </w:rPr>
        <w:t xml:space="preserve">ศาลปกครองกลางส่งคำคัดค้านคำให้การผู้ถูกฟ้องคดีที่ </w:t>
      </w:r>
      <w:r w:rsidRPr="0022236C">
        <w:rPr>
          <w:sz w:val="30"/>
          <w:szCs w:val="30"/>
          <w:lang w:val="en-US"/>
        </w:rPr>
        <w:t xml:space="preserve">5 </w:t>
      </w:r>
      <w:r w:rsidRPr="0022236C">
        <w:rPr>
          <w:rFonts w:hint="cs"/>
          <w:sz w:val="30"/>
          <w:szCs w:val="30"/>
          <w:cs/>
          <w:lang w:val="en-US"/>
        </w:rPr>
        <w:t>ให้บริษัทเพื่อทำคำให้การเพิ่มเติมยื่นศาลภายในระยะเวลาที่กำหนด ซึ่ง</w:t>
      </w:r>
      <w:r w:rsidR="00E92F93">
        <w:rPr>
          <w:rFonts w:hint="cs"/>
          <w:sz w:val="30"/>
          <w:szCs w:val="30"/>
          <w:cs/>
          <w:lang w:val="en-US"/>
        </w:rPr>
        <w:t xml:space="preserve">บริษัทได้ยื่นคำให้การเพิ่มเติมต่อศาลเมื่อวันที่ </w:t>
      </w:r>
      <w:r w:rsidR="00E92F93">
        <w:rPr>
          <w:sz w:val="30"/>
          <w:szCs w:val="30"/>
          <w:lang w:val="en-US"/>
        </w:rPr>
        <w:t xml:space="preserve">12 </w:t>
      </w:r>
      <w:r w:rsidR="00E92F93">
        <w:rPr>
          <w:rFonts w:hint="cs"/>
          <w:sz w:val="30"/>
          <w:szCs w:val="30"/>
          <w:cs/>
          <w:lang w:val="en-US"/>
        </w:rPr>
        <w:t xml:space="preserve">มีนาคม </w:t>
      </w:r>
      <w:r w:rsidR="00E92F93">
        <w:rPr>
          <w:sz w:val="30"/>
          <w:szCs w:val="30"/>
          <w:lang w:val="en-US"/>
        </w:rPr>
        <w:t xml:space="preserve">2564 </w:t>
      </w:r>
      <w:r w:rsidR="00E92F93">
        <w:rPr>
          <w:rFonts w:hint="cs"/>
          <w:sz w:val="30"/>
          <w:szCs w:val="30"/>
          <w:cs/>
          <w:lang w:val="en-US"/>
        </w:rPr>
        <w:t>แล้ว ขณะนี้อยู่ระหว่างการพิจารณาของศาล</w:t>
      </w:r>
    </w:p>
    <w:p w14:paraId="55FF416B" w14:textId="77777777" w:rsidR="002B0B05" w:rsidRPr="00A67DD9" w:rsidRDefault="002B0B05" w:rsidP="002B0B05">
      <w:pPr>
        <w:pStyle w:val="Bo-Blankline"/>
        <w:rPr>
          <w:highlight w:val="yellow"/>
        </w:rPr>
      </w:pPr>
    </w:p>
    <w:p w14:paraId="3C7D8C4C" w14:textId="77777777" w:rsidR="002B0B05" w:rsidRDefault="002B0B05" w:rsidP="002B0B05">
      <w:pPr>
        <w:pStyle w:val="Ang15"/>
        <w:rPr>
          <w:rFonts w:asciiTheme="majorBidi" w:hAnsiTheme="majorBidi" w:cstheme="majorBidi"/>
          <w:cs/>
        </w:rPr>
      </w:pPr>
      <w:r w:rsidRPr="000D45CE">
        <w:rPr>
          <w:rFonts w:asciiTheme="majorBidi" w:hAnsiTheme="majorBidi" w:cstheme="majorBidi"/>
          <w:cs/>
        </w:rPr>
        <w:t xml:space="preserve">ที่ปรึกษากฎหมายของบริษัทได้พิจารณาคำฟ้องและเอกสารประกอบคำฟ้องแล้วมีความเห็นว่า บริษัท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บริษัทได้แจ้งความร้องทุกข์กล่าวโทษผู้ฟ้องคดีทั้ง </w:t>
      </w:r>
      <w:r w:rsidRPr="000D45CE">
        <w:rPr>
          <w:rFonts w:asciiTheme="majorBidi" w:hAnsiTheme="majorBidi" w:cstheme="majorBidi"/>
          <w:lang w:val="en-US"/>
        </w:rPr>
        <w:t>222</w:t>
      </w:r>
      <w:r w:rsidRPr="000D45CE">
        <w:rPr>
          <w:rFonts w:asciiTheme="majorBidi" w:hAnsiTheme="majorBidi" w:cstheme="majorBidi"/>
        </w:rPr>
        <w:t xml:space="preserve"> </w:t>
      </w:r>
      <w:r w:rsidRPr="000D45CE">
        <w:rPr>
          <w:rFonts w:asciiTheme="majorBidi" w:hAnsiTheme="majorBidi" w:cstheme="majorBidi"/>
          <w:cs/>
        </w:rPr>
        <w:t>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 พนักงานสอบสวน</w:t>
      </w:r>
    </w:p>
    <w:p w14:paraId="58B03E80" w14:textId="24044EA1" w:rsidR="001F59A0" w:rsidRDefault="001F59A0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2E44BAE1" w14:textId="46461BB7" w:rsidR="00F0475C" w:rsidRDefault="00F0475C" w:rsidP="00FB40FC">
      <w:pPr>
        <w:pStyle w:val="Caption"/>
      </w:pPr>
      <w:r>
        <w:rPr>
          <w:rFonts w:hint="cs"/>
          <w:cs/>
        </w:rPr>
        <w:lastRenderedPageBreak/>
        <w:t>เรื่องอื่น</w:t>
      </w:r>
    </w:p>
    <w:p w14:paraId="24E6DEC3" w14:textId="77777777" w:rsidR="00F0475C" w:rsidRDefault="00F0475C" w:rsidP="00F0475C">
      <w:pPr>
        <w:pStyle w:val="Bo-Blankline"/>
        <w:rPr>
          <w:lang w:val="en-US"/>
        </w:rPr>
      </w:pPr>
    </w:p>
    <w:p w14:paraId="47FCA173" w14:textId="77777777" w:rsidR="00F0475C" w:rsidRPr="0022236C" w:rsidRDefault="00F0475C" w:rsidP="00F0475C">
      <w:pPr>
        <w:pStyle w:val="Bo-Blankline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บริษัทได้ซื้อที่ดิน ณ อำเภอจะนะ จังหวัดสงขลา เพื่อพัฒนาโครงการเมืองต้นแบบ “สามเหลี่ยมมั่นคง มั่งคั่ง ยั่งยืน”ไปสู่เมืองต้นแบบที่ </w:t>
      </w:r>
      <w:r>
        <w:rPr>
          <w:rFonts w:asciiTheme="majorBidi" w:hAnsiTheme="majorBidi"/>
          <w:spacing w:val="-2"/>
          <w:sz w:val="30"/>
          <w:szCs w:val="30"/>
        </w:rPr>
        <w:t>4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อำเภอจะนะ จังหวัดสงขลา ในฐานะเมืองอุตสาหกรรมแห่งอนาคตตามนโยบายของรัฐบาลที่จะพัฒนาและบริหารพื้นที่ชายแดนภาคใต้เพื่อความสงบและมั่นคงของประเทศ โดยคณะรัฐมนตรีเห็นชอบตามที่ศูนย์อำนวยการบริหารจังหวัดชายแดนภายใต้ (“ศอ.บต”) เสนอกำหนดให้พื้นที่อำเภอจะนะ จังหวัดสงขลา เป็นเขตเศรษฐกิจพิเศษภาคใต้เป็นการเฉพาะกิจตามพระราชบัญญัติการบริหารราชการ จัดการชายแดนภาคใต้ พ.ศ. </w:t>
      </w:r>
      <w:r>
        <w:rPr>
          <w:rFonts w:asciiTheme="majorBidi" w:hAnsiTheme="majorBidi"/>
          <w:spacing w:val="-2"/>
          <w:sz w:val="30"/>
          <w:szCs w:val="30"/>
        </w:rPr>
        <w:t>2553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และให้บริษัทเสนอแผนดำเนินการโครงการมูลค่าการลงทุน </w:t>
      </w:r>
      <w:r>
        <w:rPr>
          <w:rFonts w:asciiTheme="majorBidi" w:hAnsiTheme="majorBidi"/>
          <w:spacing w:val="-2"/>
          <w:sz w:val="30"/>
          <w:szCs w:val="30"/>
        </w:rPr>
        <w:t>396,000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ล้านบาท เพื่อให้มีการกระจายความเจริญไปสู่ภูมิภาค สร้างอาชีพแก่ประชาชนในพื้นที่ และเพื่อก่อให้เกิดประโยชน์ทางเศรษฐกิจ ต่อมาเมื่อวันที่ </w:t>
      </w:r>
      <w:r>
        <w:rPr>
          <w:rFonts w:asciiTheme="majorBidi" w:hAnsiTheme="majorBidi"/>
          <w:spacing w:val="-2"/>
          <w:sz w:val="30"/>
          <w:szCs w:val="30"/>
        </w:rPr>
        <w:t>7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พฤษภาคม </w:t>
      </w:r>
      <w:r>
        <w:rPr>
          <w:rFonts w:asciiTheme="majorBidi" w:hAnsiTheme="majorBidi"/>
          <w:spacing w:val="-2"/>
          <w:sz w:val="30"/>
          <w:szCs w:val="30"/>
        </w:rPr>
        <w:t>2562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คณะรัฐมนตรีได้มีมติเห็นชอบในการพัฒนาโครงการดังกล่าว และให้ ศอ.บต. และหน่วยงานที่เกี่ยวข้องดำเนินการ</w:t>
      </w:r>
    </w:p>
    <w:p w14:paraId="41CAA4F9" w14:textId="77777777" w:rsidR="00F0475C" w:rsidRPr="0022236C" w:rsidRDefault="00F0475C" w:rsidP="00F0475C">
      <w:pPr>
        <w:pStyle w:val="Bo-Blankline"/>
        <w:jc w:val="thaiDistribute"/>
        <w:rPr>
          <w:rFonts w:asciiTheme="majorBidi" w:hAnsiTheme="majorBidi"/>
          <w:spacing w:val="-2"/>
        </w:rPr>
      </w:pPr>
    </w:p>
    <w:p w14:paraId="1627C963" w14:textId="77777777" w:rsidR="00F0475C" w:rsidRPr="0022236C" w:rsidRDefault="00F0475C" w:rsidP="00F0475C">
      <w:pPr>
        <w:pStyle w:val="Bo-Blankline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pacing w:val="-2"/>
          <w:sz w:val="30"/>
          <w:szCs w:val="30"/>
        </w:rPr>
        <w:t>6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มีนาคม </w:t>
      </w:r>
      <w:r>
        <w:rPr>
          <w:rFonts w:asciiTheme="majorBidi" w:hAnsiTheme="majorBidi"/>
          <w:spacing w:val="-2"/>
          <w:sz w:val="30"/>
          <w:szCs w:val="30"/>
        </w:rPr>
        <w:t>2563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ศอ.บต. ได้มีหนังสือถึงบริษัทแจ้งให้บริษัททราบว่า ศอ.บต. ได้เสนอให้คณะกรรมการยุทธศาสตร์ด้านการพัฒนาจังหวัดชายแดนภาคใต้ (“กพต.”) พิจารณาให้ความเห็นชอบด้วยแล้ว ตามการประชุมกพต. ครั้งที่ </w:t>
      </w:r>
      <w:r>
        <w:rPr>
          <w:rFonts w:asciiTheme="majorBidi" w:hAnsiTheme="majorBidi"/>
          <w:spacing w:val="-2"/>
          <w:sz w:val="30"/>
          <w:szCs w:val="30"/>
        </w:rPr>
        <w:t>1/2562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เมื่อวันที่ </w:t>
      </w:r>
      <w:r>
        <w:rPr>
          <w:rFonts w:asciiTheme="majorBidi" w:hAnsiTheme="majorBidi"/>
          <w:spacing w:val="-2"/>
          <w:sz w:val="30"/>
          <w:szCs w:val="30"/>
        </w:rPr>
        <w:t>31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ตุลาคม </w:t>
      </w:r>
      <w:r>
        <w:rPr>
          <w:rFonts w:asciiTheme="majorBidi" w:hAnsiTheme="majorBidi"/>
          <w:spacing w:val="-2"/>
          <w:sz w:val="30"/>
          <w:szCs w:val="30"/>
        </w:rPr>
        <w:t>2562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และเสนอคณะรัฐมนตรีรับทราบและเห็นชอบแล้ว เมื่อวันที่ </w:t>
      </w:r>
      <w:r>
        <w:rPr>
          <w:rFonts w:asciiTheme="majorBidi" w:hAnsiTheme="majorBidi"/>
          <w:spacing w:val="-2"/>
          <w:sz w:val="30"/>
          <w:szCs w:val="30"/>
        </w:rPr>
        <w:t>21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มกราคม </w:t>
      </w:r>
      <w:r>
        <w:rPr>
          <w:rFonts w:asciiTheme="majorBidi" w:hAnsiTheme="majorBidi"/>
          <w:spacing w:val="-2"/>
          <w:sz w:val="30"/>
          <w:szCs w:val="30"/>
        </w:rPr>
        <w:t>2563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ในขณะนี้ ศอ.บต. ได้ประสานให้หน่วยงานที่เกี่ยวข้องกับแผนการลงทุนภาคเอกชน ได้ไปดำเนินการต่อไป อาทิ </w:t>
      </w:r>
      <w:r>
        <w:rPr>
          <w:rFonts w:asciiTheme="majorBidi" w:hAnsiTheme="majorBidi"/>
          <w:spacing w:val="-2"/>
          <w:sz w:val="30"/>
          <w:szCs w:val="30"/>
        </w:rPr>
        <w:br/>
      </w:r>
      <w:r w:rsidRPr="0022236C">
        <w:rPr>
          <w:rFonts w:asciiTheme="majorBidi" w:hAnsiTheme="majorBidi"/>
          <w:spacing w:val="-2"/>
          <w:sz w:val="30"/>
          <w:szCs w:val="30"/>
          <w:cs/>
        </w:rPr>
        <w:t>กรมโยธาธิการและผังเมือง กระทรวงมหาดไทย และองค์การบริหารจังหวัดสงขลา พิจารณาดำเนินการปรับเปลี่ยน</w:t>
      </w:r>
      <w:r>
        <w:rPr>
          <w:rFonts w:asciiTheme="majorBidi" w:hAnsiTheme="majorBidi"/>
          <w:spacing w:val="-2"/>
          <w:sz w:val="30"/>
          <w:szCs w:val="30"/>
        </w:rPr>
        <w:br/>
      </w:r>
      <w:r w:rsidRPr="0022236C">
        <w:rPr>
          <w:rFonts w:asciiTheme="majorBidi" w:hAnsiTheme="majorBidi"/>
          <w:spacing w:val="-2"/>
          <w:sz w:val="30"/>
          <w:szCs w:val="30"/>
          <w:cs/>
        </w:rPr>
        <w:t>ผังการใช้ประโยชน์ที่ดิน ให้สอดรับการลงทุนพัฒนาโครงการตามแผนลงทุนเร่งด่วนของเอกชน และกระทรวงพลังงาน พิจารณาสนับสนุนกำลังผลิตไฟฟ้าให้เพียงพอต่อการพัฒนาอุตสาหกรรมในแผนพัฒนากำลังผลิตไฟฟ้าของประเทศ (</w:t>
      </w:r>
      <w:r w:rsidRPr="0022236C">
        <w:rPr>
          <w:rFonts w:asciiTheme="majorBidi" w:hAnsiTheme="majorBidi"/>
          <w:spacing w:val="-2"/>
          <w:sz w:val="30"/>
          <w:szCs w:val="30"/>
        </w:rPr>
        <w:t xml:space="preserve">Power Development Plan) 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ที่จะต้องปรับปรุงใหม่ตามมติคณะรัฐมนตรี (ครม.) ให้หน่วยงานของรัฐ (สำนักงานคณะกรรมการกำกับกิจการพลังงานหรือ กกพ.) อนุมัติให้หน่วยงานของรัฐ (กฟผ.) รับซื้อไฟฟ้าจากภาคเอกชนซึ่งหมายถึงบริษัททีพีไอ โพลีน เพาเวอร์ จำกัด (มหาชน) ซึ่งเป็นผู้ลงทุนในกิจการโรงไฟฟ้า </w:t>
      </w:r>
      <w:r>
        <w:rPr>
          <w:rFonts w:asciiTheme="majorBidi" w:hAnsiTheme="majorBidi"/>
          <w:spacing w:val="-2"/>
          <w:sz w:val="30"/>
          <w:szCs w:val="30"/>
        </w:rPr>
        <w:t>3,700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-2"/>
          <w:sz w:val="30"/>
          <w:szCs w:val="30"/>
        </w:rPr>
        <w:br/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เมกะวัตต์ ในพื้นที่เมืองต้นแบบอุตสาหกรรมก้าวหน้าแห่งอนาคตที่อนุมัติเปลี่ยนสีพื้นที่จากสีเขียวเป็นสีม่วง </w:t>
      </w:r>
      <w:r>
        <w:rPr>
          <w:rFonts w:asciiTheme="majorBidi" w:hAnsiTheme="majorBidi"/>
          <w:spacing w:val="-2"/>
          <w:sz w:val="30"/>
          <w:szCs w:val="30"/>
        </w:rPr>
        <w:br/>
      </w:r>
      <w:r w:rsidRPr="0022236C">
        <w:rPr>
          <w:rFonts w:asciiTheme="majorBidi" w:hAnsiTheme="majorBidi"/>
          <w:spacing w:val="-2"/>
          <w:sz w:val="30"/>
          <w:szCs w:val="30"/>
          <w:cs/>
        </w:rPr>
        <w:t>ที่ อ.จะนะ จ.สงขลา รวมทั้งมีข้อบังคับให้ภาคเอกชนมีหน้าที่ต้องดำเนินการศึกษาผลกระทบสิ่งแวดล้อม (</w:t>
      </w:r>
      <w:r w:rsidRPr="0022236C">
        <w:rPr>
          <w:rFonts w:asciiTheme="majorBidi" w:hAnsiTheme="majorBidi"/>
          <w:spacing w:val="-2"/>
          <w:sz w:val="30"/>
          <w:szCs w:val="30"/>
        </w:rPr>
        <w:t xml:space="preserve">Environment Impact Assessment : EIA) 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>และหรือ การศึกษาผลกระทบสิ่งแวดล้อมและสุขภาพ (</w:t>
      </w:r>
      <w:r w:rsidRPr="0022236C">
        <w:rPr>
          <w:rFonts w:asciiTheme="majorBidi" w:hAnsiTheme="majorBidi"/>
          <w:spacing w:val="-2"/>
          <w:sz w:val="30"/>
          <w:szCs w:val="30"/>
        </w:rPr>
        <w:t xml:space="preserve">Environment and Health Impact Assessment : EHIA) 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แล้วแต่กรณี เพื่อให้เกิดการพัฒนาไปพร้อมกันในปี พ.ศ. </w:t>
      </w:r>
      <w:r>
        <w:rPr>
          <w:rFonts w:asciiTheme="majorBidi" w:hAnsiTheme="majorBidi"/>
          <w:spacing w:val="-2"/>
          <w:sz w:val="30"/>
          <w:szCs w:val="30"/>
        </w:rPr>
        <w:t>2564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เป็นต้นไป</w:t>
      </w:r>
    </w:p>
    <w:p w14:paraId="49F04A5D" w14:textId="77777777" w:rsidR="00F0475C" w:rsidRPr="00F0475C" w:rsidRDefault="00F0475C" w:rsidP="00F0475C">
      <w:pPr>
        <w:pStyle w:val="Bo-Blankline"/>
        <w:jc w:val="thaiDistribute"/>
        <w:rPr>
          <w:rFonts w:asciiTheme="majorBidi" w:hAnsiTheme="majorBidi"/>
          <w:spacing w:val="-2"/>
        </w:rPr>
      </w:pPr>
    </w:p>
    <w:p w14:paraId="2261B119" w14:textId="77777777" w:rsidR="00F0475C" w:rsidRPr="0022236C" w:rsidRDefault="00F0475C" w:rsidP="00F0475C">
      <w:pPr>
        <w:pStyle w:val="Bo-Blankline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22236C">
        <w:rPr>
          <w:rFonts w:asciiTheme="majorBidi" w:hAnsiTheme="majorBidi"/>
          <w:spacing w:val="-2"/>
          <w:sz w:val="30"/>
          <w:szCs w:val="30"/>
          <w:cs/>
        </w:rPr>
        <w:t>ศอ.บต ได้ทำการประเมินสิ่งแวดล้อมระดับยุทธศาสตร์ (</w:t>
      </w:r>
      <w:r w:rsidRPr="0022236C">
        <w:rPr>
          <w:rFonts w:asciiTheme="majorBidi" w:hAnsiTheme="majorBidi"/>
          <w:spacing w:val="-2"/>
          <w:sz w:val="30"/>
          <w:szCs w:val="30"/>
        </w:rPr>
        <w:t xml:space="preserve">Strategic Environmental Assessment : SEA) 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>ตามหลักการของสำนักงานสภาพัฒนาการเศรษฐกิจและสังคมแห่งชาติ (สศช.) อันเป็นกระบวนการที่เป็นระบบเพื่อสนับสนุนการตัดสินใจในการกำหนดนโยบายแผนหรือแผนงานโดยให้ความสำคัญกับการมีส่วนร่วมและการบูรณาการ</w:t>
      </w:r>
      <w:r>
        <w:rPr>
          <w:rFonts w:asciiTheme="majorBidi" w:hAnsiTheme="majorBidi"/>
          <w:spacing w:val="-2"/>
          <w:sz w:val="30"/>
          <w:szCs w:val="30"/>
        </w:rPr>
        <w:br/>
      </w:r>
      <w:r w:rsidRPr="0022236C">
        <w:rPr>
          <w:rFonts w:asciiTheme="majorBidi" w:hAnsiTheme="majorBidi"/>
          <w:spacing w:val="-2"/>
          <w:sz w:val="30"/>
          <w:szCs w:val="30"/>
          <w:cs/>
        </w:rPr>
        <w:t>ด้านเศรษฐกิจ สังคม และสิ่งแวดล้อมอย่างสมดุล ซึ่งนำไปใช้ในการวางแผนเพื่อให้เกิดการพัฒนาที่ยั่งยืน โดยมีคณะกรรมการยุทธศาสตร์ด้านการพัฒนาจังหวัดชายแดนภาคใต้ (กพต.) อันมีนายกรัฐมนตรีเป็นประธานและ</w:t>
      </w:r>
      <w:r>
        <w:rPr>
          <w:rFonts w:asciiTheme="majorBidi" w:hAnsiTheme="majorBidi"/>
          <w:spacing w:val="-2"/>
          <w:sz w:val="30"/>
          <w:szCs w:val="30"/>
        </w:rPr>
        <w:br/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รองนายกรัฐมนตรี พลเอกประวิตร วงษ์สุวรรณ เป็นผู้รับมอบอำนาจทำการแทนนายกรัฐมนตรี เป็นหน่วยงานเจ้าของแผนงานทำ </w:t>
      </w:r>
      <w:r w:rsidRPr="0022236C">
        <w:rPr>
          <w:rFonts w:asciiTheme="majorBidi" w:hAnsiTheme="majorBidi"/>
          <w:spacing w:val="-2"/>
          <w:sz w:val="30"/>
          <w:szCs w:val="30"/>
        </w:rPr>
        <w:t xml:space="preserve">SEA 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>มีมติเห็นชอบกับโครงการของบริษัทและครม.มีมติรับทราบ ซึ่งถือว่าเป็นมติครม.เห็นชอบกับ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lastRenderedPageBreak/>
        <w:t>โครงการตามแผน แผนงาน นโยบายสามเหลี่ยมมั่นคงมั่งคั่งยั่งยืนของกพต. นอกจากนี้กพต.มีมติให้เร่งรัดให้กรมโยธาธิการให้ทำการเปลี่ยนพื้นที่สีเขียวเป็นสีม่วง กระทรวงพลังงาน กกพ. และหน่วยงานรัฐวิสาหกิจให้จัดการทำ สัญญาซื้อขายไฟฟ้า (</w:t>
      </w:r>
      <w:r w:rsidRPr="0022236C">
        <w:rPr>
          <w:rFonts w:asciiTheme="majorBidi" w:hAnsiTheme="majorBidi"/>
          <w:spacing w:val="-2"/>
          <w:sz w:val="30"/>
          <w:szCs w:val="30"/>
        </w:rPr>
        <w:t xml:space="preserve">Power Purchase Agreement : PPA) 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ให้เสร็จโดยเร็ว (ภายในเดือนมีนาคม </w:t>
      </w:r>
      <w:r>
        <w:rPr>
          <w:rFonts w:asciiTheme="majorBidi" w:hAnsiTheme="majorBidi"/>
          <w:spacing w:val="-2"/>
          <w:sz w:val="30"/>
          <w:szCs w:val="30"/>
        </w:rPr>
        <w:t>2564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) และก็เป็นหน้าที่ของบริษัท ที่ต้องทำ </w:t>
      </w:r>
      <w:r w:rsidRPr="0022236C">
        <w:rPr>
          <w:rFonts w:asciiTheme="majorBidi" w:hAnsiTheme="majorBidi"/>
          <w:spacing w:val="-2"/>
          <w:sz w:val="30"/>
          <w:szCs w:val="30"/>
        </w:rPr>
        <w:t xml:space="preserve">EIA 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หรือ </w:t>
      </w:r>
      <w:r w:rsidRPr="0022236C">
        <w:rPr>
          <w:rFonts w:asciiTheme="majorBidi" w:hAnsiTheme="majorBidi"/>
          <w:spacing w:val="-2"/>
          <w:sz w:val="30"/>
          <w:szCs w:val="30"/>
        </w:rPr>
        <w:t>EHIA</w:t>
      </w:r>
    </w:p>
    <w:p w14:paraId="18D3C15C" w14:textId="77777777" w:rsidR="00F0475C" w:rsidRPr="0022236C" w:rsidRDefault="00F0475C" w:rsidP="00F0475C">
      <w:pPr>
        <w:pStyle w:val="Bo-Blankline"/>
        <w:jc w:val="thaiDistribute"/>
        <w:rPr>
          <w:rFonts w:asciiTheme="majorBidi" w:hAnsiTheme="majorBidi"/>
          <w:spacing w:val="-2"/>
        </w:rPr>
      </w:pPr>
    </w:p>
    <w:p w14:paraId="0C68BE36" w14:textId="19EF2B76" w:rsidR="004B10E4" w:rsidRDefault="00F0475C" w:rsidP="004B10E4">
      <w:pPr>
        <w:pStyle w:val="Bo-Blankline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ทั้งนี้ กรณีการประสานงานมวลชน ภาคประชาชน ภาคประชาสังคมในพื้นที่ 3 ตำบล ของอำเภอ จะนะ จังหวัดสงขลา ขอให้บริษัทประสานงานและทำงานอย่างใกล้ชิดร่วมกับคณะทำงานตามที่ ศอ.บต. จัดตั้งตามข้อเสนอของประชาชนในพื้นที่เพื่อรองรับกระบวนการทำงานของภาคเอกชนผ่านพลังภาคประชาชน เพื่อให้การทำงานมีความเป็นเอกภาพ เกิดประโยชน์ต่อการพัฒนาพื้นที่และการพัฒนาประชาชนอย่างแท้จริงและเป็นไปตามเป้าหมายของโครงการที่ต้องการให้อำเภอจะนะ จังหวัดสงขลา เป็นพื้นที่เศรษฐกิจเฉพาะที่มีความสมบูรณ์ ครบวงจรและเป็นกลไกสำคัญขับเคลื่อนการพัฒนาเศรษฐกิจทั้งระบบครบวงจรของอนุภูมิภาคใต้ตอนล่าง ที่สามารถเชื่อมโยงไปยังพื้นที่จังหวัดชายแดนภาคใต้ และภูมิภาคอื่น ๆ ของประเทศไทยและประเทศเพื่อนบ้าน รวมทั้งยังเชื่อมโยงการพัฒนาเศรษฐกิจไปยังประเทศอื่น ๆ ทั่วโลก อันจะทำให้จังหวัดชายแดนภาคใต้มีพื้นที่ปลอดภัยมากขึ้น ซึ่งจะเป็นส่วนสำคัญของการสนับสนุนการแก้ไขปัญหาความไม่สงบในจังหวัดชายแดนภาคใต้ สามารถรองรับการพัฒนาเศรษฐกิจและสังคม </w:t>
      </w:r>
      <w:r>
        <w:rPr>
          <w:rFonts w:asciiTheme="majorBidi" w:hAnsiTheme="majorBidi"/>
          <w:spacing w:val="-2"/>
          <w:sz w:val="30"/>
          <w:szCs w:val="30"/>
        </w:rPr>
        <w:br/>
      </w:r>
      <w:r w:rsidRPr="0022236C">
        <w:rPr>
          <w:rFonts w:asciiTheme="majorBidi" w:hAnsiTheme="majorBidi"/>
          <w:spacing w:val="-2"/>
          <w:sz w:val="30"/>
          <w:szCs w:val="30"/>
          <w:cs/>
        </w:rPr>
        <w:t>ในระยะยาวต่อไปได้ เช่นเดียวกับภูมิภาคอื่น ๆ ของประเทศไทยต่อไป และขอให้บริษัทดำเนินการในส่วนที่เกี่ยวข้อง</w:t>
      </w:r>
      <w:r w:rsidRPr="009034FC">
        <w:rPr>
          <w:rFonts w:asciiTheme="majorBidi" w:hAnsiTheme="majorBidi"/>
          <w:spacing w:val="2"/>
          <w:sz w:val="30"/>
          <w:szCs w:val="30"/>
          <w:cs/>
        </w:rPr>
        <w:t>ให้เป็นไปตามแนวทางตามกฏหมาย มติคณะรัฐมนตรี ระเบียบ คำสั่ง แนวทางปฏิบัติของส่วนราชการอย่างเคร่งครัดด้วย</w:t>
      </w:r>
    </w:p>
    <w:p w14:paraId="0763011F" w14:textId="77777777" w:rsidR="001F59A0" w:rsidRPr="001F59A0" w:rsidRDefault="001F59A0" w:rsidP="004B10E4">
      <w:pPr>
        <w:pStyle w:val="Bo-Blankline"/>
        <w:jc w:val="thaiDistribute"/>
        <w:rPr>
          <w:rFonts w:asciiTheme="majorBidi" w:hAnsiTheme="majorBidi"/>
          <w:spacing w:val="2"/>
          <w:cs/>
        </w:rPr>
      </w:pPr>
    </w:p>
    <w:p w14:paraId="51805FF0" w14:textId="25FC3643" w:rsidR="00F0475C" w:rsidRDefault="00F0475C" w:rsidP="00F0475C">
      <w:pPr>
        <w:ind w:left="540"/>
        <w:jc w:val="thaiDistribute"/>
        <w:rPr>
          <w:lang w:val="en-US"/>
        </w:rPr>
      </w:pP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pacing w:val="-2"/>
          <w:sz w:val="30"/>
          <w:szCs w:val="30"/>
        </w:rPr>
        <w:t>25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มกราคม </w:t>
      </w:r>
      <w:r>
        <w:rPr>
          <w:rFonts w:asciiTheme="majorBidi" w:hAnsiTheme="majorBidi"/>
          <w:spacing w:val="-2"/>
          <w:sz w:val="30"/>
          <w:szCs w:val="30"/>
        </w:rPr>
        <w:t>2564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องค์การบริหารส่วนจังหวัดสงขลา ได้ประกาศให้บริษัทเป็นผู้ชนะการเสนอราคา จัดหาเอกชนร่วมลงทุนก่อสร้างและบริหารจัดการระบบกำจัดขยะมูลฝอย องค์การบริหารส่วนจังหวัดสงขลา โดยวิธีการประกวดราคา ได้รับผลตอบแทนในรูปค่ากำจัดขยะมูลฝอย </w:t>
      </w:r>
      <w:r>
        <w:rPr>
          <w:rFonts w:asciiTheme="majorBidi" w:hAnsiTheme="majorBidi"/>
          <w:spacing w:val="-2"/>
          <w:sz w:val="30"/>
          <w:szCs w:val="30"/>
        </w:rPr>
        <w:t>400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บาทต่อตัน (ปรับขึ้นร้อยละ </w:t>
      </w:r>
      <w:r>
        <w:rPr>
          <w:rFonts w:asciiTheme="majorBidi" w:hAnsiTheme="majorBidi"/>
          <w:spacing w:val="-2"/>
          <w:sz w:val="30"/>
          <w:szCs w:val="30"/>
        </w:rPr>
        <w:t>10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ทุก ๆ </w:t>
      </w:r>
      <w:r>
        <w:rPr>
          <w:rFonts w:asciiTheme="majorBidi" w:hAnsiTheme="majorBidi"/>
          <w:spacing w:val="-2"/>
          <w:sz w:val="30"/>
          <w:szCs w:val="30"/>
        </w:rPr>
        <w:t>3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ปี) และได้รับรายได้จากค่าขายไฟฟ้าจากการกำจัดขยะมูลฝอยตามสัญญาซื้อขายไฟฟ้า </w:t>
      </w:r>
      <w:r>
        <w:rPr>
          <w:rFonts w:asciiTheme="majorBidi" w:hAnsiTheme="majorBidi"/>
          <w:spacing w:val="-2"/>
          <w:sz w:val="30"/>
          <w:szCs w:val="30"/>
        </w:rPr>
        <w:t>7.92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เมกะวัตต์ เป็นระยะเวลา </w:t>
      </w:r>
      <w:r>
        <w:rPr>
          <w:rFonts w:asciiTheme="majorBidi" w:hAnsiTheme="majorBidi"/>
          <w:spacing w:val="-2"/>
          <w:sz w:val="30"/>
          <w:szCs w:val="30"/>
        </w:rPr>
        <w:t>20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ปี ในอัตรา</w:t>
      </w:r>
      <w:r>
        <w:rPr>
          <w:rFonts w:asciiTheme="majorBidi" w:hAnsiTheme="majorBidi"/>
          <w:spacing w:val="-2"/>
          <w:sz w:val="30"/>
          <w:szCs w:val="30"/>
        </w:rPr>
        <w:t>5.78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บาทต่อหน่วย สำหรับ </w:t>
      </w:r>
      <w:r>
        <w:rPr>
          <w:rFonts w:asciiTheme="majorBidi" w:hAnsiTheme="majorBidi"/>
          <w:spacing w:val="-2"/>
          <w:sz w:val="30"/>
          <w:szCs w:val="30"/>
        </w:rPr>
        <w:t>8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ปีแรก และ </w:t>
      </w:r>
      <w:r>
        <w:rPr>
          <w:rFonts w:asciiTheme="majorBidi" w:hAnsiTheme="majorBidi"/>
          <w:spacing w:val="-2"/>
          <w:sz w:val="30"/>
          <w:szCs w:val="30"/>
        </w:rPr>
        <w:t xml:space="preserve">5.08 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บาทต่อหน่วย สำหรับ </w:t>
      </w:r>
      <w:r>
        <w:rPr>
          <w:rFonts w:asciiTheme="majorBidi" w:hAnsiTheme="majorBidi"/>
          <w:spacing w:val="-2"/>
          <w:sz w:val="30"/>
          <w:szCs w:val="30"/>
        </w:rPr>
        <w:t>12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ปีถัดไป</w:t>
      </w:r>
    </w:p>
    <w:p w14:paraId="5F644639" w14:textId="2213054B" w:rsidR="00A000F7" w:rsidRDefault="00A000F7">
      <w:pPr>
        <w:spacing w:line="240" w:lineRule="auto"/>
        <w:rPr>
          <w:sz w:val="20"/>
          <w:szCs w:val="20"/>
          <w:cs/>
          <w:lang w:val="en-US"/>
        </w:rPr>
      </w:pPr>
      <w:r>
        <w:rPr>
          <w:sz w:val="20"/>
          <w:szCs w:val="20"/>
          <w:cs/>
          <w:lang w:val="en-US"/>
        </w:rPr>
        <w:br w:type="page"/>
      </w:r>
    </w:p>
    <w:p w14:paraId="1B2D16B6" w14:textId="72AB3CB4" w:rsidR="00FB40FC" w:rsidRPr="00AE0BB7" w:rsidRDefault="00FB40FC" w:rsidP="00FB40FC">
      <w:pPr>
        <w:pStyle w:val="Caption"/>
      </w:pPr>
      <w:r w:rsidRPr="00AE0BB7">
        <w:rPr>
          <w:rFonts w:hint="cs"/>
          <w:cs/>
        </w:rPr>
        <w:lastRenderedPageBreak/>
        <w:t>เหตุการณ์ภายหลังรอบระยะเวลารายงาน</w:t>
      </w:r>
    </w:p>
    <w:p w14:paraId="6A49295F" w14:textId="17CD0DC5" w:rsidR="002E16C2" w:rsidRPr="002B0B05" w:rsidRDefault="002E16C2" w:rsidP="008E34F1">
      <w:pPr>
        <w:pStyle w:val="Bo-Blankline"/>
        <w:rPr>
          <w:lang w:val="en-US"/>
        </w:rPr>
      </w:pPr>
    </w:p>
    <w:p w14:paraId="38BD9C40" w14:textId="4E0D6C54" w:rsidR="00D11B65" w:rsidRDefault="0071747F" w:rsidP="005E3605">
      <w:pPr>
        <w:pStyle w:val="Ang15"/>
        <w:ind w:left="540"/>
      </w:pPr>
      <w:r w:rsidRPr="0075548B">
        <w:rPr>
          <w:spacing w:val="-4"/>
          <w:cs/>
        </w:rPr>
        <w:t xml:space="preserve">ในการประชุมสามัญประจำปีของผู้ถือหุ้นบริษัทเมื่อวันที่ </w:t>
      </w:r>
      <w:r w:rsidRPr="0075548B">
        <w:rPr>
          <w:spacing w:val="-4"/>
        </w:rPr>
        <w:t xml:space="preserve">21 </w:t>
      </w:r>
      <w:r w:rsidRPr="0075548B">
        <w:rPr>
          <w:rFonts w:hint="cs"/>
          <w:spacing w:val="-4"/>
          <w:cs/>
        </w:rPr>
        <w:t xml:space="preserve">เมษายน </w:t>
      </w:r>
      <w:r w:rsidRPr="0075548B">
        <w:rPr>
          <w:spacing w:val="-4"/>
          <w:lang w:val="en-US"/>
        </w:rPr>
        <w:t>2564</w:t>
      </w:r>
      <w:r w:rsidRPr="0075548B">
        <w:rPr>
          <w:spacing w:val="-4"/>
          <w:cs/>
        </w:rPr>
        <w:t xml:space="preserve"> </w:t>
      </w:r>
      <w:r w:rsidR="0075548B" w:rsidRPr="0075548B">
        <w:rPr>
          <w:rFonts w:hint="cs"/>
          <w:spacing w:val="-4"/>
          <w:cs/>
        </w:rPr>
        <w:t>ที่ประชุม</w:t>
      </w:r>
      <w:r w:rsidR="00694602" w:rsidRPr="0075548B">
        <w:rPr>
          <w:rFonts w:hint="cs"/>
          <w:spacing w:val="-4"/>
          <w:cs/>
        </w:rPr>
        <w:t>มีมติอนุมัติ</w:t>
      </w:r>
      <w:r w:rsidRPr="0075548B">
        <w:rPr>
          <w:spacing w:val="-4"/>
          <w:cs/>
        </w:rPr>
        <w:t>การจ่ายเงินปันผล</w:t>
      </w:r>
      <w:r w:rsidR="0075548B">
        <w:rPr>
          <w:rFonts w:hint="cs"/>
          <w:cs/>
        </w:rPr>
        <w:t>จากผลการดำเนินงานประจำปี</w:t>
      </w:r>
      <w:r w:rsidRPr="0071747F">
        <w:rPr>
          <w:cs/>
        </w:rPr>
        <w:t xml:space="preserve"> </w:t>
      </w:r>
      <w:r>
        <w:t>2563</w:t>
      </w:r>
      <w:r w:rsidRPr="0071747F">
        <w:rPr>
          <w:cs/>
        </w:rPr>
        <w:t xml:space="preserve"> ในอัตราหุ้นละ </w:t>
      </w:r>
      <w:r>
        <w:t>0.27</w:t>
      </w:r>
      <w:r w:rsidRPr="0071747F">
        <w:rPr>
          <w:cs/>
        </w:rPr>
        <w:t xml:space="preserve"> บาท </w:t>
      </w:r>
      <w:r w:rsidR="0075548B">
        <w:rPr>
          <w:rFonts w:hint="cs"/>
          <w:cs/>
        </w:rPr>
        <w:t xml:space="preserve">สำหรับหุ้นสามัญจำนวน </w:t>
      </w:r>
      <w:r w:rsidR="0075548B">
        <w:rPr>
          <w:lang w:val="en-US"/>
        </w:rPr>
        <w:t xml:space="preserve">8,400 </w:t>
      </w:r>
      <w:r w:rsidR="0075548B">
        <w:rPr>
          <w:rFonts w:hint="cs"/>
          <w:cs/>
          <w:lang w:val="en-US"/>
        </w:rPr>
        <w:t xml:space="preserve">ล้านหุ้น </w:t>
      </w:r>
      <w:r w:rsidRPr="0071747F">
        <w:rPr>
          <w:cs/>
        </w:rPr>
        <w:t>เป็นจำนวนเงิน</w:t>
      </w:r>
      <w:r w:rsidR="0075548B">
        <w:rPr>
          <w:rFonts w:hint="cs"/>
          <w:cs/>
        </w:rPr>
        <w:t>ทั้งสิ้น</w:t>
      </w:r>
      <w:r w:rsidRPr="0071747F">
        <w:rPr>
          <w:cs/>
        </w:rPr>
        <w:t xml:space="preserve"> </w:t>
      </w:r>
      <w:r>
        <w:t>2,268</w:t>
      </w:r>
      <w:r w:rsidRPr="0071747F">
        <w:rPr>
          <w:cs/>
        </w:rPr>
        <w:t xml:space="preserve"> ล้านบาท เงินปันผล</w:t>
      </w:r>
      <w:r w:rsidR="0075548B">
        <w:rPr>
          <w:rFonts w:hint="cs"/>
          <w:cs/>
        </w:rPr>
        <w:t xml:space="preserve">จำนวนนี้รวมเงินปันผลระหว่างกาล ซึ่งบริษัทได้จ่ายให้กับผู้ถือหุ้นของบริษัทแล้วในระหว่างปี </w:t>
      </w:r>
      <w:r w:rsidR="0075548B">
        <w:rPr>
          <w:lang w:val="en-US"/>
        </w:rPr>
        <w:t xml:space="preserve">2563 </w:t>
      </w:r>
      <w:r w:rsidR="0075548B">
        <w:rPr>
          <w:rFonts w:hint="cs"/>
          <w:cs/>
          <w:lang w:val="en-US"/>
        </w:rPr>
        <w:t xml:space="preserve">ในอัตราหุ้นละ </w:t>
      </w:r>
      <w:r w:rsidR="0075548B">
        <w:rPr>
          <w:lang w:val="en-US"/>
        </w:rPr>
        <w:t xml:space="preserve">0.12 </w:t>
      </w:r>
      <w:r w:rsidR="0075548B">
        <w:rPr>
          <w:rFonts w:hint="cs"/>
          <w:cs/>
          <w:lang w:val="en-US"/>
        </w:rPr>
        <w:t>บาท</w:t>
      </w:r>
      <w:r w:rsidRPr="0071747F">
        <w:rPr>
          <w:cs/>
        </w:rPr>
        <w:t xml:space="preserve"> ดังนั้นเงินปันผลที่จะต้องจ่ายเพิ่มอีกจึงเท่ากับอัตราหุ้นละ </w:t>
      </w:r>
      <w:r>
        <w:t>0.15</w:t>
      </w:r>
      <w:r w:rsidRPr="0071747F">
        <w:rPr>
          <w:cs/>
        </w:rPr>
        <w:t xml:space="preserve"> บาท คิดเป็นจำนวนเงินรวม </w:t>
      </w:r>
      <w:r>
        <w:t>1,260</w:t>
      </w:r>
      <w:r w:rsidRPr="0071747F">
        <w:rPr>
          <w:cs/>
        </w:rPr>
        <w:t xml:space="preserve"> ล้านบาท ได้จ่ายให้แก่ผู้ถือหุ้นในวันที่ </w:t>
      </w:r>
      <w:r>
        <w:t>7</w:t>
      </w:r>
      <w:r w:rsidRPr="0071747F">
        <w:rPr>
          <w:cs/>
        </w:rPr>
        <w:t xml:space="preserve"> พฤษภาคม</w:t>
      </w:r>
      <w:r>
        <w:t xml:space="preserve"> 256</w:t>
      </w:r>
      <w:r w:rsidR="00694602">
        <w:t>4</w:t>
      </w:r>
    </w:p>
    <w:p w14:paraId="71E14ADD" w14:textId="4B0472CD" w:rsidR="003301D5" w:rsidRPr="00A000F7" w:rsidRDefault="003301D5" w:rsidP="00A000F7">
      <w:pPr>
        <w:pStyle w:val="Ang15"/>
      </w:pPr>
    </w:p>
    <w:sectPr w:rsidR="003301D5" w:rsidRPr="00A000F7" w:rsidSect="007D6448">
      <w:headerReference w:type="default" r:id="rId14"/>
      <w:footerReference w:type="default" r:id="rId15"/>
      <w:pgSz w:w="11909" w:h="16834" w:code="9"/>
      <w:pgMar w:top="691" w:right="1152" w:bottom="720" w:left="1166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043A27" w14:textId="77777777" w:rsidR="003C5DAC" w:rsidRDefault="003C5DAC">
      <w:r>
        <w:separator/>
      </w:r>
    </w:p>
  </w:endnote>
  <w:endnote w:type="continuationSeparator" w:id="0">
    <w:p w14:paraId="14C34E43" w14:textId="77777777" w:rsidR="003C5DAC" w:rsidRDefault="003C5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55455" w14:textId="579BBCD0" w:rsidR="006B7D14" w:rsidRPr="00FF32BF" w:rsidRDefault="006B7D14" w:rsidP="00FF32BF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27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FFEA6D" w14:textId="0B0FF7E8" w:rsidR="006B7D14" w:rsidRPr="00FF32BF" w:rsidRDefault="006B7D14" w:rsidP="00FF32BF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27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44030F" w14:textId="77777777" w:rsidR="006B7D14" w:rsidRPr="00D83821" w:rsidRDefault="006B7D14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Pr="00D83821">
      <w:rPr>
        <w:rFonts w:asciiTheme="majorBidi" w:hAnsiTheme="majorBidi" w:cstheme="majorBidi"/>
        <w:noProof/>
        <w:sz w:val="30"/>
        <w:szCs w:val="30"/>
      </w:rPr>
      <w:t>32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CD8904" w14:textId="77777777" w:rsidR="006B7D14" w:rsidRPr="00D83821" w:rsidRDefault="006B7D14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Pr="00D83821">
      <w:rPr>
        <w:rFonts w:asciiTheme="majorBidi" w:hAnsiTheme="majorBidi" w:cstheme="majorBidi"/>
        <w:noProof/>
        <w:sz w:val="30"/>
        <w:szCs w:val="30"/>
      </w:rPr>
      <w:t>32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40EFF4" w14:textId="77777777" w:rsidR="006B7D14" w:rsidRPr="00D83821" w:rsidRDefault="006B7D14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Pr="00D83821">
      <w:rPr>
        <w:rFonts w:asciiTheme="majorBidi" w:hAnsiTheme="majorBidi" w:cstheme="majorBidi"/>
        <w:noProof/>
        <w:sz w:val="30"/>
        <w:szCs w:val="30"/>
      </w:rPr>
      <w:t>32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75AD1D" w14:textId="77777777" w:rsidR="003C5DAC" w:rsidRDefault="003C5DAC">
      <w:r>
        <w:separator/>
      </w:r>
    </w:p>
  </w:footnote>
  <w:footnote w:type="continuationSeparator" w:id="0">
    <w:p w14:paraId="6434AFED" w14:textId="77777777" w:rsidR="003C5DAC" w:rsidRDefault="003C5D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800EA7" w14:textId="77777777" w:rsidR="006B7D14" w:rsidRDefault="006B7D14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55BEC714" w14:textId="77777777" w:rsidR="006B7D14" w:rsidRDefault="006B7D14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2E81CC4" w14:textId="4B64374E" w:rsidR="006B7D14" w:rsidRPr="00E22BD2" w:rsidRDefault="006B7D14" w:rsidP="00FC5CB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4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6DA43E27" w14:textId="77777777" w:rsidR="006B7D14" w:rsidRPr="00E7342D" w:rsidRDefault="006B7D14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6A626D" w14:textId="77777777" w:rsidR="006B7D14" w:rsidRDefault="006B7D14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054EC445" w14:textId="77777777" w:rsidR="006B7D14" w:rsidRDefault="006B7D14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9CC4849" w14:textId="77777777" w:rsidR="006B7D14" w:rsidRPr="00E22BD2" w:rsidRDefault="006B7D14" w:rsidP="00FC5CB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4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6CFDDB5A" w14:textId="77777777" w:rsidR="006B7D14" w:rsidRPr="00E7342D" w:rsidRDefault="006B7D14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1299F1" w14:textId="77777777" w:rsidR="006B7D14" w:rsidRDefault="006B7D14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6A87277" w14:textId="77777777" w:rsidR="006B7D14" w:rsidRDefault="006B7D14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73C16C0" w14:textId="77777777" w:rsidR="006B7D14" w:rsidRPr="00E22BD2" w:rsidRDefault="006B7D14" w:rsidP="00FC5CB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4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7417D38" w14:textId="77777777" w:rsidR="006B7D14" w:rsidRPr="00E7342D" w:rsidRDefault="006B7D14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 w15:restartNumberingAfterBreak="0">
    <w:nsid w:val="01C51337"/>
    <w:multiLevelType w:val="multilevel"/>
    <w:tmpl w:val="7E0854E2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 w15:restartNumberingAfterBreak="0">
    <w:nsid w:val="07CF51FB"/>
    <w:multiLevelType w:val="hybridMultilevel"/>
    <w:tmpl w:val="D224520E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6" w15:restartNumberingAfterBreak="0">
    <w:nsid w:val="177345A6"/>
    <w:multiLevelType w:val="hybridMultilevel"/>
    <w:tmpl w:val="BF8C1592"/>
    <w:lvl w:ilvl="0" w:tplc="071E58D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378F163B"/>
    <w:multiLevelType w:val="hybridMultilevel"/>
    <w:tmpl w:val="FEF24D86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 w15:restartNumberingAfterBreak="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D625F1A"/>
    <w:multiLevelType w:val="hybridMultilevel"/>
    <w:tmpl w:val="1D524C4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F135D2E"/>
    <w:multiLevelType w:val="hybridMultilevel"/>
    <w:tmpl w:val="16284B1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19" w15:restartNumberingAfterBreak="0">
    <w:nsid w:val="7FD26541"/>
    <w:multiLevelType w:val="multilevel"/>
    <w:tmpl w:val="B394B86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5"/>
  </w:num>
  <w:num w:numId="2">
    <w:abstractNumId w:val="11"/>
  </w:num>
  <w:num w:numId="3">
    <w:abstractNumId w:val="16"/>
  </w:num>
  <w:num w:numId="4">
    <w:abstractNumId w:val="1"/>
  </w:num>
  <w:num w:numId="5">
    <w:abstractNumId w:val="9"/>
  </w:num>
  <w:num w:numId="6">
    <w:abstractNumId w:val="4"/>
  </w:num>
  <w:num w:numId="7">
    <w:abstractNumId w:val="1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</w:num>
  <w:num w:numId="9">
    <w:abstractNumId w:val="3"/>
  </w:num>
  <w:num w:numId="10">
    <w:abstractNumId w:val="12"/>
  </w:num>
  <w:num w:numId="11">
    <w:abstractNumId w:val="7"/>
  </w:num>
  <w:num w:numId="12">
    <w:abstractNumId w:val="14"/>
  </w:num>
  <w:num w:numId="13">
    <w:abstractNumId w:val="15"/>
  </w:num>
  <w:num w:numId="14">
    <w:abstractNumId w:val="13"/>
  </w:num>
  <w:num w:numId="15">
    <w:abstractNumId w:val="1"/>
  </w:num>
  <w:num w:numId="16">
    <w:abstractNumId w:val="10"/>
  </w:num>
  <w:num w:numId="17">
    <w:abstractNumId w:val="8"/>
  </w:num>
  <w:num w:numId="18">
    <w:abstractNumId w:val="2"/>
  </w:num>
  <w:num w:numId="19">
    <w:abstractNumId w:val="18"/>
  </w:num>
  <w:num w:numId="20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184"/>
    <w:rsid w:val="00001D81"/>
    <w:rsid w:val="00001EB9"/>
    <w:rsid w:val="00001FF3"/>
    <w:rsid w:val="0000222D"/>
    <w:rsid w:val="0000260D"/>
    <w:rsid w:val="00002724"/>
    <w:rsid w:val="0000281E"/>
    <w:rsid w:val="000028AB"/>
    <w:rsid w:val="00002A82"/>
    <w:rsid w:val="00002C30"/>
    <w:rsid w:val="00002CD7"/>
    <w:rsid w:val="00002E34"/>
    <w:rsid w:val="00002F86"/>
    <w:rsid w:val="0000345A"/>
    <w:rsid w:val="00003A3A"/>
    <w:rsid w:val="00003A89"/>
    <w:rsid w:val="00003C8D"/>
    <w:rsid w:val="00003F3C"/>
    <w:rsid w:val="000040AB"/>
    <w:rsid w:val="00004BC2"/>
    <w:rsid w:val="00004E64"/>
    <w:rsid w:val="00004F7E"/>
    <w:rsid w:val="00005133"/>
    <w:rsid w:val="00005518"/>
    <w:rsid w:val="00005ED4"/>
    <w:rsid w:val="0000627B"/>
    <w:rsid w:val="000062BC"/>
    <w:rsid w:val="000063DE"/>
    <w:rsid w:val="00006723"/>
    <w:rsid w:val="000069A2"/>
    <w:rsid w:val="00006BEB"/>
    <w:rsid w:val="00006C42"/>
    <w:rsid w:val="0000702A"/>
    <w:rsid w:val="000070F4"/>
    <w:rsid w:val="000070F5"/>
    <w:rsid w:val="0000719F"/>
    <w:rsid w:val="000074BC"/>
    <w:rsid w:val="00010439"/>
    <w:rsid w:val="00010620"/>
    <w:rsid w:val="00010FDF"/>
    <w:rsid w:val="00011265"/>
    <w:rsid w:val="00011277"/>
    <w:rsid w:val="000116AA"/>
    <w:rsid w:val="00011710"/>
    <w:rsid w:val="00011750"/>
    <w:rsid w:val="00011797"/>
    <w:rsid w:val="00012023"/>
    <w:rsid w:val="0001247B"/>
    <w:rsid w:val="0001257A"/>
    <w:rsid w:val="00012953"/>
    <w:rsid w:val="00012E2C"/>
    <w:rsid w:val="000134E4"/>
    <w:rsid w:val="000135E2"/>
    <w:rsid w:val="00013992"/>
    <w:rsid w:val="000139DA"/>
    <w:rsid w:val="00013A03"/>
    <w:rsid w:val="00013A77"/>
    <w:rsid w:val="00013EF3"/>
    <w:rsid w:val="0001411B"/>
    <w:rsid w:val="000144EA"/>
    <w:rsid w:val="00014567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23B"/>
    <w:rsid w:val="000203E0"/>
    <w:rsid w:val="00020824"/>
    <w:rsid w:val="000208B2"/>
    <w:rsid w:val="00020907"/>
    <w:rsid w:val="00020B4F"/>
    <w:rsid w:val="00020C87"/>
    <w:rsid w:val="00020E3C"/>
    <w:rsid w:val="00020F5B"/>
    <w:rsid w:val="00020FA0"/>
    <w:rsid w:val="00021067"/>
    <w:rsid w:val="0002142E"/>
    <w:rsid w:val="000214BC"/>
    <w:rsid w:val="0002169D"/>
    <w:rsid w:val="00021C94"/>
    <w:rsid w:val="00021CA6"/>
    <w:rsid w:val="00021DDB"/>
    <w:rsid w:val="0002208C"/>
    <w:rsid w:val="0002216B"/>
    <w:rsid w:val="00022CE8"/>
    <w:rsid w:val="00022EF1"/>
    <w:rsid w:val="00023877"/>
    <w:rsid w:val="00023D1F"/>
    <w:rsid w:val="00024310"/>
    <w:rsid w:val="0002434E"/>
    <w:rsid w:val="000243FB"/>
    <w:rsid w:val="0002470F"/>
    <w:rsid w:val="00024824"/>
    <w:rsid w:val="00024C15"/>
    <w:rsid w:val="00024DEA"/>
    <w:rsid w:val="00025619"/>
    <w:rsid w:val="00025A58"/>
    <w:rsid w:val="00025F5D"/>
    <w:rsid w:val="00026149"/>
    <w:rsid w:val="00026326"/>
    <w:rsid w:val="00026507"/>
    <w:rsid w:val="000265B8"/>
    <w:rsid w:val="00026C1F"/>
    <w:rsid w:val="00026CE5"/>
    <w:rsid w:val="00026EA3"/>
    <w:rsid w:val="00027098"/>
    <w:rsid w:val="00027169"/>
    <w:rsid w:val="000274C4"/>
    <w:rsid w:val="00027B66"/>
    <w:rsid w:val="00027B8E"/>
    <w:rsid w:val="00027BAB"/>
    <w:rsid w:val="00027FEB"/>
    <w:rsid w:val="00030364"/>
    <w:rsid w:val="000304FD"/>
    <w:rsid w:val="00030534"/>
    <w:rsid w:val="0003055B"/>
    <w:rsid w:val="000307C4"/>
    <w:rsid w:val="00030892"/>
    <w:rsid w:val="00030D6E"/>
    <w:rsid w:val="000310C3"/>
    <w:rsid w:val="00031553"/>
    <w:rsid w:val="0003189A"/>
    <w:rsid w:val="000318DC"/>
    <w:rsid w:val="00031BBD"/>
    <w:rsid w:val="00031C5A"/>
    <w:rsid w:val="00031E80"/>
    <w:rsid w:val="00031F3A"/>
    <w:rsid w:val="00031FC0"/>
    <w:rsid w:val="00032081"/>
    <w:rsid w:val="00032439"/>
    <w:rsid w:val="0003299A"/>
    <w:rsid w:val="00032AF8"/>
    <w:rsid w:val="000333B0"/>
    <w:rsid w:val="000336D3"/>
    <w:rsid w:val="00033902"/>
    <w:rsid w:val="00034935"/>
    <w:rsid w:val="00034A53"/>
    <w:rsid w:val="00034D50"/>
    <w:rsid w:val="00034E29"/>
    <w:rsid w:val="00034F54"/>
    <w:rsid w:val="0003545B"/>
    <w:rsid w:val="0003573E"/>
    <w:rsid w:val="000361D4"/>
    <w:rsid w:val="000363DC"/>
    <w:rsid w:val="000367E2"/>
    <w:rsid w:val="00037204"/>
    <w:rsid w:val="000401D1"/>
    <w:rsid w:val="000402DB"/>
    <w:rsid w:val="00040752"/>
    <w:rsid w:val="00040C03"/>
    <w:rsid w:val="0004100D"/>
    <w:rsid w:val="000413E5"/>
    <w:rsid w:val="0004140C"/>
    <w:rsid w:val="000415C9"/>
    <w:rsid w:val="00041695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363"/>
    <w:rsid w:val="00044CB4"/>
    <w:rsid w:val="00044F34"/>
    <w:rsid w:val="00045048"/>
    <w:rsid w:val="000451E7"/>
    <w:rsid w:val="00045397"/>
    <w:rsid w:val="000455CA"/>
    <w:rsid w:val="000458E9"/>
    <w:rsid w:val="00045B6D"/>
    <w:rsid w:val="00045BD1"/>
    <w:rsid w:val="00046319"/>
    <w:rsid w:val="000463D9"/>
    <w:rsid w:val="00046860"/>
    <w:rsid w:val="00046B77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CA2"/>
    <w:rsid w:val="00051100"/>
    <w:rsid w:val="00052980"/>
    <w:rsid w:val="00052AF3"/>
    <w:rsid w:val="00052E27"/>
    <w:rsid w:val="00052E2B"/>
    <w:rsid w:val="00052F98"/>
    <w:rsid w:val="00053145"/>
    <w:rsid w:val="000533B7"/>
    <w:rsid w:val="000540BB"/>
    <w:rsid w:val="0005413E"/>
    <w:rsid w:val="00054473"/>
    <w:rsid w:val="0005491A"/>
    <w:rsid w:val="00055217"/>
    <w:rsid w:val="00055284"/>
    <w:rsid w:val="00055503"/>
    <w:rsid w:val="000555AD"/>
    <w:rsid w:val="000556B4"/>
    <w:rsid w:val="000556D5"/>
    <w:rsid w:val="00055BFA"/>
    <w:rsid w:val="00055D70"/>
    <w:rsid w:val="000560AD"/>
    <w:rsid w:val="00056112"/>
    <w:rsid w:val="00056162"/>
    <w:rsid w:val="00056B0E"/>
    <w:rsid w:val="00056C84"/>
    <w:rsid w:val="00057D43"/>
    <w:rsid w:val="00060224"/>
    <w:rsid w:val="000602DE"/>
    <w:rsid w:val="000604D5"/>
    <w:rsid w:val="000604EB"/>
    <w:rsid w:val="00060ADF"/>
    <w:rsid w:val="00060CA2"/>
    <w:rsid w:val="00060E97"/>
    <w:rsid w:val="000610E5"/>
    <w:rsid w:val="000611A7"/>
    <w:rsid w:val="00061367"/>
    <w:rsid w:val="0006214C"/>
    <w:rsid w:val="00062556"/>
    <w:rsid w:val="000626DF"/>
    <w:rsid w:val="000629B5"/>
    <w:rsid w:val="0006354A"/>
    <w:rsid w:val="00063824"/>
    <w:rsid w:val="000639B2"/>
    <w:rsid w:val="00063A04"/>
    <w:rsid w:val="000640AD"/>
    <w:rsid w:val="00064A10"/>
    <w:rsid w:val="00064BF9"/>
    <w:rsid w:val="00064D40"/>
    <w:rsid w:val="00064F82"/>
    <w:rsid w:val="000659B3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87E"/>
    <w:rsid w:val="00067AFD"/>
    <w:rsid w:val="00070377"/>
    <w:rsid w:val="00070732"/>
    <w:rsid w:val="00070D56"/>
    <w:rsid w:val="00070EE1"/>
    <w:rsid w:val="000712EB"/>
    <w:rsid w:val="000718D6"/>
    <w:rsid w:val="00071902"/>
    <w:rsid w:val="00072143"/>
    <w:rsid w:val="00072781"/>
    <w:rsid w:val="000728A0"/>
    <w:rsid w:val="00072E4E"/>
    <w:rsid w:val="00073467"/>
    <w:rsid w:val="000734A8"/>
    <w:rsid w:val="00073A37"/>
    <w:rsid w:val="00073A92"/>
    <w:rsid w:val="00074045"/>
    <w:rsid w:val="00074120"/>
    <w:rsid w:val="0007456B"/>
    <w:rsid w:val="00074B0F"/>
    <w:rsid w:val="00074B36"/>
    <w:rsid w:val="0007576D"/>
    <w:rsid w:val="000757D0"/>
    <w:rsid w:val="00076255"/>
    <w:rsid w:val="000764DF"/>
    <w:rsid w:val="00076683"/>
    <w:rsid w:val="00076E00"/>
    <w:rsid w:val="0007767E"/>
    <w:rsid w:val="000778BE"/>
    <w:rsid w:val="00077F93"/>
    <w:rsid w:val="00080AC3"/>
    <w:rsid w:val="00080ECF"/>
    <w:rsid w:val="00080F53"/>
    <w:rsid w:val="00081518"/>
    <w:rsid w:val="000818B2"/>
    <w:rsid w:val="0008296A"/>
    <w:rsid w:val="00082B00"/>
    <w:rsid w:val="00083067"/>
    <w:rsid w:val="0008341D"/>
    <w:rsid w:val="0008358E"/>
    <w:rsid w:val="00083920"/>
    <w:rsid w:val="00084330"/>
    <w:rsid w:val="000844CC"/>
    <w:rsid w:val="00084F61"/>
    <w:rsid w:val="00084F69"/>
    <w:rsid w:val="000850C3"/>
    <w:rsid w:val="000857BA"/>
    <w:rsid w:val="00085D23"/>
    <w:rsid w:val="00085DE0"/>
    <w:rsid w:val="000860EB"/>
    <w:rsid w:val="0008615D"/>
    <w:rsid w:val="00086267"/>
    <w:rsid w:val="0008675C"/>
    <w:rsid w:val="00086852"/>
    <w:rsid w:val="00086B7B"/>
    <w:rsid w:val="000874F1"/>
    <w:rsid w:val="00087692"/>
    <w:rsid w:val="00087955"/>
    <w:rsid w:val="00090330"/>
    <w:rsid w:val="00090381"/>
    <w:rsid w:val="000905CD"/>
    <w:rsid w:val="000906DB"/>
    <w:rsid w:val="000906ED"/>
    <w:rsid w:val="000912A8"/>
    <w:rsid w:val="00091A06"/>
    <w:rsid w:val="00091C4F"/>
    <w:rsid w:val="00092292"/>
    <w:rsid w:val="000922A7"/>
    <w:rsid w:val="000926D0"/>
    <w:rsid w:val="0009291E"/>
    <w:rsid w:val="0009360E"/>
    <w:rsid w:val="00093981"/>
    <w:rsid w:val="000939B2"/>
    <w:rsid w:val="00093A5B"/>
    <w:rsid w:val="00093A89"/>
    <w:rsid w:val="00094332"/>
    <w:rsid w:val="000944C1"/>
    <w:rsid w:val="00094801"/>
    <w:rsid w:val="00095BA4"/>
    <w:rsid w:val="00095C0B"/>
    <w:rsid w:val="000962FA"/>
    <w:rsid w:val="0009663B"/>
    <w:rsid w:val="00096B41"/>
    <w:rsid w:val="00096B87"/>
    <w:rsid w:val="00096F72"/>
    <w:rsid w:val="00096FB9"/>
    <w:rsid w:val="000970B4"/>
    <w:rsid w:val="00097656"/>
    <w:rsid w:val="0009773F"/>
    <w:rsid w:val="0009775B"/>
    <w:rsid w:val="00097B33"/>
    <w:rsid w:val="00097BDB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10E6"/>
    <w:rsid w:val="000A1C1B"/>
    <w:rsid w:val="000A1F29"/>
    <w:rsid w:val="000A2300"/>
    <w:rsid w:val="000A2350"/>
    <w:rsid w:val="000A266E"/>
    <w:rsid w:val="000A2A02"/>
    <w:rsid w:val="000A2A32"/>
    <w:rsid w:val="000A2E90"/>
    <w:rsid w:val="000A2F58"/>
    <w:rsid w:val="000A31B0"/>
    <w:rsid w:val="000A35AE"/>
    <w:rsid w:val="000A3810"/>
    <w:rsid w:val="000A39A4"/>
    <w:rsid w:val="000A3DC6"/>
    <w:rsid w:val="000A3F45"/>
    <w:rsid w:val="000A3F69"/>
    <w:rsid w:val="000A41D6"/>
    <w:rsid w:val="000A470A"/>
    <w:rsid w:val="000A4728"/>
    <w:rsid w:val="000A4973"/>
    <w:rsid w:val="000A53D6"/>
    <w:rsid w:val="000A55BB"/>
    <w:rsid w:val="000A55D3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859"/>
    <w:rsid w:val="000B08C7"/>
    <w:rsid w:val="000B0BCE"/>
    <w:rsid w:val="000B0CBB"/>
    <w:rsid w:val="000B0DF3"/>
    <w:rsid w:val="000B0FFB"/>
    <w:rsid w:val="000B1131"/>
    <w:rsid w:val="000B114A"/>
    <w:rsid w:val="000B136D"/>
    <w:rsid w:val="000B1395"/>
    <w:rsid w:val="000B1A99"/>
    <w:rsid w:val="000B1B1D"/>
    <w:rsid w:val="000B1BB7"/>
    <w:rsid w:val="000B1DDF"/>
    <w:rsid w:val="000B1E41"/>
    <w:rsid w:val="000B1EDD"/>
    <w:rsid w:val="000B20C7"/>
    <w:rsid w:val="000B26A5"/>
    <w:rsid w:val="000B28A1"/>
    <w:rsid w:val="000B2CD6"/>
    <w:rsid w:val="000B30A0"/>
    <w:rsid w:val="000B3152"/>
    <w:rsid w:val="000B3394"/>
    <w:rsid w:val="000B3823"/>
    <w:rsid w:val="000B38F0"/>
    <w:rsid w:val="000B3BD0"/>
    <w:rsid w:val="000B3D66"/>
    <w:rsid w:val="000B3F3D"/>
    <w:rsid w:val="000B4032"/>
    <w:rsid w:val="000B49B0"/>
    <w:rsid w:val="000B513E"/>
    <w:rsid w:val="000B51EF"/>
    <w:rsid w:val="000B552D"/>
    <w:rsid w:val="000B55A8"/>
    <w:rsid w:val="000B59B4"/>
    <w:rsid w:val="000B5A40"/>
    <w:rsid w:val="000B5C0A"/>
    <w:rsid w:val="000B5CF2"/>
    <w:rsid w:val="000B63D5"/>
    <w:rsid w:val="000B6414"/>
    <w:rsid w:val="000B6506"/>
    <w:rsid w:val="000B653B"/>
    <w:rsid w:val="000B6632"/>
    <w:rsid w:val="000B6BB9"/>
    <w:rsid w:val="000B73A9"/>
    <w:rsid w:val="000B75CD"/>
    <w:rsid w:val="000C0152"/>
    <w:rsid w:val="000C022C"/>
    <w:rsid w:val="000C0329"/>
    <w:rsid w:val="000C06CB"/>
    <w:rsid w:val="000C09C2"/>
    <w:rsid w:val="000C138D"/>
    <w:rsid w:val="000C1582"/>
    <w:rsid w:val="000C1645"/>
    <w:rsid w:val="000C16B4"/>
    <w:rsid w:val="000C1807"/>
    <w:rsid w:val="000C19A7"/>
    <w:rsid w:val="000C19C1"/>
    <w:rsid w:val="000C1D81"/>
    <w:rsid w:val="000C2215"/>
    <w:rsid w:val="000C26B6"/>
    <w:rsid w:val="000C2960"/>
    <w:rsid w:val="000C2AEB"/>
    <w:rsid w:val="000C2EC5"/>
    <w:rsid w:val="000C2FDC"/>
    <w:rsid w:val="000C3681"/>
    <w:rsid w:val="000C3DE0"/>
    <w:rsid w:val="000C4026"/>
    <w:rsid w:val="000C410B"/>
    <w:rsid w:val="000C4878"/>
    <w:rsid w:val="000C4B55"/>
    <w:rsid w:val="000C4EF2"/>
    <w:rsid w:val="000C5ABA"/>
    <w:rsid w:val="000C5B94"/>
    <w:rsid w:val="000C5C1A"/>
    <w:rsid w:val="000C5FDD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D0B"/>
    <w:rsid w:val="000D0F7B"/>
    <w:rsid w:val="000D1029"/>
    <w:rsid w:val="000D14E0"/>
    <w:rsid w:val="000D164D"/>
    <w:rsid w:val="000D1765"/>
    <w:rsid w:val="000D18DF"/>
    <w:rsid w:val="000D202D"/>
    <w:rsid w:val="000D2709"/>
    <w:rsid w:val="000D27C6"/>
    <w:rsid w:val="000D28C6"/>
    <w:rsid w:val="000D2D60"/>
    <w:rsid w:val="000D2FC9"/>
    <w:rsid w:val="000D3476"/>
    <w:rsid w:val="000D384B"/>
    <w:rsid w:val="000D3CF9"/>
    <w:rsid w:val="000D4170"/>
    <w:rsid w:val="000D42AD"/>
    <w:rsid w:val="000D44B7"/>
    <w:rsid w:val="000D5299"/>
    <w:rsid w:val="000D55A4"/>
    <w:rsid w:val="000D56E2"/>
    <w:rsid w:val="000D5BD0"/>
    <w:rsid w:val="000D5C0F"/>
    <w:rsid w:val="000D5EDE"/>
    <w:rsid w:val="000D60F2"/>
    <w:rsid w:val="000D628B"/>
    <w:rsid w:val="000D6791"/>
    <w:rsid w:val="000D6A9B"/>
    <w:rsid w:val="000D6BE9"/>
    <w:rsid w:val="000D6BFA"/>
    <w:rsid w:val="000D6D60"/>
    <w:rsid w:val="000D7295"/>
    <w:rsid w:val="000D730C"/>
    <w:rsid w:val="000D7603"/>
    <w:rsid w:val="000D7660"/>
    <w:rsid w:val="000D77DB"/>
    <w:rsid w:val="000D7C31"/>
    <w:rsid w:val="000E0773"/>
    <w:rsid w:val="000E0907"/>
    <w:rsid w:val="000E0951"/>
    <w:rsid w:val="000E0C08"/>
    <w:rsid w:val="000E0D62"/>
    <w:rsid w:val="000E11C0"/>
    <w:rsid w:val="000E1317"/>
    <w:rsid w:val="000E1BA1"/>
    <w:rsid w:val="000E1EB8"/>
    <w:rsid w:val="000E2116"/>
    <w:rsid w:val="000E2341"/>
    <w:rsid w:val="000E24B5"/>
    <w:rsid w:val="000E2DAC"/>
    <w:rsid w:val="000E3176"/>
    <w:rsid w:val="000E33F9"/>
    <w:rsid w:val="000E3451"/>
    <w:rsid w:val="000E3463"/>
    <w:rsid w:val="000E352D"/>
    <w:rsid w:val="000E3811"/>
    <w:rsid w:val="000E4217"/>
    <w:rsid w:val="000E447A"/>
    <w:rsid w:val="000E51EA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16"/>
    <w:rsid w:val="000E703E"/>
    <w:rsid w:val="000E70DF"/>
    <w:rsid w:val="000E7176"/>
    <w:rsid w:val="000E7E84"/>
    <w:rsid w:val="000F02C6"/>
    <w:rsid w:val="000F0455"/>
    <w:rsid w:val="000F0E11"/>
    <w:rsid w:val="000F10D9"/>
    <w:rsid w:val="000F1243"/>
    <w:rsid w:val="000F13DC"/>
    <w:rsid w:val="000F14C9"/>
    <w:rsid w:val="000F1749"/>
    <w:rsid w:val="000F19D1"/>
    <w:rsid w:val="000F1A83"/>
    <w:rsid w:val="000F1FB3"/>
    <w:rsid w:val="000F2197"/>
    <w:rsid w:val="000F23C6"/>
    <w:rsid w:val="000F242F"/>
    <w:rsid w:val="000F2639"/>
    <w:rsid w:val="000F28B6"/>
    <w:rsid w:val="000F2A9A"/>
    <w:rsid w:val="000F3074"/>
    <w:rsid w:val="000F39A7"/>
    <w:rsid w:val="000F3EFE"/>
    <w:rsid w:val="000F42D2"/>
    <w:rsid w:val="000F4377"/>
    <w:rsid w:val="000F4859"/>
    <w:rsid w:val="000F57ED"/>
    <w:rsid w:val="000F62B4"/>
    <w:rsid w:val="000F62BB"/>
    <w:rsid w:val="000F6799"/>
    <w:rsid w:val="000F6DF2"/>
    <w:rsid w:val="000F7176"/>
    <w:rsid w:val="000F788D"/>
    <w:rsid w:val="000F7D57"/>
    <w:rsid w:val="0010001B"/>
    <w:rsid w:val="00100327"/>
    <w:rsid w:val="001005B5"/>
    <w:rsid w:val="00100913"/>
    <w:rsid w:val="00101321"/>
    <w:rsid w:val="001016DC"/>
    <w:rsid w:val="00101B33"/>
    <w:rsid w:val="00101BD2"/>
    <w:rsid w:val="00101F4C"/>
    <w:rsid w:val="00101F50"/>
    <w:rsid w:val="001026C4"/>
    <w:rsid w:val="0010278C"/>
    <w:rsid w:val="001029D1"/>
    <w:rsid w:val="001029F0"/>
    <w:rsid w:val="00102B11"/>
    <w:rsid w:val="00103A99"/>
    <w:rsid w:val="00103DD9"/>
    <w:rsid w:val="00104178"/>
    <w:rsid w:val="00104302"/>
    <w:rsid w:val="0010475F"/>
    <w:rsid w:val="0010479F"/>
    <w:rsid w:val="00104A59"/>
    <w:rsid w:val="00104B1A"/>
    <w:rsid w:val="00104ED3"/>
    <w:rsid w:val="00105101"/>
    <w:rsid w:val="00105738"/>
    <w:rsid w:val="00105F4F"/>
    <w:rsid w:val="00105FFD"/>
    <w:rsid w:val="00106708"/>
    <w:rsid w:val="001067F4"/>
    <w:rsid w:val="00106967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09D9"/>
    <w:rsid w:val="0011147F"/>
    <w:rsid w:val="001116A5"/>
    <w:rsid w:val="00112AFB"/>
    <w:rsid w:val="00113158"/>
    <w:rsid w:val="001132B4"/>
    <w:rsid w:val="00113653"/>
    <w:rsid w:val="001139B0"/>
    <w:rsid w:val="001139EB"/>
    <w:rsid w:val="001139FF"/>
    <w:rsid w:val="00113AC1"/>
    <w:rsid w:val="00113C95"/>
    <w:rsid w:val="00113E13"/>
    <w:rsid w:val="00113FF4"/>
    <w:rsid w:val="00114080"/>
    <w:rsid w:val="001141F6"/>
    <w:rsid w:val="0011443E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214"/>
    <w:rsid w:val="001152D8"/>
    <w:rsid w:val="0011536A"/>
    <w:rsid w:val="00115419"/>
    <w:rsid w:val="0011588E"/>
    <w:rsid w:val="00115CB8"/>
    <w:rsid w:val="00116314"/>
    <w:rsid w:val="001165CC"/>
    <w:rsid w:val="0011680B"/>
    <w:rsid w:val="00116995"/>
    <w:rsid w:val="00116ECD"/>
    <w:rsid w:val="00117076"/>
    <w:rsid w:val="00117197"/>
    <w:rsid w:val="0011735C"/>
    <w:rsid w:val="00117642"/>
    <w:rsid w:val="001179C5"/>
    <w:rsid w:val="001201F9"/>
    <w:rsid w:val="0012031B"/>
    <w:rsid w:val="001204ED"/>
    <w:rsid w:val="0012081E"/>
    <w:rsid w:val="00120985"/>
    <w:rsid w:val="00120A38"/>
    <w:rsid w:val="00120B63"/>
    <w:rsid w:val="001212BE"/>
    <w:rsid w:val="00121C77"/>
    <w:rsid w:val="0012229E"/>
    <w:rsid w:val="0012241D"/>
    <w:rsid w:val="001229FB"/>
    <w:rsid w:val="0012302E"/>
    <w:rsid w:val="0012307B"/>
    <w:rsid w:val="00123210"/>
    <w:rsid w:val="00123351"/>
    <w:rsid w:val="0012358B"/>
    <w:rsid w:val="001239E9"/>
    <w:rsid w:val="0012423D"/>
    <w:rsid w:val="00124B54"/>
    <w:rsid w:val="00124EB8"/>
    <w:rsid w:val="0012553F"/>
    <w:rsid w:val="001255A8"/>
    <w:rsid w:val="001258EC"/>
    <w:rsid w:val="001259C1"/>
    <w:rsid w:val="00126640"/>
    <w:rsid w:val="001267F8"/>
    <w:rsid w:val="00126AA1"/>
    <w:rsid w:val="001274C9"/>
    <w:rsid w:val="0012758B"/>
    <w:rsid w:val="00127ED5"/>
    <w:rsid w:val="00127F47"/>
    <w:rsid w:val="00130E7E"/>
    <w:rsid w:val="001312C9"/>
    <w:rsid w:val="00131514"/>
    <w:rsid w:val="001315EE"/>
    <w:rsid w:val="001319A0"/>
    <w:rsid w:val="00131AE7"/>
    <w:rsid w:val="00131CC1"/>
    <w:rsid w:val="00131DE4"/>
    <w:rsid w:val="00131F55"/>
    <w:rsid w:val="00131FB5"/>
    <w:rsid w:val="00132144"/>
    <w:rsid w:val="00132E27"/>
    <w:rsid w:val="00132F9A"/>
    <w:rsid w:val="00132FF1"/>
    <w:rsid w:val="001332CB"/>
    <w:rsid w:val="00133352"/>
    <w:rsid w:val="0013363E"/>
    <w:rsid w:val="00133717"/>
    <w:rsid w:val="00133F92"/>
    <w:rsid w:val="001340BE"/>
    <w:rsid w:val="0013438A"/>
    <w:rsid w:val="00134BC7"/>
    <w:rsid w:val="00134E9F"/>
    <w:rsid w:val="00135B88"/>
    <w:rsid w:val="00135C19"/>
    <w:rsid w:val="001362FD"/>
    <w:rsid w:val="00136853"/>
    <w:rsid w:val="0013696E"/>
    <w:rsid w:val="00136BE5"/>
    <w:rsid w:val="00137061"/>
    <w:rsid w:val="0013749C"/>
    <w:rsid w:val="001374C8"/>
    <w:rsid w:val="001374E1"/>
    <w:rsid w:val="00137828"/>
    <w:rsid w:val="001378CB"/>
    <w:rsid w:val="0013791D"/>
    <w:rsid w:val="00137C0B"/>
    <w:rsid w:val="001408CF"/>
    <w:rsid w:val="0014094B"/>
    <w:rsid w:val="00141213"/>
    <w:rsid w:val="0014182A"/>
    <w:rsid w:val="00142B1E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24"/>
    <w:rsid w:val="001450FF"/>
    <w:rsid w:val="001451AA"/>
    <w:rsid w:val="00145424"/>
    <w:rsid w:val="00145440"/>
    <w:rsid w:val="00145BA8"/>
    <w:rsid w:val="00145BEE"/>
    <w:rsid w:val="00145D97"/>
    <w:rsid w:val="00146C24"/>
    <w:rsid w:val="00146C97"/>
    <w:rsid w:val="00147011"/>
    <w:rsid w:val="00147414"/>
    <w:rsid w:val="001474D2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447"/>
    <w:rsid w:val="00153892"/>
    <w:rsid w:val="001538DE"/>
    <w:rsid w:val="0015416B"/>
    <w:rsid w:val="00154216"/>
    <w:rsid w:val="00154375"/>
    <w:rsid w:val="001543A0"/>
    <w:rsid w:val="00154C07"/>
    <w:rsid w:val="00154FCB"/>
    <w:rsid w:val="00154FD3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7315"/>
    <w:rsid w:val="0015734D"/>
    <w:rsid w:val="001574B9"/>
    <w:rsid w:val="00157642"/>
    <w:rsid w:val="0015777B"/>
    <w:rsid w:val="00157ABE"/>
    <w:rsid w:val="00157E4A"/>
    <w:rsid w:val="00157E7C"/>
    <w:rsid w:val="0016029D"/>
    <w:rsid w:val="001607FB"/>
    <w:rsid w:val="001608AE"/>
    <w:rsid w:val="0016095B"/>
    <w:rsid w:val="00160A54"/>
    <w:rsid w:val="00160EF7"/>
    <w:rsid w:val="00161CEE"/>
    <w:rsid w:val="00161D09"/>
    <w:rsid w:val="00162ABE"/>
    <w:rsid w:val="00162BFE"/>
    <w:rsid w:val="00162E09"/>
    <w:rsid w:val="001631E6"/>
    <w:rsid w:val="00163A43"/>
    <w:rsid w:val="00163C43"/>
    <w:rsid w:val="00163DA6"/>
    <w:rsid w:val="0016465E"/>
    <w:rsid w:val="00164BA5"/>
    <w:rsid w:val="00164E0C"/>
    <w:rsid w:val="00164F82"/>
    <w:rsid w:val="00165003"/>
    <w:rsid w:val="001655C0"/>
    <w:rsid w:val="00165903"/>
    <w:rsid w:val="001659C9"/>
    <w:rsid w:val="00165AF4"/>
    <w:rsid w:val="00165D2F"/>
    <w:rsid w:val="00165FF8"/>
    <w:rsid w:val="001664C1"/>
    <w:rsid w:val="00166517"/>
    <w:rsid w:val="0016655F"/>
    <w:rsid w:val="00166A7F"/>
    <w:rsid w:val="00166EF3"/>
    <w:rsid w:val="001674DD"/>
    <w:rsid w:val="00167650"/>
    <w:rsid w:val="001676F0"/>
    <w:rsid w:val="0016775A"/>
    <w:rsid w:val="0017007D"/>
    <w:rsid w:val="0017008A"/>
    <w:rsid w:val="001703A0"/>
    <w:rsid w:val="001706FD"/>
    <w:rsid w:val="0017070C"/>
    <w:rsid w:val="00171049"/>
    <w:rsid w:val="0017123C"/>
    <w:rsid w:val="00171264"/>
    <w:rsid w:val="00171308"/>
    <w:rsid w:val="001713EE"/>
    <w:rsid w:val="00171A63"/>
    <w:rsid w:val="00172290"/>
    <w:rsid w:val="00172BBD"/>
    <w:rsid w:val="00172C0D"/>
    <w:rsid w:val="001730DE"/>
    <w:rsid w:val="001733EF"/>
    <w:rsid w:val="0017393A"/>
    <w:rsid w:val="00173BB9"/>
    <w:rsid w:val="00173C2E"/>
    <w:rsid w:val="00173D5A"/>
    <w:rsid w:val="001748AB"/>
    <w:rsid w:val="00174A83"/>
    <w:rsid w:val="00175397"/>
    <w:rsid w:val="00175993"/>
    <w:rsid w:val="001764AE"/>
    <w:rsid w:val="0017688F"/>
    <w:rsid w:val="00176B07"/>
    <w:rsid w:val="0017754D"/>
    <w:rsid w:val="00177F67"/>
    <w:rsid w:val="00180371"/>
    <w:rsid w:val="00180A11"/>
    <w:rsid w:val="00180C65"/>
    <w:rsid w:val="00180D89"/>
    <w:rsid w:val="00180DF9"/>
    <w:rsid w:val="00180EBB"/>
    <w:rsid w:val="00181642"/>
    <w:rsid w:val="00181AE2"/>
    <w:rsid w:val="001821E2"/>
    <w:rsid w:val="00182395"/>
    <w:rsid w:val="00182A23"/>
    <w:rsid w:val="00182A3E"/>
    <w:rsid w:val="00182BB8"/>
    <w:rsid w:val="00182D19"/>
    <w:rsid w:val="001832A3"/>
    <w:rsid w:val="0018336E"/>
    <w:rsid w:val="00183760"/>
    <w:rsid w:val="001839E2"/>
    <w:rsid w:val="0018402E"/>
    <w:rsid w:val="001842C5"/>
    <w:rsid w:val="00184A21"/>
    <w:rsid w:val="00184C69"/>
    <w:rsid w:val="00184F39"/>
    <w:rsid w:val="00184F5A"/>
    <w:rsid w:val="001853EB"/>
    <w:rsid w:val="001861F9"/>
    <w:rsid w:val="00186445"/>
    <w:rsid w:val="00186717"/>
    <w:rsid w:val="00186985"/>
    <w:rsid w:val="00186A7B"/>
    <w:rsid w:val="00186DD6"/>
    <w:rsid w:val="001871C1"/>
    <w:rsid w:val="00187508"/>
    <w:rsid w:val="00187D86"/>
    <w:rsid w:val="00187EDF"/>
    <w:rsid w:val="00190A5A"/>
    <w:rsid w:val="00190FBC"/>
    <w:rsid w:val="00191009"/>
    <w:rsid w:val="0019163D"/>
    <w:rsid w:val="001917F4"/>
    <w:rsid w:val="00191A5B"/>
    <w:rsid w:val="00191AE5"/>
    <w:rsid w:val="00192181"/>
    <w:rsid w:val="00192420"/>
    <w:rsid w:val="00192504"/>
    <w:rsid w:val="001926F1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50CD"/>
    <w:rsid w:val="0019541F"/>
    <w:rsid w:val="0019545D"/>
    <w:rsid w:val="00195750"/>
    <w:rsid w:val="00196176"/>
    <w:rsid w:val="001962FE"/>
    <w:rsid w:val="0019638B"/>
    <w:rsid w:val="00196492"/>
    <w:rsid w:val="00196DE3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DF7"/>
    <w:rsid w:val="001A3F57"/>
    <w:rsid w:val="001A3FA6"/>
    <w:rsid w:val="001A434B"/>
    <w:rsid w:val="001A461E"/>
    <w:rsid w:val="001A49E4"/>
    <w:rsid w:val="001A4E00"/>
    <w:rsid w:val="001A4FA3"/>
    <w:rsid w:val="001A5388"/>
    <w:rsid w:val="001A5DFD"/>
    <w:rsid w:val="001A5F1D"/>
    <w:rsid w:val="001A60CF"/>
    <w:rsid w:val="001A6797"/>
    <w:rsid w:val="001A6CDD"/>
    <w:rsid w:val="001A70ED"/>
    <w:rsid w:val="001A7558"/>
    <w:rsid w:val="001A765A"/>
    <w:rsid w:val="001A7714"/>
    <w:rsid w:val="001A7994"/>
    <w:rsid w:val="001A7AA9"/>
    <w:rsid w:val="001A7E9B"/>
    <w:rsid w:val="001A7F31"/>
    <w:rsid w:val="001B022C"/>
    <w:rsid w:val="001B0275"/>
    <w:rsid w:val="001B0684"/>
    <w:rsid w:val="001B0A9E"/>
    <w:rsid w:val="001B1454"/>
    <w:rsid w:val="001B14DF"/>
    <w:rsid w:val="001B1A02"/>
    <w:rsid w:val="001B1B16"/>
    <w:rsid w:val="001B208F"/>
    <w:rsid w:val="001B2210"/>
    <w:rsid w:val="001B2597"/>
    <w:rsid w:val="001B2B07"/>
    <w:rsid w:val="001B2D00"/>
    <w:rsid w:val="001B2D57"/>
    <w:rsid w:val="001B395B"/>
    <w:rsid w:val="001B3CEA"/>
    <w:rsid w:val="001B3E66"/>
    <w:rsid w:val="001B4082"/>
    <w:rsid w:val="001B48C7"/>
    <w:rsid w:val="001B4927"/>
    <w:rsid w:val="001B4EAB"/>
    <w:rsid w:val="001B51B5"/>
    <w:rsid w:val="001B552B"/>
    <w:rsid w:val="001B5644"/>
    <w:rsid w:val="001B5780"/>
    <w:rsid w:val="001B5822"/>
    <w:rsid w:val="001B5C85"/>
    <w:rsid w:val="001B5FD9"/>
    <w:rsid w:val="001B6349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C00D7"/>
    <w:rsid w:val="001C02DE"/>
    <w:rsid w:val="001C07C6"/>
    <w:rsid w:val="001C0B84"/>
    <w:rsid w:val="001C1D9D"/>
    <w:rsid w:val="001C1DAA"/>
    <w:rsid w:val="001C272C"/>
    <w:rsid w:val="001C2DE0"/>
    <w:rsid w:val="001C3014"/>
    <w:rsid w:val="001C3193"/>
    <w:rsid w:val="001C31AD"/>
    <w:rsid w:val="001C37CA"/>
    <w:rsid w:val="001C3998"/>
    <w:rsid w:val="001C3AFE"/>
    <w:rsid w:val="001C3EAF"/>
    <w:rsid w:val="001C40EA"/>
    <w:rsid w:val="001C48AC"/>
    <w:rsid w:val="001C52D3"/>
    <w:rsid w:val="001C52E8"/>
    <w:rsid w:val="001C5D53"/>
    <w:rsid w:val="001C5D92"/>
    <w:rsid w:val="001C5EBC"/>
    <w:rsid w:val="001C6128"/>
    <w:rsid w:val="001C6375"/>
    <w:rsid w:val="001C664C"/>
    <w:rsid w:val="001C681B"/>
    <w:rsid w:val="001C695D"/>
    <w:rsid w:val="001C6A10"/>
    <w:rsid w:val="001C6CCC"/>
    <w:rsid w:val="001C76A3"/>
    <w:rsid w:val="001C7B93"/>
    <w:rsid w:val="001C7C87"/>
    <w:rsid w:val="001D0943"/>
    <w:rsid w:val="001D0AC5"/>
    <w:rsid w:val="001D0B74"/>
    <w:rsid w:val="001D139C"/>
    <w:rsid w:val="001D13CA"/>
    <w:rsid w:val="001D1AFA"/>
    <w:rsid w:val="001D1C68"/>
    <w:rsid w:val="001D1DA9"/>
    <w:rsid w:val="001D1F2A"/>
    <w:rsid w:val="001D2A5A"/>
    <w:rsid w:val="001D2BCF"/>
    <w:rsid w:val="001D2C76"/>
    <w:rsid w:val="001D306F"/>
    <w:rsid w:val="001D32FF"/>
    <w:rsid w:val="001D397C"/>
    <w:rsid w:val="001D39D6"/>
    <w:rsid w:val="001D3B84"/>
    <w:rsid w:val="001D482F"/>
    <w:rsid w:val="001D4D40"/>
    <w:rsid w:val="001D5166"/>
    <w:rsid w:val="001D51E9"/>
    <w:rsid w:val="001D542A"/>
    <w:rsid w:val="001D5971"/>
    <w:rsid w:val="001D606A"/>
    <w:rsid w:val="001D66B8"/>
    <w:rsid w:val="001D6FA9"/>
    <w:rsid w:val="001D70FD"/>
    <w:rsid w:val="001D711A"/>
    <w:rsid w:val="001D71A3"/>
    <w:rsid w:val="001D7377"/>
    <w:rsid w:val="001D7463"/>
    <w:rsid w:val="001D785A"/>
    <w:rsid w:val="001D7C2D"/>
    <w:rsid w:val="001D7EFB"/>
    <w:rsid w:val="001E002C"/>
    <w:rsid w:val="001E04AE"/>
    <w:rsid w:val="001E06AE"/>
    <w:rsid w:val="001E0F53"/>
    <w:rsid w:val="001E1069"/>
    <w:rsid w:val="001E17DF"/>
    <w:rsid w:val="001E192A"/>
    <w:rsid w:val="001E1D30"/>
    <w:rsid w:val="001E2638"/>
    <w:rsid w:val="001E2B1E"/>
    <w:rsid w:val="001E2CEB"/>
    <w:rsid w:val="001E2DE3"/>
    <w:rsid w:val="001E32C6"/>
    <w:rsid w:val="001E346C"/>
    <w:rsid w:val="001E3638"/>
    <w:rsid w:val="001E365F"/>
    <w:rsid w:val="001E381B"/>
    <w:rsid w:val="001E3E99"/>
    <w:rsid w:val="001E45F1"/>
    <w:rsid w:val="001E475E"/>
    <w:rsid w:val="001E4838"/>
    <w:rsid w:val="001E4CE8"/>
    <w:rsid w:val="001E5A41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62E"/>
    <w:rsid w:val="001E7789"/>
    <w:rsid w:val="001F0448"/>
    <w:rsid w:val="001F10CC"/>
    <w:rsid w:val="001F10F3"/>
    <w:rsid w:val="001F1215"/>
    <w:rsid w:val="001F1545"/>
    <w:rsid w:val="001F17B3"/>
    <w:rsid w:val="001F1E25"/>
    <w:rsid w:val="001F2188"/>
    <w:rsid w:val="001F2A87"/>
    <w:rsid w:val="001F2BD0"/>
    <w:rsid w:val="001F2E65"/>
    <w:rsid w:val="001F318E"/>
    <w:rsid w:val="001F3A56"/>
    <w:rsid w:val="001F4005"/>
    <w:rsid w:val="001F403C"/>
    <w:rsid w:val="001F44C6"/>
    <w:rsid w:val="001F4BC7"/>
    <w:rsid w:val="001F4D42"/>
    <w:rsid w:val="001F4E33"/>
    <w:rsid w:val="001F4ED0"/>
    <w:rsid w:val="001F5243"/>
    <w:rsid w:val="001F5254"/>
    <w:rsid w:val="001F5895"/>
    <w:rsid w:val="001F59A0"/>
    <w:rsid w:val="001F5A2E"/>
    <w:rsid w:val="001F6146"/>
    <w:rsid w:val="001F625F"/>
    <w:rsid w:val="001F6592"/>
    <w:rsid w:val="001F6806"/>
    <w:rsid w:val="001F68AC"/>
    <w:rsid w:val="001F6E71"/>
    <w:rsid w:val="001F70E4"/>
    <w:rsid w:val="001F73C1"/>
    <w:rsid w:val="001F7559"/>
    <w:rsid w:val="001F7909"/>
    <w:rsid w:val="001F7F0C"/>
    <w:rsid w:val="002001F3"/>
    <w:rsid w:val="00200D97"/>
    <w:rsid w:val="00201378"/>
    <w:rsid w:val="00201688"/>
    <w:rsid w:val="00202402"/>
    <w:rsid w:val="00202639"/>
    <w:rsid w:val="00202F2C"/>
    <w:rsid w:val="0020320A"/>
    <w:rsid w:val="00203531"/>
    <w:rsid w:val="0020372F"/>
    <w:rsid w:val="002039BB"/>
    <w:rsid w:val="00203EEF"/>
    <w:rsid w:val="00203FF7"/>
    <w:rsid w:val="002043EA"/>
    <w:rsid w:val="00204629"/>
    <w:rsid w:val="00204829"/>
    <w:rsid w:val="00204A38"/>
    <w:rsid w:val="00204CFE"/>
    <w:rsid w:val="0020565E"/>
    <w:rsid w:val="00205BC4"/>
    <w:rsid w:val="00205D92"/>
    <w:rsid w:val="002061B6"/>
    <w:rsid w:val="0020649C"/>
    <w:rsid w:val="0020687A"/>
    <w:rsid w:val="00206A54"/>
    <w:rsid w:val="00206D89"/>
    <w:rsid w:val="002077B5"/>
    <w:rsid w:val="002077F9"/>
    <w:rsid w:val="00207840"/>
    <w:rsid w:val="00207ABD"/>
    <w:rsid w:val="00207BAC"/>
    <w:rsid w:val="0021006F"/>
    <w:rsid w:val="002101E7"/>
    <w:rsid w:val="00210BC5"/>
    <w:rsid w:val="00211234"/>
    <w:rsid w:val="0021141F"/>
    <w:rsid w:val="002118E1"/>
    <w:rsid w:val="00211A6B"/>
    <w:rsid w:val="00211B9A"/>
    <w:rsid w:val="00211BF2"/>
    <w:rsid w:val="002123D7"/>
    <w:rsid w:val="0021252D"/>
    <w:rsid w:val="0021287A"/>
    <w:rsid w:val="00212D1A"/>
    <w:rsid w:val="0021325C"/>
    <w:rsid w:val="002139D0"/>
    <w:rsid w:val="00213B7C"/>
    <w:rsid w:val="00213FEF"/>
    <w:rsid w:val="0021459F"/>
    <w:rsid w:val="00214873"/>
    <w:rsid w:val="00214C6E"/>
    <w:rsid w:val="00214E30"/>
    <w:rsid w:val="00214F22"/>
    <w:rsid w:val="002151FE"/>
    <w:rsid w:val="0021593C"/>
    <w:rsid w:val="00215A34"/>
    <w:rsid w:val="00215F1B"/>
    <w:rsid w:val="002160B2"/>
    <w:rsid w:val="002162A6"/>
    <w:rsid w:val="002164C4"/>
    <w:rsid w:val="002166C4"/>
    <w:rsid w:val="00216B27"/>
    <w:rsid w:val="00216B61"/>
    <w:rsid w:val="00216C1C"/>
    <w:rsid w:val="002177AB"/>
    <w:rsid w:val="00217FD2"/>
    <w:rsid w:val="00220131"/>
    <w:rsid w:val="002204A7"/>
    <w:rsid w:val="002205BA"/>
    <w:rsid w:val="002206AB"/>
    <w:rsid w:val="00220732"/>
    <w:rsid w:val="00221016"/>
    <w:rsid w:val="00221072"/>
    <w:rsid w:val="00221265"/>
    <w:rsid w:val="0022189E"/>
    <w:rsid w:val="00221FBC"/>
    <w:rsid w:val="002224AF"/>
    <w:rsid w:val="002224EB"/>
    <w:rsid w:val="00222B85"/>
    <w:rsid w:val="00222C32"/>
    <w:rsid w:val="0022343A"/>
    <w:rsid w:val="00224189"/>
    <w:rsid w:val="002244ED"/>
    <w:rsid w:val="0022466A"/>
    <w:rsid w:val="00224937"/>
    <w:rsid w:val="00224D33"/>
    <w:rsid w:val="00225003"/>
    <w:rsid w:val="002250B5"/>
    <w:rsid w:val="00225C29"/>
    <w:rsid w:val="00225D32"/>
    <w:rsid w:val="002261AC"/>
    <w:rsid w:val="00226538"/>
    <w:rsid w:val="002268D5"/>
    <w:rsid w:val="00226B7A"/>
    <w:rsid w:val="0022707B"/>
    <w:rsid w:val="002271C3"/>
    <w:rsid w:val="00227276"/>
    <w:rsid w:val="002272B2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22C8"/>
    <w:rsid w:val="002325CE"/>
    <w:rsid w:val="00232959"/>
    <w:rsid w:val="0023295D"/>
    <w:rsid w:val="00232A11"/>
    <w:rsid w:val="00232FB6"/>
    <w:rsid w:val="0023320A"/>
    <w:rsid w:val="00233350"/>
    <w:rsid w:val="002333F3"/>
    <w:rsid w:val="002337DD"/>
    <w:rsid w:val="00233B5B"/>
    <w:rsid w:val="00233CEA"/>
    <w:rsid w:val="00233DB4"/>
    <w:rsid w:val="002342EC"/>
    <w:rsid w:val="002345F9"/>
    <w:rsid w:val="002349CD"/>
    <w:rsid w:val="00234B62"/>
    <w:rsid w:val="00234C45"/>
    <w:rsid w:val="00234D20"/>
    <w:rsid w:val="00234FF9"/>
    <w:rsid w:val="002350A6"/>
    <w:rsid w:val="00235202"/>
    <w:rsid w:val="00235697"/>
    <w:rsid w:val="00235765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B23"/>
    <w:rsid w:val="00241161"/>
    <w:rsid w:val="002411D6"/>
    <w:rsid w:val="002412BB"/>
    <w:rsid w:val="002412C5"/>
    <w:rsid w:val="002412D2"/>
    <w:rsid w:val="00241D38"/>
    <w:rsid w:val="00242094"/>
    <w:rsid w:val="00242882"/>
    <w:rsid w:val="0024288A"/>
    <w:rsid w:val="002428C1"/>
    <w:rsid w:val="00242972"/>
    <w:rsid w:val="00242BD5"/>
    <w:rsid w:val="0024342F"/>
    <w:rsid w:val="00243476"/>
    <w:rsid w:val="002436E1"/>
    <w:rsid w:val="00243A6B"/>
    <w:rsid w:val="00243EDE"/>
    <w:rsid w:val="00244721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6718"/>
    <w:rsid w:val="00246DD1"/>
    <w:rsid w:val="00246F16"/>
    <w:rsid w:val="0024750A"/>
    <w:rsid w:val="0024780F"/>
    <w:rsid w:val="002500BA"/>
    <w:rsid w:val="0025077E"/>
    <w:rsid w:val="00250C83"/>
    <w:rsid w:val="00250F42"/>
    <w:rsid w:val="00250FBE"/>
    <w:rsid w:val="00251143"/>
    <w:rsid w:val="00251372"/>
    <w:rsid w:val="002515D7"/>
    <w:rsid w:val="00251737"/>
    <w:rsid w:val="0025196B"/>
    <w:rsid w:val="002521FE"/>
    <w:rsid w:val="0025243D"/>
    <w:rsid w:val="0025279C"/>
    <w:rsid w:val="002528E6"/>
    <w:rsid w:val="00252A90"/>
    <w:rsid w:val="00252EEC"/>
    <w:rsid w:val="00253713"/>
    <w:rsid w:val="00253794"/>
    <w:rsid w:val="00253B79"/>
    <w:rsid w:val="00253EA0"/>
    <w:rsid w:val="0025458D"/>
    <w:rsid w:val="0025532B"/>
    <w:rsid w:val="00255406"/>
    <w:rsid w:val="00255763"/>
    <w:rsid w:val="00255933"/>
    <w:rsid w:val="002561EB"/>
    <w:rsid w:val="00256379"/>
    <w:rsid w:val="002565FA"/>
    <w:rsid w:val="00256626"/>
    <w:rsid w:val="00256C0E"/>
    <w:rsid w:val="00256F4F"/>
    <w:rsid w:val="00256F57"/>
    <w:rsid w:val="00257509"/>
    <w:rsid w:val="00257840"/>
    <w:rsid w:val="00257B20"/>
    <w:rsid w:val="00257B89"/>
    <w:rsid w:val="00257C6E"/>
    <w:rsid w:val="00257F61"/>
    <w:rsid w:val="002606AC"/>
    <w:rsid w:val="00260B16"/>
    <w:rsid w:val="00260C53"/>
    <w:rsid w:val="00260D02"/>
    <w:rsid w:val="00260DC7"/>
    <w:rsid w:val="00260E9F"/>
    <w:rsid w:val="0026142E"/>
    <w:rsid w:val="00261479"/>
    <w:rsid w:val="00261C1E"/>
    <w:rsid w:val="00261E63"/>
    <w:rsid w:val="002624F1"/>
    <w:rsid w:val="0026253F"/>
    <w:rsid w:val="00262B60"/>
    <w:rsid w:val="00262DBF"/>
    <w:rsid w:val="00263383"/>
    <w:rsid w:val="002633F3"/>
    <w:rsid w:val="002636AA"/>
    <w:rsid w:val="0026390D"/>
    <w:rsid w:val="00263A84"/>
    <w:rsid w:val="0026420D"/>
    <w:rsid w:val="0026433C"/>
    <w:rsid w:val="00265067"/>
    <w:rsid w:val="00265472"/>
    <w:rsid w:val="002658C6"/>
    <w:rsid w:val="00265F7E"/>
    <w:rsid w:val="00266101"/>
    <w:rsid w:val="002662B2"/>
    <w:rsid w:val="0026641D"/>
    <w:rsid w:val="00266755"/>
    <w:rsid w:val="00266825"/>
    <w:rsid w:val="00266A03"/>
    <w:rsid w:val="00266A67"/>
    <w:rsid w:val="00266DEE"/>
    <w:rsid w:val="00266F17"/>
    <w:rsid w:val="002671AA"/>
    <w:rsid w:val="00267267"/>
    <w:rsid w:val="002679FF"/>
    <w:rsid w:val="00267E34"/>
    <w:rsid w:val="00267EA9"/>
    <w:rsid w:val="00267F25"/>
    <w:rsid w:val="00270586"/>
    <w:rsid w:val="00270A9D"/>
    <w:rsid w:val="00271788"/>
    <w:rsid w:val="002720E2"/>
    <w:rsid w:val="002721B7"/>
    <w:rsid w:val="00272293"/>
    <w:rsid w:val="00272942"/>
    <w:rsid w:val="00272E1D"/>
    <w:rsid w:val="0027302C"/>
    <w:rsid w:val="002730F0"/>
    <w:rsid w:val="002732E0"/>
    <w:rsid w:val="00273734"/>
    <w:rsid w:val="002737B4"/>
    <w:rsid w:val="00273A87"/>
    <w:rsid w:val="00273AEE"/>
    <w:rsid w:val="00273D88"/>
    <w:rsid w:val="00273ECC"/>
    <w:rsid w:val="00274068"/>
    <w:rsid w:val="002744BB"/>
    <w:rsid w:val="0027493C"/>
    <w:rsid w:val="00274AA3"/>
    <w:rsid w:val="00274E0E"/>
    <w:rsid w:val="002755CF"/>
    <w:rsid w:val="002759E3"/>
    <w:rsid w:val="00275B76"/>
    <w:rsid w:val="00275DAE"/>
    <w:rsid w:val="0027650F"/>
    <w:rsid w:val="00276601"/>
    <w:rsid w:val="002768C1"/>
    <w:rsid w:val="00276936"/>
    <w:rsid w:val="002769E8"/>
    <w:rsid w:val="00276C8B"/>
    <w:rsid w:val="00276D77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987"/>
    <w:rsid w:val="00282C52"/>
    <w:rsid w:val="00282D31"/>
    <w:rsid w:val="00282D9D"/>
    <w:rsid w:val="00282F12"/>
    <w:rsid w:val="00283176"/>
    <w:rsid w:val="00283289"/>
    <w:rsid w:val="002834F8"/>
    <w:rsid w:val="002835EC"/>
    <w:rsid w:val="002845AF"/>
    <w:rsid w:val="00284626"/>
    <w:rsid w:val="00284E14"/>
    <w:rsid w:val="00284EA4"/>
    <w:rsid w:val="00285191"/>
    <w:rsid w:val="002853F7"/>
    <w:rsid w:val="0028550F"/>
    <w:rsid w:val="002855E5"/>
    <w:rsid w:val="00285AA2"/>
    <w:rsid w:val="00285E22"/>
    <w:rsid w:val="00286480"/>
    <w:rsid w:val="0028731F"/>
    <w:rsid w:val="00287590"/>
    <w:rsid w:val="002876CE"/>
    <w:rsid w:val="00287D47"/>
    <w:rsid w:val="00290238"/>
    <w:rsid w:val="002902DF"/>
    <w:rsid w:val="002904B5"/>
    <w:rsid w:val="002913AB"/>
    <w:rsid w:val="002914C9"/>
    <w:rsid w:val="002916C5"/>
    <w:rsid w:val="0029174B"/>
    <w:rsid w:val="0029175C"/>
    <w:rsid w:val="00291CB3"/>
    <w:rsid w:val="00291D77"/>
    <w:rsid w:val="00292082"/>
    <w:rsid w:val="002920E4"/>
    <w:rsid w:val="002925ED"/>
    <w:rsid w:val="00292E08"/>
    <w:rsid w:val="002933B7"/>
    <w:rsid w:val="0029358E"/>
    <w:rsid w:val="00293A4D"/>
    <w:rsid w:val="00293EFB"/>
    <w:rsid w:val="00294166"/>
    <w:rsid w:val="0029433B"/>
    <w:rsid w:val="002943BD"/>
    <w:rsid w:val="00294AA4"/>
    <w:rsid w:val="002952F9"/>
    <w:rsid w:val="00295617"/>
    <w:rsid w:val="00295B2B"/>
    <w:rsid w:val="00296658"/>
    <w:rsid w:val="00296775"/>
    <w:rsid w:val="002967D0"/>
    <w:rsid w:val="00296FB7"/>
    <w:rsid w:val="00297007"/>
    <w:rsid w:val="0029754C"/>
    <w:rsid w:val="00297601"/>
    <w:rsid w:val="0029779C"/>
    <w:rsid w:val="00297974"/>
    <w:rsid w:val="00297A80"/>
    <w:rsid w:val="00297BD6"/>
    <w:rsid w:val="00297D93"/>
    <w:rsid w:val="00297E6B"/>
    <w:rsid w:val="00297F06"/>
    <w:rsid w:val="002A0127"/>
    <w:rsid w:val="002A027A"/>
    <w:rsid w:val="002A0376"/>
    <w:rsid w:val="002A039B"/>
    <w:rsid w:val="002A0B2D"/>
    <w:rsid w:val="002A0FAF"/>
    <w:rsid w:val="002A12AB"/>
    <w:rsid w:val="002A1422"/>
    <w:rsid w:val="002A14C6"/>
    <w:rsid w:val="002A1CB5"/>
    <w:rsid w:val="002A1CF2"/>
    <w:rsid w:val="002A2065"/>
    <w:rsid w:val="002A22DD"/>
    <w:rsid w:val="002A3209"/>
    <w:rsid w:val="002A3918"/>
    <w:rsid w:val="002A3933"/>
    <w:rsid w:val="002A3C5F"/>
    <w:rsid w:val="002A48BA"/>
    <w:rsid w:val="002A4B0A"/>
    <w:rsid w:val="002A5535"/>
    <w:rsid w:val="002A560C"/>
    <w:rsid w:val="002A5903"/>
    <w:rsid w:val="002A59C3"/>
    <w:rsid w:val="002A5B3B"/>
    <w:rsid w:val="002A5D4D"/>
    <w:rsid w:val="002A5FDA"/>
    <w:rsid w:val="002A6521"/>
    <w:rsid w:val="002A681E"/>
    <w:rsid w:val="002A6BFE"/>
    <w:rsid w:val="002A6CC1"/>
    <w:rsid w:val="002A7715"/>
    <w:rsid w:val="002A7747"/>
    <w:rsid w:val="002A7BEF"/>
    <w:rsid w:val="002B01CA"/>
    <w:rsid w:val="002B0329"/>
    <w:rsid w:val="002B03DF"/>
    <w:rsid w:val="002B07C0"/>
    <w:rsid w:val="002B0A30"/>
    <w:rsid w:val="002B0B05"/>
    <w:rsid w:val="002B0B65"/>
    <w:rsid w:val="002B0DA5"/>
    <w:rsid w:val="002B0F62"/>
    <w:rsid w:val="002B0F99"/>
    <w:rsid w:val="002B169A"/>
    <w:rsid w:val="002B18EB"/>
    <w:rsid w:val="002B1AD2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F28"/>
    <w:rsid w:val="002B32D5"/>
    <w:rsid w:val="002B33CA"/>
    <w:rsid w:val="002B3512"/>
    <w:rsid w:val="002B3BA2"/>
    <w:rsid w:val="002B42DB"/>
    <w:rsid w:val="002B45AA"/>
    <w:rsid w:val="002B4DCC"/>
    <w:rsid w:val="002B5428"/>
    <w:rsid w:val="002B55EA"/>
    <w:rsid w:val="002B564F"/>
    <w:rsid w:val="002B5EBB"/>
    <w:rsid w:val="002B5EC1"/>
    <w:rsid w:val="002B6FCF"/>
    <w:rsid w:val="002B7094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254"/>
    <w:rsid w:val="002C36B5"/>
    <w:rsid w:val="002C3B6A"/>
    <w:rsid w:val="002C3E60"/>
    <w:rsid w:val="002C4379"/>
    <w:rsid w:val="002C486C"/>
    <w:rsid w:val="002C486E"/>
    <w:rsid w:val="002C50AE"/>
    <w:rsid w:val="002C5378"/>
    <w:rsid w:val="002C55E8"/>
    <w:rsid w:val="002C581E"/>
    <w:rsid w:val="002C5947"/>
    <w:rsid w:val="002C5DCE"/>
    <w:rsid w:val="002C5ECA"/>
    <w:rsid w:val="002C632A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75"/>
    <w:rsid w:val="002C75AE"/>
    <w:rsid w:val="002C78C4"/>
    <w:rsid w:val="002C7B34"/>
    <w:rsid w:val="002C7B7D"/>
    <w:rsid w:val="002D0021"/>
    <w:rsid w:val="002D031F"/>
    <w:rsid w:val="002D03BE"/>
    <w:rsid w:val="002D0EB3"/>
    <w:rsid w:val="002D115C"/>
    <w:rsid w:val="002D1453"/>
    <w:rsid w:val="002D1629"/>
    <w:rsid w:val="002D1741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579"/>
    <w:rsid w:val="002D3760"/>
    <w:rsid w:val="002D3815"/>
    <w:rsid w:val="002D38BB"/>
    <w:rsid w:val="002D3DCB"/>
    <w:rsid w:val="002D3E3D"/>
    <w:rsid w:val="002D4424"/>
    <w:rsid w:val="002D4795"/>
    <w:rsid w:val="002D49B6"/>
    <w:rsid w:val="002D4D6E"/>
    <w:rsid w:val="002D4E3B"/>
    <w:rsid w:val="002D5688"/>
    <w:rsid w:val="002D5907"/>
    <w:rsid w:val="002D5A45"/>
    <w:rsid w:val="002D5C09"/>
    <w:rsid w:val="002D6758"/>
    <w:rsid w:val="002D6E39"/>
    <w:rsid w:val="002D6E70"/>
    <w:rsid w:val="002D6FB8"/>
    <w:rsid w:val="002D7222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02B"/>
    <w:rsid w:val="002E15F3"/>
    <w:rsid w:val="002E16C2"/>
    <w:rsid w:val="002E1B47"/>
    <w:rsid w:val="002E1D66"/>
    <w:rsid w:val="002E1E09"/>
    <w:rsid w:val="002E1E81"/>
    <w:rsid w:val="002E1FD1"/>
    <w:rsid w:val="002E25F6"/>
    <w:rsid w:val="002E26AC"/>
    <w:rsid w:val="002E28DC"/>
    <w:rsid w:val="002E2B56"/>
    <w:rsid w:val="002E2D0C"/>
    <w:rsid w:val="002E360A"/>
    <w:rsid w:val="002E3ED0"/>
    <w:rsid w:val="002E411D"/>
    <w:rsid w:val="002E4339"/>
    <w:rsid w:val="002E43F5"/>
    <w:rsid w:val="002E48BC"/>
    <w:rsid w:val="002E48BE"/>
    <w:rsid w:val="002E5756"/>
    <w:rsid w:val="002E5CD7"/>
    <w:rsid w:val="002E5E5C"/>
    <w:rsid w:val="002E5F66"/>
    <w:rsid w:val="002E5FE1"/>
    <w:rsid w:val="002E6407"/>
    <w:rsid w:val="002E6597"/>
    <w:rsid w:val="002E6A33"/>
    <w:rsid w:val="002E6DB4"/>
    <w:rsid w:val="002E7274"/>
    <w:rsid w:val="002E7301"/>
    <w:rsid w:val="002E75B3"/>
    <w:rsid w:val="002E776A"/>
    <w:rsid w:val="002F026F"/>
    <w:rsid w:val="002F06B3"/>
    <w:rsid w:val="002F0AA8"/>
    <w:rsid w:val="002F0C0A"/>
    <w:rsid w:val="002F0D82"/>
    <w:rsid w:val="002F0E3D"/>
    <w:rsid w:val="002F0EAF"/>
    <w:rsid w:val="002F1017"/>
    <w:rsid w:val="002F1608"/>
    <w:rsid w:val="002F1AEA"/>
    <w:rsid w:val="002F2569"/>
    <w:rsid w:val="002F291B"/>
    <w:rsid w:val="002F3294"/>
    <w:rsid w:val="002F41F5"/>
    <w:rsid w:val="002F4550"/>
    <w:rsid w:val="002F4653"/>
    <w:rsid w:val="002F4903"/>
    <w:rsid w:val="002F4A5A"/>
    <w:rsid w:val="002F505F"/>
    <w:rsid w:val="002F531B"/>
    <w:rsid w:val="002F5A62"/>
    <w:rsid w:val="002F64F2"/>
    <w:rsid w:val="002F66C7"/>
    <w:rsid w:val="002F6D39"/>
    <w:rsid w:val="002F6DF4"/>
    <w:rsid w:val="002F7076"/>
    <w:rsid w:val="002F71F2"/>
    <w:rsid w:val="002F7597"/>
    <w:rsid w:val="002F7669"/>
    <w:rsid w:val="002F7B13"/>
    <w:rsid w:val="00300081"/>
    <w:rsid w:val="003008E7"/>
    <w:rsid w:val="00300E48"/>
    <w:rsid w:val="0030100C"/>
    <w:rsid w:val="0030104F"/>
    <w:rsid w:val="003011D6"/>
    <w:rsid w:val="00301259"/>
    <w:rsid w:val="00301392"/>
    <w:rsid w:val="0030177A"/>
    <w:rsid w:val="003024B0"/>
    <w:rsid w:val="003024CA"/>
    <w:rsid w:val="00302578"/>
    <w:rsid w:val="00302E8F"/>
    <w:rsid w:val="003037E4"/>
    <w:rsid w:val="00303869"/>
    <w:rsid w:val="0030394A"/>
    <w:rsid w:val="00303A13"/>
    <w:rsid w:val="00303BA4"/>
    <w:rsid w:val="00303D79"/>
    <w:rsid w:val="00304554"/>
    <w:rsid w:val="00304581"/>
    <w:rsid w:val="0030484A"/>
    <w:rsid w:val="00304999"/>
    <w:rsid w:val="0030527C"/>
    <w:rsid w:val="003052A6"/>
    <w:rsid w:val="00305E42"/>
    <w:rsid w:val="003063F4"/>
    <w:rsid w:val="003068D3"/>
    <w:rsid w:val="00306A9D"/>
    <w:rsid w:val="0030714F"/>
    <w:rsid w:val="003077D4"/>
    <w:rsid w:val="00307962"/>
    <w:rsid w:val="00310318"/>
    <w:rsid w:val="0031051A"/>
    <w:rsid w:val="003106F6"/>
    <w:rsid w:val="00310804"/>
    <w:rsid w:val="00310994"/>
    <w:rsid w:val="00310B18"/>
    <w:rsid w:val="00310B91"/>
    <w:rsid w:val="00310C5E"/>
    <w:rsid w:val="00311024"/>
    <w:rsid w:val="00311C49"/>
    <w:rsid w:val="00311E00"/>
    <w:rsid w:val="00311E08"/>
    <w:rsid w:val="00311EE4"/>
    <w:rsid w:val="00311F54"/>
    <w:rsid w:val="00312A99"/>
    <w:rsid w:val="00312CF4"/>
    <w:rsid w:val="00312F19"/>
    <w:rsid w:val="00312F66"/>
    <w:rsid w:val="0031326E"/>
    <w:rsid w:val="0031333B"/>
    <w:rsid w:val="003133C7"/>
    <w:rsid w:val="00313CB7"/>
    <w:rsid w:val="00313D0E"/>
    <w:rsid w:val="00314205"/>
    <w:rsid w:val="00314228"/>
    <w:rsid w:val="00314396"/>
    <w:rsid w:val="0031477C"/>
    <w:rsid w:val="00314C6C"/>
    <w:rsid w:val="003155F1"/>
    <w:rsid w:val="00315E00"/>
    <w:rsid w:val="00315E02"/>
    <w:rsid w:val="00315F34"/>
    <w:rsid w:val="00315F41"/>
    <w:rsid w:val="00316041"/>
    <w:rsid w:val="00316108"/>
    <w:rsid w:val="0031612B"/>
    <w:rsid w:val="00316193"/>
    <w:rsid w:val="00316217"/>
    <w:rsid w:val="003164B4"/>
    <w:rsid w:val="00316C50"/>
    <w:rsid w:val="00316DF3"/>
    <w:rsid w:val="0031701C"/>
    <w:rsid w:val="00317220"/>
    <w:rsid w:val="003173E4"/>
    <w:rsid w:val="003174AA"/>
    <w:rsid w:val="003175AE"/>
    <w:rsid w:val="00317771"/>
    <w:rsid w:val="00317917"/>
    <w:rsid w:val="00317C85"/>
    <w:rsid w:val="00317CAE"/>
    <w:rsid w:val="0032016A"/>
    <w:rsid w:val="00320184"/>
    <w:rsid w:val="003201C2"/>
    <w:rsid w:val="003202EB"/>
    <w:rsid w:val="00320607"/>
    <w:rsid w:val="0032192D"/>
    <w:rsid w:val="00322005"/>
    <w:rsid w:val="00322666"/>
    <w:rsid w:val="003228C2"/>
    <w:rsid w:val="00322AA5"/>
    <w:rsid w:val="00322C8A"/>
    <w:rsid w:val="003230A3"/>
    <w:rsid w:val="00323723"/>
    <w:rsid w:val="00323756"/>
    <w:rsid w:val="00323F49"/>
    <w:rsid w:val="00323FE0"/>
    <w:rsid w:val="00324112"/>
    <w:rsid w:val="0032420F"/>
    <w:rsid w:val="003242F9"/>
    <w:rsid w:val="003245DF"/>
    <w:rsid w:val="00324642"/>
    <w:rsid w:val="00324C35"/>
    <w:rsid w:val="00325D90"/>
    <w:rsid w:val="00325DD1"/>
    <w:rsid w:val="00325EF5"/>
    <w:rsid w:val="00325F7C"/>
    <w:rsid w:val="003267D9"/>
    <w:rsid w:val="00326A42"/>
    <w:rsid w:val="00326FAC"/>
    <w:rsid w:val="00327186"/>
    <w:rsid w:val="00327404"/>
    <w:rsid w:val="00327C7D"/>
    <w:rsid w:val="00327F93"/>
    <w:rsid w:val="003301D5"/>
    <w:rsid w:val="00330319"/>
    <w:rsid w:val="003303BC"/>
    <w:rsid w:val="00330867"/>
    <w:rsid w:val="003309CB"/>
    <w:rsid w:val="00330A9E"/>
    <w:rsid w:val="00330C42"/>
    <w:rsid w:val="00330C86"/>
    <w:rsid w:val="0033130C"/>
    <w:rsid w:val="00331CE4"/>
    <w:rsid w:val="00331D98"/>
    <w:rsid w:val="00332291"/>
    <w:rsid w:val="003326B7"/>
    <w:rsid w:val="0033283B"/>
    <w:rsid w:val="00332BE4"/>
    <w:rsid w:val="00332C7B"/>
    <w:rsid w:val="0033399B"/>
    <w:rsid w:val="00333F88"/>
    <w:rsid w:val="00333FA0"/>
    <w:rsid w:val="0033407F"/>
    <w:rsid w:val="00334110"/>
    <w:rsid w:val="00334C21"/>
    <w:rsid w:val="00335707"/>
    <w:rsid w:val="00335B2A"/>
    <w:rsid w:val="00335D0A"/>
    <w:rsid w:val="00335F7C"/>
    <w:rsid w:val="00336D0D"/>
    <w:rsid w:val="00337361"/>
    <w:rsid w:val="0033768D"/>
    <w:rsid w:val="00337CA2"/>
    <w:rsid w:val="00337D5F"/>
    <w:rsid w:val="00337EEA"/>
    <w:rsid w:val="0034002A"/>
    <w:rsid w:val="003400E5"/>
    <w:rsid w:val="0034019B"/>
    <w:rsid w:val="00340311"/>
    <w:rsid w:val="003403D5"/>
    <w:rsid w:val="00340410"/>
    <w:rsid w:val="00340699"/>
    <w:rsid w:val="003408DB"/>
    <w:rsid w:val="003409BA"/>
    <w:rsid w:val="00340D60"/>
    <w:rsid w:val="00340D6C"/>
    <w:rsid w:val="00340DA5"/>
    <w:rsid w:val="0034162E"/>
    <w:rsid w:val="003417FE"/>
    <w:rsid w:val="003418B3"/>
    <w:rsid w:val="00341C84"/>
    <w:rsid w:val="00341DAC"/>
    <w:rsid w:val="00342079"/>
    <w:rsid w:val="00342292"/>
    <w:rsid w:val="003424A1"/>
    <w:rsid w:val="003426F8"/>
    <w:rsid w:val="00342B69"/>
    <w:rsid w:val="0034337C"/>
    <w:rsid w:val="00343A52"/>
    <w:rsid w:val="00343A66"/>
    <w:rsid w:val="00343ADF"/>
    <w:rsid w:val="003441CB"/>
    <w:rsid w:val="003443B7"/>
    <w:rsid w:val="00344509"/>
    <w:rsid w:val="00344D2F"/>
    <w:rsid w:val="00344FE1"/>
    <w:rsid w:val="003450C2"/>
    <w:rsid w:val="0034572D"/>
    <w:rsid w:val="0034588F"/>
    <w:rsid w:val="00345E8E"/>
    <w:rsid w:val="00346154"/>
    <w:rsid w:val="00346494"/>
    <w:rsid w:val="00346829"/>
    <w:rsid w:val="00346B95"/>
    <w:rsid w:val="00346E3C"/>
    <w:rsid w:val="00347003"/>
    <w:rsid w:val="003475A2"/>
    <w:rsid w:val="00347639"/>
    <w:rsid w:val="003476AE"/>
    <w:rsid w:val="003479B0"/>
    <w:rsid w:val="00347BD4"/>
    <w:rsid w:val="003500C9"/>
    <w:rsid w:val="00350323"/>
    <w:rsid w:val="00350AC9"/>
    <w:rsid w:val="00350BB2"/>
    <w:rsid w:val="00350C11"/>
    <w:rsid w:val="00350C2D"/>
    <w:rsid w:val="00350E78"/>
    <w:rsid w:val="00350E90"/>
    <w:rsid w:val="003512FC"/>
    <w:rsid w:val="00351A0D"/>
    <w:rsid w:val="00351FAB"/>
    <w:rsid w:val="003520CE"/>
    <w:rsid w:val="00352524"/>
    <w:rsid w:val="00352700"/>
    <w:rsid w:val="00352D19"/>
    <w:rsid w:val="00352DF2"/>
    <w:rsid w:val="00352ECF"/>
    <w:rsid w:val="00352ED0"/>
    <w:rsid w:val="0035323C"/>
    <w:rsid w:val="003532AE"/>
    <w:rsid w:val="003537E2"/>
    <w:rsid w:val="00353A6B"/>
    <w:rsid w:val="00353C32"/>
    <w:rsid w:val="00353F98"/>
    <w:rsid w:val="0035402A"/>
    <w:rsid w:val="00354303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AFB"/>
    <w:rsid w:val="00356D49"/>
    <w:rsid w:val="00356FA4"/>
    <w:rsid w:val="0035728D"/>
    <w:rsid w:val="003574C5"/>
    <w:rsid w:val="00357660"/>
    <w:rsid w:val="0036055E"/>
    <w:rsid w:val="00360847"/>
    <w:rsid w:val="003608F6"/>
    <w:rsid w:val="003617EF"/>
    <w:rsid w:val="00361AE6"/>
    <w:rsid w:val="00361AF6"/>
    <w:rsid w:val="00361BEE"/>
    <w:rsid w:val="00361DDD"/>
    <w:rsid w:val="00361F0D"/>
    <w:rsid w:val="0036275B"/>
    <w:rsid w:val="003627A8"/>
    <w:rsid w:val="003629E6"/>
    <w:rsid w:val="00362A9F"/>
    <w:rsid w:val="00362BE5"/>
    <w:rsid w:val="003637ED"/>
    <w:rsid w:val="00363CDE"/>
    <w:rsid w:val="003641E8"/>
    <w:rsid w:val="003647C4"/>
    <w:rsid w:val="00364A47"/>
    <w:rsid w:val="00364D17"/>
    <w:rsid w:val="00364E4A"/>
    <w:rsid w:val="00364F21"/>
    <w:rsid w:val="00365004"/>
    <w:rsid w:val="0036563C"/>
    <w:rsid w:val="003656D0"/>
    <w:rsid w:val="00365867"/>
    <w:rsid w:val="003659AC"/>
    <w:rsid w:val="00365A2D"/>
    <w:rsid w:val="00365B4D"/>
    <w:rsid w:val="00365D6F"/>
    <w:rsid w:val="00365D81"/>
    <w:rsid w:val="00365D84"/>
    <w:rsid w:val="003661E3"/>
    <w:rsid w:val="00366228"/>
    <w:rsid w:val="003662FA"/>
    <w:rsid w:val="00366C9F"/>
    <w:rsid w:val="003672C6"/>
    <w:rsid w:val="00367857"/>
    <w:rsid w:val="00367A08"/>
    <w:rsid w:val="00367D2D"/>
    <w:rsid w:val="003700DF"/>
    <w:rsid w:val="0037027D"/>
    <w:rsid w:val="00370561"/>
    <w:rsid w:val="00370A25"/>
    <w:rsid w:val="00370CC3"/>
    <w:rsid w:val="00371242"/>
    <w:rsid w:val="00371304"/>
    <w:rsid w:val="003713F5"/>
    <w:rsid w:val="00371489"/>
    <w:rsid w:val="003715DA"/>
    <w:rsid w:val="003716B3"/>
    <w:rsid w:val="00371A73"/>
    <w:rsid w:val="00371E53"/>
    <w:rsid w:val="00371FAB"/>
    <w:rsid w:val="00371FF4"/>
    <w:rsid w:val="00372038"/>
    <w:rsid w:val="00372B99"/>
    <w:rsid w:val="00373155"/>
    <w:rsid w:val="0037315D"/>
    <w:rsid w:val="0037360E"/>
    <w:rsid w:val="00373CB0"/>
    <w:rsid w:val="00373F4D"/>
    <w:rsid w:val="0037404F"/>
    <w:rsid w:val="003740A4"/>
    <w:rsid w:val="003740D2"/>
    <w:rsid w:val="00374382"/>
    <w:rsid w:val="0037452C"/>
    <w:rsid w:val="00374A59"/>
    <w:rsid w:val="00374ABD"/>
    <w:rsid w:val="003751E9"/>
    <w:rsid w:val="0037559A"/>
    <w:rsid w:val="00375B6C"/>
    <w:rsid w:val="00375D79"/>
    <w:rsid w:val="003763A2"/>
    <w:rsid w:val="003767FB"/>
    <w:rsid w:val="003769F0"/>
    <w:rsid w:val="00376E0C"/>
    <w:rsid w:val="00377286"/>
    <w:rsid w:val="003776E4"/>
    <w:rsid w:val="003778CC"/>
    <w:rsid w:val="00377CA5"/>
    <w:rsid w:val="00377CD0"/>
    <w:rsid w:val="00380A70"/>
    <w:rsid w:val="00380B3E"/>
    <w:rsid w:val="00380D5A"/>
    <w:rsid w:val="003816EB"/>
    <w:rsid w:val="0038177F"/>
    <w:rsid w:val="003818AE"/>
    <w:rsid w:val="00381E75"/>
    <w:rsid w:val="00382427"/>
    <w:rsid w:val="0038250C"/>
    <w:rsid w:val="0038276A"/>
    <w:rsid w:val="00382DDF"/>
    <w:rsid w:val="003831E6"/>
    <w:rsid w:val="003833E3"/>
    <w:rsid w:val="00383783"/>
    <w:rsid w:val="003837AF"/>
    <w:rsid w:val="00383A00"/>
    <w:rsid w:val="00383F82"/>
    <w:rsid w:val="00384096"/>
    <w:rsid w:val="003848C9"/>
    <w:rsid w:val="00384C3B"/>
    <w:rsid w:val="0038525F"/>
    <w:rsid w:val="00385448"/>
    <w:rsid w:val="003861D5"/>
    <w:rsid w:val="00386236"/>
    <w:rsid w:val="00386514"/>
    <w:rsid w:val="00386F1F"/>
    <w:rsid w:val="00387312"/>
    <w:rsid w:val="003873B6"/>
    <w:rsid w:val="003879BD"/>
    <w:rsid w:val="00390148"/>
    <w:rsid w:val="003901F2"/>
    <w:rsid w:val="00390493"/>
    <w:rsid w:val="00390F02"/>
    <w:rsid w:val="0039141E"/>
    <w:rsid w:val="0039141F"/>
    <w:rsid w:val="0039153C"/>
    <w:rsid w:val="00391561"/>
    <w:rsid w:val="00391705"/>
    <w:rsid w:val="0039186F"/>
    <w:rsid w:val="003919D9"/>
    <w:rsid w:val="003919FC"/>
    <w:rsid w:val="00391AED"/>
    <w:rsid w:val="003920F9"/>
    <w:rsid w:val="00392AFE"/>
    <w:rsid w:val="0039316E"/>
    <w:rsid w:val="00393820"/>
    <w:rsid w:val="003938DB"/>
    <w:rsid w:val="003938E2"/>
    <w:rsid w:val="00393D8F"/>
    <w:rsid w:val="00393E9F"/>
    <w:rsid w:val="00393F27"/>
    <w:rsid w:val="003941D8"/>
    <w:rsid w:val="00394338"/>
    <w:rsid w:val="003945D7"/>
    <w:rsid w:val="003948B5"/>
    <w:rsid w:val="00394A59"/>
    <w:rsid w:val="00394D1C"/>
    <w:rsid w:val="00395058"/>
    <w:rsid w:val="003951C9"/>
    <w:rsid w:val="003957A6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97A"/>
    <w:rsid w:val="003A0CD6"/>
    <w:rsid w:val="003A159B"/>
    <w:rsid w:val="003A1CA9"/>
    <w:rsid w:val="003A1ECB"/>
    <w:rsid w:val="003A1EFB"/>
    <w:rsid w:val="003A286B"/>
    <w:rsid w:val="003A2AB2"/>
    <w:rsid w:val="003A2AC8"/>
    <w:rsid w:val="003A2AD7"/>
    <w:rsid w:val="003A2FA0"/>
    <w:rsid w:val="003A3596"/>
    <w:rsid w:val="003A35C2"/>
    <w:rsid w:val="003A36FF"/>
    <w:rsid w:val="003A373A"/>
    <w:rsid w:val="003A38A7"/>
    <w:rsid w:val="003A3E64"/>
    <w:rsid w:val="003A3E7C"/>
    <w:rsid w:val="003A4055"/>
    <w:rsid w:val="003A4184"/>
    <w:rsid w:val="003A46E7"/>
    <w:rsid w:val="003A471C"/>
    <w:rsid w:val="003A4A74"/>
    <w:rsid w:val="003A54E5"/>
    <w:rsid w:val="003A5707"/>
    <w:rsid w:val="003A5ABD"/>
    <w:rsid w:val="003A5EBF"/>
    <w:rsid w:val="003A6185"/>
    <w:rsid w:val="003A646A"/>
    <w:rsid w:val="003A65A9"/>
    <w:rsid w:val="003A666C"/>
    <w:rsid w:val="003A6EF5"/>
    <w:rsid w:val="003A720A"/>
    <w:rsid w:val="003A734A"/>
    <w:rsid w:val="003A73D2"/>
    <w:rsid w:val="003A74F8"/>
    <w:rsid w:val="003A7713"/>
    <w:rsid w:val="003B01C4"/>
    <w:rsid w:val="003B030D"/>
    <w:rsid w:val="003B0BA5"/>
    <w:rsid w:val="003B0CAE"/>
    <w:rsid w:val="003B0D93"/>
    <w:rsid w:val="003B0DD5"/>
    <w:rsid w:val="003B136A"/>
    <w:rsid w:val="003B1476"/>
    <w:rsid w:val="003B15BC"/>
    <w:rsid w:val="003B194E"/>
    <w:rsid w:val="003B1C1C"/>
    <w:rsid w:val="003B1D07"/>
    <w:rsid w:val="003B1E68"/>
    <w:rsid w:val="003B1E93"/>
    <w:rsid w:val="003B2549"/>
    <w:rsid w:val="003B27C6"/>
    <w:rsid w:val="003B291D"/>
    <w:rsid w:val="003B2CC7"/>
    <w:rsid w:val="003B2D93"/>
    <w:rsid w:val="003B2F35"/>
    <w:rsid w:val="003B3600"/>
    <w:rsid w:val="003B3A05"/>
    <w:rsid w:val="003B4031"/>
    <w:rsid w:val="003B4170"/>
    <w:rsid w:val="003B4194"/>
    <w:rsid w:val="003B41EC"/>
    <w:rsid w:val="003B42D1"/>
    <w:rsid w:val="003B4A0F"/>
    <w:rsid w:val="003B52FD"/>
    <w:rsid w:val="003B5D84"/>
    <w:rsid w:val="003B5DD5"/>
    <w:rsid w:val="003B64A6"/>
    <w:rsid w:val="003B6507"/>
    <w:rsid w:val="003B6B50"/>
    <w:rsid w:val="003B6F9A"/>
    <w:rsid w:val="003B733C"/>
    <w:rsid w:val="003B73D2"/>
    <w:rsid w:val="003B7480"/>
    <w:rsid w:val="003B77AC"/>
    <w:rsid w:val="003B77CD"/>
    <w:rsid w:val="003B7857"/>
    <w:rsid w:val="003C05AF"/>
    <w:rsid w:val="003C07CF"/>
    <w:rsid w:val="003C09C8"/>
    <w:rsid w:val="003C0C86"/>
    <w:rsid w:val="003C0F7D"/>
    <w:rsid w:val="003C19F7"/>
    <w:rsid w:val="003C1A84"/>
    <w:rsid w:val="003C1B10"/>
    <w:rsid w:val="003C1C0F"/>
    <w:rsid w:val="003C2272"/>
    <w:rsid w:val="003C282A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A6C"/>
    <w:rsid w:val="003C3A92"/>
    <w:rsid w:val="003C450C"/>
    <w:rsid w:val="003C4AF2"/>
    <w:rsid w:val="003C4B57"/>
    <w:rsid w:val="003C4BA1"/>
    <w:rsid w:val="003C4CF5"/>
    <w:rsid w:val="003C4FD1"/>
    <w:rsid w:val="003C51C2"/>
    <w:rsid w:val="003C546B"/>
    <w:rsid w:val="003C5DAC"/>
    <w:rsid w:val="003C5E48"/>
    <w:rsid w:val="003C62B6"/>
    <w:rsid w:val="003C6DFB"/>
    <w:rsid w:val="003C7148"/>
    <w:rsid w:val="003C7245"/>
    <w:rsid w:val="003C7291"/>
    <w:rsid w:val="003C72A3"/>
    <w:rsid w:val="003C748C"/>
    <w:rsid w:val="003C7BC9"/>
    <w:rsid w:val="003C7D1B"/>
    <w:rsid w:val="003C7DCF"/>
    <w:rsid w:val="003D08DA"/>
    <w:rsid w:val="003D0BF5"/>
    <w:rsid w:val="003D0E4A"/>
    <w:rsid w:val="003D110B"/>
    <w:rsid w:val="003D13A6"/>
    <w:rsid w:val="003D13C1"/>
    <w:rsid w:val="003D14C2"/>
    <w:rsid w:val="003D178E"/>
    <w:rsid w:val="003D196D"/>
    <w:rsid w:val="003D1D58"/>
    <w:rsid w:val="003D23D2"/>
    <w:rsid w:val="003D2772"/>
    <w:rsid w:val="003D2951"/>
    <w:rsid w:val="003D299F"/>
    <w:rsid w:val="003D2C3B"/>
    <w:rsid w:val="003D2CBF"/>
    <w:rsid w:val="003D2FA4"/>
    <w:rsid w:val="003D3040"/>
    <w:rsid w:val="003D308A"/>
    <w:rsid w:val="003D3245"/>
    <w:rsid w:val="003D354D"/>
    <w:rsid w:val="003D35B6"/>
    <w:rsid w:val="003D36D6"/>
    <w:rsid w:val="003D3C99"/>
    <w:rsid w:val="003D3D40"/>
    <w:rsid w:val="003D41CB"/>
    <w:rsid w:val="003D4256"/>
    <w:rsid w:val="003D4CC3"/>
    <w:rsid w:val="003D4FCA"/>
    <w:rsid w:val="003D5425"/>
    <w:rsid w:val="003D5A0F"/>
    <w:rsid w:val="003D5B1A"/>
    <w:rsid w:val="003D5DBA"/>
    <w:rsid w:val="003D5F15"/>
    <w:rsid w:val="003D5F4F"/>
    <w:rsid w:val="003D6554"/>
    <w:rsid w:val="003D65CC"/>
    <w:rsid w:val="003D6B91"/>
    <w:rsid w:val="003D6D8E"/>
    <w:rsid w:val="003D6DE8"/>
    <w:rsid w:val="003D72E9"/>
    <w:rsid w:val="003D7836"/>
    <w:rsid w:val="003D7D0E"/>
    <w:rsid w:val="003D7D5B"/>
    <w:rsid w:val="003E0433"/>
    <w:rsid w:val="003E0482"/>
    <w:rsid w:val="003E0819"/>
    <w:rsid w:val="003E0B2F"/>
    <w:rsid w:val="003E0C21"/>
    <w:rsid w:val="003E129F"/>
    <w:rsid w:val="003E1354"/>
    <w:rsid w:val="003E1551"/>
    <w:rsid w:val="003E18DB"/>
    <w:rsid w:val="003E198D"/>
    <w:rsid w:val="003E1BDE"/>
    <w:rsid w:val="003E1EE7"/>
    <w:rsid w:val="003E2352"/>
    <w:rsid w:val="003E243B"/>
    <w:rsid w:val="003E28B6"/>
    <w:rsid w:val="003E2C9A"/>
    <w:rsid w:val="003E3115"/>
    <w:rsid w:val="003E3690"/>
    <w:rsid w:val="003E3972"/>
    <w:rsid w:val="003E3AD7"/>
    <w:rsid w:val="003E3BA1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7D4"/>
    <w:rsid w:val="003E6CA9"/>
    <w:rsid w:val="003E6E69"/>
    <w:rsid w:val="003E6FCC"/>
    <w:rsid w:val="003E7132"/>
    <w:rsid w:val="003E7471"/>
    <w:rsid w:val="003E74C0"/>
    <w:rsid w:val="003E79A7"/>
    <w:rsid w:val="003E7C9B"/>
    <w:rsid w:val="003F02B6"/>
    <w:rsid w:val="003F0724"/>
    <w:rsid w:val="003F0D6A"/>
    <w:rsid w:val="003F1005"/>
    <w:rsid w:val="003F163D"/>
    <w:rsid w:val="003F1945"/>
    <w:rsid w:val="003F19FB"/>
    <w:rsid w:val="003F1ADA"/>
    <w:rsid w:val="003F1D96"/>
    <w:rsid w:val="003F241D"/>
    <w:rsid w:val="003F2896"/>
    <w:rsid w:val="003F2DE8"/>
    <w:rsid w:val="003F2F81"/>
    <w:rsid w:val="003F2F8E"/>
    <w:rsid w:val="003F3782"/>
    <w:rsid w:val="003F3C7E"/>
    <w:rsid w:val="003F3F73"/>
    <w:rsid w:val="003F4470"/>
    <w:rsid w:val="003F4A40"/>
    <w:rsid w:val="003F505A"/>
    <w:rsid w:val="003F51F6"/>
    <w:rsid w:val="003F552C"/>
    <w:rsid w:val="003F56E7"/>
    <w:rsid w:val="003F584C"/>
    <w:rsid w:val="003F591C"/>
    <w:rsid w:val="003F6155"/>
    <w:rsid w:val="003F65F0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D18"/>
    <w:rsid w:val="00401254"/>
    <w:rsid w:val="0040154F"/>
    <w:rsid w:val="00401565"/>
    <w:rsid w:val="004017DB"/>
    <w:rsid w:val="00401AED"/>
    <w:rsid w:val="00401B52"/>
    <w:rsid w:val="00401C55"/>
    <w:rsid w:val="00401D79"/>
    <w:rsid w:val="00402061"/>
    <w:rsid w:val="0040209E"/>
    <w:rsid w:val="004021FA"/>
    <w:rsid w:val="00402503"/>
    <w:rsid w:val="004025C8"/>
    <w:rsid w:val="0040271F"/>
    <w:rsid w:val="00402EEC"/>
    <w:rsid w:val="0040333E"/>
    <w:rsid w:val="0040389D"/>
    <w:rsid w:val="00403CA1"/>
    <w:rsid w:val="00403D9F"/>
    <w:rsid w:val="00403F1B"/>
    <w:rsid w:val="0040413A"/>
    <w:rsid w:val="004047B3"/>
    <w:rsid w:val="00404F42"/>
    <w:rsid w:val="004051DB"/>
    <w:rsid w:val="004052F1"/>
    <w:rsid w:val="00405447"/>
    <w:rsid w:val="004055E3"/>
    <w:rsid w:val="00405628"/>
    <w:rsid w:val="00405F01"/>
    <w:rsid w:val="00405F60"/>
    <w:rsid w:val="00406082"/>
    <w:rsid w:val="004062F8"/>
    <w:rsid w:val="004063DF"/>
    <w:rsid w:val="00406945"/>
    <w:rsid w:val="00406D34"/>
    <w:rsid w:val="0040714C"/>
    <w:rsid w:val="0040733B"/>
    <w:rsid w:val="004073BB"/>
    <w:rsid w:val="0040749C"/>
    <w:rsid w:val="00410102"/>
    <w:rsid w:val="0041030C"/>
    <w:rsid w:val="004103B6"/>
    <w:rsid w:val="0041072E"/>
    <w:rsid w:val="00410E0B"/>
    <w:rsid w:val="00410E83"/>
    <w:rsid w:val="004112D4"/>
    <w:rsid w:val="00411D5F"/>
    <w:rsid w:val="00411D90"/>
    <w:rsid w:val="0041218C"/>
    <w:rsid w:val="004129E2"/>
    <w:rsid w:val="00412BED"/>
    <w:rsid w:val="0041305F"/>
    <w:rsid w:val="004132BB"/>
    <w:rsid w:val="00413C56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95B"/>
    <w:rsid w:val="00416EBE"/>
    <w:rsid w:val="00416FF6"/>
    <w:rsid w:val="00417550"/>
    <w:rsid w:val="004178F5"/>
    <w:rsid w:val="00417A74"/>
    <w:rsid w:val="00417F81"/>
    <w:rsid w:val="00420280"/>
    <w:rsid w:val="004202D0"/>
    <w:rsid w:val="004203B1"/>
    <w:rsid w:val="00420519"/>
    <w:rsid w:val="00420C0F"/>
    <w:rsid w:val="00420D9E"/>
    <w:rsid w:val="0042145F"/>
    <w:rsid w:val="0042150B"/>
    <w:rsid w:val="004215CA"/>
    <w:rsid w:val="004215E9"/>
    <w:rsid w:val="004216A2"/>
    <w:rsid w:val="00421B8F"/>
    <w:rsid w:val="00421E8C"/>
    <w:rsid w:val="0042237F"/>
    <w:rsid w:val="00422580"/>
    <w:rsid w:val="00422DA5"/>
    <w:rsid w:val="00422DB0"/>
    <w:rsid w:val="00423178"/>
    <w:rsid w:val="004238CC"/>
    <w:rsid w:val="00423B61"/>
    <w:rsid w:val="00423B6F"/>
    <w:rsid w:val="00423D69"/>
    <w:rsid w:val="00423DFA"/>
    <w:rsid w:val="00423F4E"/>
    <w:rsid w:val="00424887"/>
    <w:rsid w:val="00424E04"/>
    <w:rsid w:val="00424E17"/>
    <w:rsid w:val="004251BD"/>
    <w:rsid w:val="004253CA"/>
    <w:rsid w:val="00425936"/>
    <w:rsid w:val="004259E8"/>
    <w:rsid w:val="00425FF8"/>
    <w:rsid w:val="0042626D"/>
    <w:rsid w:val="00426873"/>
    <w:rsid w:val="004268E3"/>
    <w:rsid w:val="004270D0"/>
    <w:rsid w:val="00427948"/>
    <w:rsid w:val="00427AC6"/>
    <w:rsid w:val="00430CF8"/>
    <w:rsid w:val="00430DFD"/>
    <w:rsid w:val="004313E8"/>
    <w:rsid w:val="00431A69"/>
    <w:rsid w:val="00431C33"/>
    <w:rsid w:val="00431D63"/>
    <w:rsid w:val="0043230D"/>
    <w:rsid w:val="004323CD"/>
    <w:rsid w:val="0043243A"/>
    <w:rsid w:val="00432EAA"/>
    <w:rsid w:val="004330AA"/>
    <w:rsid w:val="0043318E"/>
    <w:rsid w:val="0043328B"/>
    <w:rsid w:val="004333EB"/>
    <w:rsid w:val="004338A5"/>
    <w:rsid w:val="004339E9"/>
    <w:rsid w:val="00433A40"/>
    <w:rsid w:val="00433B83"/>
    <w:rsid w:val="00433C05"/>
    <w:rsid w:val="00433D73"/>
    <w:rsid w:val="0043426C"/>
    <w:rsid w:val="00434485"/>
    <w:rsid w:val="00434767"/>
    <w:rsid w:val="004347B0"/>
    <w:rsid w:val="00434997"/>
    <w:rsid w:val="00434EA8"/>
    <w:rsid w:val="004350F8"/>
    <w:rsid w:val="00435278"/>
    <w:rsid w:val="004353C4"/>
    <w:rsid w:val="0043574F"/>
    <w:rsid w:val="00435C38"/>
    <w:rsid w:val="00435E7A"/>
    <w:rsid w:val="00435FA5"/>
    <w:rsid w:val="0043637C"/>
    <w:rsid w:val="00436693"/>
    <w:rsid w:val="00436E04"/>
    <w:rsid w:val="00437B94"/>
    <w:rsid w:val="00440456"/>
    <w:rsid w:val="00440542"/>
    <w:rsid w:val="00440C65"/>
    <w:rsid w:val="004410AF"/>
    <w:rsid w:val="00441224"/>
    <w:rsid w:val="004418A8"/>
    <w:rsid w:val="00441AF7"/>
    <w:rsid w:val="00441DD0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944"/>
    <w:rsid w:val="0044399C"/>
    <w:rsid w:val="00443AD2"/>
    <w:rsid w:val="00443B02"/>
    <w:rsid w:val="00443ED6"/>
    <w:rsid w:val="00444241"/>
    <w:rsid w:val="00444840"/>
    <w:rsid w:val="00444887"/>
    <w:rsid w:val="00445221"/>
    <w:rsid w:val="00445224"/>
    <w:rsid w:val="004455C9"/>
    <w:rsid w:val="00445D2B"/>
    <w:rsid w:val="004464F5"/>
    <w:rsid w:val="0044657D"/>
    <w:rsid w:val="00446712"/>
    <w:rsid w:val="0044676E"/>
    <w:rsid w:val="00446B9E"/>
    <w:rsid w:val="00446BFF"/>
    <w:rsid w:val="004474BB"/>
    <w:rsid w:val="00450A57"/>
    <w:rsid w:val="00450B5D"/>
    <w:rsid w:val="00450F66"/>
    <w:rsid w:val="004511F2"/>
    <w:rsid w:val="00451269"/>
    <w:rsid w:val="004513E8"/>
    <w:rsid w:val="004515D0"/>
    <w:rsid w:val="00451672"/>
    <w:rsid w:val="004518A4"/>
    <w:rsid w:val="00451E6C"/>
    <w:rsid w:val="00451E6D"/>
    <w:rsid w:val="00451FAD"/>
    <w:rsid w:val="00452A63"/>
    <w:rsid w:val="00452B9C"/>
    <w:rsid w:val="00452C72"/>
    <w:rsid w:val="00452E24"/>
    <w:rsid w:val="00453092"/>
    <w:rsid w:val="00453159"/>
    <w:rsid w:val="0045319F"/>
    <w:rsid w:val="00453893"/>
    <w:rsid w:val="00453BAA"/>
    <w:rsid w:val="00453C8E"/>
    <w:rsid w:val="004544D5"/>
    <w:rsid w:val="00454688"/>
    <w:rsid w:val="00454EC6"/>
    <w:rsid w:val="0045522B"/>
    <w:rsid w:val="00455231"/>
    <w:rsid w:val="00455291"/>
    <w:rsid w:val="00455455"/>
    <w:rsid w:val="00455A18"/>
    <w:rsid w:val="00455AE8"/>
    <w:rsid w:val="00455D8F"/>
    <w:rsid w:val="00455EB1"/>
    <w:rsid w:val="004565FF"/>
    <w:rsid w:val="00456A21"/>
    <w:rsid w:val="00456AAB"/>
    <w:rsid w:val="00456C57"/>
    <w:rsid w:val="004571C3"/>
    <w:rsid w:val="004572D1"/>
    <w:rsid w:val="004577B1"/>
    <w:rsid w:val="00457E43"/>
    <w:rsid w:val="00460239"/>
    <w:rsid w:val="004607BA"/>
    <w:rsid w:val="004607D4"/>
    <w:rsid w:val="00460838"/>
    <w:rsid w:val="00460C78"/>
    <w:rsid w:val="00460F7F"/>
    <w:rsid w:val="00461114"/>
    <w:rsid w:val="004615E8"/>
    <w:rsid w:val="00461B8C"/>
    <w:rsid w:val="00462060"/>
    <w:rsid w:val="004624BE"/>
    <w:rsid w:val="0046250C"/>
    <w:rsid w:val="00462593"/>
    <w:rsid w:val="004625F6"/>
    <w:rsid w:val="00462782"/>
    <w:rsid w:val="00462CAE"/>
    <w:rsid w:val="0046309E"/>
    <w:rsid w:val="0046313F"/>
    <w:rsid w:val="004638BA"/>
    <w:rsid w:val="00463A2C"/>
    <w:rsid w:val="0046425F"/>
    <w:rsid w:val="00464443"/>
    <w:rsid w:val="004644ED"/>
    <w:rsid w:val="00464535"/>
    <w:rsid w:val="0046458B"/>
    <w:rsid w:val="004645C8"/>
    <w:rsid w:val="004646BD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5F4"/>
    <w:rsid w:val="004677FC"/>
    <w:rsid w:val="00467913"/>
    <w:rsid w:val="00467AC3"/>
    <w:rsid w:val="00467F11"/>
    <w:rsid w:val="00467F15"/>
    <w:rsid w:val="004702D8"/>
    <w:rsid w:val="004702ED"/>
    <w:rsid w:val="00470408"/>
    <w:rsid w:val="00470C49"/>
    <w:rsid w:val="00470E15"/>
    <w:rsid w:val="00470EA6"/>
    <w:rsid w:val="00471019"/>
    <w:rsid w:val="00471117"/>
    <w:rsid w:val="004714B5"/>
    <w:rsid w:val="004716C4"/>
    <w:rsid w:val="004716EA"/>
    <w:rsid w:val="0047198F"/>
    <w:rsid w:val="00471D56"/>
    <w:rsid w:val="00472257"/>
    <w:rsid w:val="00472390"/>
    <w:rsid w:val="004726EC"/>
    <w:rsid w:val="00472C3D"/>
    <w:rsid w:val="00472D0D"/>
    <w:rsid w:val="00472FD7"/>
    <w:rsid w:val="00473BBB"/>
    <w:rsid w:val="00473DB0"/>
    <w:rsid w:val="00473FAA"/>
    <w:rsid w:val="00474333"/>
    <w:rsid w:val="0047436B"/>
    <w:rsid w:val="004744FB"/>
    <w:rsid w:val="00474AE8"/>
    <w:rsid w:val="00474DC4"/>
    <w:rsid w:val="00474E5D"/>
    <w:rsid w:val="004750BC"/>
    <w:rsid w:val="0047532A"/>
    <w:rsid w:val="004754DE"/>
    <w:rsid w:val="00475A30"/>
    <w:rsid w:val="00475AB5"/>
    <w:rsid w:val="00475CE7"/>
    <w:rsid w:val="00475EA0"/>
    <w:rsid w:val="004761F8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8FC"/>
    <w:rsid w:val="004779E9"/>
    <w:rsid w:val="00477AFC"/>
    <w:rsid w:val="00477D3C"/>
    <w:rsid w:val="00477D6D"/>
    <w:rsid w:val="00477E41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7CC"/>
    <w:rsid w:val="00482C2C"/>
    <w:rsid w:val="00482D88"/>
    <w:rsid w:val="004831B5"/>
    <w:rsid w:val="00483B4D"/>
    <w:rsid w:val="00483D03"/>
    <w:rsid w:val="004845C3"/>
    <w:rsid w:val="00484999"/>
    <w:rsid w:val="004853DD"/>
    <w:rsid w:val="004855FC"/>
    <w:rsid w:val="0048560F"/>
    <w:rsid w:val="00485C89"/>
    <w:rsid w:val="00485CD3"/>
    <w:rsid w:val="00485D0D"/>
    <w:rsid w:val="00485E81"/>
    <w:rsid w:val="00485ECD"/>
    <w:rsid w:val="0048612F"/>
    <w:rsid w:val="004862C2"/>
    <w:rsid w:val="0048630A"/>
    <w:rsid w:val="00486774"/>
    <w:rsid w:val="00487BB6"/>
    <w:rsid w:val="00487BF8"/>
    <w:rsid w:val="00487CEF"/>
    <w:rsid w:val="00490C12"/>
    <w:rsid w:val="00490D2B"/>
    <w:rsid w:val="00490D7D"/>
    <w:rsid w:val="0049146D"/>
    <w:rsid w:val="0049155D"/>
    <w:rsid w:val="004922D3"/>
    <w:rsid w:val="00492436"/>
    <w:rsid w:val="00492557"/>
    <w:rsid w:val="00492BC4"/>
    <w:rsid w:val="00492C70"/>
    <w:rsid w:val="0049328A"/>
    <w:rsid w:val="004932D6"/>
    <w:rsid w:val="00493505"/>
    <w:rsid w:val="004936D1"/>
    <w:rsid w:val="004937B4"/>
    <w:rsid w:val="00493E4D"/>
    <w:rsid w:val="00494457"/>
    <w:rsid w:val="00494B97"/>
    <w:rsid w:val="00494E42"/>
    <w:rsid w:val="00494F72"/>
    <w:rsid w:val="00495053"/>
    <w:rsid w:val="00495A00"/>
    <w:rsid w:val="00495AEE"/>
    <w:rsid w:val="00496262"/>
    <w:rsid w:val="00496999"/>
    <w:rsid w:val="004969ED"/>
    <w:rsid w:val="00496C34"/>
    <w:rsid w:val="00496E1E"/>
    <w:rsid w:val="00496E4E"/>
    <w:rsid w:val="00496E8A"/>
    <w:rsid w:val="00497389"/>
    <w:rsid w:val="00497537"/>
    <w:rsid w:val="004975F2"/>
    <w:rsid w:val="004A0020"/>
    <w:rsid w:val="004A0051"/>
    <w:rsid w:val="004A01F7"/>
    <w:rsid w:val="004A0338"/>
    <w:rsid w:val="004A043A"/>
    <w:rsid w:val="004A07AF"/>
    <w:rsid w:val="004A09D3"/>
    <w:rsid w:val="004A0C83"/>
    <w:rsid w:val="004A0EA6"/>
    <w:rsid w:val="004A1239"/>
    <w:rsid w:val="004A1600"/>
    <w:rsid w:val="004A1F6D"/>
    <w:rsid w:val="004A2264"/>
    <w:rsid w:val="004A287C"/>
    <w:rsid w:val="004A2E64"/>
    <w:rsid w:val="004A2F5E"/>
    <w:rsid w:val="004A3391"/>
    <w:rsid w:val="004A34FF"/>
    <w:rsid w:val="004A3C48"/>
    <w:rsid w:val="004A4418"/>
    <w:rsid w:val="004A4432"/>
    <w:rsid w:val="004A49A4"/>
    <w:rsid w:val="004A4A71"/>
    <w:rsid w:val="004A4A89"/>
    <w:rsid w:val="004A5110"/>
    <w:rsid w:val="004A51A4"/>
    <w:rsid w:val="004A51B5"/>
    <w:rsid w:val="004A5529"/>
    <w:rsid w:val="004A5751"/>
    <w:rsid w:val="004A5A79"/>
    <w:rsid w:val="004A5C89"/>
    <w:rsid w:val="004A5F3F"/>
    <w:rsid w:val="004A65B9"/>
    <w:rsid w:val="004A66B1"/>
    <w:rsid w:val="004A67E7"/>
    <w:rsid w:val="004A6DAD"/>
    <w:rsid w:val="004A6F8A"/>
    <w:rsid w:val="004A747B"/>
    <w:rsid w:val="004A7627"/>
    <w:rsid w:val="004A7800"/>
    <w:rsid w:val="004A7B31"/>
    <w:rsid w:val="004A7CF3"/>
    <w:rsid w:val="004A7DFC"/>
    <w:rsid w:val="004B0547"/>
    <w:rsid w:val="004B0576"/>
    <w:rsid w:val="004B05C0"/>
    <w:rsid w:val="004B070C"/>
    <w:rsid w:val="004B10E4"/>
    <w:rsid w:val="004B137B"/>
    <w:rsid w:val="004B1C75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BC7"/>
    <w:rsid w:val="004B3EA7"/>
    <w:rsid w:val="004B47B5"/>
    <w:rsid w:val="004B4877"/>
    <w:rsid w:val="004B493F"/>
    <w:rsid w:val="004B49CF"/>
    <w:rsid w:val="004B4CA0"/>
    <w:rsid w:val="004B534E"/>
    <w:rsid w:val="004B57A4"/>
    <w:rsid w:val="004B65D1"/>
    <w:rsid w:val="004B6930"/>
    <w:rsid w:val="004B6A02"/>
    <w:rsid w:val="004B6AC4"/>
    <w:rsid w:val="004B6CE7"/>
    <w:rsid w:val="004B6D78"/>
    <w:rsid w:val="004B6E60"/>
    <w:rsid w:val="004B7310"/>
    <w:rsid w:val="004B7A8D"/>
    <w:rsid w:val="004B7E8B"/>
    <w:rsid w:val="004B7F44"/>
    <w:rsid w:val="004C0223"/>
    <w:rsid w:val="004C02AC"/>
    <w:rsid w:val="004C070B"/>
    <w:rsid w:val="004C080E"/>
    <w:rsid w:val="004C0824"/>
    <w:rsid w:val="004C0D22"/>
    <w:rsid w:val="004C1054"/>
    <w:rsid w:val="004C1058"/>
    <w:rsid w:val="004C1171"/>
    <w:rsid w:val="004C1347"/>
    <w:rsid w:val="004C1986"/>
    <w:rsid w:val="004C19AE"/>
    <w:rsid w:val="004C1C8B"/>
    <w:rsid w:val="004C23E2"/>
    <w:rsid w:val="004C2543"/>
    <w:rsid w:val="004C2906"/>
    <w:rsid w:val="004C2B3A"/>
    <w:rsid w:val="004C2DF5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69F"/>
    <w:rsid w:val="004C4EB7"/>
    <w:rsid w:val="004C4F0E"/>
    <w:rsid w:val="004C505B"/>
    <w:rsid w:val="004C54CD"/>
    <w:rsid w:val="004C56BF"/>
    <w:rsid w:val="004C597F"/>
    <w:rsid w:val="004C5CB8"/>
    <w:rsid w:val="004C6138"/>
    <w:rsid w:val="004C62CD"/>
    <w:rsid w:val="004C69B1"/>
    <w:rsid w:val="004C6B30"/>
    <w:rsid w:val="004C6FEE"/>
    <w:rsid w:val="004C77F5"/>
    <w:rsid w:val="004C7810"/>
    <w:rsid w:val="004C7823"/>
    <w:rsid w:val="004C7899"/>
    <w:rsid w:val="004C78C2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23CC"/>
    <w:rsid w:val="004D240D"/>
    <w:rsid w:val="004D2464"/>
    <w:rsid w:val="004D2C14"/>
    <w:rsid w:val="004D2CC9"/>
    <w:rsid w:val="004D2EF0"/>
    <w:rsid w:val="004D307D"/>
    <w:rsid w:val="004D3900"/>
    <w:rsid w:val="004D3955"/>
    <w:rsid w:val="004D3C6D"/>
    <w:rsid w:val="004D404A"/>
    <w:rsid w:val="004D48DA"/>
    <w:rsid w:val="004D4A06"/>
    <w:rsid w:val="004D525B"/>
    <w:rsid w:val="004D535B"/>
    <w:rsid w:val="004D5938"/>
    <w:rsid w:val="004D5D87"/>
    <w:rsid w:val="004D5DCD"/>
    <w:rsid w:val="004D624B"/>
    <w:rsid w:val="004D6468"/>
    <w:rsid w:val="004D65FC"/>
    <w:rsid w:val="004D660A"/>
    <w:rsid w:val="004D69CD"/>
    <w:rsid w:val="004D6D42"/>
    <w:rsid w:val="004D7198"/>
    <w:rsid w:val="004D721F"/>
    <w:rsid w:val="004D75FE"/>
    <w:rsid w:val="004D79E1"/>
    <w:rsid w:val="004E09E1"/>
    <w:rsid w:val="004E0BE4"/>
    <w:rsid w:val="004E0C95"/>
    <w:rsid w:val="004E14C3"/>
    <w:rsid w:val="004E15DA"/>
    <w:rsid w:val="004E1617"/>
    <w:rsid w:val="004E1634"/>
    <w:rsid w:val="004E1B53"/>
    <w:rsid w:val="004E1BA9"/>
    <w:rsid w:val="004E1D4B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4F9E"/>
    <w:rsid w:val="004E5945"/>
    <w:rsid w:val="004E5DA6"/>
    <w:rsid w:val="004E5DD3"/>
    <w:rsid w:val="004E5F85"/>
    <w:rsid w:val="004E649B"/>
    <w:rsid w:val="004E712A"/>
    <w:rsid w:val="004E7184"/>
    <w:rsid w:val="004E77A4"/>
    <w:rsid w:val="004E7AC9"/>
    <w:rsid w:val="004E7E39"/>
    <w:rsid w:val="004F0788"/>
    <w:rsid w:val="004F10E8"/>
    <w:rsid w:val="004F13BD"/>
    <w:rsid w:val="004F1C14"/>
    <w:rsid w:val="004F2108"/>
    <w:rsid w:val="004F2666"/>
    <w:rsid w:val="004F2676"/>
    <w:rsid w:val="004F26FF"/>
    <w:rsid w:val="004F291E"/>
    <w:rsid w:val="004F2AAE"/>
    <w:rsid w:val="004F2C78"/>
    <w:rsid w:val="004F2CDC"/>
    <w:rsid w:val="004F2D46"/>
    <w:rsid w:val="004F2D7A"/>
    <w:rsid w:val="004F34A0"/>
    <w:rsid w:val="004F38AC"/>
    <w:rsid w:val="004F392F"/>
    <w:rsid w:val="004F3B5C"/>
    <w:rsid w:val="004F3BA4"/>
    <w:rsid w:val="004F3C51"/>
    <w:rsid w:val="004F3D12"/>
    <w:rsid w:val="004F3DB4"/>
    <w:rsid w:val="004F3E49"/>
    <w:rsid w:val="004F4078"/>
    <w:rsid w:val="004F4337"/>
    <w:rsid w:val="004F4440"/>
    <w:rsid w:val="004F4453"/>
    <w:rsid w:val="004F4495"/>
    <w:rsid w:val="004F4BAA"/>
    <w:rsid w:val="004F4E5F"/>
    <w:rsid w:val="004F505E"/>
    <w:rsid w:val="004F5069"/>
    <w:rsid w:val="004F52E6"/>
    <w:rsid w:val="004F5708"/>
    <w:rsid w:val="004F5B00"/>
    <w:rsid w:val="004F5E3A"/>
    <w:rsid w:val="004F6889"/>
    <w:rsid w:val="004F6A7F"/>
    <w:rsid w:val="004F6E4D"/>
    <w:rsid w:val="004F6FC9"/>
    <w:rsid w:val="004F72A7"/>
    <w:rsid w:val="004F7CD5"/>
    <w:rsid w:val="004F7D55"/>
    <w:rsid w:val="0050023E"/>
    <w:rsid w:val="0050027A"/>
    <w:rsid w:val="0050043F"/>
    <w:rsid w:val="005005F2"/>
    <w:rsid w:val="00500E2C"/>
    <w:rsid w:val="00501068"/>
    <w:rsid w:val="0050117C"/>
    <w:rsid w:val="005016D0"/>
    <w:rsid w:val="005018DE"/>
    <w:rsid w:val="00501A3C"/>
    <w:rsid w:val="00501E47"/>
    <w:rsid w:val="00502187"/>
    <w:rsid w:val="005027F3"/>
    <w:rsid w:val="00502F4A"/>
    <w:rsid w:val="005036FF"/>
    <w:rsid w:val="00503D08"/>
    <w:rsid w:val="0050409B"/>
    <w:rsid w:val="00504C31"/>
    <w:rsid w:val="00504CCD"/>
    <w:rsid w:val="00504CD7"/>
    <w:rsid w:val="00504FD8"/>
    <w:rsid w:val="00505343"/>
    <w:rsid w:val="00505476"/>
    <w:rsid w:val="0050550A"/>
    <w:rsid w:val="005057EC"/>
    <w:rsid w:val="00505821"/>
    <w:rsid w:val="00505CA2"/>
    <w:rsid w:val="00505EA6"/>
    <w:rsid w:val="0050635B"/>
    <w:rsid w:val="005064FB"/>
    <w:rsid w:val="00506C3F"/>
    <w:rsid w:val="00507B2E"/>
    <w:rsid w:val="00507E55"/>
    <w:rsid w:val="005102EB"/>
    <w:rsid w:val="0051082D"/>
    <w:rsid w:val="00510B31"/>
    <w:rsid w:val="005110DB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39E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55A"/>
    <w:rsid w:val="005156E4"/>
    <w:rsid w:val="00515D84"/>
    <w:rsid w:val="0051614E"/>
    <w:rsid w:val="00516250"/>
    <w:rsid w:val="005164E4"/>
    <w:rsid w:val="00516843"/>
    <w:rsid w:val="00516BA4"/>
    <w:rsid w:val="00517305"/>
    <w:rsid w:val="0051731B"/>
    <w:rsid w:val="00517418"/>
    <w:rsid w:val="0051745E"/>
    <w:rsid w:val="005175D8"/>
    <w:rsid w:val="0051776A"/>
    <w:rsid w:val="00517951"/>
    <w:rsid w:val="00520387"/>
    <w:rsid w:val="005203F1"/>
    <w:rsid w:val="00520813"/>
    <w:rsid w:val="005208CA"/>
    <w:rsid w:val="005208F8"/>
    <w:rsid w:val="005209A1"/>
    <w:rsid w:val="00521743"/>
    <w:rsid w:val="00521F2B"/>
    <w:rsid w:val="0052211F"/>
    <w:rsid w:val="005222E5"/>
    <w:rsid w:val="0052232F"/>
    <w:rsid w:val="0052241B"/>
    <w:rsid w:val="00522C88"/>
    <w:rsid w:val="00522FDA"/>
    <w:rsid w:val="00523518"/>
    <w:rsid w:val="00523B7F"/>
    <w:rsid w:val="005248E2"/>
    <w:rsid w:val="00524DB6"/>
    <w:rsid w:val="00525172"/>
    <w:rsid w:val="0052557E"/>
    <w:rsid w:val="005255A4"/>
    <w:rsid w:val="00525A06"/>
    <w:rsid w:val="00525CE6"/>
    <w:rsid w:val="00525EFC"/>
    <w:rsid w:val="005264B3"/>
    <w:rsid w:val="00526A0A"/>
    <w:rsid w:val="00526BD5"/>
    <w:rsid w:val="00526FF2"/>
    <w:rsid w:val="005271BB"/>
    <w:rsid w:val="005272FC"/>
    <w:rsid w:val="005274A4"/>
    <w:rsid w:val="0052774B"/>
    <w:rsid w:val="005278B9"/>
    <w:rsid w:val="00527B8E"/>
    <w:rsid w:val="00527BAE"/>
    <w:rsid w:val="00527C8D"/>
    <w:rsid w:val="005302E3"/>
    <w:rsid w:val="0053066A"/>
    <w:rsid w:val="00530AED"/>
    <w:rsid w:val="00530C04"/>
    <w:rsid w:val="00530C6E"/>
    <w:rsid w:val="0053224B"/>
    <w:rsid w:val="0053245A"/>
    <w:rsid w:val="0053261C"/>
    <w:rsid w:val="00532677"/>
    <w:rsid w:val="005326EF"/>
    <w:rsid w:val="00533DFA"/>
    <w:rsid w:val="0053501C"/>
    <w:rsid w:val="00535322"/>
    <w:rsid w:val="00535E33"/>
    <w:rsid w:val="0053615E"/>
    <w:rsid w:val="00536371"/>
    <w:rsid w:val="00536716"/>
    <w:rsid w:val="0053685E"/>
    <w:rsid w:val="005369A8"/>
    <w:rsid w:val="00536F43"/>
    <w:rsid w:val="005371E9"/>
    <w:rsid w:val="00537402"/>
    <w:rsid w:val="005374C0"/>
    <w:rsid w:val="005378DB"/>
    <w:rsid w:val="005378FE"/>
    <w:rsid w:val="00540611"/>
    <w:rsid w:val="0054063C"/>
    <w:rsid w:val="005406A9"/>
    <w:rsid w:val="00540857"/>
    <w:rsid w:val="00541D71"/>
    <w:rsid w:val="005420D9"/>
    <w:rsid w:val="00542649"/>
    <w:rsid w:val="005426AB"/>
    <w:rsid w:val="00543266"/>
    <w:rsid w:val="0054331D"/>
    <w:rsid w:val="00543480"/>
    <w:rsid w:val="005435DD"/>
    <w:rsid w:val="00543B7D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5CBC"/>
    <w:rsid w:val="0054600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4916"/>
    <w:rsid w:val="00554937"/>
    <w:rsid w:val="00554E6C"/>
    <w:rsid w:val="0055544D"/>
    <w:rsid w:val="00555C11"/>
    <w:rsid w:val="005561E5"/>
    <w:rsid w:val="00556632"/>
    <w:rsid w:val="00556C80"/>
    <w:rsid w:val="00556CDE"/>
    <w:rsid w:val="00556D6D"/>
    <w:rsid w:val="0055708C"/>
    <w:rsid w:val="00557179"/>
    <w:rsid w:val="00557A70"/>
    <w:rsid w:val="00557ADA"/>
    <w:rsid w:val="0056032F"/>
    <w:rsid w:val="0056067F"/>
    <w:rsid w:val="005606EB"/>
    <w:rsid w:val="00560A36"/>
    <w:rsid w:val="00560FEF"/>
    <w:rsid w:val="005612DD"/>
    <w:rsid w:val="005618AE"/>
    <w:rsid w:val="0056198A"/>
    <w:rsid w:val="00561E55"/>
    <w:rsid w:val="00562054"/>
    <w:rsid w:val="00562869"/>
    <w:rsid w:val="0056287A"/>
    <w:rsid w:val="00562B97"/>
    <w:rsid w:val="00563005"/>
    <w:rsid w:val="005631AC"/>
    <w:rsid w:val="00563569"/>
    <w:rsid w:val="0056392B"/>
    <w:rsid w:val="0056459F"/>
    <w:rsid w:val="00564A24"/>
    <w:rsid w:val="00564EE9"/>
    <w:rsid w:val="00565380"/>
    <w:rsid w:val="00565387"/>
    <w:rsid w:val="00565406"/>
    <w:rsid w:val="005655AE"/>
    <w:rsid w:val="005655C9"/>
    <w:rsid w:val="00565AA8"/>
    <w:rsid w:val="00565B1D"/>
    <w:rsid w:val="00565CE2"/>
    <w:rsid w:val="00565E7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61F"/>
    <w:rsid w:val="005716B5"/>
    <w:rsid w:val="0057184B"/>
    <w:rsid w:val="005718B0"/>
    <w:rsid w:val="00571B70"/>
    <w:rsid w:val="00571CC5"/>
    <w:rsid w:val="00571F26"/>
    <w:rsid w:val="00572465"/>
    <w:rsid w:val="00572B03"/>
    <w:rsid w:val="00572B5E"/>
    <w:rsid w:val="00572C17"/>
    <w:rsid w:val="00572D0E"/>
    <w:rsid w:val="0057345A"/>
    <w:rsid w:val="005736E3"/>
    <w:rsid w:val="00573C54"/>
    <w:rsid w:val="00573EC5"/>
    <w:rsid w:val="00573F72"/>
    <w:rsid w:val="00574187"/>
    <w:rsid w:val="0057424F"/>
    <w:rsid w:val="00574C22"/>
    <w:rsid w:val="00574C2A"/>
    <w:rsid w:val="00574CCE"/>
    <w:rsid w:val="00574F3D"/>
    <w:rsid w:val="00575325"/>
    <w:rsid w:val="005754B4"/>
    <w:rsid w:val="005759FB"/>
    <w:rsid w:val="00575AE0"/>
    <w:rsid w:val="00575BEF"/>
    <w:rsid w:val="00575C9C"/>
    <w:rsid w:val="00575D53"/>
    <w:rsid w:val="00576192"/>
    <w:rsid w:val="005762D5"/>
    <w:rsid w:val="005768A3"/>
    <w:rsid w:val="00576931"/>
    <w:rsid w:val="00577319"/>
    <w:rsid w:val="005776DE"/>
    <w:rsid w:val="005779E0"/>
    <w:rsid w:val="00577F9F"/>
    <w:rsid w:val="00580520"/>
    <w:rsid w:val="00580727"/>
    <w:rsid w:val="005808BF"/>
    <w:rsid w:val="00580D4C"/>
    <w:rsid w:val="00580D84"/>
    <w:rsid w:val="00581076"/>
    <w:rsid w:val="005811E5"/>
    <w:rsid w:val="00581405"/>
    <w:rsid w:val="005814A0"/>
    <w:rsid w:val="005817F4"/>
    <w:rsid w:val="00581B72"/>
    <w:rsid w:val="00582284"/>
    <w:rsid w:val="00582698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4B4"/>
    <w:rsid w:val="0058492B"/>
    <w:rsid w:val="00584C45"/>
    <w:rsid w:val="00584E57"/>
    <w:rsid w:val="00584F04"/>
    <w:rsid w:val="0058544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87E62"/>
    <w:rsid w:val="00590313"/>
    <w:rsid w:val="0059048A"/>
    <w:rsid w:val="005908B9"/>
    <w:rsid w:val="00590A44"/>
    <w:rsid w:val="00590B92"/>
    <w:rsid w:val="005910C0"/>
    <w:rsid w:val="00591299"/>
    <w:rsid w:val="005913AD"/>
    <w:rsid w:val="0059158F"/>
    <w:rsid w:val="0059191F"/>
    <w:rsid w:val="00591ACB"/>
    <w:rsid w:val="00591C70"/>
    <w:rsid w:val="00591CCD"/>
    <w:rsid w:val="00592051"/>
    <w:rsid w:val="0059212C"/>
    <w:rsid w:val="005921EB"/>
    <w:rsid w:val="00592554"/>
    <w:rsid w:val="00592694"/>
    <w:rsid w:val="005926E3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EC9"/>
    <w:rsid w:val="00593F78"/>
    <w:rsid w:val="005941DD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FEF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540"/>
    <w:rsid w:val="005A0745"/>
    <w:rsid w:val="005A080D"/>
    <w:rsid w:val="005A0EC9"/>
    <w:rsid w:val="005A0F8D"/>
    <w:rsid w:val="005A1855"/>
    <w:rsid w:val="005A1897"/>
    <w:rsid w:val="005A1DF3"/>
    <w:rsid w:val="005A211C"/>
    <w:rsid w:val="005A22C5"/>
    <w:rsid w:val="005A28D9"/>
    <w:rsid w:val="005A294E"/>
    <w:rsid w:val="005A29B7"/>
    <w:rsid w:val="005A2CDC"/>
    <w:rsid w:val="005A2CE9"/>
    <w:rsid w:val="005A3039"/>
    <w:rsid w:val="005A337F"/>
    <w:rsid w:val="005A3564"/>
    <w:rsid w:val="005A3760"/>
    <w:rsid w:val="005A3D54"/>
    <w:rsid w:val="005A3E45"/>
    <w:rsid w:val="005A445B"/>
    <w:rsid w:val="005A453D"/>
    <w:rsid w:val="005A46C9"/>
    <w:rsid w:val="005A480C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0AB"/>
    <w:rsid w:val="005A613A"/>
    <w:rsid w:val="005A629B"/>
    <w:rsid w:val="005A6485"/>
    <w:rsid w:val="005A6886"/>
    <w:rsid w:val="005A68FC"/>
    <w:rsid w:val="005A69E3"/>
    <w:rsid w:val="005A6D6F"/>
    <w:rsid w:val="005A6F4C"/>
    <w:rsid w:val="005A746F"/>
    <w:rsid w:val="005A78FB"/>
    <w:rsid w:val="005A7900"/>
    <w:rsid w:val="005A7D6D"/>
    <w:rsid w:val="005B02F1"/>
    <w:rsid w:val="005B047D"/>
    <w:rsid w:val="005B0957"/>
    <w:rsid w:val="005B0AA0"/>
    <w:rsid w:val="005B125D"/>
    <w:rsid w:val="005B14E6"/>
    <w:rsid w:val="005B1547"/>
    <w:rsid w:val="005B18B4"/>
    <w:rsid w:val="005B2287"/>
    <w:rsid w:val="005B254A"/>
    <w:rsid w:val="005B2737"/>
    <w:rsid w:val="005B2D9D"/>
    <w:rsid w:val="005B3018"/>
    <w:rsid w:val="005B385F"/>
    <w:rsid w:val="005B4551"/>
    <w:rsid w:val="005B48B4"/>
    <w:rsid w:val="005B4DCE"/>
    <w:rsid w:val="005B56E2"/>
    <w:rsid w:val="005B587F"/>
    <w:rsid w:val="005B5F60"/>
    <w:rsid w:val="005B61D8"/>
    <w:rsid w:val="005B6905"/>
    <w:rsid w:val="005B6C16"/>
    <w:rsid w:val="005B6D78"/>
    <w:rsid w:val="005B758C"/>
    <w:rsid w:val="005B7C5E"/>
    <w:rsid w:val="005C0427"/>
    <w:rsid w:val="005C0501"/>
    <w:rsid w:val="005C06AA"/>
    <w:rsid w:val="005C06FF"/>
    <w:rsid w:val="005C0BA3"/>
    <w:rsid w:val="005C114F"/>
    <w:rsid w:val="005C115B"/>
    <w:rsid w:val="005C12AE"/>
    <w:rsid w:val="005C137C"/>
    <w:rsid w:val="005C18A6"/>
    <w:rsid w:val="005C194F"/>
    <w:rsid w:val="005C1E3F"/>
    <w:rsid w:val="005C2082"/>
    <w:rsid w:val="005C2C10"/>
    <w:rsid w:val="005C2D5F"/>
    <w:rsid w:val="005C313B"/>
    <w:rsid w:val="005C32F2"/>
    <w:rsid w:val="005C335B"/>
    <w:rsid w:val="005C3B02"/>
    <w:rsid w:val="005C40EE"/>
    <w:rsid w:val="005C4557"/>
    <w:rsid w:val="005C47F3"/>
    <w:rsid w:val="005C47FD"/>
    <w:rsid w:val="005C4C5C"/>
    <w:rsid w:val="005C4CD1"/>
    <w:rsid w:val="005C4F88"/>
    <w:rsid w:val="005C529E"/>
    <w:rsid w:val="005C563F"/>
    <w:rsid w:val="005C5E17"/>
    <w:rsid w:val="005C5E63"/>
    <w:rsid w:val="005C5FED"/>
    <w:rsid w:val="005C603A"/>
    <w:rsid w:val="005C6813"/>
    <w:rsid w:val="005C6BB7"/>
    <w:rsid w:val="005C727A"/>
    <w:rsid w:val="005C7363"/>
    <w:rsid w:val="005C73C9"/>
    <w:rsid w:val="005C74EF"/>
    <w:rsid w:val="005C758C"/>
    <w:rsid w:val="005C7714"/>
    <w:rsid w:val="005C786F"/>
    <w:rsid w:val="005C7E6D"/>
    <w:rsid w:val="005C7F7A"/>
    <w:rsid w:val="005D0080"/>
    <w:rsid w:val="005D0A50"/>
    <w:rsid w:val="005D0F14"/>
    <w:rsid w:val="005D125C"/>
    <w:rsid w:val="005D187B"/>
    <w:rsid w:val="005D1CFE"/>
    <w:rsid w:val="005D1EC3"/>
    <w:rsid w:val="005D24AE"/>
    <w:rsid w:val="005D2773"/>
    <w:rsid w:val="005D3032"/>
    <w:rsid w:val="005D3255"/>
    <w:rsid w:val="005D32AC"/>
    <w:rsid w:val="005D3769"/>
    <w:rsid w:val="005D3912"/>
    <w:rsid w:val="005D3D00"/>
    <w:rsid w:val="005D3E0E"/>
    <w:rsid w:val="005D4310"/>
    <w:rsid w:val="005D467C"/>
    <w:rsid w:val="005D4903"/>
    <w:rsid w:val="005D498A"/>
    <w:rsid w:val="005D4AE5"/>
    <w:rsid w:val="005D4E97"/>
    <w:rsid w:val="005D7101"/>
    <w:rsid w:val="005D7E96"/>
    <w:rsid w:val="005E02D7"/>
    <w:rsid w:val="005E02F6"/>
    <w:rsid w:val="005E0774"/>
    <w:rsid w:val="005E09ED"/>
    <w:rsid w:val="005E09F2"/>
    <w:rsid w:val="005E0D6D"/>
    <w:rsid w:val="005E10D8"/>
    <w:rsid w:val="005E10E6"/>
    <w:rsid w:val="005E1382"/>
    <w:rsid w:val="005E13F9"/>
    <w:rsid w:val="005E14CC"/>
    <w:rsid w:val="005E19DB"/>
    <w:rsid w:val="005E1B79"/>
    <w:rsid w:val="005E2126"/>
    <w:rsid w:val="005E214F"/>
    <w:rsid w:val="005E2352"/>
    <w:rsid w:val="005E237E"/>
    <w:rsid w:val="005E2395"/>
    <w:rsid w:val="005E2408"/>
    <w:rsid w:val="005E2621"/>
    <w:rsid w:val="005E2675"/>
    <w:rsid w:val="005E2838"/>
    <w:rsid w:val="005E295A"/>
    <w:rsid w:val="005E3524"/>
    <w:rsid w:val="005E3605"/>
    <w:rsid w:val="005E3E65"/>
    <w:rsid w:val="005E4022"/>
    <w:rsid w:val="005E4131"/>
    <w:rsid w:val="005E44AA"/>
    <w:rsid w:val="005E479E"/>
    <w:rsid w:val="005E4A71"/>
    <w:rsid w:val="005E5039"/>
    <w:rsid w:val="005E585C"/>
    <w:rsid w:val="005E5905"/>
    <w:rsid w:val="005E5925"/>
    <w:rsid w:val="005E596F"/>
    <w:rsid w:val="005E5A75"/>
    <w:rsid w:val="005E5D06"/>
    <w:rsid w:val="005E6083"/>
    <w:rsid w:val="005E6348"/>
    <w:rsid w:val="005E710A"/>
    <w:rsid w:val="005E72D9"/>
    <w:rsid w:val="005E79F1"/>
    <w:rsid w:val="005E7CB7"/>
    <w:rsid w:val="005E7CBB"/>
    <w:rsid w:val="005E7FED"/>
    <w:rsid w:val="005F0396"/>
    <w:rsid w:val="005F05D5"/>
    <w:rsid w:val="005F05DE"/>
    <w:rsid w:val="005F05F8"/>
    <w:rsid w:val="005F0767"/>
    <w:rsid w:val="005F07A3"/>
    <w:rsid w:val="005F0806"/>
    <w:rsid w:val="005F0A28"/>
    <w:rsid w:val="005F0AAD"/>
    <w:rsid w:val="005F0BCA"/>
    <w:rsid w:val="005F0E3B"/>
    <w:rsid w:val="005F0E61"/>
    <w:rsid w:val="005F0F6B"/>
    <w:rsid w:val="005F100C"/>
    <w:rsid w:val="005F11D2"/>
    <w:rsid w:val="005F126C"/>
    <w:rsid w:val="005F1426"/>
    <w:rsid w:val="005F18C7"/>
    <w:rsid w:val="005F21E5"/>
    <w:rsid w:val="005F2345"/>
    <w:rsid w:val="005F2766"/>
    <w:rsid w:val="005F3142"/>
    <w:rsid w:val="005F32D5"/>
    <w:rsid w:val="005F38B6"/>
    <w:rsid w:val="005F3A6D"/>
    <w:rsid w:val="005F3B29"/>
    <w:rsid w:val="005F3D09"/>
    <w:rsid w:val="005F3D22"/>
    <w:rsid w:val="005F425C"/>
    <w:rsid w:val="005F4718"/>
    <w:rsid w:val="005F4C57"/>
    <w:rsid w:val="005F5A48"/>
    <w:rsid w:val="005F5C6F"/>
    <w:rsid w:val="005F647D"/>
    <w:rsid w:val="005F64E2"/>
    <w:rsid w:val="005F6BFA"/>
    <w:rsid w:val="005F6C18"/>
    <w:rsid w:val="005F6D11"/>
    <w:rsid w:val="005F6DD7"/>
    <w:rsid w:val="005F73F3"/>
    <w:rsid w:val="005F74AE"/>
    <w:rsid w:val="005F7A87"/>
    <w:rsid w:val="005F7C80"/>
    <w:rsid w:val="005F7E69"/>
    <w:rsid w:val="006002C5"/>
    <w:rsid w:val="006005C2"/>
    <w:rsid w:val="006008B3"/>
    <w:rsid w:val="00600AD1"/>
    <w:rsid w:val="00600AFF"/>
    <w:rsid w:val="00600D60"/>
    <w:rsid w:val="00600F10"/>
    <w:rsid w:val="00601154"/>
    <w:rsid w:val="0060170F"/>
    <w:rsid w:val="006018FF"/>
    <w:rsid w:val="00601C4A"/>
    <w:rsid w:val="00602254"/>
    <w:rsid w:val="00602F21"/>
    <w:rsid w:val="0060309B"/>
    <w:rsid w:val="00603277"/>
    <w:rsid w:val="00603456"/>
    <w:rsid w:val="00603A6F"/>
    <w:rsid w:val="00603A85"/>
    <w:rsid w:val="006044AC"/>
    <w:rsid w:val="0060456B"/>
    <w:rsid w:val="0060471A"/>
    <w:rsid w:val="00604A9B"/>
    <w:rsid w:val="00604C23"/>
    <w:rsid w:val="00604D42"/>
    <w:rsid w:val="0060514E"/>
    <w:rsid w:val="00605A40"/>
    <w:rsid w:val="00605FF7"/>
    <w:rsid w:val="006061D5"/>
    <w:rsid w:val="0060641C"/>
    <w:rsid w:val="00606692"/>
    <w:rsid w:val="00606AA7"/>
    <w:rsid w:val="00606C11"/>
    <w:rsid w:val="00606FE0"/>
    <w:rsid w:val="00607037"/>
    <w:rsid w:val="00607155"/>
    <w:rsid w:val="00607291"/>
    <w:rsid w:val="00607301"/>
    <w:rsid w:val="00607422"/>
    <w:rsid w:val="006077FB"/>
    <w:rsid w:val="00607D81"/>
    <w:rsid w:val="00607FBC"/>
    <w:rsid w:val="006100FC"/>
    <w:rsid w:val="00610483"/>
    <w:rsid w:val="00610E34"/>
    <w:rsid w:val="00610FD0"/>
    <w:rsid w:val="00611639"/>
    <w:rsid w:val="00611A07"/>
    <w:rsid w:val="00611E34"/>
    <w:rsid w:val="00611E93"/>
    <w:rsid w:val="00611F6D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208E7"/>
    <w:rsid w:val="00620973"/>
    <w:rsid w:val="00620BAA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04B"/>
    <w:rsid w:val="0062345B"/>
    <w:rsid w:val="0062367D"/>
    <w:rsid w:val="00623EAF"/>
    <w:rsid w:val="00623F18"/>
    <w:rsid w:val="0062404C"/>
    <w:rsid w:val="00624112"/>
    <w:rsid w:val="0062419F"/>
    <w:rsid w:val="00624F44"/>
    <w:rsid w:val="00624F76"/>
    <w:rsid w:val="00625087"/>
    <w:rsid w:val="00625547"/>
    <w:rsid w:val="006255D8"/>
    <w:rsid w:val="006256A2"/>
    <w:rsid w:val="00625A17"/>
    <w:rsid w:val="00625BD4"/>
    <w:rsid w:val="00625C3A"/>
    <w:rsid w:val="00626008"/>
    <w:rsid w:val="00626274"/>
    <w:rsid w:val="00626618"/>
    <w:rsid w:val="006267CE"/>
    <w:rsid w:val="0062680C"/>
    <w:rsid w:val="00626878"/>
    <w:rsid w:val="006268EE"/>
    <w:rsid w:val="00626CD0"/>
    <w:rsid w:val="00627172"/>
    <w:rsid w:val="006271EE"/>
    <w:rsid w:val="006273BD"/>
    <w:rsid w:val="006273BF"/>
    <w:rsid w:val="006273EF"/>
    <w:rsid w:val="0062757E"/>
    <w:rsid w:val="00627698"/>
    <w:rsid w:val="006276F4"/>
    <w:rsid w:val="00627F51"/>
    <w:rsid w:val="0063026A"/>
    <w:rsid w:val="006307ED"/>
    <w:rsid w:val="00630838"/>
    <w:rsid w:val="00630F3E"/>
    <w:rsid w:val="0063131E"/>
    <w:rsid w:val="00632652"/>
    <w:rsid w:val="006328F2"/>
    <w:rsid w:val="00632C66"/>
    <w:rsid w:val="00632DF3"/>
    <w:rsid w:val="00632F99"/>
    <w:rsid w:val="00633E08"/>
    <w:rsid w:val="00633FD3"/>
    <w:rsid w:val="00634AAE"/>
    <w:rsid w:val="00634BDB"/>
    <w:rsid w:val="00634C7D"/>
    <w:rsid w:val="00634CA2"/>
    <w:rsid w:val="00634F88"/>
    <w:rsid w:val="00636658"/>
    <w:rsid w:val="00636680"/>
    <w:rsid w:val="006367F7"/>
    <w:rsid w:val="0063684B"/>
    <w:rsid w:val="00636950"/>
    <w:rsid w:val="00636B29"/>
    <w:rsid w:val="00636EAE"/>
    <w:rsid w:val="00636F56"/>
    <w:rsid w:val="00637564"/>
    <w:rsid w:val="006375D5"/>
    <w:rsid w:val="00637944"/>
    <w:rsid w:val="00637CAF"/>
    <w:rsid w:val="00637CC2"/>
    <w:rsid w:val="00637E21"/>
    <w:rsid w:val="006402F8"/>
    <w:rsid w:val="0064083B"/>
    <w:rsid w:val="0064119C"/>
    <w:rsid w:val="0064175A"/>
    <w:rsid w:val="0064180D"/>
    <w:rsid w:val="00641825"/>
    <w:rsid w:val="00641873"/>
    <w:rsid w:val="00641954"/>
    <w:rsid w:val="00641D8B"/>
    <w:rsid w:val="00641E54"/>
    <w:rsid w:val="00641FC4"/>
    <w:rsid w:val="006425C5"/>
    <w:rsid w:val="0064262E"/>
    <w:rsid w:val="006429BE"/>
    <w:rsid w:val="006429CE"/>
    <w:rsid w:val="00642B91"/>
    <w:rsid w:val="00643A1C"/>
    <w:rsid w:val="00643B14"/>
    <w:rsid w:val="006444B3"/>
    <w:rsid w:val="006445C0"/>
    <w:rsid w:val="00644802"/>
    <w:rsid w:val="0064480A"/>
    <w:rsid w:val="00644811"/>
    <w:rsid w:val="00644ADD"/>
    <w:rsid w:val="00644B40"/>
    <w:rsid w:val="00644C77"/>
    <w:rsid w:val="006455C3"/>
    <w:rsid w:val="00645E06"/>
    <w:rsid w:val="00645FB5"/>
    <w:rsid w:val="00646728"/>
    <w:rsid w:val="00646B28"/>
    <w:rsid w:val="00646E08"/>
    <w:rsid w:val="006470CE"/>
    <w:rsid w:val="0064710D"/>
    <w:rsid w:val="006479D0"/>
    <w:rsid w:val="00647A9C"/>
    <w:rsid w:val="00650117"/>
    <w:rsid w:val="0065146C"/>
    <w:rsid w:val="006518E0"/>
    <w:rsid w:val="00651FC8"/>
    <w:rsid w:val="00652209"/>
    <w:rsid w:val="006522B5"/>
    <w:rsid w:val="0065236D"/>
    <w:rsid w:val="006524F0"/>
    <w:rsid w:val="00652795"/>
    <w:rsid w:val="00652871"/>
    <w:rsid w:val="00652983"/>
    <w:rsid w:val="00652ACC"/>
    <w:rsid w:val="00653934"/>
    <w:rsid w:val="00653958"/>
    <w:rsid w:val="00653C0E"/>
    <w:rsid w:val="006540F7"/>
    <w:rsid w:val="006541C7"/>
    <w:rsid w:val="00654276"/>
    <w:rsid w:val="0065438A"/>
    <w:rsid w:val="00654526"/>
    <w:rsid w:val="00654890"/>
    <w:rsid w:val="006548D9"/>
    <w:rsid w:val="00654A4F"/>
    <w:rsid w:val="00654A77"/>
    <w:rsid w:val="00654AEC"/>
    <w:rsid w:val="00654B1A"/>
    <w:rsid w:val="00654C45"/>
    <w:rsid w:val="00654C98"/>
    <w:rsid w:val="00654EAB"/>
    <w:rsid w:val="0065534B"/>
    <w:rsid w:val="00655409"/>
    <w:rsid w:val="006554A2"/>
    <w:rsid w:val="00655A88"/>
    <w:rsid w:val="00656355"/>
    <w:rsid w:val="006563C8"/>
    <w:rsid w:val="0065689A"/>
    <w:rsid w:val="00656C2F"/>
    <w:rsid w:val="00656E1C"/>
    <w:rsid w:val="006570C2"/>
    <w:rsid w:val="0065733F"/>
    <w:rsid w:val="0065747F"/>
    <w:rsid w:val="006600CE"/>
    <w:rsid w:val="00660560"/>
    <w:rsid w:val="006607F5"/>
    <w:rsid w:val="00660811"/>
    <w:rsid w:val="00660890"/>
    <w:rsid w:val="0066098C"/>
    <w:rsid w:val="0066127F"/>
    <w:rsid w:val="0066161C"/>
    <w:rsid w:val="00661AD2"/>
    <w:rsid w:val="00661B9D"/>
    <w:rsid w:val="00661CDB"/>
    <w:rsid w:val="00661E28"/>
    <w:rsid w:val="0066233C"/>
    <w:rsid w:val="006623DA"/>
    <w:rsid w:val="006627D3"/>
    <w:rsid w:val="0066295F"/>
    <w:rsid w:val="00662CFA"/>
    <w:rsid w:val="00663246"/>
    <w:rsid w:val="00663621"/>
    <w:rsid w:val="00663795"/>
    <w:rsid w:val="00663B34"/>
    <w:rsid w:val="00663C52"/>
    <w:rsid w:val="00664ACD"/>
    <w:rsid w:val="00664BFA"/>
    <w:rsid w:val="00664FD2"/>
    <w:rsid w:val="0066502D"/>
    <w:rsid w:val="00665339"/>
    <w:rsid w:val="00665FFA"/>
    <w:rsid w:val="00666581"/>
    <w:rsid w:val="006665FE"/>
    <w:rsid w:val="0066692B"/>
    <w:rsid w:val="00666C6C"/>
    <w:rsid w:val="00666E60"/>
    <w:rsid w:val="00666F46"/>
    <w:rsid w:val="0066710A"/>
    <w:rsid w:val="006672D3"/>
    <w:rsid w:val="00667519"/>
    <w:rsid w:val="00667F7A"/>
    <w:rsid w:val="006702B3"/>
    <w:rsid w:val="00670BAF"/>
    <w:rsid w:val="00670E20"/>
    <w:rsid w:val="00671008"/>
    <w:rsid w:val="00671448"/>
    <w:rsid w:val="00671879"/>
    <w:rsid w:val="00671D76"/>
    <w:rsid w:val="00672462"/>
    <w:rsid w:val="00673A0D"/>
    <w:rsid w:val="00673AC5"/>
    <w:rsid w:val="00673C6C"/>
    <w:rsid w:val="00673D53"/>
    <w:rsid w:val="00673EF2"/>
    <w:rsid w:val="00674F77"/>
    <w:rsid w:val="0067500A"/>
    <w:rsid w:val="006757FA"/>
    <w:rsid w:val="00675A4F"/>
    <w:rsid w:val="00675CB6"/>
    <w:rsid w:val="00675FFC"/>
    <w:rsid w:val="006760E8"/>
    <w:rsid w:val="00676331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3F7"/>
    <w:rsid w:val="0067744C"/>
    <w:rsid w:val="006775AB"/>
    <w:rsid w:val="00680026"/>
    <w:rsid w:val="006802B6"/>
    <w:rsid w:val="006802E2"/>
    <w:rsid w:val="00680481"/>
    <w:rsid w:val="00680714"/>
    <w:rsid w:val="00680814"/>
    <w:rsid w:val="00680BB5"/>
    <w:rsid w:val="00680F87"/>
    <w:rsid w:val="006818A7"/>
    <w:rsid w:val="00681B5E"/>
    <w:rsid w:val="00681BE3"/>
    <w:rsid w:val="00681C1E"/>
    <w:rsid w:val="006821D0"/>
    <w:rsid w:val="00682994"/>
    <w:rsid w:val="00682B7B"/>
    <w:rsid w:val="00682C5A"/>
    <w:rsid w:val="006833B6"/>
    <w:rsid w:val="006833D7"/>
    <w:rsid w:val="006834A0"/>
    <w:rsid w:val="0068379D"/>
    <w:rsid w:val="00683951"/>
    <w:rsid w:val="0068455E"/>
    <w:rsid w:val="006848D3"/>
    <w:rsid w:val="00684A65"/>
    <w:rsid w:val="006855DE"/>
    <w:rsid w:val="0068567F"/>
    <w:rsid w:val="00685749"/>
    <w:rsid w:val="0068597C"/>
    <w:rsid w:val="00685ECC"/>
    <w:rsid w:val="00686100"/>
    <w:rsid w:val="0068618D"/>
    <w:rsid w:val="00686266"/>
    <w:rsid w:val="0068628C"/>
    <w:rsid w:val="00686335"/>
    <w:rsid w:val="006868D4"/>
    <w:rsid w:val="00686A8B"/>
    <w:rsid w:val="00686EB1"/>
    <w:rsid w:val="00687071"/>
    <w:rsid w:val="006870BE"/>
    <w:rsid w:val="00687243"/>
    <w:rsid w:val="0068759F"/>
    <w:rsid w:val="006877E0"/>
    <w:rsid w:val="00687805"/>
    <w:rsid w:val="00687C6F"/>
    <w:rsid w:val="0069022D"/>
    <w:rsid w:val="00690705"/>
    <w:rsid w:val="0069090F"/>
    <w:rsid w:val="00690912"/>
    <w:rsid w:val="00690AFD"/>
    <w:rsid w:val="00690B29"/>
    <w:rsid w:val="00690BE3"/>
    <w:rsid w:val="00690F70"/>
    <w:rsid w:val="00691214"/>
    <w:rsid w:val="00691748"/>
    <w:rsid w:val="00691809"/>
    <w:rsid w:val="00691C7D"/>
    <w:rsid w:val="0069234A"/>
    <w:rsid w:val="006925E6"/>
    <w:rsid w:val="00692C1E"/>
    <w:rsid w:val="00692D05"/>
    <w:rsid w:val="00692EE4"/>
    <w:rsid w:val="006937B8"/>
    <w:rsid w:val="006937DB"/>
    <w:rsid w:val="00693A5A"/>
    <w:rsid w:val="00694602"/>
    <w:rsid w:val="0069465D"/>
    <w:rsid w:val="00694805"/>
    <w:rsid w:val="00694916"/>
    <w:rsid w:val="00694961"/>
    <w:rsid w:val="00694AEF"/>
    <w:rsid w:val="00694CDF"/>
    <w:rsid w:val="00694DD1"/>
    <w:rsid w:val="00694E39"/>
    <w:rsid w:val="00695235"/>
    <w:rsid w:val="00695971"/>
    <w:rsid w:val="00695AC3"/>
    <w:rsid w:val="00695D38"/>
    <w:rsid w:val="0069650C"/>
    <w:rsid w:val="006966E3"/>
    <w:rsid w:val="00696B00"/>
    <w:rsid w:val="00696EB7"/>
    <w:rsid w:val="006970CF"/>
    <w:rsid w:val="00697147"/>
    <w:rsid w:val="0069718E"/>
    <w:rsid w:val="006977C2"/>
    <w:rsid w:val="00697C7A"/>
    <w:rsid w:val="00697CD4"/>
    <w:rsid w:val="006A0612"/>
    <w:rsid w:val="006A089B"/>
    <w:rsid w:val="006A0DC6"/>
    <w:rsid w:val="006A0F87"/>
    <w:rsid w:val="006A109F"/>
    <w:rsid w:val="006A1322"/>
    <w:rsid w:val="006A1B99"/>
    <w:rsid w:val="006A1EE2"/>
    <w:rsid w:val="006A1F8A"/>
    <w:rsid w:val="006A1FC9"/>
    <w:rsid w:val="006A21C7"/>
    <w:rsid w:val="006A22CD"/>
    <w:rsid w:val="006A2358"/>
    <w:rsid w:val="006A2542"/>
    <w:rsid w:val="006A26A5"/>
    <w:rsid w:val="006A2A5D"/>
    <w:rsid w:val="006A2AF4"/>
    <w:rsid w:val="006A2ECA"/>
    <w:rsid w:val="006A3083"/>
    <w:rsid w:val="006A31E3"/>
    <w:rsid w:val="006A428E"/>
    <w:rsid w:val="006A458B"/>
    <w:rsid w:val="006A4718"/>
    <w:rsid w:val="006A4D05"/>
    <w:rsid w:val="006A4DED"/>
    <w:rsid w:val="006A4F03"/>
    <w:rsid w:val="006A4FCC"/>
    <w:rsid w:val="006A5058"/>
    <w:rsid w:val="006A524C"/>
    <w:rsid w:val="006A5491"/>
    <w:rsid w:val="006A54BC"/>
    <w:rsid w:val="006A588E"/>
    <w:rsid w:val="006A58A5"/>
    <w:rsid w:val="006A5D9B"/>
    <w:rsid w:val="006A5E7F"/>
    <w:rsid w:val="006A601E"/>
    <w:rsid w:val="006A6107"/>
    <w:rsid w:val="006A6CDE"/>
    <w:rsid w:val="006A70C9"/>
    <w:rsid w:val="006A70DC"/>
    <w:rsid w:val="006A7379"/>
    <w:rsid w:val="006A74FF"/>
    <w:rsid w:val="006A76F7"/>
    <w:rsid w:val="006A7B69"/>
    <w:rsid w:val="006A7CF5"/>
    <w:rsid w:val="006A7EFD"/>
    <w:rsid w:val="006B00FE"/>
    <w:rsid w:val="006B0707"/>
    <w:rsid w:val="006B0724"/>
    <w:rsid w:val="006B0B4E"/>
    <w:rsid w:val="006B127A"/>
    <w:rsid w:val="006B142B"/>
    <w:rsid w:val="006B166E"/>
    <w:rsid w:val="006B1A69"/>
    <w:rsid w:val="006B1E9A"/>
    <w:rsid w:val="006B23F8"/>
    <w:rsid w:val="006B24FD"/>
    <w:rsid w:val="006B281D"/>
    <w:rsid w:val="006B2AA2"/>
    <w:rsid w:val="006B334F"/>
    <w:rsid w:val="006B33DA"/>
    <w:rsid w:val="006B3561"/>
    <w:rsid w:val="006B3760"/>
    <w:rsid w:val="006B3893"/>
    <w:rsid w:val="006B3A65"/>
    <w:rsid w:val="006B44EF"/>
    <w:rsid w:val="006B4605"/>
    <w:rsid w:val="006B4658"/>
    <w:rsid w:val="006B4B53"/>
    <w:rsid w:val="006B4C28"/>
    <w:rsid w:val="006B4D2C"/>
    <w:rsid w:val="006B4F37"/>
    <w:rsid w:val="006B553E"/>
    <w:rsid w:val="006B5625"/>
    <w:rsid w:val="006B56D9"/>
    <w:rsid w:val="006B57F2"/>
    <w:rsid w:val="006B5C0E"/>
    <w:rsid w:val="006B6160"/>
    <w:rsid w:val="006B63D7"/>
    <w:rsid w:val="006B68C5"/>
    <w:rsid w:val="006B6B5A"/>
    <w:rsid w:val="006B6E51"/>
    <w:rsid w:val="006B704E"/>
    <w:rsid w:val="006B7808"/>
    <w:rsid w:val="006B7AD8"/>
    <w:rsid w:val="006B7BB0"/>
    <w:rsid w:val="006B7CE4"/>
    <w:rsid w:val="006B7D14"/>
    <w:rsid w:val="006B7D95"/>
    <w:rsid w:val="006B7F08"/>
    <w:rsid w:val="006B7F85"/>
    <w:rsid w:val="006C03F4"/>
    <w:rsid w:val="006C0419"/>
    <w:rsid w:val="006C054E"/>
    <w:rsid w:val="006C061A"/>
    <w:rsid w:val="006C0C3C"/>
    <w:rsid w:val="006C11EC"/>
    <w:rsid w:val="006C1328"/>
    <w:rsid w:val="006C1706"/>
    <w:rsid w:val="006C2341"/>
    <w:rsid w:val="006C249D"/>
    <w:rsid w:val="006C2715"/>
    <w:rsid w:val="006C2980"/>
    <w:rsid w:val="006C2CC7"/>
    <w:rsid w:val="006C2E0E"/>
    <w:rsid w:val="006C2E6A"/>
    <w:rsid w:val="006C3201"/>
    <w:rsid w:val="006C35B8"/>
    <w:rsid w:val="006C3801"/>
    <w:rsid w:val="006C393D"/>
    <w:rsid w:val="006C3DE7"/>
    <w:rsid w:val="006C3EA6"/>
    <w:rsid w:val="006C43DD"/>
    <w:rsid w:val="006C460C"/>
    <w:rsid w:val="006C4AF2"/>
    <w:rsid w:val="006C4B9F"/>
    <w:rsid w:val="006C4E05"/>
    <w:rsid w:val="006C4EDA"/>
    <w:rsid w:val="006C5444"/>
    <w:rsid w:val="006C5645"/>
    <w:rsid w:val="006C58A6"/>
    <w:rsid w:val="006C6086"/>
    <w:rsid w:val="006C6142"/>
    <w:rsid w:val="006C64CD"/>
    <w:rsid w:val="006C64EB"/>
    <w:rsid w:val="006C6607"/>
    <w:rsid w:val="006C6E30"/>
    <w:rsid w:val="006C6EE0"/>
    <w:rsid w:val="006C6F56"/>
    <w:rsid w:val="006C71FD"/>
    <w:rsid w:val="006C74E6"/>
    <w:rsid w:val="006C79B0"/>
    <w:rsid w:val="006D09C1"/>
    <w:rsid w:val="006D0B94"/>
    <w:rsid w:val="006D0E51"/>
    <w:rsid w:val="006D10D7"/>
    <w:rsid w:val="006D1775"/>
    <w:rsid w:val="006D1B35"/>
    <w:rsid w:val="006D1BA1"/>
    <w:rsid w:val="006D1C09"/>
    <w:rsid w:val="006D1C5A"/>
    <w:rsid w:val="006D2369"/>
    <w:rsid w:val="006D24C8"/>
    <w:rsid w:val="006D25CF"/>
    <w:rsid w:val="006D290B"/>
    <w:rsid w:val="006D2916"/>
    <w:rsid w:val="006D2DC9"/>
    <w:rsid w:val="006D2E48"/>
    <w:rsid w:val="006D30C1"/>
    <w:rsid w:val="006D32E4"/>
    <w:rsid w:val="006D39FA"/>
    <w:rsid w:val="006D3EA2"/>
    <w:rsid w:val="006D44FD"/>
    <w:rsid w:val="006D4D25"/>
    <w:rsid w:val="006D5E47"/>
    <w:rsid w:val="006D5E6F"/>
    <w:rsid w:val="006D5F51"/>
    <w:rsid w:val="006D62E2"/>
    <w:rsid w:val="006D67E1"/>
    <w:rsid w:val="006D6817"/>
    <w:rsid w:val="006D7413"/>
    <w:rsid w:val="006D7466"/>
    <w:rsid w:val="006D7813"/>
    <w:rsid w:val="006D7859"/>
    <w:rsid w:val="006D7B7C"/>
    <w:rsid w:val="006D7BE5"/>
    <w:rsid w:val="006E00CD"/>
    <w:rsid w:val="006E0141"/>
    <w:rsid w:val="006E01DC"/>
    <w:rsid w:val="006E0594"/>
    <w:rsid w:val="006E0FB0"/>
    <w:rsid w:val="006E1092"/>
    <w:rsid w:val="006E1215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858"/>
    <w:rsid w:val="006E391B"/>
    <w:rsid w:val="006E3B91"/>
    <w:rsid w:val="006E40D0"/>
    <w:rsid w:val="006E4338"/>
    <w:rsid w:val="006E479E"/>
    <w:rsid w:val="006E495A"/>
    <w:rsid w:val="006E4AE4"/>
    <w:rsid w:val="006E4D71"/>
    <w:rsid w:val="006E4DB6"/>
    <w:rsid w:val="006E4F71"/>
    <w:rsid w:val="006E52D8"/>
    <w:rsid w:val="006E576A"/>
    <w:rsid w:val="006E5CA1"/>
    <w:rsid w:val="006E5F10"/>
    <w:rsid w:val="006E60B4"/>
    <w:rsid w:val="006E6337"/>
    <w:rsid w:val="006E64AF"/>
    <w:rsid w:val="006E68C2"/>
    <w:rsid w:val="006E69A2"/>
    <w:rsid w:val="006E69D1"/>
    <w:rsid w:val="006E6B4C"/>
    <w:rsid w:val="006E6E77"/>
    <w:rsid w:val="006E7291"/>
    <w:rsid w:val="006E7BB7"/>
    <w:rsid w:val="006E7E92"/>
    <w:rsid w:val="006E7EB9"/>
    <w:rsid w:val="006F03C0"/>
    <w:rsid w:val="006F05BA"/>
    <w:rsid w:val="006F08CC"/>
    <w:rsid w:val="006F12DB"/>
    <w:rsid w:val="006F13D0"/>
    <w:rsid w:val="006F143A"/>
    <w:rsid w:val="006F174A"/>
    <w:rsid w:val="006F178B"/>
    <w:rsid w:val="006F1AEB"/>
    <w:rsid w:val="006F1B71"/>
    <w:rsid w:val="006F1F89"/>
    <w:rsid w:val="006F2336"/>
    <w:rsid w:val="006F25AC"/>
    <w:rsid w:val="006F25F4"/>
    <w:rsid w:val="006F2736"/>
    <w:rsid w:val="006F2A9C"/>
    <w:rsid w:val="006F3214"/>
    <w:rsid w:val="006F3277"/>
    <w:rsid w:val="006F32D5"/>
    <w:rsid w:val="006F33D4"/>
    <w:rsid w:val="006F3505"/>
    <w:rsid w:val="006F3C15"/>
    <w:rsid w:val="006F4125"/>
    <w:rsid w:val="006F4227"/>
    <w:rsid w:val="006F432C"/>
    <w:rsid w:val="006F4941"/>
    <w:rsid w:val="006F4A94"/>
    <w:rsid w:val="006F4B18"/>
    <w:rsid w:val="006F4C63"/>
    <w:rsid w:val="006F53C8"/>
    <w:rsid w:val="006F5A06"/>
    <w:rsid w:val="006F5D32"/>
    <w:rsid w:val="006F6064"/>
    <w:rsid w:val="006F6564"/>
    <w:rsid w:val="006F6799"/>
    <w:rsid w:val="006F6C49"/>
    <w:rsid w:val="006F6F8C"/>
    <w:rsid w:val="006F7210"/>
    <w:rsid w:val="006F7791"/>
    <w:rsid w:val="006F7991"/>
    <w:rsid w:val="006F7BD1"/>
    <w:rsid w:val="0070039B"/>
    <w:rsid w:val="0070068E"/>
    <w:rsid w:val="00700AB8"/>
    <w:rsid w:val="00700C2F"/>
    <w:rsid w:val="00700F5F"/>
    <w:rsid w:val="007014E7"/>
    <w:rsid w:val="0070208D"/>
    <w:rsid w:val="007024B4"/>
    <w:rsid w:val="00702737"/>
    <w:rsid w:val="00702872"/>
    <w:rsid w:val="00702925"/>
    <w:rsid w:val="00702ABE"/>
    <w:rsid w:val="00702BCD"/>
    <w:rsid w:val="007031C8"/>
    <w:rsid w:val="00703A6C"/>
    <w:rsid w:val="00703B4C"/>
    <w:rsid w:val="00703C19"/>
    <w:rsid w:val="00703DB4"/>
    <w:rsid w:val="00703F07"/>
    <w:rsid w:val="00703FA5"/>
    <w:rsid w:val="00704845"/>
    <w:rsid w:val="007049FA"/>
    <w:rsid w:val="00704CB3"/>
    <w:rsid w:val="0070538B"/>
    <w:rsid w:val="00705797"/>
    <w:rsid w:val="00705A25"/>
    <w:rsid w:val="00705CCE"/>
    <w:rsid w:val="00705DF6"/>
    <w:rsid w:val="007062DD"/>
    <w:rsid w:val="0070678C"/>
    <w:rsid w:val="00706A28"/>
    <w:rsid w:val="00706AFF"/>
    <w:rsid w:val="00706B73"/>
    <w:rsid w:val="00706E1D"/>
    <w:rsid w:val="00706FF1"/>
    <w:rsid w:val="00707093"/>
    <w:rsid w:val="0070786C"/>
    <w:rsid w:val="007079DC"/>
    <w:rsid w:val="00707C68"/>
    <w:rsid w:val="0071017B"/>
    <w:rsid w:val="00710545"/>
    <w:rsid w:val="00710A04"/>
    <w:rsid w:val="00710E5D"/>
    <w:rsid w:val="0071126A"/>
    <w:rsid w:val="00711358"/>
    <w:rsid w:val="00711533"/>
    <w:rsid w:val="0071160C"/>
    <w:rsid w:val="00711638"/>
    <w:rsid w:val="0071220F"/>
    <w:rsid w:val="00712460"/>
    <w:rsid w:val="00712530"/>
    <w:rsid w:val="0071283D"/>
    <w:rsid w:val="00712C6E"/>
    <w:rsid w:val="00712E1D"/>
    <w:rsid w:val="00712E83"/>
    <w:rsid w:val="0071310D"/>
    <w:rsid w:val="007133B8"/>
    <w:rsid w:val="00713522"/>
    <w:rsid w:val="00713B26"/>
    <w:rsid w:val="00713E58"/>
    <w:rsid w:val="00714088"/>
    <w:rsid w:val="007141CD"/>
    <w:rsid w:val="00714381"/>
    <w:rsid w:val="0071455E"/>
    <w:rsid w:val="007146BC"/>
    <w:rsid w:val="00714CA2"/>
    <w:rsid w:val="007151D9"/>
    <w:rsid w:val="00715796"/>
    <w:rsid w:val="00715B77"/>
    <w:rsid w:val="00715BDD"/>
    <w:rsid w:val="00716458"/>
    <w:rsid w:val="00716467"/>
    <w:rsid w:val="00716475"/>
    <w:rsid w:val="0071747F"/>
    <w:rsid w:val="00717569"/>
    <w:rsid w:val="00717B83"/>
    <w:rsid w:val="00717FCC"/>
    <w:rsid w:val="007204C0"/>
    <w:rsid w:val="00720BCD"/>
    <w:rsid w:val="00720C43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38AC"/>
    <w:rsid w:val="007239AE"/>
    <w:rsid w:val="00724072"/>
    <w:rsid w:val="007243FA"/>
    <w:rsid w:val="0072448E"/>
    <w:rsid w:val="007248E6"/>
    <w:rsid w:val="00725CB3"/>
    <w:rsid w:val="00725CFC"/>
    <w:rsid w:val="0072630E"/>
    <w:rsid w:val="007263BC"/>
    <w:rsid w:val="007265B1"/>
    <w:rsid w:val="00726604"/>
    <w:rsid w:val="007267E0"/>
    <w:rsid w:val="00726916"/>
    <w:rsid w:val="00726FCD"/>
    <w:rsid w:val="007276AA"/>
    <w:rsid w:val="00727892"/>
    <w:rsid w:val="00727C0B"/>
    <w:rsid w:val="00727F24"/>
    <w:rsid w:val="00727F8B"/>
    <w:rsid w:val="0073002E"/>
    <w:rsid w:val="00730B83"/>
    <w:rsid w:val="007310E0"/>
    <w:rsid w:val="00731285"/>
    <w:rsid w:val="00731289"/>
    <w:rsid w:val="007318C2"/>
    <w:rsid w:val="00731A53"/>
    <w:rsid w:val="00731DCF"/>
    <w:rsid w:val="007327DB"/>
    <w:rsid w:val="00732855"/>
    <w:rsid w:val="00732BAC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BD1"/>
    <w:rsid w:val="00734C47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858"/>
    <w:rsid w:val="00737DB8"/>
    <w:rsid w:val="00740528"/>
    <w:rsid w:val="007413D6"/>
    <w:rsid w:val="007418C8"/>
    <w:rsid w:val="00742103"/>
    <w:rsid w:val="007424D6"/>
    <w:rsid w:val="007429FC"/>
    <w:rsid w:val="00742B2A"/>
    <w:rsid w:val="00742DC1"/>
    <w:rsid w:val="00742E6C"/>
    <w:rsid w:val="00742FBB"/>
    <w:rsid w:val="00743077"/>
    <w:rsid w:val="007430C4"/>
    <w:rsid w:val="0074318C"/>
    <w:rsid w:val="00743287"/>
    <w:rsid w:val="007435F2"/>
    <w:rsid w:val="00743677"/>
    <w:rsid w:val="00743874"/>
    <w:rsid w:val="007440CE"/>
    <w:rsid w:val="00744F1B"/>
    <w:rsid w:val="007450F8"/>
    <w:rsid w:val="007451FE"/>
    <w:rsid w:val="00745643"/>
    <w:rsid w:val="007456E9"/>
    <w:rsid w:val="00745B6A"/>
    <w:rsid w:val="00745BFC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48"/>
    <w:rsid w:val="00746D23"/>
    <w:rsid w:val="007471F9"/>
    <w:rsid w:val="00747597"/>
    <w:rsid w:val="00747A5B"/>
    <w:rsid w:val="00747A7D"/>
    <w:rsid w:val="00747F28"/>
    <w:rsid w:val="00750243"/>
    <w:rsid w:val="00750408"/>
    <w:rsid w:val="00750CB6"/>
    <w:rsid w:val="00750D1A"/>
    <w:rsid w:val="00750D55"/>
    <w:rsid w:val="00750E61"/>
    <w:rsid w:val="0075138B"/>
    <w:rsid w:val="00751458"/>
    <w:rsid w:val="007515AF"/>
    <w:rsid w:val="00751929"/>
    <w:rsid w:val="00752292"/>
    <w:rsid w:val="0075237B"/>
    <w:rsid w:val="007524A3"/>
    <w:rsid w:val="007526C3"/>
    <w:rsid w:val="00752B44"/>
    <w:rsid w:val="00752EC4"/>
    <w:rsid w:val="00753F0F"/>
    <w:rsid w:val="0075408F"/>
    <w:rsid w:val="0075429D"/>
    <w:rsid w:val="00754871"/>
    <w:rsid w:val="00754885"/>
    <w:rsid w:val="00754ADD"/>
    <w:rsid w:val="00754E3C"/>
    <w:rsid w:val="00755013"/>
    <w:rsid w:val="007551A1"/>
    <w:rsid w:val="007551B7"/>
    <w:rsid w:val="0075548B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6F1F"/>
    <w:rsid w:val="00757068"/>
    <w:rsid w:val="007573ED"/>
    <w:rsid w:val="007575FC"/>
    <w:rsid w:val="00757634"/>
    <w:rsid w:val="00757C00"/>
    <w:rsid w:val="00760387"/>
    <w:rsid w:val="00760DCB"/>
    <w:rsid w:val="00761728"/>
    <w:rsid w:val="0076173F"/>
    <w:rsid w:val="00761B78"/>
    <w:rsid w:val="00761E12"/>
    <w:rsid w:val="007625A9"/>
    <w:rsid w:val="00762791"/>
    <w:rsid w:val="0076295D"/>
    <w:rsid w:val="00762AFC"/>
    <w:rsid w:val="00762D76"/>
    <w:rsid w:val="00762F3A"/>
    <w:rsid w:val="00762F65"/>
    <w:rsid w:val="0076346F"/>
    <w:rsid w:val="007634DF"/>
    <w:rsid w:val="00763B90"/>
    <w:rsid w:val="0076401C"/>
    <w:rsid w:val="007640D9"/>
    <w:rsid w:val="007642A9"/>
    <w:rsid w:val="00764856"/>
    <w:rsid w:val="00764C5F"/>
    <w:rsid w:val="00764D3A"/>
    <w:rsid w:val="007650CA"/>
    <w:rsid w:val="0076511E"/>
    <w:rsid w:val="0076516B"/>
    <w:rsid w:val="00765684"/>
    <w:rsid w:val="007658B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5CB"/>
    <w:rsid w:val="007676A8"/>
    <w:rsid w:val="00767A44"/>
    <w:rsid w:val="00767A6F"/>
    <w:rsid w:val="00767B89"/>
    <w:rsid w:val="00767D6F"/>
    <w:rsid w:val="00767F68"/>
    <w:rsid w:val="00767FFE"/>
    <w:rsid w:val="0077083E"/>
    <w:rsid w:val="00770F56"/>
    <w:rsid w:val="007713EA"/>
    <w:rsid w:val="007715B8"/>
    <w:rsid w:val="0077176D"/>
    <w:rsid w:val="00771811"/>
    <w:rsid w:val="00771F32"/>
    <w:rsid w:val="00771F47"/>
    <w:rsid w:val="007720F0"/>
    <w:rsid w:val="007723F7"/>
    <w:rsid w:val="0077268D"/>
    <w:rsid w:val="0077269A"/>
    <w:rsid w:val="007726A7"/>
    <w:rsid w:val="007727C5"/>
    <w:rsid w:val="0077287F"/>
    <w:rsid w:val="00772A78"/>
    <w:rsid w:val="00772B57"/>
    <w:rsid w:val="00772D0D"/>
    <w:rsid w:val="0077301B"/>
    <w:rsid w:val="007730D5"/>
    <w:rsid w:val="00773D1A"/>
    <w:rsid w:val="00774A0B"/>
    <w:rsid w:val="00774E0A"/>
    <w:rsid w:val="00774E45"/>
    <w:rsid w:val="0077510C"/>
    <w:rsid w:val="00775AFB"/>
    <w:rsid w:val="00776522"/>
    <w:rsid w:val="00776A60"/>
    <w:rsid w:val="0077719D"/>
    <w:rsid w:val="0077778D"/>
    <w:rsid w:val="00777F2B"/>
    <w:rsid w:val="00780594"/>
    <w:rsid w:val="007807F2"/>
    <w:rsid w:val="00780968"/>
    <w:rsid w:val="00780AEE"/>
    <w:rsid w:val="00780B8B"/>
    <w:rsid w:val="007811E1"/>
    <w:rsid w:val="0078149D"/>
    <w:rsid w:val="00781523"/>
    <w:rsid w:val="0078152D"/>
    <w:rsid w:val="00781994"/>
    <w:rsid w:val="00781D14"/>
    <w:rsid w:val="00781DB6"/>
    <w:rsid w:val="0078224C"/>
    <w:rsid w:val="0078249D"/>
    <w:rsid w:val="0078255F"/>
    <w:rsid w:val="007827F8"/>
    <w:rsid w:val="0078293B"/>
    <w:rsid w:val="00782A5E"/>
    <w:rsid w:val="00782E64"/>
    <w:rsid w:val="00783240"/>
    <w:rsid w:val="0078336B"/>
    <w:rsid w:val="0078386A"/>
    <w:rsid w:val="00783B6D"/>
    <w:rsid w:val="00783C33"/>
    <w:rsid w:val="00783E88"/>
    <w:rsid w:val="00783F35"/>
    <w:rsid w:val="00783FE6"/>
    <w:rsid w:val="00784018"/>
    <w:rsid w:val="0078435F"/>
    <w:rsid w:val="007843CA"/>
    <w:rsid w:val="007843DC"/>
    <w:rsid w:val="00784400"/>
    <w:rsid w:val="00784562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153"/>
    <w:rsid w:val="00787FD5"/>
    <w:rsid w:val="007905E1"/>
    <w:rsid w:val="007906C5"/>
    <w:rsid w:val="00790827"/>
    <w:rsid w:val="00790BFF"/>
    <w:rsid w:val="007913FD"/>
    <w:rsid w:val="007918F2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E50"/>
    <w:rsid w:val="00793F1E"/>
    <w:rsid w:val="00793F86"/>
    <w:rsid w:val="0079474D"/>
    <w:rsid w:val="007947F9"/>
    <w:rsid w:val="0079507B"/>
    <w:rsid w:val="007950D3"/>
    <w:rsid w:val="007951AA"/>
    <w:rsid w:val="00795422"/>
    <w:rsid w:val="007958C3"/>
    <w:rsid w:val="00795D49"/>
    <w:rsid w:val="0079607B"/>
    <w:rsid w:val="007960E1"/>
    <w:rsid w:val="00796348"/>
    <w:rsid w:val="007965EE"/>
    <w:rsid w:val="0079674D"/>
    <w:rsid w:val="0079686E"/>
    <w:rsid w:val="0079697E"/>
    <w:rsid w:val="00796E20"/>
    <w:rsid w:val="00797D80"/>
    <w:rsid w:val="00797EF2"/>
    <w:rsid w:val="007A000F"/>
    <w:rsid w:val="007A03E1"/>
    <w:rsid w:val="007A04F2"/>
    <w:rsid w:val="007A0503"/>
    <w:rsid w:val="007A056B"/>
    <w:rsid w:val="007A06F0"/>
    <w:rsid w:val="007A08FF"/>
    <w:rsid w:val="007A0ABE"/>
    <w:rsid w:val="007A0E35"/>
    <w:rsid w:val="007A1655"/>
    <w:rsid w:val="007A16EB"/>
    <w:rsid w:val="007A1DA2"/>
    <w:rsid w:val="007A1E8E"/>
    <w:rsid w:val="007A22EA"/>
    <w:rsid w:val="007A23BE"/>
    <w:rsid w:val="007A2B6D"/>
    <w:rsid w:val="007A2D14"/>
    <w:rsid w:val="007A2EF3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981"/>
    <w:rsid w:val="007A5BE8"/>
    <w:rsid w:val="007A6056"/>
    <w:rsid w:val="007A6135"/>
    <w:rsid w:val="007A641D"/>
    <w:rsid w:val="007A6458"/>
    <w:rsid w:val="007A6688"/>
    <w:rsid w:val="007A6725"/>
    <w:rsid w:val="007A6A13"/>
    <w:rsid w:val="007A6CA0"/>
    <w:rsid w:val="007A6EFA"/>
    <w:rsid w:val="007A72DB"/>
    <w:rsid w:val="007A72F6"/>
    <w:rsid w:val="007A75EF"/>
    <w:rsid w:val="007A75F7"/>
    <w:rsid w:val="007A7F50"/>
    <w:rsid w:val="007B006C"/>
    <w:rsid w:val="007B0410"/>
    <w:rsid w:val="007B0479"/>
    <w:rsid w:val="007B06B3"/>
    <w:rsid w:val="007B07BD"/>
    <w:rsid w:val="007B0CB3"/>
    <w:rsid w:val="007B0D4B"/>
    <w:rsid w:val="007B0E00"/>
    <w:rsid w:val="007B0EC3"/>
    <w:rsid w:val="007B1014"/>
    <w:rsid w:val="007B1082"/>
    <w:rsid w:val="007B13F2"/>
    <w:rsid w:val="007B16B5"/>
    <w:rsid w:val="007B170B"/>
    <w:rsid w:val="007B1A35"/>
    <w:rsid w:val="007B1BE2"/>
    <w:rsid w:val="007B1C74"/>
    <w:rsid w:val="007B1DF6"/>
    <w:rsid w:val="007B23F6"/>
    <w:rsid w:val="007B2482"/>
    <w:rsid w:val="007B2EC8"/>
    <w:rsid w:val="007B33B9"/>
    <w:rsid w:val="007B3F70"/>
    <w:rsid w:val="007B4727"/>
    <w:rsid w:val="007B4F14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E1E"/>
    <w:rsid w:val="007B7FAF"/>
    <w:rsid w:val="007C02CE"/>
    <w:rsid w:val="007C0404"/>
    <w:rsid w:val="007C0543"/>
    <w:rsid w:val="007C0630"/>
    <w:rsid w:val="007C074F"/>
    <w:rsid w:val="007C09B3"/>
    <w:rsid w:val="007C0A85"/>
    <w:rsid w:val="007C15BC"/>
    <w:rsid w:val="007C17F5"/>
    <w:rsid w:val="007C1C1E"/>
    <w:rsid w:val="007C1CBB"/>
    <w:rsid w:val="007C24D2"/>
    <w:rsid w:val="007C2656"/>
    <w:rsid w:val="007C2670"/>
    <w:rsid w:val="007C2C37"/>
    <w:rsid w:val="007C2C77"/>
    <w:rsid w:val="007C2D67"/>
    <w:rsid w:val="007C2EF1"/>
    <w:rsid w:val="007C3096"/>
    <w:rsid w:val="007C381D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3CA"/>
    <w:rsid w:val="007C5449"/>
    <w:rsid w:val="007C5808"/>
    <w:rsid w:val="007C5A80"/>
    <w:rsid w:val="007C691A"/>
    <w:rsid w:val="007C6B95"/>
    <w:rsid w:val="007C6D06"/>
    <w:rsid w:val="007C71EB"/>
    <w:rsid w:val="007C7373"/>
    <w:rsid w:val="007C73F5"/>
    <w:rsid w:val="007C764D"/>
    <w:rsid w:val="007C764E"/>
    <w:rsid w:val="007C7C7A"/>
    <w:rsid w:val="007C7E11"/>
    <w:rsid w:val="007D0022"/>
    <w:rsid w:val="007D02B8"/>
    <w:rsid w:val="007D05A7"/>
    <w:rsid w:val="007D0A8B"/>
    <w:rsid w:val="007D10DB"/>
    <w:rsid w:val="007D1595"/>
    <w:rsid w:val="007D1840"/>
    <w:rsid w:val="007D1B4B"/>
    <w:rsid w:val="007D1FB9"/>
    <w:rsid w:val="007D20E7"/>
    <w:rsid w:val="007D242F"/>
    <w:rsid w:val="007D257F"/>
    <w:rsid w:val="007D299E"/>
    <w:rsid w:val="007D328F"/>
    <w:rsid w:val="007D347C"/>
    <w:rsid w:val="007D3A08"/>
    <w:rsid w:val="007D4F06"/>
    <w:rsid w:val="007D4FF9"/>
    <w:rsid w:val="007D503D"/>
    <w:rsid w:val="007D50FA"/>
    <w:rsid w:val="007D5175"/>
    <w:rsid w:val="007D5286"/>
    <w:rsid w:val="007D53E6"/>
    <w:rsid w:val="007D59EB"/>
    <w:rsid w:val="007D5C53"/>
    <w:rsid w:val="007D5F2B"/>
    <w:rsid w:val="007D6448"/>
    <w:rsid w:val="007D65D4"/>
    <w:rsid w:val="007D6F1C"/>
    <w:rsid w:val="007D7FD0"/>
    <w:rsid w:val="007E016F"/>
    <w:rsid w:val="007E0806"/>
    <w:rsid w:val="007E0935"/>
    <w:rsid w:val="007E0B38"/>
    <w:rsid w:val="007E1B43"/>
    <w:rsid w:val="007E1CC1"/>
    <w:rsid w:val="007E1D60"/>
    <w:rsid w:val="007E1F47"/>
    <w:rsid w:val="007E2029"/>
    <w:rsid w:val="007E227C"/>
    <w:rsid w:val="007E259A"/>
    <w:rsid w:val="007E2A30"/>
    <w:rsid w:val="007E2CE0"/>
    <w:rsid w:val="007E2D6F"/>
    <w:rsid w:val="007E3725"/>
    <w:rsid w:val="007E37E6"/>
    <w:rsid w:val="007E3B36"/>
    <w:rsid w:val="007E3B51"/>
    <w:rsid w:val="007E3B74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9A6"/>
    <w:rsid w:val="007E6B0C"/>
    <w:rsid w:val="007E7446"/>
    <w:rsid w:val="007E78B9"/>
    <w:rsid w:val="007F03B5"/>
    <w:rsid w:val="007F04FA"/>
    <w:rsid w:val="007F085A"/>
    <w:rsid w:val="007F0A95"/>
    <w:rsid w:val="007F16A6"/>
    <w:rsid w:val="007F1919"/>
    <w:rsid w:val="007F1B4F"/>
    <w:rsid w:val="007F1B85"/>
    <w:rsid w:val="007F2174"/>
    <w:rsid w:val="007F2350"/>
    <w:rsid w:val="007F24DC"/>
    <w:rsid w:val="007F2E05"/>
    <w:rsid w:val="007F421E"/>
    <w:rsid w:val="007F4405"/>
    <w:rsid w:val="007F4432"/>
    <w:rsid w:val="007F44E9"/>
    <w:rsid w:val="007F4A1A"/>
    <w:rsid w:val="007F53BB"/>
    <w:rsid w:val="007F5A1A"/>
    <w:rsid w:val="007F5C82"/>
    <w:rsid w:val="007F5CDE"/>
    <w:rsid w:val="007F622A"/>
    <w:rsid w:val="007F63D2"/>
    <w:rsid w:val="007F6DAF"/>
    <w:rsid w:val="007F7185"/>
    <w:rsid w:val="007F721D"/>
    <w:rsid w:val="007F736F"/>
    <w:rsid w:val="007F7573"/>
    <w:rsid w:val="007F758A"/>
    <w:rsid w:val="007F75E8"/>
    <w:rsid w:val="0080022D"/>
    <w:rsid w:val="008003D5"/>
    <w:rsid w:val="00800752"/>
    <w:rsid w:val="00800844"/>
    <w:rsid w:val="0080095A"/>
    <w:rsid w:val="008009DF"/>
    <w:rsid w:val="00800C48"/>
    <w:rsid w:val="00800E16"/>
    <w:rsid w:val="0080164C"/>
    <w:rsid w:val="00801724"/>
    <w:rsid w:val="00801869"/>
    <w:rsid w:val="00801CC2"/>
    <w:rsid w:val="00801E2A"/>
    <w:rsid w:val="00801F14"/>
    <w:rsid w:val="00802009"/>
    <w:rsid w:val="008021B5"/>
    <w:rsid w:val="00802774"/>
    <w:rsid w:val="008029EC"/>
    <w:rsid w:val="00803289"/>
    <w:rsid w:val="0080336F"/>
    <w:rsid w:val="00803C0C"/>
    <w:rsid w:val="00804282"/>
    <w:rsid w:val="0080473E"/>
    <w:rsid w:val="00804DF5"/>
    <w:rsid w:val="00804F0C"/>
    <w:rsid w:val="00804F2B"/>
    <w:rsid w:val="00804F46"/>
    <w:rsid w:val="00804F5C"/>
    <w:rsid w:val="008052EE"/>
    <w:rsid w:val="008060B5"/>
    <w:rsid w:val="008062E3"/>
    <w:rsid w:val="0080649C"/>
    <w:rsid w:val="00806620"/>
    <w:rsid w:val="00806956"/>
    <w:rsid w:val="00807235"/>
    <w:rsid w:val="008078FB"/>
    <w:rsid w:val="0081038A"/>
    <w:rsid w:val="0081057F"/>
    <w:rsid w:val="008107D4"/>
    <w:rsid w:val="00810C7B"/>
    <w:rsid w:val="008121DD"/>
    <w:rsid w:val="00812226"/>
    <w:rsid w:val="008123B6"/>
    <w:rsid w:val="008129CA"/>
    <w:rsid w:val="00813670"/>
    <w:rsid w:val="008136C9"/>
    <w:rsid w:val="00813913"/>
    <w:rsid w:val="00813C9F"/>
    <w:rsid w:val="00813E94"/>
    <w:rsid w:val="00814B2F"/>
    <w:rsid w:val="00814F37"/>
    <w:rsid w:val="00815314"/>
    <w:rsid w:val="00815A5C"/>
    <w:rsid w:val="00815C29"/>
    <w:rsid w:val="00816236"/>
    <w:rsid w:val="00816401"/>
    <w:rsid w:val="008168F2"/>
    <w:rsid w:val="00816A40"/>
    <w:rsid w:val="00816CE1"/>
    <w:rsid w:val="0081732C"/>
    <w:rsid w:val="0081738C"/>
    <w:rsid w:val="0081756A"/>
    <w:rsid w:val="0081789E"/>
    <w:rsid w:val="008178A9"/>
    <w:rsid w:val="00817FE2"/>
    <w:rsid w:val="00820195"/>
    <w:rsid w:val="0082036A"/>
    <w:rsid w:val="008206AB"/>
    <w:rsid w:val="00820E1C"/>
    <w:rsid w:val="00820F9B"/>
    <w:rsid w:val="0082140D"/>
    <w:rsid w:val="00821578"/>
    <w:rsid w:val="008220D2"/>
    <w:rsid w:val="008226B9"/>
    <w:rsid w:val="00822841"/>
    <w:rsid w:val="00822865"/>
    <w:rsid w:val="00822B7A"/>
    <w:rsid w:val="0082445F"/>
    <w:rsid w:val="00824500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817"/>
    <w:rsid w:val="00826EEF"/>
    <w:rsid w:val="0082797D"/>
    <w:rsid w:val="00827C90"/>
    <w:rsid w:val="008306F8"/>
    <w:rsid w:val="0083071E"/>
    <w:rsid w:val="008308C6"/>
    <w:rsid w:val="008309D8"/>
    <w:rsid w:val="00830FA2"/>
    <w:rsid w:val="00831780"/>
    <w:rsid w:val="00831E05"/>
    <w:rsid w:val="00831E06"/>
    <w:rsid w:val="00832271"/>
    <w:rsid w:val="0083227C"/>
    <w:rsid w:val="008322A7"/>
    <w:rsid w:val="008326AF"/>
    <w:rsid w:val="00832871"/>
    <w:rsid w:val="008328D7"/>
    <w:rsid w:val="00832AA0"/>
    <w:rsid w:val="00832B07"/>
    <w:rsid w:val="00832EE1"/>
    <w:rsid w:val="00833360"/>
    <w:rsid w:val="00833397"/>
    <w:rsid w:val="00833A26"/>
    <w:rsid w:val="00833A29"/>
    <w:rsid w:val="00833CA2"/>
    <w:rsid w:val="00833CF7"/>
    <w:rsid w:val="008346F7"/>
    <w:rsid w:val="00834704"/>
    <w:rsid w:val="00834B73"/>
    <w:rsid w:val="00834CEE"/>
    <w:rsid w:val="0083558A"/>
    <w:rsid w:val="00835648"/>
    <w:rsid w:val="0083569C"/>
    <w:rsid w:val="008358A9"/>
    <w:rsid w:val="00835C80"/>
    <w:rsid w:val="00835F2A"/>
    <w:rsid w:val="00835FDA"/>
    <w:rsid w:val="0083669C"/>
    <w:rsid w:val="00836B1D"/>
    <w:rsid w:val="00836EFE"/>
    <w:rsid w:val="0083768C"/>
    <w:rsid w:val="008376FB"/>
    <w:rsid w:val="008379A0"/>
    <w:rsid w:val="008407ED"/>
    <w:rsid w:val="0084083E"/>
    <w:rsid w:val="00840A01"/>
    <w:rsid w:val="00841553"/>
    <w:rsid w:val="00841811"/>
    <w:rsid w:val="00841EB8"/>
    <w:rsid w:val="0084241D"/>
    <w:rsid w:val="008428D5"/>
    <w:rsid w:val="00842A08"/>
    <w:rsid w:val="00842AE2"/>
    <w:rsid w:val="00842E99"/>
    <w:rsid w:val="00843E7F"/>
    <w:rsid w:val="00843FD6"/>
    <w:rsid w:val="00844223"/>
    <w:rsid w:val="00844434"/>
    <w:rsid w:val="00844690"/>
    <w:rsid w:val="0084498C"/>
    <w:rsid w:val="00844ABE"/>
    <w:rsid w:val="00844B7C"/>
    <w:rsid w:val="00844DA0"/>
    <w:rsid w:val="00844EC7"/>
    <w:rsid w:val="00845F9C"/>
    <w:rsid w:val="00846214"/>
    <w:rsid w:val="00846552"/>
    <w:rsid w:val="0084665B"/>
    <w:rsid w:val="00846698"/>
    <w:rsid w:val="0084684F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27A2"/>
    <w:rsid w:val="0085302E"/>
    <w:rsid w:val="00853094"/>
    <w:rsid w:val="0085323C"/>
    <w:rsid w:val="00853398"/>
    <w:rsid w:val="00853687"/>
    <w:rsid w:val="008536DB"/>
    <w:rsid w:val="00853979"/>
    <w:rsid w:val="00853C1C"/>
    <w:rsid w:val="0085445A"/>
    <w:rsid w:val="0085456B"/>
    <w:rsid w:val="008551EE"/>
    <w:rsid w:val="008552D9"/>
    <w:rsid w:val="008553D9"/>
    <w:rsid w:val="00855591"/>
    <w:rsid w:val="00855C5B"/>
    <w:rsid w:val="00856242"/>
    <w:rsid w:val="00856679"/>
    <w:rsid w:val="0085677C"/>
    <w:rsid w:val="0085725D"/>
    <w:rsid w:val="00857607"/>
    <w:rsid w:val="00857C54"/>
    <w:rsid w:val="0086019D"/>
    <w:rsid w:val="00860687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F5F"/>
    <w:rsid w:val="00864578"/>
    <w:rsid w:val="008649F5"/>
    <w:rsid w:val="00864AD8"/>
    <w:rsid w:val="008655C2"/>
    <w:rsid w:val="00865EBD"/>
    <w:rsid w:val="00866217"/>
    <w:rsid w:val="0086631C"/>
    <w:rsid w:val="0086682D"/>
    <w:rsid w:val="0086691A"/>
    <w:rsid w:val="00866D21"/>
    <w:rsid w:val="00866E11"/>
    <w:rsid w:val="00866FB2"/>
    <w:rsid w:val="00867229"/>
    <w:rsid w:val="00867299"/>
    <w:rsid w:val="00867434"/>
    <w:rsid w:val="0086749D"/>
    <w:rsid w:val="008674E9"/>
    <w:rsid w:val="00867D63"/>
    <w:rsid w:val="00867D8A"/>
    <w:rsid w:val="00867F77"/>
    <w:rsid w:val="00867FBB"/>
    <w:rsid w:val="0087025B"/>
    <w:rsid w:val="00870DB3"/>
    <w:rsid w:val="0087136F"/>
    <w:rsid w:val="00871890"/>
    <w:rsid w:val="00871C28"/>
    <w:rsid w:val="00872025"/>
    <w:rsid w:val="00872376"/>
    <w:rsid w:val="00872D3A"/>
    <w:rsid w:val="008738D7"/>
    <w:rsid w:val="008749A3"/>
    <w:rsid w:val="00874B60"/>
    <w:rsid w:val="00875641"/>
    <w:rsid w:val="00875675"/>
    <w:rsid w:val="00875B0B"/>
    <w:rsid w:val="00875C0A"/>
    <w:rsid w:val="008763F7"/>
    <w:rsid w:val="0087649D"/>
    <w:rsid w:val="008765C0"/>
    <w:rsid w:val="008766C0"/>
    <w:rsid w:val="00876B47"/>
    <w:rsid w:val="00876DCE"/>
    <w:rsid w:val="00876F20"/>
    <w:rsid w:val="0087725D"/>
    <w:rsid w:val="00877262"/>
    <w:rsid w:val="00877277"/>
    <w:rsid w:val="008772E5"/>
    <w:rsid w:val="008773AC"/>
    <w:rsid w:val="008773B8"/>
    <w:rsid w:val="0087770C"/>
    <w:rsid w:val="0087779F"/>
    <w:rsid w:val="00877DC5"/>
    <w:rsid w:val="00877F4A"/>
    <w:rsid w:val="008800BC"/>
    <w:rsid w:val="00880269"/>
    <w:rsid w:val="00880563"/>
    <w:rsid w:val="00880EAC"/>
    <w:rsid w:val="00880F6A"/>
    <w:rsid w:val="008811B6"/>
    <w:rsid w:val="00881689"/>
    <w:rsid w:val="008817B2"/>
    <w:rsid w:val="00881875"/>
    <w:rsid w:val="00881C98"/>
    <w:rsid w:val="008820C9"/>
    <w:rsid w:val="008821A4"/>
    <w:rsid w:val="00882339"/>
    <w:rsid w:val="008823D8"/>
    <w:rsid w:val="00882648"/>
    <w:rsid w:val="008826A9"/>
    <w:rsid w:val="00882B0C"/>
    <w:rsid w:val="00882FA3"/>
    <w:rsid w:val="00882FA5"/>
    <w:rsid w:val="0088304D"/>
    <w:rsid w:val="008836F0"/>
    <w:rsid w:val="00883A51"/>
    <w:rsid w:val="00883D25"/>
    <w:rsid w:val="00883E6F"/>
    <w:rsid w:val="00884317"/>
    <w:rsid w:val="00884732"/>
    <w:rsid w:val="0088477E"/>
    <w:rsid w:val="00884B99"/>
    <w:rsid w:val="008851C7"/>
    <w:rsid w:val="0088539C"/>
    <w:rsid w:val="00885650"/>
    <w:rsid w:val="00885B5C"/>
    <w:rsid w:val="00885BDB"/>
    <w:rsid w:val="00886044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5A8"/>
    <w:rsid w:val="008905FD"/>
    <w:rsid w:val="0089069D"/>
    <w:rsid w:val="008907A6"/>
    <w:rsid w:val="00890BC6"/>
    <w:rsid w:val="00891260"/>
    <w:rsid w:val="00891937"/>
    <w:rsid w:val="00891AC9"/>
    <w:rsid w:val="00891E28"/>
    <w:rsid w:val="00892513"/>
    <w:rsid w:val="008930E9"/>
    <w:rsid w:val="008930F2"/>
    <w:rsid w:val="008932C5"/>
    <w:rsid w:val="008934C6"/>
    <w:rsid w:val="008937AE"/>
    <w:rsid w:val="00893B9B"/>
    <w:rsid w:val="00893C4D"/>
    <w:rsid w:val="00893F0D"/>
    <w:rsid w:val="00894096"/>
    <w:rsid w:val="008946DA"/>
    <w:rsid w:val="0089493C"/>
    <w:rsid w:val="008950D5"/>
    <w:rsid w:val="00895423"/>
    <w:rsid w:val="00895511"/>
    <w:rsid w:val="008959A8"/>
    <w:rsid w:val="00895B4A"/>
    <w:rsid w:val="00896218"/>
    <w:rsid w:val="008964E5"/>
    <w:rsid w:val="008965B7"/>
    <w:rsid w:val="00896772"/>
    <w:rsid w:val="00896B9D"/>
    <w:rsid w:val="00896DD3"/>
    <w:rsid w:val="008973F1"/>
    <w:rsid w:val="0089747A"/>
    <w:rsid w:val="00897B2A"/>
    <w:rsid w:val="008A0372"/>
    <w:rsid w:val="008A097F"/>
    <w:rsid w:val="008A0DE6"/>
    <w:rsid w:val="008A1278"/>
    <w:rsid w:val="008A231B"/>
    <w:rsid w:val="008A253E"/>
    <w:rsid w:val="008A2AAF"/>
    <w:rsid w:val="008A2C4C"/>
    <w:rsid w:val="008A2F4C"/>
    <w:rsid w:val="008A33C4"/>
    <w:rsid w:val="008A35BC"/>
    <w:rsid w:val="008A3B12"/>
    <w:rsid w:val="008A3D0B"/>
    <w:rsid w:val="008A4647"/>
    <w:rsid w:val="008A4A56"/>
    <w:rsid w:val="008A4BEC"/>
    <w:rsid w:val="008A4FB3"/>
    <w:rsid w:val="008A5695"/>
    <w:rsid w:val="008A5A8F"/>
    <w:rsid w:val="008A5AAD"/>
    <w:rsid w:val="008A6425"/>
    <w:rsid w:val="008A6BE4"/>
    <w:rsid w:val="008A6BF0"/>
    <w:rsid w:val="008A6CD3"/>
    <w:rsid w:val="008A6D34"/>
    <w:rsid w:val="008A6E26"/>
    <w:rsid w:val="008A7037"/>
    <w:rsid w:val="008A7286"/>
    <w:rsid w:val="008A7533"/>
    <w:rsid w:val="008A77DE"/>
    <w:rsid w:val="008A78B1"/>
    <w:rsid w:val="008A78BC"/>
    <w:rsid w:val="008B02E8"/>
    <w:rsid w:val="008B0577"/>
    <w:rsid w:val="008B0A8E"/>
    <w:rsid w:val="008B0AEE"/>
    <w:rsid w:val="008B0FB8"/>
    <w:rsid w:val="008B11D4"/>
    <w:rsid w:val="008B1A8C"/>
    <w:rsid w:val="008B2978"/>
    <w:rsid w:val="008B2C11"/>
    <w:rsid w:val="008B2F78"/>
    <w:rsid w:val="008B32D5"/>
    <w:rsid w:val="008B34E9"/>
    <w:rsid w:val="008B367A"/>
    <w:rsid w:val="008B3768"/>
    <w:rsid w:val="008B3FB7"/>
    <w:rsid w:val="008B4144"/>
    <w:rsid w:val="008B4258"/>
    <w:rsid w:val="008B4884"/>
    <w:rsid w:val="008B48D2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F38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0F3F"/>
    <w:rsid w:val="008C10BE"/>
    <w:rsid w:val="008C1BD6"/>
    <w:rsid w:val="008C1D38"/>
    <w:rsid w:val="008C1E81"/>
    <w:rsid w:val="008C251A"/>
    <w:rsid w:val="008C25CF"/>
    <w:rsid w:val="008C27FA"/>
    <w:rsid w:val="008C287E"/>
    <w:rsid w:val="008C2E8D"/>
    <w:rsid w:val="008C2ECE"/>
    <w:rsid w:val="008C32D7"/>
    <w:rsid w:val="008C34C8"/>
    <w:rsid w:val="008C41AD"/>
    <w:rsid w:val="008C4204"/>
    <w:rsid w:val="008C461D"/>
    <w:rsid w:val="008C4A29"/>
    <w:rsid w:val="008C505B"/>
    <w:rsid w:val="008C542D"/>
    <w:rsid w:val="008C5762"/>
    <w:rsid w:val="008C57BC"/>
    <w:rsid w:val="008C64ED"/>
    <w:rsid w:val="008C670B"/>
    <w:rsid w:val="008C687F"/>
    <w:rsid w:val="008C694D"/>
    <w:rsid w:val="008C6BC0"/>
    <w:rsid w:val="008C6FCE"/>
    <w:rsid w:val="008C764D"/>
    <w:rsid w:val="008C76A0"/>
    <w:rsid w:val="008C78EB"/>
    <w:rsid w:val="008C7BBB"/>
    <w:rsid w:val="008C7F63"/>
    <w:rsid w:val="008D017C"/>
    <w:rsid w:val="008D03C7"/>
    <w:rsid w:val="008D04C1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2B13"/>
    <w:rsid w:val="008D2C1F"/>
    <w:rsid w:val="008D32AA"/>
    <w:rsid w:val="008D3570"/>
    <w:rsid w:val="008D3732"/>
    <w:rsid w:val="008D419A"/>
    <w:rsid w:val="008D430D"/>
    <w:rsid w:val="008D46FE"/>
    <w:rsid w:val="008D4B89"/>
    <w:rsid w:val="008D5292"/>
    <w:rsid w:val="008D55A7"/>
    <w:rsid w:val="008D55D5"/>
    <w:rsid w:val="008D5647"/>
    <w:rsid w:val="008D59E4"/>
    <w:rsid w:val="008D5B04"/>
    <w:rsid w:val="008D618A"/>
    <w:rsid w:val="008D6250"/>
    <w:rsid w:val="008D6629"/>
    <w:rsid w:val="008D6767"/>
    <w:rsid w:val="008D6DC9"/>
    <w:rsid w:val="008D6F10"/>
    <w:rsid w:val="008D7479"/>
    <w:rsid w:val="008D75E8"/>
    <w:rsid w:val="008D7989"/>
    <w:rsid w:val="008D7B95"/>
    <w:rsid w:val="008D7FED"/>
    <w:rsid w:val="008E0218"/>
    <w:rsid w:val="008E0260"/>
    <w:rsid w:val="008E07B1"/>
    <w:rsid w:val="008E0855"/>
    <w:rsid w:val="008E097E"/>
    <w:rsid w:val="008E0ACF"/>
    <w:rsid w:val="008E0BD5"/>
    <w:rsid w:val="008E0CBC"/>
    <w:rsid w:val="008E0D1C"/>
    <w:rsid w:val="008E0E2A"/>
    <w:rsid w:val="008E1464"/>
    <w:rsid w:val="008E153E"/>
    <w:rsid w:val="008E1A59"/>
    <w:rsid w:val="008E1A6E"/>
    <w:rsid w:val="008E1E81"/>
    <w:rsid w:val="008E1FA5"/>
    <w:rsid w:val="008E20C4"/>
    <w:rsid w:val="008E2168"/>
    <w:rsid w:val="008E2184"/>
    <w:rsid w:val="008E293F"/>
    <w:rsid w:val="008E2B87"/>
    <w:rsid w:val="008E2E69"/>
    <w:rsid w:val="008E3495"/>
    <w:rsid w:val="008E34F1"/>
    <w:rsid w:val="008E37BB"/>
    <w:rsid w:val="008E3C86"/>
    <w:rsid w:val="008E3DD2"/>
    <w:rsid w:val="008E4680"/>
    <w:rsid w:val="008E4CEB"/>
    <w:rsid w:val="008E4DBE"/>
    <w:rsid w:val="008E4E33"/>
    <w:rsid w:val="008E5170"/>
    <w:rsid w:val="008E51BA"/>
    <w:rsid w:val="008E53BD"/>
    <w:rsid w:val="008E620F"/>
    <w:rsid w:val="008E646D"/>
    <w:rsid w:val="008E652B"/>
    <w:rsid w:val="008E669D"/>
    <w:rsid w:val="008E6739"/>
    <w:rsid w:val="008E6B0B"/>
    <w:rsid w:val="008E6D54"/>
    <w:rsid w:val="008E6DBB"/>
    <w:rsid w:val="008E7432"/>
    <w:rsid w:val="008E768D"/>
    <w:rsid w:val="008E76D1"/>
    <w:rsid w:val="008E776F"/>
    <w:rsid w:val="008E7A51"/>
    <w:rsid w:val="008E7B7D"/>
    <w:rsid w:val="008E7DB5"/>
    <w:rsid w:val="008E7F74"/>
    <w:rsid w:val="008F0233"/>
    <w:rsid w:val="008F12C5"/>
    <w:rsid w:val="008F1313"/>
    <w:rsid w:val="008F148B"/>
    <w:rsid w:val="008F2130"/>
    <w:rsid w:val="008F2425"/>
    <w:rsid w:val="008F2639"/>
    <w:rsid w:val="008F269F"/>
    <w:rsid w:val="008F26A3"/>
    <w:rsid w:val="008F3A46"/>
    <w:rsid w:val="008F4441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702C"/>
    <w:rsid w:val="008F7094"/>
    <w:rsid w:val="008F712B"/>
    <w:rsid w:val="008F756B"/>
    <w:rsid w:val="008F7642"/>
    <w:rsid w:val="009001DA"/>
    <w:rsid w:val="009001EC"/>
    <w:rsid w:val="00900598"/>
    <w:rsid w:val="0090097B"/>
    <w:rsid w:val="00900B56"/>
    <w:rsid w:val="00901063"/>
    <w:rsid w:val="00901235"/>
    <w:rsid w:val="0090182F"/>
    <w:rsid w:val="00902063"/>
    <w:rsid w:val="0090220E"/>
    <w:rsid w:val="009029BB"/>
    <w:rsid w:val="00902C0B"/>
    <w:rsid w:val="00902C4C"/>
    <w:rsid w:val="00902D69"/>
    <w:rsid w:val="009032CD"/>
    <w:rsid w:val="00903AA7"/>
    <w:rsid w:val="00904724"/>
    <w:rsid w:val="00904B7E"/>
    <w:rsid w:val="00904CAE"/>
    <w:rsid w:val="00904E30"/>
    <w:rsid w:val="00904EF5"/>
    <w:rsid w:val="009052CF"/>
    <w:rsid w:val="009057FB"/>
    <w:rsid w:val="0090605F"/>
    <w:rsid w:val="00906248"/>
    <w:rsid w:val="00906746"/>
    <w:rsid w:val="009068A3"/>
    <w:rsid w:val="00906A28"/>
    <w:rsid w:val="00906D1B"/>
    <w:rsid w:val="0090719F"/>
    <w:rsid w:val="0090796C"/>
    <w:rsid w:val="00907CA5"/>
    <w:rsid w:val="00907D1B"/>
    <w:rsid w:val="00907DC6"/>
    <w:rsid w:val="00907DED"/>
    <w:rsid w:val="00907EF8"/>
    <w:rsid w:val="00907FF6"/>
    <w:rsid w:val="0091032B"/>
    <w:rsid w:val="00910A77"/>
    <w:rsid w:val="00910B19"/>
    <w:rsid w:val="00910E7E"/>
    <w:rsid w:val="00911293"/>
    <w:rsid w:val="00911358"/>
    <w:rsid w:val="00911372"/>
    <w:rsid w:val="00911A40"/>
    <w:rsid w:val="00911DF2"/>
    <w:rsid w:val="009122B1"/>
    <w:rsid w:val="0091250A"/>
    <w:rsid w:val="009131B7"/>
    <w:rsid w:val="009132C0"/>
    <w:rsid w:val="009132D9"/>
    <w:rsid w:val="00913593"/>
    <w:rsid w:val="009139A2"/>
    <w:rsid w:val="00913A86"/>
    <w:rsid w:val="00913CBA"/>
    <w:rsid w:val="00913FC2"/>
    <w:rsid w:val="0091406C"/>
    <w:rsid w:val="00914544"/>
    <w:rsid w:val="0091489C"/>
    <w:rsid w:val="00914B1B"/>
    <w:rsid w:val="00914B3E"/>
    <w:rsid w:val="00915360"/>
    <w:rsid w:val="009154B5"/>
    <w:rsid w:val="00915691"/>
    <w:rsid w:val="009157F5"/>
    <w:rsid w:val="00915E78"/>
    <w:rsid w:val="00916045"/>
    <w:rsid w:val="00916358"/>
    <w:rsid w:val="0091681E"/>
    <w:rsid w:val="00916A2A"/>
    <w:rsid w:val="00916B2A"/>
    <w:rsid w:val="00916F9A"/>
    <w:rsid w:val="0091740E"/>
    <w:rsid w:val="009174BF"/>
    <w:rsid w:val="00917699"/>
    <w:rsid w:val="0091773A"/>
    <w:rsid w:val="00917D0F"/>
    <w:rsid w:val="00917DBC"/>
    <w:rsid w:val="009200C4"/>
    <w:rsid w:val="009202FB"/>
    <w:rsid w:val="00920952"/>
    <w:rsid w:val="0092188C"/>
    <w:rsid w:val="00921ECC"/>
    <w:rsid w:val="00921F28"/>
    <w:rsid w:val="009220E3"/>
    <w:rsid w:val="00922ADE"/>
    <w:rsid w:val="00922BE5"/>
    <w:rsid w:val="00923024"/>
    <w:rsid w:val="009232DE"/>
    <w:rsid w:val="0092334B"/>
    <w:rsid w:val="00923834"/>
    <w:rsid w:val="00923B0B"/>
    <w:rsid w:val="009243D1"/>
    <w:rsid w:val="00924A1A"/>
    <w:rsid w:val="00924C36"/>
    <w:rsid w:val="0092514C"/>
    <w:rsid w:val="0092580B"/>
    <w:rsid w:val="0092588E"/>
    <w:rsid w:val="00925A62"/>
    <w:rsid w:val="00926808"/>
    <w:rsid w:val="00926BF0"/>
    <w:rsid w:val="00926CF4"/>
    <w:rsid w:val="009271B2"/>
    <w:rsid w:val="00927241"/>
    <w:rsid w:val="0092751A"/>
    <w:rsid w:val="00927768"/>
    <w:rsid w:val="0092799A"/>
    <w:rsid w:val="00927AA3"/>
    <w:rsid w:val="00927C24"/>
    <w:rsid w:val="00927C99"/>
    <w:rsid w:val="00930071"/>
    <w:rsid w:val="0093011D"/>
    <w:rsid w:val="009306B9"/>
    <w:rsid w:val="0093086F"/>
    <w:rsid w:val="009312F1"/>
    <w:rsid w:val="0093182D"/>
    <w:rsid w:val="009319CA"/>
    <w:rsid w:val="00931C25"/>
    <w:rsid w:val="00931C8E"/>
    <w:rsid w:val="00931FA1"/>
    <w:rsid w:val="0093208B"/>
    <w:rsid w:val="0093229F"/>
    <w:rsid w:val="00932624"/>
    <w:rsid w:val="00932B26"/>
    <w:rsid w:val="00933BB6"/>
    <w:rsid w:val="00933FAC"/>
    <w:rsid w:val="009343CB"/>
    <w:rsid w:val="00934545"/>
    <w:rsid w:val="0093528C"/>
    <w:rsid w:val="009356CD"/>
    <w:rsid w:val="00935919"/>
    <w:rsid w:val="00935DC6"/>
    <w:rsid w:val="00936079"/>
    <w:rsid w:val="00936641"/>
    <w:rsid w:val="0093726A"/>
    <w:rsid w:val="00937745"/>
    <w:rsid w:val="0093776F"/>
    <w:rsid w:val="009379E2"/>
    <w:rsid w:val="00937C48"/>
    <w:rsid w:val="009407C0"/>
    <w:rsid w:val="00940870"/>
    <w:rsid w:val="009414C3"/>
    <w:rsid w:val="00941915"/>
    <w:rsid w:val="00941A0E"/>
    <w:rsid w:val="00941D5C"/>
    <w:rsid w:val="00941EFA"/>
    <w:rsid w:val="00941FD0"/>
    <w:rsid w:val="0094242D"/>
    <w:rsid w:val="00942584"/>
    <w:rsid w:val="009425F6"/>
    <w:rsid w:val="00942FCD"/>
    <w:rsid w:val="0094364A"/>
    <w:rsid w:val="00943765"/>
    <w:rsid w:val="0094381A"/>
    <w:rsid w:val="009439E2"/>
    <w:rsid w:val="00943B07"/>
    <w:rsid w:val="00943B08"/>
    <w:rsid w:val="00943E8F"/>
    <w:rsid w:val="0094418C"/>
    <w:rsid w:val="009443E7"/>
    <w:rsid w:val="00944713"/>
    <w:rsid w:val="009448CF"/>
    <w:rsid w:val="00944D4B"/>
    <w:rsid w:val="00945127"/>
    <w:rsid w:val="00945415"/>
    <w:rsid w:val="00945483"/>
    <w:rsid w:val="009456ED"/>
    <w:rsid w:val="00945863"/>
    <w:rsid w:val="00945A9C"/>
    <w:rsid w:val="00945C89"/>
    <w:rsid w:val="00945EB0"/>
    <w:rsid w:val="009465CA"/>
    <w:rsid w:val="009469FD"/>
    <w:rsid w:val="00946FD8"/>
    <w:rsid w:val="009470C0"/>
    <w:rsid w:val="0094720D"/>
    <w:rsid w:val="009473B0"/>
    <w:rsid w:val="009475F5"/>
    <w:rsid w:val="00947839"/>
    <w:rsid w:val="0095022C"/>
    <w:rsid w:val="00950AFE"/>
    <w:rsid w:val="00950B14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32C"/>
    <w:rsid w:val="00952C07"/>
    <w:rsid w:val="00952D22"/>
    <w:rsid w:val="009532FE"/>
    <w:rsid w:val="009535FF"/>
    <w:rsid w:val="00953717"/>
    <w:rsid w:val="00954D3A"/>
    <w:rsid w:val="00954DBF"/>
    <w:rsid w:val="009551EE"/>
    <w:rsid w:val="0095569A"/>
    <w:rsid w:val="00955E00"/>
    <w:rsid w:val="00955FBA"/>
    <w:rsid w:val="0095607E"/>
    <w:rsid w:val="00956148"/>
    <w:rsid w:val="009565AF"/>
    <w:rsid w:val="00956C8C"/>
    <w:rsid w:val="009571C9"/>
    <w:rsid w:val="009572CA"/>
    <w:rsid w:val="00957317"/>
    <w:rsid w:val="0095749C"/>
    <w:rsid w:val="009574F9"/>
    <w:rsid w:val="0095762B"/>
    <w:rsid w:val="0095787E"/>
    <w:rsid w:val="00957AFA"/>
    <w:rsid w:val="00957B80"/>
    <w:rsid w:val="00957EBF"/>
    <w:rsid w:val="009602F4"/>
    <w:rsid w:val="00960360"/>
    <w:rsid w:val="00960671"/>
    <w:rsid w:val="00960CB0"/>
    <w:rsid w:val="0096151D"/>
    <w:rsid w:val="00961988"/>
    <w:rsid w:val="00961F75"/>
    <w:rsid w:val="00962319"/>
    <w:rsid w:val="0096234F"/>
    <w:rsid w:val="009625B5"/>
    <w:rsid w:val="00962E1B"/>
    <w:rsid w:val="00962F8C"/>
    <w:rsid w:val="00963422"/>
    <w:rsid w:val="009634DE"/>
    <w:rsid w:val="009637BB"/>
    <w:rsid w:val="00963865"/>
    <w:rsid w:val="00963E19"/>
    <w:rsid w:val="00963F4F"/>
    <w:rsid w:val="009643CF"/>
    <w:rsid w:val="00964597"/>
    <w:rsid w:val="009647A7"/>
    <w:rsid w:val="0096484D"/>
    <w:rsid w:val="00964A40"/>
    <w:rsid w:val="00964DFB"/>
    <w:rsid w:val="00964FE8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707F"/>
    <w:rsid w:val="0096751E"/>
    <w:rsid w:val="00967690"/>
    <w:rsid w:val="009676A1"/>
    <w:rsid w:val="009677C5"/>
    <w:rsid w:val="00967881"/>
    <w:rsid w:val="00967AEF"/>
    <w:rsid w:val="00967DF5"/>
    <w:rsid w:val="0097014E"/>
    <w:rsid w:val="0097068E"/>
    <w:rsid w:val="009709C6"/>
    <w:rsid w:val="009709F8"/>
    <w:rsid w:val="00970C66"/>
    <w:rsid w:val="00970FF0"/>
    <w:rsid w:val="00971123"/>
    <w:rsid w:val="00971230"/>
    <w:rsid w:val="009712EE"/>
    <w:rsid w:val="009715D8"/>
    <w:rsid w:val="00971B60"/>
    <w:rsid w:val="00971D77"/>
    <w:rsid w:val="00972C6D"/>
    <w:rsid w:val="00972D2C"/>
    <w:rsid w:val="00973303"/>
    <w:rsid w:val="00973925"/>
    <w:rsid w:val="00974021"/>
    <w:rsid w:val="00974C6F"/>
    <w:rsid w:val="00974FAC"/>
    <w:rsid w:val="0097521F"/>
    <w:rsid w:val="0097563B"/>
    <w:rsid w:val="0097583C"/>
    <w:rsid w:val="00975FB3"/>
    <w:rsid w:val="009768A1"/>
    <w:rsid w:val="009769FB"/>
    <w:rsid w:val="00976AA5"/>
    <w:rsid w:val="00976C79"/>
    <w:rsid w:val="00976CC5"/>
    <w:rsid w:val="0097761B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1DCC"/>
    <w:rsid w:val="00982080"/>
    <w:rsid w:val="009829EC"/>
    <w:rsid w:val="00982B3E"/>
    <w:rsid w:val="00982DD1"/>
    <w:rsid w:val="0098318E"/>
    <w:rsid w:val="00983290"/>
    <w:rsid w:val="0098395C"/>
    <w:rsid w:val="00983D29"/>
    <w:rsid w:val="00984481"/>
    <w:rsid w:val="009845D2"/>
    <w:rsid w:val="00984BB3"/>
    <w:rsid w:val="00984C7F"/>
    <w:rsid w:val="00984DF7"/>
    <w:rsid w:val="00984F04"/>
    <w:rsid w:val="00985AF8"/>
    <w:rsid w:val="00985B61"/>
    <w:rsid w:val="00985BD7"/>
    <w:rsid w:val="00985BEA"/>
    <w:rsid w:val="00985CE2"/>
    <w:rsid w:val="00985EE5"/>
    <w:rsid w:val="00986185"/>
    <w:rsid w:val="00986204"/>
    <w:rsid w:val="0098648D"/>
    <w:rsid w:val="009865F7"/>
    <w:rsid w:val="00986A62"/>
    <w:rsid w:val="00986F8A"/>
    <w:rsid w:val="0098710E"/>
    <w:rsid w:val="0098712A"/>
    <w:rsid w:val="00987163"/>
    <w:rsid w:val="00987457"/>
    <w:rsid w:val="009878DC"/>
    <w:rsid w:val="00987922"/>
    <w:rsid w:val="00987D5E"/>
    <w:rsid w:val="00987E2D"/>
    <w:rsid w:val="00987F87"/>
    <w:rsid w:val="0099009A"/>
    <w:rsid w:val="00990E4E"/>
    <w:rsid w:val="00990E55"/>
    <w:rsid w:val="00990FA9"/>
    <w:rsid w:val="0099100D"/>
    <w:rsid w:val="009912E6"/>
    <w:rsid w:val="009913C7"/>
    <w:rsid w:val="00991AEC"/>
    <w:rsid w:val="00991AED"/>
    <w:rsid w:val="00991B12"/>
    <w:rsid w:val="00991BE0"/>
    <w:rsid w:val="00991EED"/>
    <w:rsid w:val="00991FE5"/>
    <w:rsid w:val="009920FA"/>
    <w:rsid w:val="0099221B"/>
    <w:rsid w:val="009922D8"/>
    <w:rsid w:val="009927E9"/>
    <w:rsid w:val="00992A10"/>
    <w:rsid w:val="00992F4A"/>
    <w:rsid w:val="009939A4"/>
    <w:rsid w:val="00993A83"/>
    <w:rsid w:val="00993DCC"/>
    <w:rsid w:val="0099406D"/>
    <w:rsid w:val="00994204"/>
    <w:rsid w:val="0099484C"/>
    <w:rsid w:val="009948EC"/>
    <w:rsid w:val="00994E11"/>
    <w:rsid w:val="00994EAA"/>
    <w:rsid w:val="0099511E"/>
    <w:rsid w:val="00995664"/>
    <w:rsid w:val="00995A7B"/>
    <w:rsid w:val="00995BEE"/>
    <w:rsid w:val="00995D77"/>
    <w:rsid w:val="00995DD2"/>
    <w:rsid w:val="0099721B"/>
    <w:rsid w:val="009973DB"/>
    <w:rsid w:val="009975B9"/>
    <w:rsid w:val="009977BF"/>
    <w:rsid w:val="009977C1"/>
    <w:rsid w:val="009A0025"/>
    <w:rsid w:val="009A0231"/>
    <w:rsid w:val="009A059C"/>
    <w:rsid w:val="009A07D9"/>
    <w:rsid w:val="009A0AB9"/>
    <w:rsid w:val="009A0CC4"/>
    <w:rsid w:val="009A0CD9"/>
    <w:rsid w:val="009A1E2D"/>
    <w:rsid w:val="009A1EC0"/>
    <w:rsid w:val="009A1F61"/>
    <w:rsid w:val="009A2BD0"/>
    <w:rsid w:val="009A2FA7"/>
    <w:rsid w:val="009A30EC"/>
    <w:rsid w:val="009A3653"/>
    <w:rsid w:val="009A3701"/>
    <w:rsid w:val="009A3B7D"/>
    <w:rsid w:val="009A3D81"/>
    <w:rsid w:val="009A3F43"/>
    <w:rsid w:val="009A41FE"/>
    <w:rsid w:val="009A4656"/>
    <w:rsid w:val="009A4AAF"/>
    <w:rsid w:val="009A4B8E"/>
    <w:rsid w:val="009A58DD"/>
    <w:rsid w:val="009A5925"/>
    <w:rsid w:val="009A5A2A"/>
    <w:rsid w:val="009A5ADF"/>
    <w:rsid w:val="009A64D3"/>
    <w:rsid w:val="009A6E01"/>
    <w:rsid w:val="009A6FAE"/>
    <w:rsid w:val="009B040E"/>
    <w:rsid w:val="009B04F7"/>
    <w:rsid w:val="009B081C"/>
    <w:rsid w:val="009B10D0"/>
    <w:rsid w:val="009B15F6"/>
    <w:rsid w:val="009B16AD"/>
    <w:rsid w:val="009B1BC0"/>
    <w:rsid w:val="009B1F4B"/>
    <w:rsid w:val="009B21C5"/>
    <w:rsid w:val="009B26EE"/>
    <w:rsid w:val="009B27A0"/>
    <w:rsid w:val="009B2A75"/>
    <w:rsid w:val="009B2DC7"/>
    <w:rsid w:val="009B2E53"/>
    <w:rsid w:val="009B35E2"/>
    <w:rsid w:val="009B3E42"/>
    <w:rsid w:val="009B3F8E"/>
    <w:rsid w:val="009B4049"/>
    <w:rsid w:val="009B40D7"/>
    <w:rsid w:val="009B46D7"/>
    <w:rsid w:val="009B491E"/>
    <w:rsid w:val="009B49C5"/>
    <w:rsid w:val="009B4A30"/>
    <w:rsid w:val="009B4B45"/>
    <w:rsid w:val="009B4D72"/>
    <w:rsid w:val="009B4EF3"/>
    <w:rsid w:val="009B4F19"/>
    <w:rsid w:val="009B500D"/>
    <w:rsid w:val="009B537B"/>
    <w:rsid w:val="009B5739"/>
    <w:rsid w:val="009B5C2B"/>
    <w:rsid w:val="009B5C4B"/>
    <w:rsid w:val="009B5F25"/>
    <w:rsid w:val="009B61BD"/>
    <w:rsid w:val="009B65AD"/>
    <w:rsid w:val="009B6696"/>
    <w:rsid w:val="009B6EDB"/>
    <w:rsid w:val="009B711A"/>
    <w:rsid w:val="009B739D"/>
    <w:rsid w:val="009B75C8"/>
    <w:rsid w:val="009B7BC1"/>
    <w:rsid w:val="009B7C05"/>
    <w:rsid w:val="009B7D7A"/>
    <w:rsid w:val="009C0515"/>
    <w:rsid w:val="009C0903"/>
    <w:rsid w:val="009C0E58"/>
    <w:rsid w:val="009C138B"/>
    <w:rsid w:val="009C141A"/>
    <w:rsid w:val="009C148B"/>
    <w:rsid w:val="009C1849"/>
    <w:rsid w:val="009C1EA9"/>
    <w:rsid w:val="009C2208"/>
    <w:rsid w:val="009C29C5"/>
    <w:rsid w:val="009C2A21"/>
    <w:rsid w:val="009C2E64"/>
    <w:rsid w:val="009C2FDE"/>
    <w:rsid w:val="009C30A1"/>
    <w:rsid w:val="009C36CF"/>
    <w:rsid w:val="009C37B4"/>
    <w:rsid w:val="009C38F0"/>
    <w:rsid w:val="009C3B63"/>
    <w:rsid w:val="009C3BDA"/>
    <w:rsid w:val="009C41B4"/>
    <w:rsid w:val="009C44F1"/>
    <w:rsid w:val="009C4A01"/>
    <w:rsid w:val="009C4A1E"/>
    <w:rsid w:val="009C4AA8"/>
    <w:rsid w:val="009C4C55"/>
    <w:rsid w:val="009C4D19"/>
    <w:rsid w:val="009C5248"/>
    <w:rsid w:val="009C5D5E"/>
    <w:rsid w:val="009C6118"/>
    <w:rsid w:val="009C66EF"/>
    <w:rsid w:val="009C6C46"/>
    <w:rsid w:val="009C6E88"/>
    <w:rsid w:val="009C72B8"/>
    <w:rsid w:val="009C78BB"/>
    <w:rsid w:val="009C7B09"/>
    <w:rsid w:val="009C7CEF"/>
    <w:rsid w:val="009C7D64"/>
    <w:rsid w:val="009D05A3"/>
    <w:rsid w:val="009D05DA"/>
    <w:rsid w:val="009D0889"/>
    <w:rsid w:val="009D0A3B"/>
    <w:rsid w:val="009D0C90"/>
    <w:rsid w:val="009D0F59"/>
    <w:rsid w:val="009D1068"/>
    <w:rsid w:val="009D108F"/>
    <w:rsid w:val="009D16BE"/>
    <w:rsid w:val="009D1F3C"/>
    <w:rsid w:val="009D2133"/>
    <w:rsid w:val="009D2746"/>
    <w:rsid w:val="009D2779"/>
    <w:rsid w:val="009D2FBF"/>
    <w:rsid w:val="009D30DE"/>
    <w:rsid w:val="009D35F7"/>
    <w:rsid w:val="009D371C"/>
    <w:rsid w:val="009D3CA2"/>
    <w:rsid w:val="009D41F7"/>
    <w:rsid w:val="009D442C"/>
    <w:rsid w:val="009D4456"/>
    <w:rsid w:val="009D4937"/>
    <w:rsid w:val="009D4A5F"/>
    <w:rsid w:val="009D4B61"/>
    <w:rsid w:val="009D4D26"/>
    <w:rsid w:val="009D4F3A"/>
    <w:rsid w:val="009D5014"/>
    <w:rsid w:val="009D60F7"/>
    <w:rsid w:val="009D62E9"/>
    <w:rsid w:val="009D69D0"/>
    <w:rsid w:val="009D7B86"/>
    <w:rsid w:val="009D7C28"/>
    <w:rsid w:val="009D7C81"/>
    <w:rsid w:val="009E00BC"/>
    <w:rsid w:val="009E0A19"/>
    <w:rsid w:val="009E0A58"/>
    <w:rsid w:val="009E0BFA"/>
    <w:rsid w:val="009E10A5"/>
    <w:rsid w:val="009E15FD"/>
    <w:rsid w:val="009E1A8C"/>
    <w:rsid w:val="009E27E4"/>
    <w:rsid w:val="009E284A"/>
    <w:rsid w:val="009E2AF6"/>
    <w:rsid w:val="009E3103"/>
    <w:rsid w:val="009E3518"/>
    <w:rsid w:val="009E3604"/>
    <w:rsid w:val="009E375C"/>
    <w:rsid w:val="009E3E5B"/>
    <w:rsid w:val="009E4425"/>
    <w:rsid w:val="009E45B6"/>
    <w:rsid w:val="009E45C9"/>
    <w:rsid w:val="009E45CA"/>
    <w:rsid w:val="009E4B28"/>
    <w:rsid w:val="009E522C"/>
    <w:rsid w:val="009E53AE"/>
    <w:rsid w:val="009E62F8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09C"/>
    <w:rsid w:val="009F0875"/>
    <w:rsid w:val="009F0D0A"/>
    <w:rsid w:val="009F0F82"/>
    <w:rsid w:val="009F1569"/>
    <w:rsid w:val="009F165D"/>
    <w:rsid w:val="009F1CA5"/>
    <w:rsid w:val="009F1CD3"/>
    <w:rsid w:val="009F20DB"/>
    <w:rsid w:val="009F2296"/>
    <w:rsid w:val="009F2760"/>
    <w:rsid w:val="009F2C4C"/>
    <w:rsid w:val="009F2CB8"/>
    <w:rsid w:val="009F406E"/>
    <w:rsid w:val="009F4ACD"/>
    <w:rsid w:val="009F4DA9"/>
    <w:rsid w:val="009F4DF6"/>
    <w:rsid w:val="009F5C81"/>
    <w:rsid w:val="009F5CC7"/>
    <w:rsid w:val="009F5DBE"/>
    <w:rsid w:val="009F65BE"/>
    <w:rsid w:val="009F674D"/>
    <w:rsid w:val="009F6782"/>
    <w:rsid w:val="009F6A15"/>
    <w:rsid w:val="009F6D77"/>
    <w:rsid w:val="009F79EB"/>
    <w:rsid w:val="009F7E9A"/>
    <w:rsid w:val="00A0003D"/>
    <w:rsid w:val="00A000F7"/>
    <w:rsid w:val="00A006E5"/>
    <w:rsid w:val="00A00A2F"/>
    <w:rsid w:val="00A00CD8"/>
    <w:rsid w:val="00A00DF1"/>
    <w:rsid w:val="00A01194"/>
    <w:rsid w:val="00A01243"/>
    <w:rsid w:val="00A025CE"/>
    <w:rsid w:val="00A02A13"/>
    <w:rsid w:val="00A02AD1"/>
    <w:rsid w:val="00A02DD3"/>
    <w:rsid w:val="00A0312C"/>
    <w:rsid w:val="00A03D3E"/>
    <w:rsid w:val="00A03E4C"/>
    <w:rsid w:val="00A04184"/>
    <w:rsid w:val="00A04195"/>
    <w:rsid w:val="00A042C1"/>
    <w:rsid w:val="00A04415"/>
    <w:rsid w:val="00A044E2"/>
    <w:rsid w:val="00A048F4"/>
    <w:rsid w:val="00A05054"/>
    <w:rsid w:val="00A0551F"/>
    <w:rsid w:val="00A05647"/>
    <w:rsid w:val="00A06418"/>
    <w:rsid w:val="00A064BA"/>
    <w:rsid w:val="00A066FB"/>
    <w:rsid w:val="00A07037"/>
    <w:rsid w:val="00A07199"/>
    <w:rsid w:val="00A073E0"/>
    <w:rsid w:val="00A0742F"/>
    <w:rsid w:val="00A07522"/>
    <w:rsid w:val="00A1048D"/>
    <w:rsid w:val="00A105B1"/>
    <w:rsid w:val="00A105F0"/>
    <w:rsid w:val="00A107F0"/>
    <w:rsid w:val="00A108F0"/>
    <w:rsid w:val="00A1092E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0E"/>
    <w:rsid w:val="00A121E8"/>
    <w:rsid w:val="00A12708"/>
    <w:rsid w:val="00A1274B"/>
    <w:rsid w:val="00A128FC"/>
    <w:rsid w:val="00A12970"/>
    <w:rsid w:val="00A12AE7"/>
    <w:rsid w:val="00A13115"/>
    <w:rsid w:val="00A133F4"/>
    <w:rsid w:val="00A135D3"/>
    <w:rsid w:val="00A137D2"/>
    <w:rsid w:val="00A13D59"/>
    <w:rsid w:val="00A14476"/>
    <w:rsid w:val="00A14601"/>
    <w:rsid w:val="00A14655"/>
    <w:rsid w:val="00A147D5"/>
    <w:rsid w:val="00A14950"/>
    <w:rsid w:val="00A14E61"/>
    <w:rsid w:val="00A15189"/>
    <w:rsid w:val="00A15854"/>
    <w:rsid w:val="00A1597D"/>
    <w:rsid w:val="00A15EA0"/>
    <w:rsid w:val="00A168D0"/>
    <w:rsid w:val="00A16B0C"/>
    <w:rsid w:val="00A170BF"/>
    <w:rsid w:val="00A17145"/>
    <w:rsid w:val="00A177F3"/>
    <w:rsid w:val="00A200F0"/>
    <w:rsid w:val="00A2095D"/>
    <w:rsid w:val="00A209A2"/>
    <w:rsid w:val="00A21233"/>
    <w:rsid w:val="00A21337"/>
    <w:rsid w:val="00A21458"/>
    <w:rsid w:val="00A21577"/>
    <w:rsid w:val="00A216CC"/>
    <w:rsid w:val="00A21A43"/>
    <w:rsid w:val="00A21C8B"/>
    <w:rsid w:val="00A21DCA"/>
    <w:rsid w:val="00A21EC1"/>
    <w:rsid w:val="00A2295D"/>
    <w:rsid w:val="00A22DAA"/>
    <w:rsid w:val="00A22FBE"/>
    <w:rsid w:val="00A235F5"/>
    <w:rsid w:val="00A239A4"/>
    <w:rsid w:val="00A239B3"/>
    <w:rsid w:val="00A239B8"/>
    <w:rsid w:val="00A23D6B"/>
    <w:rsid w:val="00A24A2B"/>
    <w:rsid w:val="00A24A33"/>
    <w:rsid w:val="00A25140"/>
    <w:rsid w:val="00A252D5"/>
    <w:rsid w:val="00A25479"/>
    <w:rsid w:val="00A25846"/>
    <w:rsid w:val="00A25865"/>
    <w:rsid w:val="00A2594A"/>
    <w:rsid w:val="00A25DFB"/>
    <w:rsid w:val="00A26480"/>
    <w:rsid w:val="00A26CD8"/>
    <w:rsid w:val="00A26F82"/>
    <w:rsid w:val="00A274AA"/>
    <w:rsid w:val="00A2786B"/>
    <w:rsid w:val="00A27905"/>
    <w:rsid w:val="00A27E60"/>
    <w:rsid w:val="00A27FC4"/>
    <w:rsid w:val="00A30365"/>
    <w:rsid w:val="00A304F5"/>
    <w:rsid w:val="00A305C5"/>
    <w:rsid w:val="00A30723"/>
    <w:rsid w:val="00A30D1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1C00"/>
    <w:rsid w:val="00A32013"/>
    <w:rsid w:val="00A320F1"/>
    <w:rsid w:val="00A32485"/>
    <w:rsid w:val="00A33A21"/>
    <w:rsid w:val="00A34009"/>
    <w:rsid w:val="00A34683"/>
    <w:rsid w:val="00A34BBD"/>
    <w:rsid w:val="00A34DE9"/>
    <w:rsid w:val="00A355DD"/>
    <w:rsid w:val="00A35630"/>
    <w:rsid w:val="00A357A8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372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19A3"/>
    <w:rsid w:val="00A41BD2"/>
    <w:rsid w:val="00A41BFD"/>
    <w:rsid w:val="00A41F68"/>
    <w:rsid w:val="00A430A9"/>
    <w:rsid w:val="00A43778"/>
    <w:rsid w:val="00A43B04"/>
    <w:rsid w:val="00A443E1"/>
    <w:rsid w:val="00A45021"/>
    <w:rsid w:val="00A45A34"/>
    <w:rsid w:val="00A45C0D"/>
    <w:rsid w:val="00A45ED8"/>
    <w:rsid w:val="00A460D8"/>
    <w:rsid w:val="00A46498"/>
    <w:rsid w:val="00A46779"/>
    <w:rsid w:val="00A46866"/>
    <w:rsid w:val="00A46DE4"/>
    <w:rsid w:val="00A470A6"/>
    <w:rsid w:val="00A50213"/>
    <w:rsid w:val="00A50913"/>
    <w:rsid w:val="00A50A57"/>
    <w:rsid w:val="00A51522"/>
    <w:rsid w:val="00A528D3"/>
    <w:rsid w:val="00A52A8C"/>
    <w:rsid w:val="00A52B86"/>
    <w:rsid w:val="00A52FCB"/>
    <w:rsid w:val="00A5387B"/>
    <w:rsid w:val="00A53FF2"/>
    <w:rsid w:val="00A54401"/>
    <w:rsid w:val="00A54831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7E6"/>
    <w:rsid w:val="00A56AD8"/>
    <w:rsid w:val="00A570DA"/>
    <w:rsid w:val="00A57256"/>
    <w:rsid w:val="00A57776"/>
    <w:rsid w:val="00A601D6"/>
    <w:rsid w:val="00A60422"/>
    <w:rsid w:val="00A60B22"/>
    <w:rsid w:val="00A60F0F"/>
    <w:rsid w:val="00A6102D"/>
    <w:rsid w:val="00A61126"/>
    <w:rsid w:val="00A611B8"/>
    <w:rsid w:val="00A618AB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978"/>
    <w:rsid w:val="00A63A67"/>
    <w:rsid w:val="00A63B63"/>
    <w:rsid w:val="00A63BBB"/>
    <w:rsid w:val="00A63BEC"/>
    <w:rsid w:val="00A63DD2"/>
    <w:rsid w:val="00A6418F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DBC"/>
    <w:rsid w:val="00A65E67"/>
    <w:rsid w:val="00A65F90"/>
    <w:rsid w:val="00A660CD"/>
    <w:rsid w:val="00A663C1"/>
    <w:rsid w:val="00A66537"/>
    <w:rsid w:val="00A66718"/>
    <w:rsid w:val="00A668D5"/>
    <w:rsid w:val="00A6697A"/>
    <w:rsid w:val="00A669DA"/>
    <w:rsid w:val="00A66A40"/>
    <w:rsid w:val="00A66A8E"/>
    <w:rsid w:val="00A66C94"/>
    <w:rsid w:val="00A670D6"/>
    <w:rsid w:val="00A6729C"/>
    <w:rsid w:val="00A6746B"/>
    <w:rsid w:val="00A67971"/>
    <w:rsid w:val="00A67EEB"/>
    <w:rsid w:val="00A705B0"/>
    <w:rsid w:val="00A706BD"/>
    <w:rsid w:val="00A706C1"/>
    <w:rsid w:val="00A70BB7"/>
    <w:rsid w:val="00A70E12"/>
    <w:rsid w:val="00A7142F"/>
    <w:rsid w:val="00A718EF"/>
    <w:rsid w:val="00A71950"/>
    <w:rsid w:val="00A71BB5"/>
    <w:rsid w:val="00A7218A"/>
    <w:rsid w:val="00A7288B"/>
    <w:rsid w:val="00A72970"/>
    <w:rsid w:val="00A729ED"/>
    <w:rsid w:val="00A72DCA"/>
    <w:rsid w:val="00A731AA"/>
    <w:rsid w:val="00A73373"/>
    <w:rsid w:val="00A7342C"/>
    <w:rsid w:val="00A736CD"/>
    <w:rsid w:val="00A73893"/>
    <w:rsid w:val="00A73B2F"/>
    <w:rsid w:val="00A73C6D"/>
    <w:rsid w:val="00A73CC7"/>
    <w:rsid w:val="00A7451B"/>
    <w:rsid w:val="00A7468E"/>
    <w:rsid w:val="00A74D89"/>
    <w:rsid w:val="00A750B1"/>
    <w:rsid w:val="00A751D9"/>
    <w:rsid w:val="00A75A4E"/>
    <w:rsid w:val="00A764A5"/>
    <w:rsid w:val="00A7698F"/>
    <w:rsid w:val="00A76BBD"/>
    <w:rsid w:val="00A76DF7"/>
    <w:rsid w:val="00A77D60"/>
    <w:rsid w:val="00A80153"/>
    <w:rsid w:val="00A8047F"/>
    <w:rsid w:val="00A81A1B"/>
    <w:rsid w:val="00A81DDF"/>
    <w:rsid w:val="00A81FDF"/>
    <w:rsid w:val="00A820C0"/>
    <w:rsid w:val="00A8222E"/>
    <w:rsid w:val="00A82ADC"/>
    <w:rsid w:val="00A82EA1"/>
    <w:rsid w:val="00A82EE4"/>
    <w:rsid w:val="00A8301A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617"/>
    <w:rsid w:val="00A84756"/>
    <w:rsid w:val="00A848AB"/>
    <w:rsid w:val="00A84901"/>
    <w:rsid w:val="00A84ADE"/>
    <w:rsid w:val="00A84BBD"/>
    <w:rsid w:val="00A84EA6"/>
    <w:rsid w:val="00A84FE1"/>
    <w:rsid w:val="00A85222"/>
    <w:rsid w:val="00A8528F"/>
    <w:rsid w:val="00A854F3"/>
    <w:rsid w:val="00A85646"/>
    <w:rsid w:val="00A856C1"/>
    <w:rsid w:val="00A861CE"/>
    <w:rsid w:val="00A86501"/>
    <w:rsid w:val="00A8697E"/>
    <w:rsid w:val="00A86A2C"/>
    <w:rsid w:val="00A87303"/>
    <w:rsid w:val="00A8756C"/>
    <w:rsid w:val="00A877CA"/>
    <w:rsid w:val="00A87965"/>
    <w:rsid w:val="00A87AB9"/>
    <w:rsid w:val="00A87AFF"/>
    <w:rsid w:val="00A90505"/>
    <w:rsid w:val="00A91158"/>
    <w:rsid w:val="00A9173D"/>
    <w:rsid w:val="00A91954"/>
    <w:rsid w:val="00A91EBB"/>
    <w:rsid w:val="00A92850"/>
    <w:rsid w:val="00A929DD"/>
    <w:rsid w:val="00A92D60"/>
    <w:rsid w:val="00A92F92"/>
    <w:rsid w:val="00A9302F"/>
    <w:rsid w:val="00A93245"/>
    <w:rsid w:val="00A93351"/>
    <w:rsid w:val="00A93551"/>
    <w:rsid w:val="00A93CB2"/>
    <w:rsid w:val="00A94497"/>
    <w:rsid w:val="00A94F20"/>
    <w:rsid w:val="00A94FF4"/>
    <w:rsid w:val="00A95921"/>
    <w:rsid w:val="00A95D34"/>
    <w:rsid w:val="00A95E68"/>
    <w:rsid w:val="00A96194"/>
    <w:rsid w:val="00A961B4"/>
    <w:rsid w:val="00A9686C"/>
    <w:rsid w:val="00A97089"/>
    <w:rsid w:val="00A9767A"/>
    <w:rsid w:val="00A97A50"/>
    <w:rsid w:val="00A97B1E"/>
    <w:rsid w:val="00AA0132"/>
    <w:rsid w:val="00AA0AFA"/>
    <w:rsid w:val="00AA0C0E"/>
    <w:rsid w:val="00AA1474"/>
    <w:rsid w:val="00AA1621"/>
    <w:rsid w:val="00AA1828"/>
    <w:rsid w:val="00AA1C2F"/>
    <w:rsid w:val="00AA21DA"/>
    <w:rsid w:val="00AA2351"/>
    <w:rsid w:val="00AA298D"/>
    <w:rsid w:val="00AA2CFF"/>
    <w:rsid w:val="00AA3030"/>
    <w:rsid w:val="00AA33D1"/>
    <w:rsid w:val="00AA342E"/>
    <w:rsid w:val="00AA371C"/>
    <w:rsid w:val="00AA37FD"/>
    <w:rsid w:val="00AA386D"/>
    <w:rsid w:val="00AA3940"/>
    <w:rsid w:val="00AA3C24"/>
    <w:rsid w:val="00AA3CE9"/>
    <w:rsid w:val="00AA3F85"/>
    <w:rsid w:val="00AA41C9"/>
    <w:rsid w:val="00AA47E2"/>
    <w:rsid w:val="00AA4919"/>
    <w:rsid w:val="00AA4D5D"/>
    <w:rsid w:val="00AA4FEC"/>
    <w:rsid w:val="00AA5019"/>
    <w:rsid w:val="00AA5309"/>
    <w:rsid w:val="00AA5516"/>
    <w:rsid w:val="00AA55EE"/>
    <w:rsid w:val="00AA5767"/>
    <w:rsid w:val="00AA5982"/>
    <w:rsid w:val="00AA5A4F"/>
    <w:rsid w:val="00AA60A3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2074"/>
    <w:rsid w:val="00AB2508"/>
    <w:rsid w:val="00AB25BF"/>
    <w:rsid w:val="00AB29DE"/>
    <w:rsid w:val="00AB2AF5"/>
    <w:rsid w:val="00AB2C50"/>
    <w:rsid w:val="00AB2FE0"/>
    <w:rsid w:val="00AB32A4"/>
    <w:rsid w:val="00AB345C"/>
    <w:rsid w:val="00AB3647"/>
    <w:rsid w:val="00AB39AE"/>
    <w:rsid w:val="00AB4059"/>
    <w:rsid w:val="00AB41B0"/>
    <w:rsid w:val="00AB4636"/>
    <w:rsid w:val="00AB49B1"/>
    <w:rsid w:val="00AB524D"/>
    <w:rsid w:val="00AB5497"/>
    <w:rsid w:val="00AB5614"/>
    <w:rsid w:val="00AB58DB"/>
    <w:rsid w:val="00AB5E30"/>
    <w:rsid w:val="00AB61DA"/>
    <w:rsid w:val="00AB6247"/>
    <w:rsid w:val="00AB69EA"/>
    <w:rsid w:val="00AB6B0C"/>
    <w:rsid w:val="00AB6CF2"/>
    <w:rsid w:val="00AB6DE6"/>
    <w:rsid w:val="00AB6DFD"/>
    <w:rsid w:val="00AB6F45"/>
    <w:rsid w:val="00AB7162"/>
    <w:rsid w:val="00AB7211"/>
    <w:rsid w:val="00AB78B2"/>
    <w:rsid w:val="00AB7A92"/>
    <w:rsid w:val="00AB7B63"/>
    <w:rsid w:val="00AC0028"/>
    <w:rsid w:val="00AC08B7"/>
    <w:rsid w:val="00AC1E86"/>
    <w:rsid w:val="00AC1FC7"/>
    <w:rsid w:val="00AC2509"/>
    <w:rsid w:val="00AC25DA"/>
    <w:rsid w:val="00AC28FB"/>
    <w:rsid w:val="00AC2B60"/>
    <w:rsid w:val="00AC2E06"/>
    <w:rsid w:val="00AC30B8"/>
    <w:rsid w:val="00AC30EB"/>
    <w:rsid w:val="00AC3179"/>
    <w:rsid w:val="00AC333B"/>
    <w:rsid w:val="00AC3398"/>
    <w:rsid w:val="00AC36E3"/>
    <w:rsid w:val="00AC36F8"/>
    <w:rsid w:val="00AC387A"/>
    <w:rsid w:val="00AC3C9A"/>
    <w:rsid w:val="00AC3E89"/>
    <w:rsid w:val="00AC4CA0"/>
    <w:rsid w:val="00AC4E87"/>
    <w:rsid w:val="00AC4FCB"/>
    <w:rsid w:val="00AC50CC"/>
    <w:rsid w:val="00AC50FC"/>
    <w:rsid w:val="00AC52BA"/>
    <w:rsid w:val="00AC545B"/>
    <w:rsid w:val="00AC5BD9"/>
    <w:rsid w:val="00AC631B"/>
    <w:rsid w:val="00AC6412"/>
    <w:rsid w:val="00AC6592"/>
    <w:rsid w:val="00AC659D"/>
    <w:rsid w:val="00AC6791"/>
    <w:rsid w:val="00AC6BCB"/>
    <w:rsid w:val="00AC6C4F"/>
    <w:rsid w:val="00AC6C75"/>
    <w:rsid w:val="00AC6C7B"/>
    <w:rsid w:val="00AC7CBC"/>
    <w:rsid w:val="00AC7D8B"/>
    <w:rsid w:val="00AC7E2E"/>
    <w:rsid w:val="00AD0797"/>
    <w:rsid w:val="00AD08A9"/>
    <w:rsid w:val="00AD0D24"/>
    <w:rsid w:val="00AD12EC"/>
    <w:rsid w:val="00AD1408"/>
    <w:rsid w:val="00AD142F"/>
    <w:rsid w:val="00AD1569"/>
    <w:rsid w:val="00AD17ED"/>
    <w:rsid w:val="00AD1E5C"/>
    <w:rsid w:val="00AD2017"/>
    <w:rsid w:val="00AD288A"/>
    <w:rsid w:val="00AD29CA"/>
    <w:rsid w:val="00AD2B4B"/>
    <w:rsid w:val="00AD2EFD"/>
    <w:rsid w:val="00AD325F"/>
    <w:rsid w:val="00AD37E5"/>
    <w:rsid w:val="00AD38AE"/>
    <w:rsid w:val="00AD3B4A"/>
    <w:rsid w:val="00AD3FB1"/>
    <w:rsid w:val="00AD4235"/>
    <w:rsid w:val="00AD4BEC"/>
    <w:rsid w:val="00AD5A6A"/>
    <w:rsid w:val="00AD5D80"/>
    <w:rsid w:val="00AD5E92"/>
    <w:rsid w:val="00AD6B78"/>
    <w:rsid w:val="00AD6DBF"/>
    <w:rsid w:val="00AD7588"/>
    <w:rsid w:val="00AD7844"/>
    <w:rsid w:val="00AD7ABF"/>
    <w:rsid w:val="00AD7C50"/>
    <w:rsid w:val="00AD7CB7"/>
    <w:rsid w:val="00AD7E5C"/>
    <w:rsid w:val="00AE05A0"/>
    <w:rsid w:val="00AE08E5"/>
    <w:rsid w:val="00AE0A16"/>
    <w:rsid w:val="00AE0BB7"/>
    <w:rsid w:val="00AE0D38"/>
    <w:rsid w:val="00AE0FF5"/>
    <w:rsid w:val="00AE1AA6"/>
    <w:rsid w:val="00AE2495"/>
    <w:rsid w:val="00AE2FAE"/>
    <w:rsid w:val="00AE3132"/>
    <w:rsid w:val="00AE37E6"/>
    <w:rsid w:val="00AE41D3"/>
    <w:rsid w:val="00AE452D"/>
    <w:rsid w:val="00AE497A"/>
    <w:rsid w:val="00AE4ED8"/>
    <w:rsid w:val="00AE55FF"/>
    <w:rsid w:val="00AE5908"/>
    <w:rsid w:val="00AE5B87"/>
    <w:rsid w:val="00AE5D2A"/>
    <w:rsid w:val="00AE5F03"/>
    <w:rsid w:val="00AE6335"/>
    <w:rsid w:val="00AE6359"/>
    <w:rsid w:val="00AE6807"/>
    <w:rsid w:val="00AE694D"/>
    <w:rsid w:val="00AE6B73"/>
    <w:rsid w:val="00AE70D9"/>
    <w:rsid w:val="00AE7175"/>
    <w:rsid w:val="00AE71FE"/>
    <w:rsid w:val="00AE72AD"/>
    <w:rsid w:val="00AE77A5"/>
    <w:rsid w:val="00AE79A2"/>
    <w:rsid w:val="00AF0769"/>
    <w:rsid w:val="00AF0ACA"/>
    <w:rsid w:val="00AF0ACC"/>
    <w:rsid w:val="00AF13B4"/>
    <w:rsid w:val="00AF1561"/>
    <w:rsid w:val="00AF166D"/>
    <w:rsid w:val="00AF16F0"/>
    <w:rsid w:val="00AF174B"/>
    <w:rsid w:val="00AF1B7D"/>
    <w:rsid w:val="00AF2544"/>
    <w:rsid w:val="00AF2680"/>
    <w:rsid w:val="00AF2902"/>
    <w:rsid w:val="00AF2D6E"/>
    <w:rsid w:val="00AF2E29"/>
    <w:rsid w:val="00AF328B"/>
    <w:rsid w:val="00AF3408"/>
    <w:rsid w:val="00AF3429"/>
    <w:rsid w:val="00AF3745"/>
    <w:rsid w:val="00AF3C04"/>
    <w:rsid w:val="00AF425C"/>
    <w:rsid w:val="00AF480E"/>
    <w:rsid w:val="00AF4A7F"/>
    <w:rsid w:val="00AF4F48"/>
    <w:rsid w:val="00AF4F60"/>
    <w:rsid w:val="00AF5A0D"/>
    <w:rsid w:val="00AF5A72"/>
    <w:rsid w:val="00AF60A1"/>
    <w:rsid w:val="00AF6248"/>
    <w:rsid w:val="00AF6265"/>
    <w:rsid w:val="00AF6489"/>
    <w:rsid w:val="00AF65BB"/>
    <w:rsid w:val="00AF67A8"/>
    <w:rsid w:val="00AF6A2E"/>
    <w:rsid w:val="00AF6A68"/>
    <w:rsid w:val="00AF6DF7"/>
    <w:rsid w:val="00AF77A4"/>
    <w:rsid w:val="00AF7EBF"/>
    <w:rsid w:val="00B00181"/>
    <w:rsid w:val="00B00354"/>
    <w:rsid w:val="00B005F1"/>
    <w:rsid w:val="00B0086F"/>
    <w:rsid w:val="00B00A7D"/>
    <w:rsid w:val="00B00AB8"/>
    <w:rsid w:val="00B00EE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E3"/>
    <w:rsid w:val="00B02B87"/>
    <w:rsid w:val="00B02E6F"/>
    <w:rsid w:val="00B02ED1"/>
    <w:rsid w:val="00B02FAB"/>
    <w:rsid w:val="00B030FC"/>
    <w:rsid w:val="00B03563"/>
    <w:rsid w:val="00B03A5E"/>
    <w:rsid w:val="00B03C28"/>
    <w:rsid w:val="00B03C6A"/>
    <w:rsid w:val="00B03F73"/>
    <w:rsid w:val="00B04AB0"/>
    <w:rsid w:val="00B04E60"/>
    <w:rsid w:val="00B04FE6"/>
    <w:rsid w:val="00B05BA4"/>
    <w:rsid w:val="00B05EE6"/>
    <w:rsid w:val="00B060FD"/>
    <w:rsid w:val="00B0657C"/>
    <w:rsid w:val="00B0673F"/>
    <w:rsid w:val="00B06749"/>
    <w:rsid w:val="00B06D30"/>
    <w:rsid w:val="00B0756A"/>
    <w:rsid w:val="00B0765F"/>
    <w:rsid w:val="00B07B47"/>
    <w:rsid w:val="00B07D2B"/>
    <w:rsid w:val="00B10364"/>
    <w:rsid w:val="00B10374"/>
    <w:rsid w:val="00B113DA"/>
    <w:rsid w:val="00B11969"/>
    <w:rsid w:val="00B119F0"/>
    <w:rsid w:val="00B12271"/>
    <w:rsid w:val="00B12397"/>
    <w:rsid w:val="00B1277C"/>
    <w:rsid w:val="00B127C8"/>
    <w:rsid w:val="00B12C0B"/>
    <w:rsid w:val="00B1330F"/>
    <w:rsid w:val="00B14052"/>
    <w:rsid w:val="00B1415E"/>
    <w:rsid w:val="00B14709"/>
    <w:rsid w:val="00B1475A"/>
    <w:rsid w:val="00B14F8C"/>
    <w:rsid w:val="00B1500D"/>
    <w:rsid w:val="00B154D6"/>
    <w:rsid w:val="00B15523"/>
    <w:rsid w:val="00B15B5F"/>
    <w:rsid w:val="00B16372"/>
    <w:rsid w:val="00B164DB"/>
    <w:rsid w:val="00B166FC"/>
    <w:rsid w:val="00B16746"/>
    <w:rsid w:val="00B170C0"/>
    <w:rsid w:val="00B17306"/>
    <w:rsid w:val="00B1773D"/>
    <w:rsid w:val="00B177D3"/>
    <w:rsid w:val="00B17A25"/>
    <w:rsid w:val="00B2003F"/>
    <w:rsid w:val="00B20405"/>
    <w:rsid w:val="00B205ED"/>
    <w:rsid w:val="00B20792"/>
    <w:rsid w:val="00B20A0D"/>
    <w:rsid w:val="00B20EC9"/>
    <w:rsid w:val="00B210DE"/>
    <w:rsid w:val="00B21117"/>
    <w:rsid w:val="00B213EB"/>
    <w:rsid w:val="00B2151A"/>
    <w:rsid w:val="00B218C9"/>
    <w:rsid w:val="00B21952"/>
    <w:rsid w:val="00B21DDD"/>
    <w:rsid w:val="00B224F5"/>
    <w:rsid w:val="00B22B1C"/>
    <w:rsid w:val="00B22D93"/>
    <w:rsid w:val="00B22E3B"/>
    <w:rsid w:val="00B23330"/>
    <w:rsid w:val="00B233E5"/>
    <w:rsid w:val="00B2366E"/>
    <w:rsid w:val="00B23908"/>
    <w:rsid w:val="00B2394A"/>
    <w:rsid w:val="00B23D17"/>
    <w:rsid w:val="00B23DA1"/>
    <w:rsid w:val="00B2486D"/>
    <w:rsid w:val="00B24977"/>
    <w:rsid w:val="00B24BAE"/>
    <w:rsid w:val="00B24D79"/>
    <w:rsid w:val="00B25263"/>
    <w:rsid w:val="00B25402"/>
    <w:rsid w:val="00B2569E"/>
    <w:rsid w:val="00B25C62"/>
    <w:rsid w:val="00B25E83"/>
    <w:rsid w:val="00B266C9"/>
    <w:rsid w:val="00B26AB8"/>
    <w:rsid w:val="00B26D73"/>
    <w:rsid w:val="00B26F20"/>
    <w:rsid w:val="00B27791"/>
    <w:rsid w:val="00B27857"/>
    <w:rsid w:val="00B3035F"/>
    <w:rsid w:val="00B30B8E"/>
    <w:rsid w:val="00B319AA"/>
    <w:rsid w:val="00B319F6"/>
    <w:rsid w:val="00B320CB"/>
    <w:rsid w:val="00B3239C"/>
    <w:rsid w:val="00B32972"/>
    <w:rsid w:val="00B32AED"/>
    <w:rsid w:val="00B32F5F"/>
    <w:rsid w:val="00B32FF3"/>
    <w:rsid w:val="00B33265"/>
    <w:rsid w:val="00B33321"/>
    <w:rsid w:val="00B3352E"/>
    <w:rsid w:val="00B33AF9"/>
    <w:rsid w:val="00B33DC7"/>
    <w:rsid w:val="00B347C3"/>
    <w:rsid w:val="00B34C4D"/>
    <w:rsid w:val="00B35091"/>
    <w:rsid w:val="00B3514A"/>
    <w:rsid w:val="00B3519E"/>
    <w:rsid w:val="00B3583C"/>
    <w:rsid w:val="00B35E6B"/>
    <w:rsid w:val="00B35F0A"/>
    <w:rsid w:val="00B36028"/>
    <w:rsid w:val="00B360F5"/>
    <w:rsid w:val="00B36A05"/>
    <w:rsid w:val="00B36A4D"/>
    <w:rsid w:val="00B36B60"/>
    <w:rsid w:val="00B36EC9"/>
    <w:rsid w:val="00B37765"/>
    <w:rsid w:val="00B37A92"/>
    <w:rsid w:val="00B37E64"/>
    <w:rsid w:val="00B37F11"/>
    <w:rsid w:val="00B40040"/>
    <w:rsid w:val="00B40432"/>
    <w:rsid w:val="00B40761"/>
    <w:rsid w:val="00B40772"/>
    <w:rsid w:val="00B40892"/>
    <w:rsid w:val="00B4158A"/>
    <w:rsid w:val="00B416B0"/>
    <w:rsid w:val="00B4180F"/>
    <w:rsid w:val="00B41CA0"/>
    <w:rsid w:val="00B41D01"/>
    <w:rsid w:val="00B41D61"/>
    <w:rsid w:val="00B4208A"/>
    <w:rsid w:val="00B42DE6"/>
    <w:rsid w:val="00B42FF5"/>
    <w:rsid w:val="00B43037"/>
    <w:rsid w:val="00B432BF"/>
    <w:rsid w:val="00B437FC"/>
    <w:rsid w:val="00B43C7F"/>
    <w:rsid w:val="00B43D2D"/>
    <w:rsid w:val="00B43DAB"/>
    <w:rsid w:val="00B44115"/>
    <w:rsid w:val="00B44246"/>
    <w:rsid w:val="00B4442A"/>
    <w:rsid w:val="00B446DD"/>
    <w:rsid w:val="00B44718"/>
    <w:rsid w:val="00B4474E"/>
    <w:rsid w:val="00B4478D"/>
    <w:rsid w:val="00B4479E"/>
    <w:rsid w:val="00B44BD6"/>
    <w:rsid w:val="00B451CB"/>
    <w:rsid w:val="00B45770"/>
    <w:rsid w:val="00B45936"/>
    <w:rsid w:val="00B462E2"/>
    <w:rsid w:val="00B46CC7"/>
    <w:rsid w:val="00B46F6B"/>
    <w:rsid w:val="00B479C0"/>
    <w:rsid w:val="00B47CDE"/>
    <w:rsid w:val="00B47ECA"/>
    <w:rsid w:val="00B503AC"/>
    <w:rsid w:val="00B5059A"/>
    <w:rsid w:val="00B5106B"/>
    <w:rsid w:val="00B5106F"/>
    <w:rsid w:val="00B510ED"/>
    <w:rsid w:val="00B519D1"/>
    <w:rsid w:val="00B51B54"/>
    <w:rsid w:val="00B51B97"/>
    <w:rsid w:val="00B51CF1"/>
    <w:rsid w:val="00B51D0A"/>
    <w:rsid w:val="00B521D7"/>
    <w:rsid w:val="00B52376"/>
    <w:rsid w:val="00B52485"/>
    <w:rsid w:val="00B52FBC"/>
    <w:rsid w:val="00B5364F"/>
    <w:rsid w:val="00B5398A"/>
    <w:rsid w:val="00B53F97"/>
    <w:rsid w:val="00B54067"/>
    <w:rsid w:val="00B54716"/>
    <w:rsid w:val="00B54A85"/>
    <w:rsid w:val="00B54D5D"/>
    <w:rsid w:val="00B54D9D"/>
    <w:rsid w:val="00B5525F"/>
    <w:rsid w:val="00B5539D"/>
    <w:rsid w:val="00B554B4"/>
    <w:rsid w:val="00B55862"/>
    <w:rsid w:val="00B55B18"/>
    <w:rsid w:val="00B55C42"/>
    <w:rsid w:val="00B56131"/>
    <w:rsid w:val="00B56598"/>
    <w:rsid w:val="00B56688"/>
    <w:rsid w:val="00B56753"/>
    <w:rsid w:val="00B56A76"/>
    <w:rsid w:val="00B56C11"/>
    <w:rsid w:val="00B5705F"/>
    <w:rsid w:val="00B5767C"/>
    <w:rsid w:val="00B57BD5"/>
    <w:rsid w:val="00B600C7"/>
    <w:rsid w:val="00B60199"/>
    <w:rsid w:val="00B60454"/>
    <w:rsid w:val="00B60D63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387"/>
    <w:rsid w:val="00B62F4C"/>
    <w:rsid w:val="00B62F70"/>
    <w:rsid w:val="00B630D2"/>
    <w:rsid w:val="00B633D9"/>
    <w:rsid w:val="00B637C1"/>
    <w:rsid w:val="00B63EF4"/>
    <w:rsid w:val="00B6426D"/>
    <w:rsid w:val="00B645C0"/>
    <w:rsid w:val="00B64E1C"/>
    <w:rsid w:val="00B65737"/>
    <w:rsid w:val="00B66069"/>
    <w:rsid w:val="00B66BA6"/>
    <w:rsid w:val="00B66F41"/>
    <w:rsid w:val="00B671F1"/>
    <w:rsid w:val="00B672A7"/>
    <w:rsid w:val="00B675A4"/>
    <w:rsid w:val="00B67A19"/>
    <w:rsid w:val="00B67AC7"/>
    <w:rsid w:val="00B67B4C"/>
    <w:rsid w:val="00B67B6F"/>
    <w:rsid w:val="00B67BB2"/>
    <w:rsid w:val="00B67E38"/>
    <w:rsid w:val="00B67E3B"/>
    <w:rsid w:val="00B67F5C"/>
    <w:rsid w:val="00B67F66"/>
    <w:rsid w:val="00B67FEB"/>
    <w:rsid w:val="00B70075"/>
    <w:rsid w:val="00B70249"/>
    <w:rsid w:val="00B70326"/>
    <w:rsid w:val="00B70979"/>
    <w:rsid w:val="00B70B42"/>
    <w:rsid w:val="00B71040"/>
    <w:rsid w:val="00B711CD"/>
    <w:rsid w:val="00B71317"/>
    <w:rsid w:val="00B71410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2FAB"/>
    <w:rsid w:val="00B73429"/>
    <w:rsid w:val="00B73B0B"/>
    <w:rsid w:val="00B73E3B"/>
    <w:rsid w:val="00B73E3C"/>
    <w:rsid w:val="00B73FD4"/>
    <w:rsid w:val="00B73FEC"/>
    <w:rsid w:val="00B74433"/>
    <w:rsid w:val="00B7448E"/>
    <w:rsid w:val="00B74954"/>
    <w:rsid w:val="00B75218"/>
    <w:rsid w:val="00B752AE"/>
    <w:rsid w:val="00B755C4"/>
    <w:rsid w:val="00B75806"/>
    <w:rsid w:val="00B761AF"/>
    <w:rsid w:val="00B76235"/>
    <w:rsid w:val="00B76BE1"/>
    <w:rsid w:val="00B76DDC"/>
    <w:rsid w:val="00B77040"/>
    <w:rsid w:val="00B77272"/>
    <w:rsid w:val="00B77277"/>
    <w:rsid w:val="00B7727D"/>
    <w:rsid w:val="00B7732B"/>
    <w:rsid w:val="00B77534"/>
    <w:rsid w:val="00B77AFD"/>
    <w:rsid w:val="00B77C97"/>
    <w:rsid w:val="00B77D64"/>
    <w:rsid w:val="00B8033D"/>
    <w:rsid w:val="00B804F7"/>
    <w:rsid w:val="00B8065F"/>
    <w:rsid w:val="00B80FE1"/>
    <w:rsid w:val="00B8105B"/>
    <w:rsid w:val="00B81089"/>
    <w:rsid w:val="00B81463"/>
    <w:rsid w:val="00B81B09"/>
    <w:rsid w:val="00B838A7"/>
    <w:rsid w:val="00B838E2"/>
    <w:rsid w:val="00B84224"/>
    <w:rsid w:val="00B8491D"/>
    <w:rsid w:val="00B84CE7"/>
    <w:rsid w:val="00B85161"/>
    <w:rsid w:val="00B852FA"/>
    <w:rsid w:val="00B85BD5"/>
    <w:rsid w:val="00B85CF8"/>
    <w:rsid w:val="00B863C9"/>
    <w:rsid w:val="00B86714"/>
    <w:rsid w:val="00B8684B"/>
    <w:rsid w:val="00B873E0"/>
    <w:rsid w:val="00B875F2"/>
    <w:rsid w:val="00B901B5"/>
    <w:rsid w:val="00B90230"/>
    <w:rsid w:val="00B90BDA"/>
    <w:rsid w:val="00B90F6C"/>
    <w:rsid w:val="00B90FDF"/>
    <w:rsid w:val="00B9103E"/>
    <w:rsid w:val="00B9137F"/>
    <w:rsid w:val="00B91555"/>
    <w:rsid w:val="00B918BC"/>
    <w:rsid w:val="00B91D75"/>
    <w:rsid w:val="00B922C8"/>
    <w:rsid w:val="00B929E4"/>
    <w:rsid w:val="00B93C5F"/>
    <w:rsid w:val="00B93CB2"/>
    <w:rsid w:val="00B948E5"/>
    <w:rsid w:val="00B94B8F"/>
    <w:rsid w:val="00B94DB1"/>
    <w:rsid w:val="00B9502A"/>
    <w:rsid w:val="00B950A1"/>
    <w:rsid w:val="00B950B1"/>
    <w:rsid w:val="00B954C6"/>
    <w:rsid w:val="00B9571D"/>
    <w:rsid w:val="00B95B97"/>
    <w:rsid w:val="00B95CA1"/>
    <w:rsid w:val="00B95CD2"/>
    <w:rsid w:val="00B95DF6"/>
    <w:rsid w:val="00B96505"/>
    <w:rsid w:val="00B9690C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0C12"/>
    <w:rsid w:val="00BA10EB"/>
    <w:rsid w:val="00BA1325"/>
    <w:rsid w:val="00BA1336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D9"/>
    <w:rsid w:val="00BA3BD2"/>
    <w:rsid w:val="00BA42AE"/>
    <w:rsid w:val="00BA431E"/>
    <w:rsid w:val="00BA4A7E"/>
    <w:rsid w:val="00BA4B10"/>
    <w:rsid w:val="00BA4C61"/>
    <w:rsid w:val="00BA4FB7"/>
    <w:rsid w:val="00BA5120"/>
    <w:rsid w:val="00BA5402"/>
    <w:rsid w:val="00BA5684"/>
    <w:rsid w:val="00BA57C7"/>
    <w:rsid w:val="00BA5917"/>
    <w:rsid w:val="00BA5CB7"/>
    <w:rsid w:val="00BA60EE"/>
    <w:rsid w:val="00BA6187"/>
    <w:rsid w:val="00BA6267"/>
    <w:rsid w:val="00BA67F6"/>
    <w:rsid w:val="00BA7223"/>
    <w:rsid w:val="00BA7347"/>
    <w:rsid w:val="00BA75E4"/>
    <w:rsid w:val="00BA79EF"/>
    <w:rsid w:val="00BA7A05"/>
    <w:rsid w:val="00BA7F9E"/>
    <w:rsid w:val="00BB100D"/>
    <w:rsid w:val="00BB121D"/>
    <w:rsid w:val="00BB1643"/>
    <w:rsid w:val="00BB18FD"/>
    <w:rsid w:val="00BB1B95"/>
    <w:rsid w:val="00BB1C61"/>
    <w:rsid w:val="00BB1D42"/>
    <w:rsid w:val="00BB220B"/>
    <w:rsid w:val="00BB229D"/>
    <w:rsid w:val="00BB26A0"/>
    <w:rsid w:val="00BB28A6"/>
    <w:rsid w:val="00BB293E"/>
    <w:rsid w:val="00BB2C37"/>
    <w:rsid w:val="00BB2D40"/>
    <w:rsid w:val="00BB302C"/>
    <w:rsid w:val="00BB30E7"/>
    <w:rsid w:val="00BB32B0"/>
    <w:rsid w:val="00BB3C2F"/>
    <w:rsid w:val="00BB4161"/>
    <w:rsid w:val="00BB495C"/>
    <w:rsid w:val="00BB4F4D"/>
    <w:rsid w:val="00BB5103"/>
    <w:rsid w:val="00BB556E"/>
    <w:rsid w:val="00BB62E9"/>
    <w:rsid w:val="00BB6762"/>
    <w:rsid w:val="00BB69CA"/>
    <w:rsid w:val="00BB6A31"/>
    <w:rsid w:val="00BB6F40"/>
    <w:rsid w:val="00BB6F61"/>
    <w:rsid w:val="00BB7382"/>
    <w:rsid w:val="00BB744D"/>
    <w:rsid w:val="00BB74F9"/>
    <w:rsid w:val="00BB75AF"/>
    <w:rsid w:val="00BB7657"/>
    <w:rsid w:val="00BB767D"/>
    <w:rsid w:val="00BB778D"/>
    <w:rsid w:val="00BB78B5"/>
    <w:rsid w:val="00BB7A6E"/>
    <w:rsid w:val="00BC072F"/>
    <w:rsid w:val="00BC08D8"/>
    <w:rsid w:val="00BC0D3C"/>
    <w:rsid w:val="00BC0E74"/>
    <w:rsid w:val="00BC0FCD"/>
    <w:rsid w:val="00BC175A"/>
    <w:rsid w:val="00BC1982"/>
    <w:rsid w:val="00BC25E2"/>
    <w:rsid w:val="00BC2D4A"/>
    <w:rsid w:val="00BC2E7B"/>
    <w:rsid w:val="00BC311C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A06"/>
    <w:rsid w:val="00BC6031"/>
    <w:rsid w:val="00BC6275"/>
    <w:rsid w:val="00BC6502"/>
    <w:rsid w:val="00BC6918"/>
    <w:rsid w:val="00BC6F05"/>
    <w:rsid w:val="00BC7208"/>
    <w:rsid w:val="00BC749C"/>
    <w:rsid w:val="00BC768C"/>
    <w:rsid w:val="00BC769B"/>
    <w:rsid w:val="00BC772F"/>
    <w:rsid w:val="00BC776A"/>
    <w:rsid w:val="00BC7F15"/>
    <w:rsid w:val="00BD0448"/>
    <w:rsid w:val="00BD0C35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76E"/>
    <w:rsid w:val="00BD3D06"/>
    <w:rsid w:val="00BD4266"/>
    <w:rsid w:val="00BD44EE"/>
    <w:rsid w:val="00BD455D"/>
    <w:rsid w:val="00BD515F"/>
    <w:rsid w:val="00BD5239"/>
    <w:rsid w:val="00BD5FDC"/>
    <w:rsid w:val="00BD6352"/>
    <w:rsid w:val="00BD63C3"/>
    <w:rsid w:val="00BD6633"/>
    <w:rsid w:val="00BD6660"/>
    <w:rsid w:val="00BD6A24"/>
    <w:rsid w:val="00BD6C3B"/>
    <w:rsid w:val="00BD7434"/>
    <w:rsid w:val="00BD763C"/>
    <w:rsid w:val="00BE0472"/>
    <w:rsid w:val="00BE0695"/>
    <w:rsid w:val="00BE089E"/>
    <w:rsid w:val="00BE0AD8"/>
    <w:rsid w:val="00BE0BA5"/>
    <w:rsid w:val="00BE0CCE"/>
    <w:rsid w:val="00BE162A"/>
    <w:rsid w:val="00BE1840"/>
    <w:rsid w:val="00BE1A80"/>
    <w:rsid w:val="00BE2712"/>
    <w:rsid w:val="00BE29BA"/>
    <w:rsid w:val="00BE2C73"/>
    <w:rsid w:val="00BE3888"/>
    <w:rsid w:val="00BE39C0"/>
    <w:rsid w:val="00BE3E48"/>
    <w:rsid w:val="00BE4479"/>
    <w:rsid w:val="00BE4DD9"/>
    <w:rsid w:val="00BE58B3"/>
    <w:rsid w:val="00BE5A4E"/>
    <w:rsid w:val="00BE5C6A"/>
    <w:rsid w:val="00BE6434"/>
    <w:rsid w:val="00BE65D7"/>
    <w:rsid w:val="00BE6735"/>
    <w:rsid w:val="00BE6740"/>
    <w:rsid w:val="00BE67AA"/>
    <w:rsid w:val="00BE6F68"/>
    <w:rsid w:val="00BE719F"/>
    <w:rsid w:val="00BE750B"/>
    <w:rsid w:val="00BE7A4B"/>
    <w:rsid w:val="00BE7ADA"/>
    <w:rsid w:val="00BE7BAC"/>
    <w:rsid w:val="00BE7F5A"/>
    <w:rsid w:val="00BF043A"/>
    <w:rsid w:val="00BF0876"/>
    <w:rsid w:val="00BF0978"/>
    <w:rsid w:val="00BF0CC3"/>
    <w:rsid w:val="00BF1270"/>
    <w:rsid w:val="00BF1533"/>
    <w:rsid w:val="00BF187E"/>
    <w:rsid w:val="00BF1B63"/>
    <w:rsid w:val="00BF1EB2"/>
    <w:rsid w:val="00BF1F54"/>
    <w:rsid w:val="00BF2321"/>
    <w:rsid w:val="00BF26F0"/>
    <w:rsid w:val="00BF328A"/>
    <w:rsid w:val="00BF336E"/>
    <w:rsid w:val="00BF371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79"/>
    <w:rsid w:val="00BF50EB"/>
    <w:rsid w:val="00BF541B"/>
    <w:rsid w:val="00BF5443"/>
    <w:rsid w:val="00BF5810"/>
    <w:rsid w:val="00BF5C1D"/>
    <w:rsid w:val="00BF60B1"/>
    <w:rsid w:val="00BF6B6A"/>
    <w:rsid w:val="00BF6D6A"/>
    <w:rsid w:val="00BF7123"/>
    <w:rsid w:val="00BF7384"/>
    <w:rsid w:val="00BF775F"/>
    <w:rsid w:val="00BF7C36"/>
    <w:rsid w:val="00BF7E78"/>
    <w:rsid w:val="00BF7F12"/>
    <w:rsid w:val="00C00AD6"/>
    <w:rsid w:val="00C01274"/>
    <w:rsid w:val="00C01382"/>
    <w:rsid w:val="00C017CA"/>
    <w:rsid w:val="00C017FB"/>
    <w:rsid w:val="00C01AF5"/>
    <w:rsid w:val="00C01BB7"/>
    <w:rsid w:val="00C02376"/>
    <w:rsid w:val="00C02840"/>
    <w:rsid w:val="00C028FA"/>
    <w:rsid w:val="00C02D6B"/>
    <w:rsid w:val="00C02E95"/>
    <w:rsid w:val="00C031E2"/>
    <w:rsid w:val="00C0326D"/>
    <w:rsid w:val="00C0378F"/>
    <w:rsid w:val="00C0380E"/>
    <w:rsid w:val="00C03AC9"/>
    <w:rsid w:val="00C03B9B"/>
    <w:rsid w:val="00C03F77"/>
    <w:rsid w:val="00C03F7D"/>
    <w:rsid w:val="00C03FD1"/>
    <w:rsid w:val="00C047C4"/>
    <w:rsid w:val="00C04C1C"/>
    <w:rsid w:val="00C04DF3"/>
    <w:rsid w:val="00C04E10"/>
    <w:rsid w:val="00C0523A"/>
    <w:rsid w:val="00C05971"/>
    <w:rsid w:val="00C05CE0"/>
    <w:rsid w:val="00C0633B"/>
    <w:rsid w:val="00C064C6"/>
    <w:rsid w:val="00C064C8"/>
    <w:rsid w:val="00C0650D"/>
    <w:rsid w:val="00C065EA"/>
    <w:rsid w:val="00C066E0"/>
    <w:rsid w:val="00C06BA6"/>
    <w:rsid w:val="00C06E32"/>
    <w:rsid w:val="00C06F2A"/>
    <w:rsid w:val="00C078DF"/>
    <w:rsid w:val="00C07D6D"/>
    <w:rsid w:val="00C07D76"/>
    <w:rsid w:val="00C07DB9"/>
    <w:rsid w:val="00C103F6"/>
    <w:rsid w:val="00C106AB"/>
    <w:rsid w:val="00C107AC"/>
    <w:rsid w:val="00C10DFE"/>
    <w:rsid w:val="00C10FC7"/>
    <w:rsid w:val="00C111CA"/>
    <w:rsid w:val="00C11497"/>
    <w:rsid w:val="00C114F1"/>
    <w:rsid w:val="00C1199B"/>
    <w:rsid w:val="00C11CCF"/>
    <w:rsid w:val="00C11D58"/>
    <w:rsid w:val="00C11E7E"/>
    <w:rsid w:val="00C121DF"/>
    <w:rsid w:val="00C1222B"/>
    <w:rsid w:val="00C128CB"/>
    <w:rsid w:val="00C12C7D"/>
    <w:rsid w:val="00C12E5C"/>
    <w:rsid w:val="00C12E9F"/>
    <w:rsid w:val="00C1302A"/>
    <w:rsid w:val="00C1306C"/>
    <w:rsid w:val="00C130F5"/>
    <w:rsid w:val="00C13221"/>
    <w:rsid w:val="00C13355"/>
    <w:rsid w:val="00C13A62"/>
    <w:rsid w:val="00C1424D"/>
    <w:rsid w:val="00C1469B"/>
    <w:rsid w:val="00C14E87"/>
    <w:rsid w:val="00C1519B"/>
    <w:rsid w:val="00C151AA"/>
    <w:rsid w:val="00C152B0"/>
    <w:rsid w:val="00C15426"/>
    <w:rsid w:val="00C15B68"/>
    <w:rsid w:val="00C15DC1"/>
    <w:rsid w:val="00C15F04"/>
    <w:rsid w:val="00C16A00"/>
    <w:rsid w:val="00C16AD7"/>
    <w:rsid w:val="00C16C1E"/>
    <w:rsid w:val="00C16CF5"/>
    <w:rsid w:val="00C17346"/>
    <w:rsid w:val="00C174DC"/>
    <w:rsid w:val="00C1755A"/>
    <w:rsid w:val="00C178A4"/>
    <w:rsid w:val="00C17AB2"/>
    <w:rsid w:val="00C2061F"/>
    <w:rsid w:val="00C20C65"/>
    <w:rsid w:val="00C20F93"/>
    <w:rsid w:val="00C21040"/>
    <w:rsid w:val="00C21404"/>
    <w:rsid w:val="00C218FE"/>
    <w:rsid w:val="00C21A24"/>
    <w:rsid w:val="00C21D30"/>
    <w:rsid w:val="00C21FB0"/>
    <w:rsid w:val="00C220A7"/>
    <w:rsid w:val="00C22A60"/>
    <w:rsid w:val="00C22D5E"/>
    <w:rsid w:val="00C22EE6"/>
    <w:rsid w:val="00C23070"/>
    <w:rsid w:val="00C235B9"/>
    <w:rsid w:val="00C237CF"/>
    <w:rsid w:val="00C237EA"/>
    <w:rsid w:val="00C23951"/>
    <w:rsid w:val="00C23BFE"/>
    <w:rsid w:val="00C23D40"/>
    <w:rsid w:val="00C23E1C"/>
    <w:rsid w:val="00C241B7"/>
    <w:rsid w:val="00C24709"/>
    <w:rsid w:val="00C24728"/>
    <w:rsid w:val="00C25751"/>
    <w:rsid w:val="00C25E57"/>
    <w:rsid w:val="00C2671E"/>
    <w:rsid w:val="00C26CCA"/>
    <w:rsid w:val="00C271BA"/>
    <w:rsid w:val="00C27575"/>
    <w:rsid w:val="00C27835"/>
    <w:rsid w:val="00C27971"/>
    <w:rsid w:val="00C30501"/>
    <w:rsid w:val="00C30904"/>
    <w:rsid w:val="00C30AB0"/>
    <w:rsid w:val="00C313BC"/>
    <w:rsid w:val="00C315A0"/>
    <w:rsid w:val="00C31ACC"/>
    <w:rsid w:val="00C32183"/>
    <w:rsid w:val="00C32184"/>
    <w:rsid w:val="00C324E2"/>
    <w:rsid w:val="00C32672"/>
    <w:rsid w:val="00C32CFF"/>
    <w:rsid w:val="00C3320E"/>
    <w:rsid w:val="00C33C13"/>
    <w:rsid w:val="00C343EA"/>
    <w:rsid w:val="00C345CF"/>
    <w:rsid w:val="00C348F3"/>
    <w:rsid w:val="00C34A4E"/>
    <w:rsid w:val="00C351CA"/>
    <w:rsid w:val="00C3529D"/>
    <w:rsid w:val="00C357E8"/>
    <w:rsid w:val="00C3582D"/>
    <w:rsid w:val="00C3604E"/>
    <w:rsid w:val="00C361C4"/>
    <w:rsid w:val="00C36647"/>
    <w:rsid w:val="00C367DC"/>
    <w:rsid w:val="00C36C80"/>
    <w:rsid w:val="00C36E07"/>
    <w:rsid w:val="00C36FAE"/>
    <w:rsid w:val="00C3710D"/>
    <w:rsid w:val="00C3730C"/>
    <w:rsid w:val="00C379CB"/>
    <w:rsid w:val="00C37B4E"/>
    <w:rsid w:val="00C37EC8"/>
    <w:rsid w:val="00C40884"/>
    <w:rsid w:val="00C40E69"/>
    <w:rsid w:val="00C41039"/>
    <w:rsid w:val="00C413CE"/>
    <w:rsid w:val="00C416C6"/>
    <w:rsid w:val="00C41850"/>
    <w:rsid w:val="00C41962"/>
    <w:rsid w:val="00C41B46"/>
    <w:rsid w:val="00C41FE4"/>
    <w:rsid w:val="00C4243E"/>
    <w:rsid w:val="00C4280E"/>
    <w:rsid w:val="00C42EF9"/>
    <w:rsid w:val="00C43349"/>
    <w:rsid w:val="00C43862"/>
    <w:rsid w:val="00C439DC"/>
    <w:rsid w:val="00C43FC7"/>
    <w:rsid w:val="00C44137"/>
    <w:rsid w:val="00C446EC"/>
    <w:rsid w:val="00C448E7"/>
    <w:rsid w:val="00C44AF8"/>
    <w:rsid w:val="00C44C93"/>
    <w:rsid w:val="00C44D17"/>
    <w:rsid w:val="00C4534E"/>
    <w:rsid w:val="00C455DB"/>
    <w:rsid w:val="00C45A47"/>
    <w:rsid w:val="00C45CB8"/>
    <w:rsid w:val="00C45CBD"/>
    <w:rsid w:val="00C45D72"/>
    <w:rsid w:val="00C45E31"/>
    <w:rsid w:val="00C461B5"/>
    <w:rsid w:val="00C465BB"/>
    <w:rsid w:val="00C46699"/>
    <w:rsid w:val="00C4678D"/>
    <w:rsid w:val="00C477AE"/>
    <w:rsid w:val="00C47821"/>
    <w:rsid w:val="00C478D9"/>
    <w:rsid w:val="00C47AC3"/>
    <w:rsid w:val="00C47BB4"/>
    <w:rsid w:val="00C47D13"/>
    <w:rsid w:val="00C47DD7"/>
    <w:rsid w:val="00C50623"/>
    <w:rsid w:val="00C507D2"/>
    <w:rsid w:val="00C50B45"/>
    <w:rsid w:val="00C50CF6"/>
    <w:rsid w:val="00C5110D"/>
    <w:rsid w:val="00C51607"/>
    <w:rsid w:val="00C51950"/>
    <w:rsid w:val="00C51EB2"/>
    <w:rsid w:val="00C5233A"/>
    <w:rsid w:val="00C5285D"/>
    <w:rsid w:val="00C528B7"/>
    <w:rsid w:val="00C537C0"/>
    <w:rsid w:val="00C53A90"/>
    <w:rsid w:val="00C53D29"/>
    <w:rsid w:val="00C53F61"/>
    <w:rsid w:val="00C54974"/>
    <w:rsid w:val="00C54AEE"/>
    <w:rsid w:val="00C54C49"/>
    <w:rsid w:val="00C54FB0"/>
    <w:rsid w:val="00C55263"/>
    <w:rsid w:val="00C55569"/>
    <w:rsid w:val="00C55697"/>
    <w:rsid w:val="00C55F31"/>
    <w:rsid w:val="00C55F62"/>
    <w:rsid w:val="00C562D2"/>
    <w:rsid w:val="00C56360"/>
    <w:rsid w:val="00C566B2"/>
    <w:rsid w:val="00C56B5F"/>
    <w:rsid w:val="00C5754B"/>
    <w:rsid w:val="00C57914"/>
    <w:rsid w:val="00C57B90"/>
    <w:rsid w:val="00C57BFA"/>
    <w:rsid w:val="00C57FDC"/>
    <w:rsid w:val="00C6037C"/>
    <w:rsid w:val="00C605DE"/>
    <w:rsid w:val="00C60FE4"/>
    <w:rsid w:val="00C61236"/>
    <w:rsid w:val="00C613EF"/>
    <w:rsid w:val="00C614FB"/>
    <w:rsid w:val="00C6151D"/>
    <w:rsid w:val="00C6173E"/>
    <w:rsid w:val="00C618D1"/>
    <w:rsid w:val="00C61EA9"/>
    <w:rsid w:val="00C62CBD"/>
    <w:rsid w:val="00C62E4F"/>
    <w:rsid w:val="00C62E50"/>
    <w:rsid w:val="00C635C5"/>
    <w:rsid w:val="00C639E1"/>
    <w:rsid w:val="00C63C1D"/>
    <w:rsid w:val="00C63EBA"/>
    <w:rsid w:val="00C643BD"/>
    <w:rsid w:val="00C648DB"/>
    <w:rsid w:val="00C64D26"/>
    <w:rsid w:val="00C650E2"/>
    <w:rsid w:val="00C65445"/>
    <w:rsid w:val="00C65A4F"/>
    <w:rsid w:val="00C65F4A"/>
    <w:rsid w:val="00C660F5"/>
    <w:rsid w:val="00C66389"/>
    <w:rsid w:val="00C66609"/>
    <w:rsid w:val="00C6681C"/>
    <w:rsid w:val="00C66D9E"/>
    <w:rsid w:val="00C6747F"/>
    <w:rsid w:val="00C67751"/>
    <w:rsid w:val="00C67DB8"/>
    <w:rsid w:val="00C7000D"/>
    <w:rsid w:val="00C70132"/>
    <w:rsid w:val="00C705DE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341C"/>
    <w:rsid w:val="00C7349E"/>
    <w:rsid w:val="00C73B65"/>
    <w:rsid w:val="00C73C37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658"/>
    <w:rsid w:val="00C7589D"/>
    <w:rsid w:val="00C75969"/>
    <w:rsid w:val="00C75A32"/>
    <w:rsid w:val="00C75B45"/>
    <w:rsid w:val="00C75C16"/>
    <w:rsid w:val="00C76110"/>
    <w:rsid w:val="00C76759"/>
    <w:rsid w:val="00C76888"/>
    <w:rsid w:val="00C76AA0"/>
    <w:rsid w:val="00C76C79"/>
    <w:rsid w:val="00C76CFE"/>
    <w:rsid w:val="00C76FEB"/>
    <w:rsid w:val="00C77387"/>
    <w:rsid w:val="00C77735"/>
    <w:rsid w:val="00C80002"/>
    <w:rsid w:val="00C80360"/>
    <w:rsid w:val="00C810EE"/>
    <w:rsid w:val="00C811C8"/>
    <w:rsid w:val="00C81562"/>
    <w:rsid w:val="00C81ACC"/>
    <w:rsid w:val="00C81B0C"/>
    <w:rsid w:val="00C81C5B"/>
    <w:rsid w:val="00C81FBA"/>
    <w:rsid w:val="00C82053"/>
    <w:rsid w:val="00C82179"/>
    <w:rsid w:val="00C82F60"/>
    <w:rsid w:val="00C8346C"/>
    <w:rsid w:val="00C835AB"/>
    <w:rsid w:val="00C83787"/>
    <w:rsid w:val="00C83C72"/>
    <w:rsid w:val="00C8429A"/>
    <w:rsid w:val="00C846E3"/>
    <w:rsid w:val="00C847F5"/>
    <w:rsid w:val="00C84F29"/>
    <w:rsid w:val="00C850DC"/>
    <w:rsid w:val="00C85501"/>
    <w:rsid w:val="00C85763"/>
    <w:rsid w:val="00C85813"/>
    <w:rsid w:val="00C8592E"/>
    <w:rsid w:val="00C85A65"/>
    <w:rsid w:val="00C863C6"/>
    <w:rsid w:val="00C867A0"/>
    <w:rsid w:val="00C86D35"/>
    <w:rsid w:val="00C86D73"/>
    <w:rsid w:val="00C86D8D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374"/>
    <w:rsid w:val="00C90B16"/>
    <w:rsid w:val="00C90F0B"/>
    <w:rsid w:val="00C9103C"/>
    <w:rsid w:val="00C91154"/>
    <w:rsid w:val="00C91248"/>
    <w:rsid w:val="00C912BE"/>
    <w:rsid w:val="00C915BD"/>
    <w:rsid w:val="00C91C7B"/>
    <w:rsid w:val="00C91DCD"/>
    <w:rsid w:val="00C91FA7"/>
    <w:rsid w:val="00C92068"/>
    <w:rsid w:val="00C923B7"/>
    <w:rsid w:val="00C92659"/>
    <w:rsid w:val="00C92677"/>
    <w:rsid w:val="00C9327E"/>
    <w:rsid w:val="00C93B86"/>
    <w:rsid w:val="00C94292"/>
    <w:rsid w:val="00C94F61"/>
    <w:rsid w:val="00C95E81"/>
    <w:rsid w:val="00C96469"/>
    <w:rsid w:val="00C968DA"/>
    <w:rsid w:val="00C9719F"/>
    <w:rsid w:val="00C971CB"/>
    <w:rsid w:val="00C9729C"/>
    <w:rsid w:val="00C979AF"/>
    <w:rsid w:val="00C97A3B"/>
    <w:rsid w:val="00CA0314"/>
    <w:rsid w:val="00CA038A"/>
    <w:rsid w:val="00CA10F7"/>
    <w:rsid w:val="00CA13D6"/>
    <w:rsid w:val="00CA155F"/>
    <w:rsid w:val="00CA1604"/>
    <w:rsid w:val="00CA1830"/>
    <w:rsid w:val="00CA1890"/>
    <w:rsid w:val="00CA196F"/>
    <w:rsid w:val="00CA21C6"/>
    <w:rsid w:val="00CA22F2"/>
    <w:rsid w:val="00CA2817"/>
    <w:rsid w:val="00CA3030"/>
    <w:rsid w:val="00CA358C"/>
    <w:rsid w:val="00CA3696"/>
    <w:rsid w:val="00CA3790"/>
    <w:rsid w:val="00CA39DE"/>
    <w:rsid w:val="00CA3A64"/>
    <w:rsid w:val="00CA3B9D"/>
    <w:rsid w:val="00CA3C1D"/>
    <w:rsid w:val="00CA3C2D"/>
    <w:rsid w:val="00CA3CE7"/>
    <w:rsid w:val="00CA415F"/>
    <w:rsid w:val="00CA4A08"/>
    <w:rsid w:val="00CA4EDD"/>
    <w:rsid w:val="00CA5171"/>
    <w:rsid w:val="00CA54E0"/>
    <w:rsid w:val="00CA55C0"/>
    <w:rsid w:val="00CA577E"/>
    <w:rsid w:val="00CA5F65"/>
    <w:rsid w:val="00CA64C9"/>
    <w:rsid w:val="00CA74A4"/>
    <w:rsid w:val="00CA7C05"/>
    <w:rsid w:val="00CA7D15"/>
    <w:rsid w:val="00CB000E"/>
    <w:rsid w:val="00CB00ED"/>
    <w:rsid w:val="00CB08F9"/>
    <w:rsid w:val="00CB0902"/>
    <w:rsid w:val="00CB0A44"/>
    <w:rsid w:val="00CB1538"/>
    <w:rsid w:val="00CB159D"/>
    <w:rsid w:val="00CB16CC"/>
    <w:rsid w:val="00CB1752"/>
    <w:rsid w:val="00CB18BB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B"/>
    <w:rsid w:val="00CB34B8"/>
    <w:rsid w:val="00CB3852"/>
    <w:rsid w:val="00CB3CD2"/>
    <w:rsid w:val="00CB4592"/>
    <w:rsid w:val="00CB4680"/>
    <w:rsid w:val="00CB4B98"/>
    <w:rsid w:val="00CB4EC2"/>
    <w:rsid w:val="00CB4FA4"/>
    <w:rsid w:val="00CB642C"/>
    <w:rsid w:val="00CB6BE2"/>
    <w:rsid w:val="00CB6DA6"/>
    <w:rsid w:val="00CB71C6"/>
    <w:rsid w:val="00CB744A"/>
    <w:rsid w:val="00CB75BC"/>
    <w:rsid w:val="00CB77D1"/>
    <w:rsid w:val="00CB7B3F"/>
    <w:rsid w:val="00CB7C53"/>
    <w:rsid w:val="00CB7CFB"/>
    <w:rsid w:val="00CB7D80"/>
    <w:rsid w:val="00CC0312"/>
    <w:rsid w:val="00CC065E"/>
    <w:rsid w:val="00CC077F"/>
    <w:rsid w:val="00CC0911"/>
    <w:rsid w:val="00CC102C"/>
    <w:rsid w:val="00CC104A"/>
    <w:rsid w:val="00CC11AA"/>
    <w:rsid w:val="00CC1516"/>
    <w:rsid w:val="00CC16C0"/>
    <w:rsid w:val="00CC1968"/>
    <w:rsid w:val="00CC19C7"/>
    <w:rsid w:val="00CC1ACE"/>
    <w:rsid w:val="00CC1CB4"/>
    <w:rsid w:val="00CC2053"/>
    <w:rsid w:val="00CC240F"/>
    <w:rsid w:val="00CC30A0"/>
    <w:rsid w:val="00CC35B1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4EC3"/>
    <w:rsid w:val="00CC521D"/>
    <w:rsid w:val="00CC5236"/>
    <w:rsid w:val="00CC5A6A"/>
    <w:rsid w:val="00CC5F00"/>
    <w:rsid w:val="00CC6030"/>
    <w:rsid w:val="00CC6080"/>
    <w:rsid w:val="00CC6425"/>
    <w:rsid w:val="00CC64F7"/>
    <w:rsid w:val="00CC6F3C"/>
    <w:rsid w:val="00CC7509"/>
    <w:rsid w:val="00CC75D4"/>
    <w:rsid w:val="00CC7C47"/>
    <w:rsid w:val="00CC7D21"/>
    <w:rsid w:val="00CC7EBC"/>
    <w:rsid w:val="00CC7FBC"/>
    <w:rsid w:val="00CD0124"/>
    <w:rsid w:val="00CD09A8"/>
    <w:rsid w:val="00CD1207"/>
    <w:rsid w:val="00CD1881"/>
    <w:rsid w:val="00CD2159"/>
    <w:rsid w:val="00CD25D4"/>
    <w:rsid w:val="00CD283E"/>
    <w:rsid w:val="00CD2BD9"/>
    <w:rsid w:val="00CD313E"/>
    <w:rsid w:val="00CD319C"/>
    <w:rsid w:val="00CD356A"/>
    <w:rsid w:val="00CD3592"/>
    <w:rsid w:val="00CD3648"/>
    <w:rsid w:val="00CD37FD"/>
    <w:rsid w:val="00CD3CAB"/>
    <w:rsid w:val="00CD3FF2"/>
    <w:rsid w:val="00CD408D"/>
    <w:rsid w:val="00CD4355"/>
    <w:rsid w:val="00CD47EF"/>
    <w:rsid w:val="00CD48A9"/>
    <w:rsid w:val="00CD4AB2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B54"/>
    <w:rsid w:val="00CD6E8E"/>
    <w:rsid w:val="00CD6FF3"/>
    <w:rsid w:val="00CD7343"/>
    <w:rsid w:val="00CD78A1"/>
    <w:rsid w:val="00CD79C7"/>
    <w:rsid w:val="00CE0446"/>
    <w:rsid w:val="00CE07AE"/>
    <w:rsid w:val="00CE0986"/>
    <w:rsid w:val="00CE09AE"/>
    <w:rsid w:val="00CE0DBE"/>
    <w:rsid w:val="00CE0E6A"/>
    <w:rsid w:val="00CE165C"/>
    <w:rsid w:val="00CE2198"/>
    <w:rsid w:val="00CE2529"/>
    <w:rsid w:val="00CE27D8"/>
    <w:rsid w:val="00CE2AC0"/>
    <w:rsid w:val="00CE2B71"/>
    <w:rsid w:val="00CE3CED"/>
    <w:rsid w:val="00CE4236"/>
    <w:rsid w:val="00CE48A4"/>
    <w:rsid w:val="00CE48C4"/>
    <w:rsid w:val="00CE4C87"/>
    <w:rsid w:val="00CE4F37"/>
    <w:rsid w:val="00CE4F76"/>
    <w:rsid w:val="00CE586D"/>
    <w:rsid w:val="00CE5973"/>
    <w:rsid w:val="00CE5CD2"/>
    <w:rsid w:val="00CE5D9A"/>
    <w:rsid w:val="00CE68E8"/>
    <w:rsid w:val="00CE6B78"/>
    <w:rsid w:val="00CE6F1E"/>
    <w:rsid w:val="00CE7167"/>
    <w:rsid w:val="00CE798B"/>
    <w:rsid w:val="00CE7B79"/>
    <w:rsid w:val="00CE7C4B"/>
    <w:rsid w:val="00CE7D55"/>
    <w:rsid w:val="00CF064F"/>
    <w:rsid w:val="00CF0803"/>
    <w:rsid w:val="00CF0AF5"/>
    <w:rsid w:val="00CF0B07"/>
    <w:rsid w:val="00CF0D1C"/>
    <w:rsid w:val="00CF13DC"/>
    <w:rsid w:val="00CF159B"/>
    <w:rsid w:val="00CF19BA"/>
    <w:rsid w:val="00CF1A1A"/>
    <w:rsid w:val="00CF1B09"/>
    <w:rsid w:val="00CF1EBC"/>
    <w:rsid w:val="00CF1EC2"/>
    <w:rsid w:val="00CF24A8"/>
    <w:rsid w:val="00CF27C9"/>
    <w:rsid w:val="00CF28AD"/>
    <w:rsid w:val="00CF2B36"/>
    <w:rsid w:val="00CF2EC2"/>
    <w:rsid w:val="00CF2F2D"/>
    <w:rsid w:val="00CF317A"/>
    <w:rsid w:val="00CF340C"/>
    <w:rsid w:val="00CF396E"/>
    <w:rsid w:val="00CF3A0A"/>
    <w:rsid w:val="00CF3EF1"/>
    <w:rsid w:val="00CF3F23"/>
    <w:rsid w:val="00CF4480"/>
    <w:rsid w:val="00CF44A1"/>
    <w:rsid w:val="00CF4E44"/>
    <w:rsid w:val="00CF5967"/>
    <w:rsid w:val="00CF5D0E"/>
    <w:rsid w:val="00CF6029"/>
    <w:rsid w:val="00CF61FE"/>
    <w:rsid w:val="00CF63D4"/>
    <w:rsid w:val="00CF63FB"/>
    <w:rsid w:val="00CF6B74"/>
    <w:rsid w:val="00CF6C1A"/>
    <w:rsid w:val="00CF6EE0"/>
    <w:rsid w:val="00CF7498"/>
    <w:rsid w:val="00CF791B"/>
    <w:rsid w:val="00CF797E"/>
    <w:rsid w:val="00CF7D64"/>
    <w:rsid w:val="00CF7F7D"/>
    <w:rsid w:val="00CF7FDA"/>
    <w:rsid w:val="00D0005B"/>
    <w:rsid w:val="00D00182"/>
    <w:rsid w:val="00D001A4"/>
    <w:rsid w:val="00D002E5"/>
    <w:rsid w:val="00D0035D"/>
    <w:rsid w:val="00D00406"/>
    <w:rsid w:val="00D00D75"/>
    <w:rsid w:val="00D00F7C"/>
    <w:rsid w:val="00D01054"/>
    <w:rsid w:val="00D0125C"/>
    <w:rsid w:val="00D012EA"/>
    <w:rsid w:val="00D015CE"/>
    <w:rsid w:val="00D0227B"/>
    <w:rsid w:val="00D02362"/>
    <w:rsid w:val="00D0258F"/>
    <w:rsid w:val="00D028C6"/>
    <w:rsid w:val="00D02B1C"/>
    <w:rsid w:val="00D03061"/>
    <w:rsid w:val="00D0315A"/>
    <w:rsid w:val="00D031AE"/>
    <w:rsid w:val="00D03891"/>
    <w:rsid w:val="00D039CD"/>
    <w:rsid w:val="00D03BB6"/>
    <w:rsid w:val="00D03DC5"/>
    <w:rsid w:val="00D04106"/>
    <w:rsid w:val="00D04812"/>
    <w:rsid w:val="00D04C77"/>
    <w:rsid w:val="00D04FC0"/>
    <w:rsid w:val="00D05619"/>
    <w:rsid w:val="00D058F6"/>
    <w:rsid w:val="00D05A90"/>
    <w:rsid w:val="00D05C98"/>
    <w:rsid w:val="00D05D2E"/>
    <w:rsid w:val="00D067EF"/>
    <w:rsid w:val="00D068A8"/>
    <w:rsid w:val="00D06ACD"/>
    <w:rsid w:val="00D06C4E"/>
    <w:rsid w:val="00D06C61"/>
    <w:rsid w:val="00D06EF2"/>
    <w:rsid w:val="00D06FA6"/>
    <w:rsid w:val="00D072E5"/>
    <w:rsid w:val="00D0764F"/>
    <w:rsid w:val="00D078E2"/>
    <w:rsid w:val="00D07BBA"/>
    <w:rsid w:val="00D07BFE"/>
    <w:rsid w:val="00D07E6A"/>
    <w:rsid w:val="00D07EF0"/>
    <w:rsid w:val="00D10084"/>
    <w:rsid w:val="00D10315"/>
    <w:rsid w:val="00D10A03"/>
    <w:rsid w:val="00D10B5F"/>
    <w:rsid w:val="00D10D39"/>
    <w:rsid w:val="00D1122C"/>
    <w:rsid w:val="00D1131A"/>
    <w:rsid w:val="00D11801"/>
    <w:rsid w:val="00D11841"/>
    <w:rsid w:val="00D11A98"/>
    <w:rsid w:val="00D11B65"/>
    <w:rsid w:val="00D11E37"/>
    <w:rsid w:val="00D11F4A"/>
    <w:rsid w:val="00D1211B"/>
    <w:rsid w:val="00D12203"/>
    <w:rsid w:val="00D1238B"/>
    <w:rsid w:val="00D12670"/>
    <w:rsid w:val="00D12AAD"/>
    <w:rsid w:val="00D12C31"/>
    <w:rsid w:val="00D12D1F"/>
    <w:rsid w:val="00D132BE"/>
    <w:rsid w:val="00D133B7"/>
    <w:rsid w:val="00D13A07"/>
    <w:rsid w:val="00D13DDC"/>
    <w:rsid w:val="00D141B7"/>
    <w:rsid w:val="00D14C6D"/>
    <w:rsid w:val="00D14CB8"/>
    <w:rsid w:val="00D1506D"/>
    <w:rsid w:val="00D15C46"/>
    <w:rsid w:val="00D161BD"/>
    <w:rsid w:val="00D1667D"/>
    <w:rsid w:val="00D168F7"/>
    <w:rsid w:val="00D1694E"/>
    <w:rsid w:val="00D178D5"/>
    <w:rsid w:val="00D17902"/>
    <w:rsid w:val="00D17D15"/>
    <w:rsid w:val="00D17D74"/>
    <w:rsid w:val="00D202BB"/>
    <w:rsid w:val="00D20680"/>
    <w:rsid w:val="00D20BC1"/>
    <w:rsid w:val="00D21124"/>
    <w:rsid w:val="00D21332"/>
    <w:rsid w:val="00D21694"/>
    <w:rsid w:val="00D23146"/>
    <w:rsid w:val="00D2355B"/>
    <w:rsid w:val="00D23B9C"/>
    <w:rsid w:val="00D23DF7"/>
    <w:rsid w:val="00D241E3"/>
    <w:rsid w:val="00D247CA"/>
    <w:rsid w:val="00D248B9"/>
    <w:rsid w:val="00D248F4"/>
    <w:rsid w:val="00D24A67"/>
    <w:rsid w:val="00D24AFF"/>
    <w:rsid w:val="00D24B47"/>
    <w:rsid w:val="00D24CF4"/>
    <w:rsid w:val="00D257C9"/>
    <w:rsid w:val="00D259A2"/>
    <w:rsid w:val="00D2611B"/>
    <w:rsid w:val="00D263A3"/>
    <w:rsid w:val="00D266CA"/>
    <w:rsid w:val="00D2681A"/>
    <w:rsid w:val="00D2698E"/>
    <w:rsid w:val="00D26E49"/>
    <w:rsid w:val="00D26F01"/>
    <w:rsid w:val="00D2752F"/>
    <w:rsid w:val="00D275D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1CC8"/>
    <w:rsid w:val="00D3224C"/>
    <w:rsid w:val="00D32328"/>
    <w:rsid w:val="00D32450"/>
    <w:rsid w:val="00D32765"/>
    <w:rsid w:val="00D328E3"/>
    <w:rsid w:val="00D32F68"/>
    <w:rsid w:val="00D32FF8"/>
    <w:rsid w:val="00D3335A"/>
    <w:rsid w:val="00D34069"/>
    <w:rsid w:val="00D341CD"/>
    <w:rsid w:val="00D3426A"/>
    <w:rsid w:val="00D34364"/>
    <w:rsid w:val="00D34408"/>
    <w:rsid w:val="00D34426"/>
    <w:rsid w:val="00D3486D"/>
    <w:rsid w:val="00D349C2"/>
    <w:rsid w:val="00D34C53"/>
    <w:rsid w:val="00D358AA"/>
    <w:rsid w:val="00D358ED"/>
    <w:rsid w:val="00D36AB2"/>
    <w:rsid w:val="00D36F54"/>
    <w:rsid w:val="00D3736D"/>
    <w:rsid w:val="00D373D4"/>
    <w:rsid w:val="00D37B4F"/>
    <w:rsid w:val="00D37BD0"/>
    <w:rsid w:val="00D403FC"/>
    <w:rsid w:val="00D40887"/>
    <w:rsid w:val="00D409D6"/>
    <w:rsid w:val="00D40A37"/>
    <w:rsid w:val="00D4106F"/>
    <w:rsid w:val="00D41766"/>
    <w:rsid w:val="00D41770"/>
    <w:rsid w:val="00D41B4A"/>
    <w:rsid w:val="00D420A7"/>
    <w:rsid w:val="00D424B4"/>
    <w:rsid w:val="00D429AB"/>
    <w:rsid w:val="00D42B67"/>
    <w:rsid w:val="00D42F01"/>
    <w:rsid w:val="00D42F1B"/>
    <w:rsid w:val="00D431C6"/>
    <w:rsid w:val="00D436B6"/>
    <w:rsid w:val="00D437A5"/>
    <w:rsid w:val="00D438B1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4F36"/>
    <w:rsid w:val="00D456F0"/>
    <w:rsid w:val="00D45FFD"/>
    <w:rsid w:val="00D460C8"/>
    <w:rsid w:val="00D46536"/>
    <w:rsid w:val="00D4699F"/>
    <w:rsid w:val="00D46D73"/>
    <w:rsid w:val="00D470A4"/>
    <w:rsid w:val="00D47709"/>
    <w:rsid w:val="00D47979"/>
    <w:rsid w:val="00D47E36"/>
    <w:rsid w:val="00D50504"/>
    <w:rsid w:val="00D506D0"/>
    <w:rsid w:val="00D50809"/>
    <w:rsid w:val="00D50A02"/>
    <w:rsid w:val="00D50B51"/>
    <w:rsid w:val="00D510C3"/>
    <w:rsid w:val="00D51123"/>
    <w:rsid w:val="00D51214"/>
    <w:rsid w:val="00D5157C"/>
    <w:rsid w:val="00D51B8A"/>
    <w:rsid w:val="00D51E0B"/>
    <w:rsid w:val="00D5213E"/>
    <w:rsid w:val="00D5289E"/>
    <w:rsid w:val="00D52A41"/>
    <w:rsid w:val="00D52BDC"/>
    <w:rsid w:val="00D52D4D"/>
    <w:rsid w:val="00D53288"/>
    <w:rsid w:val="00D5398A"/>
    <w:rsid w:val="00D542B3"/>
    <w:rsid w:val="00D55905"/>
    <w:rsid w:val="00D5591D"/>
    <w:rsid w:val="00D55A32"/>
    <w:rsid w:val="00D55C89"/>
    <w:rsid w:val="00D5614E"/>
    <w:rsid w:val="00D56268"/>
    <w:rsid w:val="00D562CC"/>
    <w:rsid w:val="00D563F5"/>
    <w:rsid w:val="00D56995"/>
    <w:rsid w:val="00D56D3A"/>
    <w:rsid w:val="00D56E27"/>
    <w:rsid w:val="00D574C7"/>
    <w:rsid w:val="00D57505"/>
    <w:rsid w:val="00D57581"/>
    <w:rsid w:val="00D576DE"/>
    <w:rsid w:val="00D577FE"/>
    <w:rsid w:val="00D57F45"/>
    <w:rsid w:val="00D60019"/>
    <w:rsid w:val="00D6012F"/>
    <w:rsid w:val="00D6053F"/>
    <w:rsid w:val="00D607D2"/>
    <w:rsid w:val="00D60884"/>
    <w:rsid w:val="00D60980"/>
    <w:rsid w:val="00D60A3A"/>
    <w:rsid w:val="00D60BEF"/>
    <w:rsid w:val="00D60F8D"/>
    <w:rsid w:val="00D61411"/>
    <w:rsid w:val="00D614C1"/>
    <w:rsid w:val="00D61CE9"/>
    <w:rsid w:val="00D61CF9"/>
    <w:rsid w:val="00D61D61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FD9"/>
    <w:rsid w:val="00D64524"/>
    <w:rsid w:val="00D64C2D"/>
    <w:rsid w:val="00D64CE9"/>
    <w:rsid w:val="00D65433"/>
    <w:rsid w:val="00D6560C"/>
    <w:rsid w:val="00D65AB0"/>
    <w:rsid w:val="00D66167"/>
    <w:rsid w:val="00D66434"/>
    <w:rsid w:val="00D665FA"/>
    <w:rsid w:val="00D667B7"/>
    <w:rsid w:val="00D667EE"/>
    <w:rsid w:val="00D67FB7"/>
    <w:rsid w:val="00D70047"/>
    <w:rsid w:val="00D70079"/>
    <w:rsid w:val="00D700B7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BE"/>
    <w:rsid w:val="00D74798"/>
    <w:rsid w:val="00D74A5D"/>
    <w:rsid w:val="00D74C85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5AD"/>
    <w:rsid w:val="00D76CA2"/>
    <w:rsid w:val="00D76CF8"/>
    <w:rsid w:val="00D7722F"/>
    <w:rsid w:val="00D77291"/>
    <w:rsid w:val="00D77CA1"/>
    <w:rsid w:val="00D77F69"/>
    <w:rsid w:val="00D80047"/>
    <w:rsid w:val="00D80096"/>
    <w:rsid w:val="00D804E6"/>
    <w:rsid w:val="00D817F9"/>
    <w:rsid w:val="00D81C9F"/>
    <w:rsid w:val="00D81E2F"/>
    <w:rsid w:val="00D82452"/>
    <w:rsid w:val="00D82842"/>
    <w:rsid w:val="00D82A0A"/>
    <w:rsid w:val="00D82D0E"/>
    <w:rsid w:val="00D82D61"/>
    <w:rsid w:val="00D82E2A"/>
    <w:rsid w:val="00D8315A"/>
    <w:rsid w:val="00D83589"/>
    <w:rsid w:val="00D83821"/>
    <w:rsid w:val="00D838B1"/>
    <w:rsid w:val="00D83998"/>
    <w:rsid w:val="00D83B21"/>
    <w:rsid w:val="00D83C53"/>
    <w:rsid w:val="00D83CAD"/>
    <w:rsid w:val="00D8431D"/>
    <w:rsid w:val="00D845AA"/>
    <w:rsid w:val="00D84D90"/>
    <w:rsid w:val="00D85171"/>
    <w:rsid w:val="00D852BE"/>
    <w:rsid w:val="00D85AB5"/>
    <w:rsid w:val="00D8656D"/>
    <w:rsid w:val="00D868EA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696"/>
    <w:rsid w:val="00D90BB1"/>
    <w:rsid w:val="00D90EAB"/>
    <w:rsid w:val="00D90FC6"/>
    <w:rsid w:val="00D91405"/>
    <w:rsid w:val="00D915BD"/>
    <w:rsid w:val="00D91730"/>
    <w:rsid w:val="00D91778"/>
    <w:rsid w:val="00D918F5"/>
    <w:rsid w:val="00D91903"/>
    <w:rsid w:val="00D91E43"/>
    <w:rsid w:val="00D936D8"/>
    <w:rsid w:val="00D93846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EAF"/>
    <w:rsid w:val="00D94F8A"/>
    <w:rsid w:val="00D9529B"/>
    <w:rsid w:val="00D95354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F0D"/>
    <w:rsid w:val="00DA0289"/>
    <w:rsid w:val="00DA03E1"/>
    <w:rsid w:val="00DA0482"/>
    <w:rsid w:val="00DA0536"/>
    <w:rsid w:val="00DA0AED"/>
    <w:rsid w:val="00DA0C55"/>
    <w:rsid w:val="00DA127B"/>
    <w:rsid w:val="00DA1B83"/>
    <w:rsid w:val="00DA2621"/>
    <w:rsid w:val="00DA2638"/>
    <w:rsid w:val="00DA2736"/>
    <w:rsid w:val="00DA28D5"/>
    <w:rsid w:val="00DA2A72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FBD"/>
    <w:rsid w:val="00DA4FD0"/>
    <w:rsid w:val="00DA4FEF"/>
    <w:rsid w:val="00DA5166"/>
    <w:rsid w:val="00DA5F14"/>
    <w:rsid w:val="00DA608F"/>
    <w:rsid w:val="00DA6CEA"/>
    <w:rsid w:val="00DA6D1C"/>
    <w:rsid w:val="00DA6E81"/>
    <w:rsid w:val="00DA6F99"/>
    <w:rsid w:val="00DA717C"/>
    <w:rsid w:val="00DA732C"/>
    <w:rsid w:val="00DA7355"/>
    <w:rsid w:val="00DA7383"/>
    <w:rsid w:val="00DA74CC"/>
    <w:rsid w:val="00DA74F1"/>
    <w:rsid w:val="00DA7587"/>
    <w:rsid w:val="00DA7BC7"/>
    <w:rsid w:val="00DA7E63"/>
    <w:rsid w:val="00DA7ECF"/>
    <w:rsid w:val="00DA7FF0"/>
    <w:rsid w:val="00DB017E"/>
    <w:rsid w:val="00DB0B09"/>
    <w:rsid w:val="00DB0DB3"/>
    <w:rsid w:val="00DB13FA"/>
    <w:rsid w:val="00DB150F"/>
    <w:rsid w:val="00DB1BDA"/>
    <w:rsid w:val="00DB1DF3"/>
    <w:rsid w:val="00DB268C"/>
    <w:rsid w:val="00DB2CBE"/>
    <w:rsid w:val="00DB2EFB"/>
    <w:rsid w:val="00DB2F42"/>
    <w:rsid w:val="00DB3C15"/>
    <w:rsid w:val="00DB3C20"/>
    <w:rsid w:val="00DB40E6"/>
    <w:rsid w:val="00DB43F8"/>
    <w:rsid w:val="00DB4489"/>
    <w:rsid w:val="00DB4588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5F11"/>
    <w:rsid w:val="00DB5F2F"/>
    <w:rsid w:val="00DB69E0"/>
    <w:rsid w:val="00DB6E2C"/>
    <w:rsid w:val="00DB6FCA"/>
    <w:rsid w:val="00DB71E0"/>
    <w:rsid w:val="00DB722A"/>
    <w:rsid w:val="00DB7768"/>
    <w:rsid w:val="00DB7885"/>
    <w:rsid w:val="00DB7E6C"/>
    <w:rsid w:val="00DC007C"/>
    <w:rsid w:val="00DC00B8"/>
    <w:rsid w:val="00DC00C9"/>
    <w:rsid w:val="00DC027B"/>
    <w:rsid w:val="00DC0724"/>
    <w:rsid w:val="00DC0C63"/>
    <w:rsid w:val="00DC0CF8"/>
    <w:rsid w:val="00DC0D12"/>
    <w:rsid w:val="00DC0DE4"/>
    <w:rsid w:val="00DC15E2"/>
    <w:rsid w:val="00DC17FB"/>
    <w:rsid w:val="00DC18CB"/>
    <w:rsid w:val="00DC1906"/>
    <w:rsid w:val="00DC1A0D"/>
    <w:rsid w:val="00DC1FF3"/>
    <w:rsid w:val="00DC2784"/>
    <w:rsid w:val="00DC29A7"/>
    <w:rsid w:val="00DC2CA5"/>
    <w:rsid w:val="00DC2F7C"/>
    <w:rsid w:val="00DC304E"/>
    <w:rsid w:val="00DC3A12"/>
    <w:rsid w:val="00DC3CD4"/>
    <w:rsid w:val="00DC3CFB"/>
    <w:rsid w:val="00DC411A"/>
    <w:rsid w:val="00DC4134"/>
    <w:rsid w:val="00DC4766"/>
    <w:rsid w:val="00DC488F"/>
    <w:rsid w:val="00DC4D71"/>
    <w:rsid w:val="00DC5175"/>
    <w:rsid w:val="00DC53A5"/>
    <w:rsid w:val="00DC57CF"/>
    <w:rsid w:val="00DC5B34"/>
    <w:rsid w:val="00DC5C9E"/>
    <w:rsid w:val="00DC5D66"/>
    <w:rsid w:val="00DC6A64"/>
    <w:rsid w:val="00DC7309"/>
    <w:rsid w:val="00DC763B"/>
    <w:rsid w:val="00DC7A56"/>
    <w:rsid w:val="00DC7AC1"/>
    <w:rsid w:val="00DC7BFC"/>
    <w:rsid w:val="00DD040F"/>
    <w:rsid w:val="00DD0475"/>
    <w:rsid w:val="00DD055F"/>
    <w:rsid w:val="00DD064A"/>
    <w:rsid w:val="00DD0676"/>
    <w:rsid w:val="00DD0869"/>
    <w:rsid w:val="00DD08B8"/>
    <w:rsid w:val="00DD0D7D"/>
    <w:rsid w:val="00DD1216"/>
    <w:rsid w:val="00DD156E"/>
    <w:rsid w:val="00DD1C0F"/>
    <w:rsid w:val="00DD1EE3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AF"/>
    <w:rsid w:val="00DD40F8"/>
    <w:rsid w:val="00DD431B"/>
    <w:rsid w:val="00DD442F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727"/>
    <w:rsid w:val="00DD77C7"/>
    <w:rsid w:val="00DD77E4"/>
    <w:rsid w:val="00DD78CE"/>
    <w:rsid w:val="00DE01F3"/>
    <w:rsid w:val="00DE02CB"/>
    <w:rsid w:val="00DE0C9E"/>
    <w:rsid w:val="00DE0E23"/>
    <w:rsid w:val="00DE121D"/>
    <w:rsid w:val="00DE1337"/>
    <w:rsid w:val="00DE187B"/>
    <w:rsid w:val="00DE18B2"/>
    <w:rsid w:val="00DE1C51"/>
    <w:rsid w:val="00DE2061"/>
    <w:rsid w:val="00DE226E"/>
    <w:rsid w:val="00DE22EA"/>
    <w:rsid w:val="00DE2F90"/>
    <w:rsid w:val="00DE31FC"/>
    <w:rsid w:val="00DE36C8"/>
    <w:rsid w:val="00DE377B"/>
    <w:rsid w:val="00DE3ACE"/>
    <w:rsid w:val="00DE3CD7"/>
    <w:rsid w:val="00DE3FF7"/>
    <w:rsid w:val="00DE4008"/>
    <w:rsid w:val="00DE4477"/>
    <w:rsid w:val="00DE4558"/>
    <w:rsid w:val="00DE4B27"/>
    <w:rsid w:val="00DE4DED"/>
    <w:rsid w:val="00DE4F25"/>
    <w:rsid w:val="00DE5222"/>
    <w:rsid w:val="00DE5653"/>
    <w:rsid w:val="00DE5792"/>
    <w:rsid w:val="00DE58D1"/>
    <w:rsid w:val="00DE642D"/>
    <w:rsid w:val="00DE6454"/>
    <w:rsid w:val="00DE6A64"/>
    <w:rsid w:val="00DE6EFF"/>
    <w:rsid w:val="00DE6FA4"/>
    <w:rsid w:val="00DE7B37"/>
    <w:rsid w:val="00DE7C5E"/>
    <w:rsid w:val="00DE7FE2"/>
    <w:rsid w:val="00DF0457"/>
    <w:rsid w:val="00DF133F"/>
    <w:rsid w:val="00DF1988"/>
    <w:rsid w:val="00DF1C2F"/>
    <w:rsid w:val="00DF1F60"/>
    <w:rsid w:val="00DF2385"/>
    <w:rsid w:val="00DF2978"/>
    <w:rsid w:val="00DF2A5B"/>
    <w:rsid w:val="00DF2AD9"/>
    <w:rsid w:val="00DF2CEF"/>
    <w:rsid w:val="00DF3207"/>
    <w:rsid w:val="00DF342A"/>
    <w:rsid w:val="00DF402C"/>
    <w:rsid w:val="00DF4996"/>
    <w:rsid w:val="00DF4C57"/>
    <w:rsid w:val="00DF4DA1"/>
    <w:rsid w:val="00DF56A4"/>
    <w:rsid w:val="00DF56A5"/>
    <w:rsid w:val="00DF632B"/>
    <w:rsid w:val="00DF642C"/>
    <w:rsid w:val="00DF662A"/>
    <w:rsid w:val="00DF6641"/>
    <w:rsid w:val="00DF6B30"/>
    <w:rsid w:val="00DF6BD7"/>
    <w:rsid w:val="00DF6CA0"/>
    <w:rsid w:val="00DF6CCB"/>
    <w:rsid w:val="00DF6E65"/>
    <w:rsid w:val="00DF711A"/>
    <w:rsid w:val="00DF718E"/>
    <w:rsid w:val="00DF74F1"/>
    <w:rsid w:val="00DF76A8"/>
    <w:rsid w:val="00DF77B9"/>
    <w:rsid w:val="00DF78C8"/>
    <w:rsid w:val="00DF78F0"/>
    <w:rsid w:val="00DF7A9E"/>
    <w:rsid w:val="00E00398"/>
    <w:rsid w:val="00E003FB"/>
    <w:rsid w:val="00E00549"/>
    <w:rsid w:val="00E00F4B"/>
    <w:rsid w:val="00E0150B"/>
    <w:rsid w:val="00E01988"/>
    <w:rsid w:val="00E024BE"/>
    <w:rsid w:val="00E02CE1"/>
    <w:rsid w:val="00E037FA"/>
    <w:rsid w:val="00E0380D"/>
    <w:rsid w:val="00E038B4"/>
    <w:rsid w:val="00E0392B"/>
    <w:rsid w:val="00E03E2B"/>
    <w:rsid w:val="00E0433C"/>
    <w:rsid w:val="00E0448D"/>
    <w:rsid w:val="00E04580"/>
    <w:rsid w:val="00E046F2"/>
    <w:rsid w:val="00E04AF9"/>
    <w:rsid w:val="00E04DFC"/>
    <w:rsid w:val="00E052C5"/>
    <w:rsid w:val="00E056F7"/>
    <w:rsid w:val="00E05B01"/>
    <w:rsid w:val="00E05C7C"/>
    <w:rsid w:val="00E05FCD"/>
    <w:rsid w:val="00E06188"/>
    <w:rsid w:val="00E06DE1"/>
    <w:rsid w:val="00E07118"/>
    <w:rsid w:val="00E07273"/>
    <w:rsid w:val="00E07702"/>
    <w:rsid w:val="00E10049"/>
    <w:rsid w:val="00E1072D"/>
    <w:rsid w:val="00E10A77"/>
    <w:rsid w:val="00E10AD2"/>
    <w:rsid w:val="00E10D5D"/>
    <w:rsid w:val="00E10F0F"/>
    <w:rsid w:val="00E11099"/>
    <w:rsid w:val="00E11222"/>
    <w:rsid w:val="00E11645"/>
    <w:rsid w:val="00E124B0"/>
    <w:rsid w:val="00E12721"/>
    <w:rsid w:val="00E12A4B"/>
    <w:rsid w:val="00E13027"/>
    <w:rsid w:val="00E135D3"/>
    <w:rsid w:val="00E1380A"/>
    <w:rsid w:val="00E13BA2"/>
    <w:rsid w:val="00E13C0C"/>
    <w:rsid w:val="00E14259"/>
    <w:rsid w:val="00E146FE"/>
    <w:rsid w:val="00E14813"/>
    <w:rsid w:val="00E150C1"/>
    <w:rsid w:val="00E1550C"/>
    <w:rsid w:val="00E15A17"/>
    <w:rsid w:val="00E15DB7"/>
    <w:rsid w:val="00E162F5"/>
    <w:rsid w:val="00E1697D"/>
    <w:rsid w:val="00E16ACF"/>
    <w:rsid w:val="00E16B29"/>
    <w:rsid w:val="00E16B6A"/>
    <w:rsid w:val="00E16D30"/>
    <w:rsid w:val="00E17371"/>
    <w:rsid w:val="00E177D8"/>
    <w:rsid w:val="00E17914"/>
    <w:rsid w:val="00E20064"/>
    <w:rsid w:val="00E201EC"/>
    <w:rsid w:val="00E208F0"/>
    <w:rsid w:val="00E20937"/>
    <w:rsid w:val="00E20D9F"/>
    <w:rsid w:val="00E214B0"/>
    <w:rsid w:val="00E214D7"/>
    <w:rsid w:val="00E21507"/>
    <w:rsid w:val="00E21829"/>
    <w:rsid w:val="00E21C6F"/>
    <w:rsid w:val="00E22769"/>
    <w:rsid w:val="00E227F5"/>
    <w:rsid w:val="00E22AE0"/>
    <w:rsid w:val="00E22BD2"/>
    <w:rsid w:val="00E22D76"/>
    <w:rsid w:val="00E23348"/>
    <w:rsid w:val="00E23569"/>
    <w:rsid w:val="00E23757"/>
    <w:rsid w:val="00E23B41"/>
    <w:rsid w:val="00E23B5D"/>
    <w:rsid w:val="00E23CCC"/>
    <w:rsid w:val="00E23F5B"/>
    <w:rsid w:val="00E24646"/>
    <w:rsid w:val="00E24DB4"/>
    <w:rsid w:val="00E24F4F"/>
    <w:rsid w:val="00E252C0"/>
    <w:rsid w:val="00E2540C"/>
    <w:rsid w:val="00E255C7"/>
    <w:rsid w:val="00E256E4"/>
    <w:rsid w:val="00E257F6"/>
    <w:rsid w:val="00E258EB"/>
    <w:rsid w:val="00E267CE"/>
    <w:rsid w:val="00E267D7"/>
    <w:rsid w:val="00E26845"/>
    <w:rsid w:val="00E2694A"/>
    <w:rsid w:val="00E26C42"/>
    <w:rsid w:val="00E26D00"/>
    <w:rsid w:val="00E27870"/>
    <w:rsid w:val="00E27920"/>
    <w:rsid w:val="00E27DAA"/>
    <w:rsid w:val="00E300EC"/>
    <w:rsid w:val="00E30E8E"/>
    <w:rsid w:val="00E313A7"/>
    <w:rsid w:val="00E31DBF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58DA"/>
    <w:rsid w:val="00E35CFF"/>
    <w:rsid w:val="00E3602C"/>
    <w:rsid w:val="00E363AC"/>
    <w:rsid w:val="00E36774"/>
    <w:rsid w:val="00E36DE3"/>
    <w:rsid w:val="00E36EC5"/>
    <w:rsid w:val="00E37A6F"/>
    <w:rsid w:val="00E4036E"/>
    <w:rsid w:val="00E40432"/>
    <w:rsid w:val="00E40450"/>
    <w:rsid w:val="00E404B1"/>
    <w:rsid w:val="00E406E5"/>
    <w:rsid w:val="00E40ABB"/>
    <w:rsid w:val="00E40CF5"/>
    <w:rsid w:val="00E40D02"/>
    <w:rsid w:val="00E41518"/>
    <w:rsid w:val="00E415E6"/>
    <w:rsid w:val="00E41842"/>
    <w:rsid w:val="00E41DA0"/>
    <w:rsid w:val="00E42205"/>
    <w:rsid w:val="00E423CF"/>
    <w:rsid w:val="00E424CE"/>
    <w:rsid w:val="00E424F9"/>
    <w:rsid w:val="00E42811"/>
    <w:rsid w:val="00E42B4F"/>
    <w:rsid w:val="00E43398"/>
    <w:rsid w:val="00E43453"/>
    <w:rsid w:val="00E434A5"/>
    <w:rsid w:val="00E43510"/>
    <w:rsid w:val="00E43537"/>
    <w:rsid w:val="00E43756"/>
    <w:rsid w:val="00E43841"/>
    <w:rsid w:val="00E43F64"/>
    <w:rsid w:val="00E4435B"/>
    <w:rsid w:val="00E44CEE"/>
    <w:rsid w:val="00E44D17"/>
    <w:rsid w:val="00E45032"/>
    <w:rsid w:val="00E45451"/>
    <w:rsid w:val="00E45B30"/>
    <w:rsid w:val="00E45B6A"/>
    <w:rsid w:val="00E45F5E"/>
    <w:rsid w:val="00E45FBE"/>
    <w:rsid w:val="00E46453"/>
    <w:rsid w:val="00E465E5"/>
    <w:rsid w:val="00E4662E"/>
    <w:rsid w:val="00E46727"/>
    <w:rsid w:val="00E469DB"/>
    <w:rsid w:val="00E46A7C"/>
    <w:rsid w:val="00E4741D"/>
    <w:rsid w:val="00E474CA"/>
    <w:rsid w:val="00E4756E"/>
    <w:rsid w:val="00E47E3A"/>
    <w:rsid w:val="00E50422"/>
    <w:rsid w:val="00E50B4D"/>
    <w:rsid w:val="00E50E0E"/>
    <w:rsid w:val="00E51617"/>
    <w:rsid w:val="00E51841"/>
    <w:rsid w:val="00E51F14"/>
    <w:rsid w:val="00E52269"/>
    <w:rsid w:val="00E52914"/>
    <w:rsid w:val="00E537AC"/>
    <w:rsid w:val="00E53C37"/>
    <w:rsid w:val="00E53E0A"/>
    <w:rsid w:val="00E53F31"/>
    <w:rsid w:val="00E54197"/>
    <w:rsid w:val="00E541B3"/>
    <w:rsid w:val="00E5426E"/>
    <w:rsid w:val="00E54531"/>
    <w:rsid w:val="00E54791"/>
    <w:rsid w:val="00E54A0D"/>
    <w:rsid w:val="00E54D3B"/>
    <w:rsid w:val="00E5525E"/>
    <w:rsid w:val="00E553FD"/>
    <w:rsid w:val="00E55A35"/>
    <w:rsid w:val="00E568A5"/>
    <w:rsid w:val="00E569D6"/>
    <w:rsid w:val="00E56DE6"/>
    <w:rsid w:val="00E573DB"/>
    <w:rsid w:val="00E57643"/>
    <w:rsid w:val="00E579DA"/>
    <w:rsid w:val="00E57F52"/>
    <w:rsid w:val="00E601EC"/>
    <w:rsid w:val="00E6029F"/>
    <w:rsid w:val="00E605E3"/>
    <w:rsid w:val="00E6098D"/>
    <w:rsid w:val="00E609BA"/>
    <w:rsid w:val="00E60AB2"/>
    <w:rsid w:val="00E60D12"/>
    <w:rsid w:val="00E60FC2"/>
    <w:rsid w:val="00E616CB"/>
    <w:rsid w:val="00E61913"/>
    <w:rsid w:val="00E61C34"/>
    <w:rsid w:val="00E6204D"/>
    <w:rsid w:val="00E628E1"/>
    <w:rsid w:val="00E62BE9"/>
    <w:rsid w:val="00E62E7A"/>
    <w:rsid w:val="00E63854"/>
    <w:rsid w:val="00E63971"/>
    <w:rsid w:val="00E63EF3"/>
    <w:rsid w:val="00E63FFA"/>
    <w:rsid w:val="00E64515"/>
    <w:rsid w:val="00E646EA"/>
    <w:rsid w:val="00E6473F"/>
    <w:rsid w:val="00E648E6"/>
    <w:rsid w:val="00E6492E"/>
    <w:rsid w:val="00E64EC4"/>
    <w:rsid w:val="00E64F6E"/>
    <w:rsid w:val="00E6578D"/>
    <w:rsid w:val="00E65926"/>
    <w:rsid w:val="00E65C1F"/>
    <w:rsid w:val="00E65DCD"/>
    <w:rsid w:val="00E66122"/>
    <w:rsid w:val="00E663CA"/>
    <w:rsid w:val="00E664D3"/>
    <w:rsid w:val="00E666DF"/>
    <w:rsid w:val="00E66F60"/>
    <w:rsid w:val="00E67424"/>
    <w:rsid w:val="00E6799B"/>
    <w:rsid w:val="00E67AC8"/>
    <w:rsid w:val="00E67B2B"/>
    <w:rsid w:val="00E70575"/>
    <w:rsid w:val="00E707EA"/>
    <w:rsid w:val="00E70978"/>
    <w:rsid w:val="00E70A69"/>
    <w:rsid w:val="00E70BEF"/>
    <w:rsid w:val="00E71859"/>
    <w:rsid w:val="00E71ADC"/>
    <w:rsid w:val="00E71B82"/>
    <w:rsid w:val="00E720D7"/>
    <w:rsid w:val="00E72264"/>
    <w:rsid w:val="00E7227F"/>
    <w:rsid w:val="00E72AC0"/>
    <w:rsid w:val="00E72EFE"/>
    <w:rsid w:val="00E73010"/>
    <w:rsid w:val="00E73156"/>
    <w:rsid w:val="00E73222"/>
    <w:rsid w:val="00E7328A"/>
    <w:rsid w:val="00E7342D"/>
    <w:rsid w:val="00E73579"/>
    <w:rsid w:val="00E73903"/>
    <w:rsid w:val="00E74132"/>
    <w:rsid w:val="00E74BD5"/>
    <w:rsid w:val="00E74C47"/>
    <w:rsid w:val="00E74C78"/>
    <w:rsid w:val="00E74D2C"/>
    <w:rsid w:val="00E74FE8"/>
    <w:rsid w:val="00E75097"/>
    <w:rsid w:val="00E75201"/>
    <w:rsid w:val="00E75376"/>
    <w:rsid w:val="00E75574"/>
    <w:rsid w:val="00E757DF"/>
    <w:rsid w:val="00E75B2D"/>
    <w:rsid w:val="00E766D9"/>
    <w:rsid w:val="00E76832"/>
    <w:rsid w:val="00E7697C"/>
    <w:rsid w:val="00E76A26"/>
    <w:rsid w:val="00E7710D"/>
    <w:rsid w:val="00E77C82"/>
    <w:rsid w:val="00E77C9C"/>
    <w:rsid w:val="00E77E2E"/>
    <w:rsid w:val="00E77E39"/>
    <w:rsid w:val="00E8017D"/>
    <w:rsid w:val="00E802A2"/>
    <w:rsid w:val="00E80415"/>
    <w:rsid w:val="00E8045E"/>
    <w:rsid w:val="00E8049A"/>
    <w:rsid w:val="00E8144A"/>
    <w:rsid w:val="00E81E1A"/>
    <w:rsid w:val="00E81ECD"/>
    <w:rsid w:val="00E82349"/>
    <w:rsid w:val="00E82CC5"/>
    <w:rsid w:val="00E830FE"/>
    <w:rsid w:val="00E831E4"/>
    <w:rsid w:val="00E83405"/>
    <w:rsid w:val="00E8340A"/>
    <w:rsid w:val="00E83A85"/>
    <w:rsid w:val="00E83CA2"/>
    <w:rsid w:val="00E84594"/>
    <w:rsid w:val="00E8470F"/>
    <w:rsid w:val="00E8482B"/>
    <w:rsid w:val="00E849F7"/>
    <w:rsid w:val="00E84E03"/>
    <w:rsid w:val="00E85591"/>
    <w:rsid w:val="00E857DC"/>
    <w:rsid w:val="00E85D43"/>
    <w:rsid w:val="00E85EA0"/>
    <w:rsid w:val="00E85FBC"/>
    <w:rsid w:val="00E862A8"/>
    <w:rsid w:val="00E86492"/>
    <w:rsid w:val="00E865D2"/>
    <w:rsid w:val="00E86697"/>
    <w:rsid w:val="00E8714B"/>
    <w:rsid w:val="00E87173"/>
    <w:rsid w:val="00E8761C"/>
    <w:rsid w:val="00E87BFF"/>
    <w:rsid w:val="00E905DF"/>
    <w:rsid w:val="00E9102B"/>
    <w:rsid w:val="00E913AB"/>
    <w:rsid w:val="00E91420"/>
    <w:rsid w:val="00E915A0"/>
    <w:rsid w:val="00E91906"/>
    <w:rsid w:val="00E91A18"/>
    <w:rsid w:val="00E91B5B"/>
    <w:rsid w:val="00E92A5E"/>
    <w:rsid w:val="00E92F93"/>
    <w:rsid w:val="00E9326A"/>
    <w:rsid w:val="00E93366"/>
    <w:rsid w:val="00E93594"/>
    <w:rsid w:val="00E93971"/>
    <w:rsid w:val="00E93A97"/>
    <w:rsid w:val="00E93AE4"/>
    <w:rsid w:val="00E93BA2"/>
    <w:rsid w:val="00E94041"/>
    <w:rsid w:val="00E940B3"/>
    <w:rsid w:val="00E943AB"/>
    <w:rsid w:val="00E94C9F"/>
    <w:rsid w:val="00E963F5"/>
    <w:rsid w:val="00E96699"/>
    <w:rsid w:val="00E966DF"/>
    <w:rsid w:val="00E96930"/>
    <w:rsid w:val="00E96E11"/>
    <w:rsid w:val="00E9734A"/>
    <w:rsid w:val="00E97DD9"/>
    <w:rsid w:val="00EA0120"/>
    <w:rsid w:val="00EA02C2"/>
    <w:rsid w:val="00EA042E"/>
    <w:rsid w:val="00EA060A"/>
    <w:rsid w:val="00EA06E6"/>
    <w:rsid w:val="00EA0ADD"/>
    <w:rsid w:val="00EA0D32"/>
    <w:rsid w:val="00EA0D8F"/>
    <w:rsid w:val="00EA0E00"/>
    <w:rsid w:val="00EA1363"/>
    <w:rsid w:val="00EA1459"/>
    <w:rsid w:val="00EA1629"/>
    <w:rsid w:val="00EA187A"/>
    <w:rsid w:val="00EA1966"/>
    <w:rsid w:val="00EA1F05"/>
    <w:rsid w:val="00EA247B"/>
    <w:rsid w:val="00EA25C5"/>
    <w:rsid w:val="00EA2F53"/>
    <w:rsid w:val="00EA339B"/>
    <w:rsid w:val="00EA3662"/>
    <w:rsid w:val="00EA3B2E"/>
    <w:rsid w:val="00EA3B59"/>
    <w:rsid w:val="00EA3D41"/>
    <w:rsid w:val="00EA439D"/>
    <w:rsid w:val="00EA4609"/>
    <w:rsid w:val="00EA4984"/>
    <w:rsid w:val="00EA4F4A"/>
    <w:rsid w:val="00EA5027"/>
    <w:rsid w:val="00EA569B"/>
    <w:rsid w:val="00EA5BB7"/>
    <w:rsid w:val="00EA5C56"/>
    <w:rsid w:val="00EA5E30"/>
    <w:rsid w:val="00EA628D"/>
    <w:rsid w:val="00EA6416"/>
    <w:rsid w:val="00EA646C"/>
    <w:rsid w:val="00EA65EB"/>
    <w:rsid w:val="00EA6607"/>
    <w:rsid w:val="00EA6794"/>
    <w:rsid w:val="00EA68A4"/>
    <w:rsid w:val="00EA7728"/>
    <w:rsid w:val="00EA789E"/>
    <w:rsid w:val="00EA7B36"/>
    <w:rsid w:val="00EB037E"/>
    <w:rsid w:val="00EB0424"/>
    <w:rsid w:val="00EB07DF"/>
    <w:rsid w:val="00EB0E15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A3A"/>
    <w:rsid w:val="00EB2BE5"/>
    <w:rsid w:val="00EB2DEC"/>
    <w:rsid w:val="00EB2EF3"/>
    <w:rsid w:val="00EB2F2E"/>
    <w:rsid w:val="00EB312C"/>
    <w:rsid w:val="00EB3640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62DF"/>
    <w:rsid w:val="00EB64A3"/>
    <w:rsid w:val="00EB6537"/>
    <w:rsid w:val="00EB6F5A"/>
    <w:rsid w:val="00EB708B"/>
    <w:rsid w:val="00EB712A"/>
    <w:rsid w:val="00EB784F"/>
    <w:rsid w:val="00EB78E5"/>
    <w:rsid w:val="00EB7EF7"/>
    <w:rsid w:val="00EC03D0"/>
    <w:rsid w:val="00EC0458"/>
    <w:rsid w:val="00EC0543"/>
    <w:rsid w:val="00EC0781"/>
    <w:rsid w:val="00EC0E65"/>
    <w:rsid w:val="00EC102A"/>
    <w:rsid w:val="00EC138B"/>
    <w:rsid w:val="00EC1AF3"/>
    <w:rsid w:val="00EC1CCC"/>
    <w:rsid w:val="00EC1DBA"/>
    <w:rsid w:val="00EC20EE"/>
    <w:rsid w:val="00EC2A94"/>
    <w:rsid w:val="00EC2F7C"/>
    <w:rsid w:val="00EC32ED"/>
    <w:rsid w:val="00EC3844"/>
    <w:rsid w:val="00EC387C"/>
    <w:rsid w:val="00EC3DF3"/>
    <w:rsid w:val="00EC4117"/>
    <w:rsid w:val="00EC42E9"/>
    <w:rsid w:val="00EC442A"/>
    <w:rsid w:val="00EC46A6"/>
    <w:rsid w:val="00EC4971"/>
    <w:rsid w:val="00EC5744"/>
    <w:rsid w:val="00EC5883"/>
    <w:rsid w:val="00EC5C58"/>
    <w:rsid w:val="00EC5D85"/>
    <w:rsid w:val="00EC5DE8"/>
    <w:rsid w:val="00EC61A0"/>
    <w:rsid w:val="00EC6344"/>
    <w:rsid w:val="00EC637A"/>
    <w:rsid w:val="00EC69A2"/>
    <w:rsid w:val="00EC6B7C"/>
    <w:rsid w:val="00EC6B9D"/>
    <w:rsid w:val="00EC6C45"/>
    <w:rsid w:val="00EC73F2"/>
    <w:rsid w:val="00EC74AB"/>
    <w:rsid w:val="00EC7537"/>
    <w:rsid w:val="00EC7800"/>
    <w:rsid w:val="00EC7985"/>
    <w:rsid w:val="00EC7E17"/>
    <w:rsid w:val="00ED0065"/>
    <w:rsid w:val="00ED0235"/>
    <w:rsid w:val="00ED0249"/>
    <w:rsid w:val="00ED0B95"/>
    <w:rsid w:val="00ED0E25"/>
    <w:rsid w:val="00ED0EB2"/>
    <w:rsid w:val="00ED1150"/>
    <w:rsid w:val="00ED131C"/>
    <w:rsid w:val="00ED1496"/>
    <w:rsid w:val="00ED16EF"/>
    <w:rsid w:val="00ED1AC3"/>
    <w:rsid w:val="00ED1BA7"/>
    <w:rsid w:val="00ED1C1E"/>
    <w:rsid w:val="00ED1C1F"/>
    <w:rsid w:val="00ED1E96"/>
    <w:rsid w:val="00ED2020"/>
    <w:rsid w:val="00ED20F2"/>
    <w:rsid w:val="00ED258E"/>
    <w:rsid w:val="00ED2837"/>
    <w:rsid w:val="00ED2A73"/>
    <w:rsid w:val="00ED3246"/>
    <w:rsid w:val="00ED3579"/>
    <w:rsid w:val="00ED39EB"/>
    <w:rsid w:val="00ED3CE3"/>
    <w:rsid w:val="00ED3E18"/>
    <w:rsid w:val="00ED3FB7"/>
    <w:rsid w:val="00ED47AF"/>
    <w:rsid w:val="00ED47E4"/>
    <w:rsid w:val="00ED496E"/>
    <w:rsid w:val="00ED564D"/>
    <w:rsid w:val="00ED5651"/>
    <w:rsid w:val="00ED56B2"/>
    <w:rsid w:val="00ED57CC"/>
    <w:rsid w:val="00ED5AB4"/>
    <w:rsid w:val="00ED6142"/>
    <w:rsid w:val="00ED6228"/>
    <w:rsid w:val="00ED62D5"/>
    <w:rsid w:val="00ED6397"/>
    <w:rsid w:val="00ED6983"/>
    <w:rsid w:val="00ED6BEA"/>
    <w:rsid w:val="00ED6E95"/>
    <w:rsid w:val="00ED78AA"/>
    <w:rsid w:val="00ED797F"/>
    <w:rsid w:val="00ED7B78"/>
    <w:rsid w:val="00ED7E4D"/>
    <w:rsid w:val="00EE01F9"/>
    <w:rsid w:val="00EE0431"/>
    <w:rsid w:val="00EE0881"/>
    <w:rsid w:val="00EE09DA"/>
    <w:rsid w:val="00EE0B05"/>
    <w:rsid w:val="00EE0D68"/>
    <w:rsid w:val="00EE10A2"/>
    <w:rsid w:val="00EE1202"/>
    <w:rsid w:val="00EE1593"/>
    <w:rsid w:val="00EE1B51"/>
    <w:rsid w:val="00EE1E67"/>
    <w:rsid w:val="00EE220C"/>
    <w:rsid w:val="00EE2293"/>
    <w:rsid w:val="00EE247C"/>
    <w:rsid w:val="00EE263A"/>
    <w:rsid w:val="00EE274C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3E27"/>
    <w:rsid w:val="00EE40AD"/>
    <w:rsid w:val="00EE4485"/>
    <w:rsid w:val="00EE4528"/>
    <w:rsid w:val="00EE4682"/>
    <w:rsid w:val="00EE4934"/>
    <w:rsid w:val="00EE499F"/>
    <w:rsid w:val="00EE4A92"/>
    <w:rsid w:val="00EE4EA1"/>
    <w:rsid w:val="00EE4EBD"/>
    <w:rsid w:val="00EE55AE"/>
    <w:rsid w:val="00EE5616"/>
    <w:rsid w:val="00EE562E"/>
    <w:rsid w:val="00EE5E74"/>
    <w:rsid w:val="00EE6127"/>
    <w:rsid w:val="00EE6BC2"/>
    <w:rsid w:val="00EE6E0A"/>
    <w:rsid w:val="00EE6EA4"/>
    <w:rsid w:val="00EE743E"/>
    <w:rsid w:val="00EE75F6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439"/>
    <w:rsid w:val="00EF3779"/>
    <w:rsid w:val="00EF3A6F"/>
    <w:rsid w:val="00EF3CB2"/>
    <w:rsid w:val="00EF467C"/>
    <w:rsid w:val="00EF46AC"/>
    <w:rsid w:val="00EF46D5"/>
    <w:rsid w:val="00EF475C"/>
    <w:rsid w:val="00EF48F1"/>
    <w:rsid w:val="00EF49C3"/>
    <w:rsid w:val="00EF54BA"/>
    <w:rsid w:val="00EF55AB"/>
    <w:rsid w:val="00EF58C8"/>
    <w:rsid w:val="00EF5CAF"/>
    <w:rsid w:val="00EF5F56"/>
    <w:rsid w:val="00EF5FA9"/>
    <w:rsid w:val="00EF6053"/>
    <w:rsid w:val="00EF625D"/>
    <w:rsid w:val="00EF62E3"/>
    <w:rsid w:val="00EF647F"/>
    <w:rsid w:val="00EF68D7"/>
    <w:rsid w:val="00EF68F1"/>
    <w:rsid w:val="00EF68F9"/>
    <w:rsid w:val="00EF6E15"/>
    <w:rsid w:val="00EF7022"/>
    <w:rsid w:val="00EF70C8"/>
    <w:rsid w:val="00EF719E"/>
    <w:rsid w:val="00EF7549"/>
    <w:rsid w:val="00EF7AE5"/>
    <w:rsid w:val="00EF7D8E"/>
    <w:rsid w:val="00EF7ECC"/>
    <w:rsid w:val="00F001C9"/>
    <w:rsid w:val="00F001F1"/>
    <w:rsid w:val="00F00486"/>
    <w:rsid w:val="00F00815"/>
    <w:rsid w:val="00F0098C"/>
    <w:rsid w:val="00F009EB"/>
    <w:rsid w:val="00F0102E"/>
    <w:rsid w:val="00F012B6"/>
    <w:rsid w:val="00F02081"/>
    <w:rsid w:val="00F020C0"/>
    <w:rsid w:val="00F021CE"/>
    <w:rsid w:val="00F02E3D"/>
    <w:rsid w:val="00F03076"/>
    <w:rsid w:val="00F032BD"/>
    <w:rsid w:val="00F03349"/>
    <w:rsid w:val="00F036C1"/>
    <w:rsid w:val="00F037B5"/>
    <w:rsid w:val="00F038A5"/>
    <w:rsid w:val="00F03916"/>
    <w:rsid w:val="00F03A44"/>
    <w:rsid w:val="00F0414D"/>
    <w:rsid w:val="00F04344"/>
    <w:rsid w:val="00F0475C"/>
    <w:rsid w:val="00F047AF"/>
    <w:rsid w:val="00F0532A"/>
    <w:rsid w:val="00F055CE"/>
    <w:rsid w:val="00F05672"/>
    <w:rsid w:val="00F05775"/>
    <w:rsid w:val="00F057B2"/>
    <w:rsid w:val="00F05B2A"/>
    <w:rsid w:val="00F06059"/>
    <w:rsid w:val="00F062B7"/>
    <w:rsid w:val="00F0634B"/>
    <w:rsid w:val="00F07312"/>
    <w:rsid w:val="00F07606"/>
    <w:rsid w:val="00F07ADF"/>
    <w:rsid w:val="00F10304"/>
    <w:rsid w:val="00F10500"/>
    <w:rsid w:val="00F10750"/>
    <w:rsid w:val="00F10939"/>
    <w:rsid w:val="00F10B46"/>
    <w:rsid w:val="00F10E0D"/>
    <w:rsid w:val="00F10EEE"/>
    <w:rsid w:val="00F11052"/>
    <w:rsid w:val="00F119BF"/>
    <w:rsid w:val="00F11AEC"/>
    <w:rsid w:val="00F11E37"/>
    <w:rsid w:val="00F126A7"/>
    <w:rsid w:val="00F12CA4"/>
    <w:rsid w:val="00F140F9"/>
    <w:rsid w:val="00F141D3"/>
    <w:rsid w:val="00F1426B"/>
    <w:rsid w:val="00F143DA"/>
    <w:rsid w:val="00F14695"/>
    <w:rsid w:val="00F14BB4"/>
    <w:rsid w:val="00F151E8"/>
    <w:rsid w:val="00F1559D"/>
    <w:rsid w:val="00F15631"/>
    <w:rsid w:val="00F15F28"/>
    <w:rsid w:val="00F163ED"/>
    <w:rsid w:val="00F16BDE"/>
    <w:rsid w:val="00F16C33"/>
    <w:rsid w:val="00F16CE8"/>
    <w:rsid w:val="00F172C5"/>
    <w:rsid w:val="00F174FB"/>
    <w:rsid w:val="00F175DB"/>
    <w:rsid w:val="00F17794"/>
    <w:rsid w:val="00F1786B"/>
    <w:rsid w:val="00F201E9"/>
    <w:rsid w:val="00F202BD"/>
    <w:rsid w:val="00F2037A"/>
    <w:rsid w:val="00F2063F"/>
    <w:rsid w:val="00F209F3"/>
    <w:rsid w:val="00F20F0D"/>
    <w:rsid w:val="00F20FB9"/>
    <w:rsid w:val="00F2111B"/>
    <w:rsid w:val="00F2156C"/>
    <w:rsid w:val="00F21957"/>
    <w:rsid w:val="00F21C1B"/>
    <w:rsid w:val="00F21E81"/>
    <w:rsid w:val="00F22432"/>
    <w:rsid w:val="00F22863"/>
    <w:rsid w:val="00F229EC"/>
    <w:rsid w:val="00F22E04"/>
    <w:rsid w:val="00F22E5F"/>
    <w:rsid w:val="00F23391"/>
    <w:rsid w:val="00F23AA0"/>
    <w:rsid w:val="00F23C30"/>
    <w:rsid w:val="00F23C34"/>
    <w:rsid w:val="00F24078"/>
    <w:rsid w:val="00F24400"/>
    <w:rsid w:val="00F24813"/>
    <w:rsid w:val="00F24929"/>
    <w:rsid w:val="00F2492A"/>
    <w:rsid w:val="00F24AD9"/>
    <w:rsid w:val="00F24BDE"/>
    <w:rsid w:val="00F24C4C"/>
    <w:rsid w:val="00F24CB4"/>
    <w:rsid w:val="00F24E55"/>
    <w:rsid w:val="00F24E7C"/>
    <w:rsid w:val="00F250E4"/>
    <w:rsid w:val="00F25610"/>
    <w:rsid w:val="00F25711"/>
    <w:rsid w:val="00F25840"/>
    <w:rsid w:val="00F259DA"/>
    <w:rsid w:val="00F25AC2"/>
    <w:rsid w:val="00F25EA5"/>
    <w:rsid w:val="00F26B36"/>
    <w:rsid w:val="00F26B9F"/>
    <w:rsid w:val="00F26EE9"/>
    <w:rsid w:val="00F2706F"/>
    <w:rsid w:val="00F2718A"/>
    <w:rsid w:val="00F27494"/>
    <w:rsid w:val="00F27F38"/>
    <w:rsid w:val="00F30368"/>
    <w:rsid w:val="00F3042C"/>
    <w:rsid w:val="00F3049D"/>
    <w:rsid w:val="00F305E8"/>
    <w:rsid w:val="00F30649"/>
    <w:rsid w:val="00F30930"/>
    <w:rsid w:val="00F31272"/>
    <w:rsid w:val="00F31890"/>
    <w:rsid w:val="00F31E9D"/>
    <w:rsid w:val="00F321D1"/>
    <w:rsid w:val="00F328F8"/>
    <w:rsid w:val="00F32D39"/>
    <w:rsid w:val="00F32DBD"/>
    <w:rsid w:val="00F335A7"/>
    <w:rsid w:val="00F33877"/>
    <w:rsid w:val="00F3393D"/>
    <w:rsid w:val="00F33A4B"/>
    <w:rsid w:val="00F33DB6"/>
    <w:rsid w:val="00F34122"/>
    <w:rsid w:val="00F34266"/>
    <w:rsid w:val="00F34A39"/>
    <w:rsid w:val="00F34C1E"/>
    <w:rsid w:val="00F34E4B"/>
    <w:rsid w:val="00F35627"/>
    <w:rsid w:val="00F356C1"/>
    <w:rsid w:val="00F361F9"/>
    <w:rsid w:val="00F367DE"/>
    <w:rsid w:val="00F36C76"/>
    <w:rsid w:val="00F371EC"/>
    <w:rsid w:val="00F37209"/>
    <w:rsid w:val="00F372A1"/>
    <w:rsid w:val="00F372E3"/>
    <w:rsid w:val="00F41105"/>
    <w:rsid w:val="00F413FD"/>
    <w:rsid w:val="00F41731"/>
    <w:rsid w:val="00F4177C"/>
    <w:rsid w:val="00F418F2"/>
    <w:rsid w:val="00F41B89"/>
    <w:rsid w:val="00F41E0D"/>
    <w:rsid w:val="00F41E1A"/>
    <w:rsid w:val="00F42456"/>
    <w:rsid w:val="00F4249F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F9"/>
    <w:rsid w:val="00F45BA3"/>
    <w:rsid w:val="00F46473"/>
    <w:rsid w:val="00F468D7"/>
    <w:rsid w:val="00F46E9D"/>
    <w:rsid w:val="00F46F06"/>
    <w:rsid w:val="00F46F21"/>
    <w:rsid w:val="00F47333"/>
    <w:rsid w:val="00F4740C"/>
    <w:rsid w:val="00F47472"/>
    <w:rsid w:val="00F477FF"/>
    <w:rsid w:val="00F4799D"/>
    <w:rsid w:val="00F479B9"/>
    <w:rsid w:val="00F47F0C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B7C"/>
    <w:rsid w:val="00F53E6E"/>
    <w:rsid w:val="00F54156"/>
    <w:rsid w:val="00F54208"/>
    <w:rsid w:val="00F543BB"/>
    <w:rsid w:val="00F54949"/>
    <w:rsid w:val="00F54BF2"/>
    <w:rsid w:val="00F5548E"/>
    <w:rsid w:val="00F5561F"/>
    <w:rsid w:val="00F55AAE"/>
    <w:rsid w:val="00F55E43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8A6"/>
    <w:rsid w:val="00F6097E"/>
    <w:rsid w:val="00F60C42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7E0"/>
    <w:rsid w:val="00F62913"/>
    <w:rsid w:val="00F63327"/>
    <w:rsid w:val="00F633DA"/>
    <w:rsid w:val="00F63BCB"/>
    <w:rsid w:val="00F63EC7"/>
    <w:rsid w:val="00F63F70"/>
    <w:rsid w:val="00F64094"/>
    <w:rsid w:val="00F6412D"/>
    <w:rsid w:val="00F6413B"/>
    <w:rsid w:val="00F64186"/>
    <w:rsid w:val="00F641FC"/>
    <w:rsid w:val="00F64908"/>
    <w:rsid w:val="00F64A12"/>
    <w:rsid w:val="00F64A2C"/>
    <w:rsid w:val="00F654DA"/>
    <w:rsid w:val="00F6578B"/>
    <w:rsid w:val="00F6586B"/>
    <w:rsid w:val="00F65C9B"/>
    <w:rsid w:val="00F65D4D"/>
    <w:rsid w:val="00F65F19"/>
    <w:rsid w:val="00F65F5E"/>
    <w:rsid w:val="00F66151"/>
    <w:rsid w:val="00F661A0"/>
    <w:rsid w:val="00F6626B"/>
    <w:rsid w:val="00F6693F"/>
    <w:rsid w:val="00F66E9B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568"/>
    <w:rsid w:val="00F70AAD"/>
    <w:rsid w:val="00F70B00"/>
    <w:rsid w:val="00F70F87"/>
    <w:rsid w:val="00F71778"/>
    <w:rsid w:val="00F7207D"/>
    <w:rsid w:val="00F7287D"/>
    <w:rsid w:val="00F72924"/>
    <w:rsid w:val="00F729C6"/>
    <w:rsid w:val="00F73062"/>
    <w:rsid w:val="00F730D7"/>
    <w:rsid w:val="00F73186"/>
    <w:rsid w:val="00F7386C"/>
    <w:rsid w:val="00F73C61"/>
    <w:rsid w:val="00F73EA8"/>
    <w:rsid w:val="00F74BB4"/>
    <w:rsid w:val="00F74C5A"/>
    <w:rsid w:val="00F74C90"/>
    <w:rsid w:val="00F75026"/>
    <w:rsid w:val="00F7564A"/>
    <w:rsid w:val="00F758B4"/>
    <w:rsid w:val="00F758FF"/>
    <w:rsid w:val="00F75C8D"/>
    <w:rsid w:val="00F75CD7"/>
    <w:rsid w:val="00F75DF7"/>
    <w:rsid w:val="00F76987"/>
    <w:rsid w:val="00F76B71"/>
    <w:rsid w:val="00F770F8"/>
    <w:rsid w:val="00F774ED"/>
    <w:rsid w:val="00F7794A"/>
    <w:rsid w:val="00F805CE"/>
    <w:rsid w:val="00F80FC3"/>
    <w:rsid w:val="00F813F9"/>
    <w:rsid w:val="00F814CF"/>
    <w:rsid w:val="00F8183B"/>
    <w:rsid w:val="00F81B40"/>
    <w:rsid w:val="00F81C32"/>
    <w:rsid w:val="00F8248F"/>
    <w:rsid w:val="00F825B7"/>
    <w:rsid w:val="00F82619"/>
    <w:rsid w:val="00F82658"/>
    <w:rsid w:val="00F829EE"/>
    <w:rsid w:val="00F82C81"/>
    <w:rsid w:val="00F83146"/>
    <w:rsid w:val="00F831AB"/>
    <w:rsid w:val="00F83807"/>
    <w:rsid w:val="00F8389E"/>
    <w:rsid w:val="00F840E5"/>
    <w:rsid w:val="00F840FB"/>
    <w:rsid w:val="00F8419E"/>
    <w:rsid w:val="00F843F5"/>
    <w:rsid w:val="00F8444E"/>
    <w:rsid w:val="00F845E8"/>
    <w:rsid w:val="00F84D29"/>
    <w:rsid w:val="00F84E59"/>
    <w:rsid w:val="00F85020"/>
    <w:rsid w:val="00F85235"/>
    <w:rsid w:val="00F8547C"/>
    <w:rsid w:val="00F854A9"/>
    <w:rsid w:val="00F8557C"/>
    <w:rsid w:val="00F855CB"/>
    <w:rsid w:val="00F85C37"/>
    <w:rsid w:val="00F85E16"/>
    <w:rsid w:val="00F861DF"/>
    <w:rsid w:val="00F864DD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1635"/>
    <w:rsid w:val="00F9189B"/>
    <w:rsid w:val="00F918B1"/>
    <w:rsid w:val="00F91ABC"/>
    <w:rsid w:val="00F91F19"/>
    <w:rsid w:val="00F91F2D"/>
    <w:rsid w:val="00F9220C"/>
    <w:rsid w:val="00F922D8"/>
    <w:rsid w:val="00F92433"/>
    <w:rsid w:val="00F9278C"/>
    <w:rsid w:val="00F9288E"/>
    <w:rsid w:val="00F92F3C"/>
    <w:rsid w:val="00F9324D"/>
    <w:rsid w:val="00F935DA"/>
    <w:rsid w:val="00F93A72"/>
    <w:rsid w:val="00F93B9D"/>
    <w:rsid w:val="00F94094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76F"/>
    <w:rsid w:val="00F95F3E"/>
    <w:rsid w:val="00F964E7"/>
    <w:rsid w:val="00F9681D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C57"/>
    <w:rsid w:val="00FA1D13"/>
    <w:rsid w:val="00FA1D19"/>
    <w:rsid w:val="00FA215F"/>
    <w:rsid w:val="00FA231A"/>
    <w:rsid w:val="00FA24F2"/>
    <w:rsid w:val="00FA2CA6"/>
    <w:rsid w:val="00FA2E14"/>
    <w:rsid w:val="00FA31F0"/>
    <w:rsid w:val="00FA35F1"/>
    <w:rsid w:val="00FA3A90"/>
    <w:rsid w:val="00FA4205"/>
    <w:rsid w:val="00FA4538"/>
    <w:rsid w:val="00FA454D"/>
    <w:rsid w:val="00FA4804"/>
    <w:rsid w:val="00FA4B15"/>
    <w:rsid w:val="00FA4D1A"/>
    <w:rsid w:val="00FA51AE"/>
    <w:rsid w:val="00FA51D5"/>
    <w:rsid w:val="00FA5250"/>
    <w:rsid w:val="00FA53DD"/>
    <w:rsid w:val="00FA54C6"/>
    <w:rsid w:val="00FA565B"/>
    <w:rsid w:val="00FA57BC"/>
    <w:rsid w:val="00FA58A3"/>
    <w:rsid w:val="00FA5C31"/>
    <w:rsid w:val="00FA5EB1"/>
    <w:rsid w:val="00FA6201"/>
    <w:rsid w:val="00FA62D5"/>
    <w:rsid w:val="00FA6432"/>
    <w:rsid w:val="00FA64D5"/>
    <w:rsid w:val="00FA68CC"/>
    <w:rsid w:val="00FA6B1B"/>
    <w:rsid w:val="00FA6F8F"/>
    <w:rsid w:val="00FA7045"/>
    <w:rsid w:val="00FA7317"/>
    <w:rsid w:val="00FA778C"/>
    <w:rsid w:val="00FA78BE"/>
    <w:rsid w:val="00FA7DE5"/>
    <w:rsid w:val="00FB019B"/>
    <w:rsid w:val="00FB05A9"/>
    <w:rsid w:val="00FB069F"/>
    <w:rsid w:val="00FB07D0"/>
    <w:rsid w:val="00FB0C05"/>
    <w:rsid w:val="00FB0C7F"/>
    <w:rsid w:val="00FB0F9D"/>
    <w:rsid w:val="00FB0FB6"/>
    <w:rsid w:val="00FB17A7"/>
    <w:rsid w:val="00FB1AD2"/>
    <w:rsid w:val="00FB1C75"/>
    <w:rsid w:val="00FB251E"/>
    <w:rsid w:val="00FB30F4"/>
    <w:rsid w:val="00FB3991"/>
    <w:rsid w:val="00FB3D02"/>
    <w:rsid w:val="00FB40FC"/>
    <w:rsid w:val="00FB42B2"/>
    <w:rsid w:val="00FB43D1"/>
    <w:rsid w:val="00FB4544"/>
    <w:rsid w:val="00FB4597"/>
    <w:rsid w:val="00FB4A51"/>
    <w:rsid w:val="00FB4DAB"/>
    <w:rsid w:val="00FB4FBC"/>
    <w:rsid w:val="00FB52E8"/>
    <w:rsid w:val="00FB56D1"/>
    <w:rsid w:val="00FB5A97"/>
    <w:rsid w:val="00FB5C96"/>
    <w:rsid w:val="00FB5CD3"/>
    <w:rsid w:val="00FB64C1"/>
    <w:rsid w:val="00FB64F7"/>
    <w:rsid w:val="00FB674C"/>
    <w:rsid w:val="00FB6AD8"/>
    <w:rsid w:val="00FB6C07"/>
    <w:rsid w:val="00FB784B"/>
    <w:rsid w:val="00FB7C09"/>
    <w:rsid w:val="00FB7D3D"/>
    <w:rsid w:val="00FC0254"/>
    <w:rsid w:val="00FC06E5"/>
    <w:rsid w:val="00FC0944"/>
    <w:rsid w:val="00FC0CB9"/>
    <w:rsid w:val="00FC0EFB"/>
    <w:rsid w:val="00FC10FD"/>
    <w:rsid w:val="00FC1358"/>
    <w:rsid w:val="00FC154F"/>
    <w:rsid w:val="00FC15C0"/>
    <w:rsid w:val="00FC1B42"/>
    <w:rsid w:val="00FC1C0D"/>
    <w:rsid w:val="00FC22FA"/>
    <w:rsid w:val="00FC2305"/>
    <w:rsid w:val="00FC243E"/>
    <w:rsid w:val="00FC284B"/>
    <w:rsid w:val="00FC2A7D"/>
    <w:rsid w:val="00FC2EB4"/>
    <w:rsid w:val="00FC32FB"/>
    <w:rsid w:val="00FC38AF"/>
    <w:rsid w:val="00FC3D09"/>
    <w:rsid w:val="00FC4250"/>
    <w:rsid w:val="00FC42E2"/>
    <w:rsid w:val="00FC45EC"/>
    <w:rsid w:val="00FC4923"/>
    <w:rsid w:val="00FC4C1C"/>
    <w:rsid w:val="00FC501D"/>
    <w:rsid w:val="00FC51F0"/>
    <w:rsid w:val="00FC52E9"/>
    <w:rsid w:val="00FC52EA"/>
    <w:rsid w:val="00FC53F3"/>
    <w:rsid w:val="00FC549A"/>
    <w:rsid w:val="00FC551E"/>
    <w:rsid w:val="00FC5A67"/>
    <w:rsid w:val="00FC5B7F"/>
    <w:rsid w:val="00FC5CB9"/>
    <w:rsid w:val="00FC5F10"/>
    <w:rsid w:val="00FC611C"/>
    <w:rsid w:val="00FC650D"/>
    <w:rsid w:val="00FC652E"/>
    <w:rsid w:val="00FC65FA"/>
    <w:rsid w:val="00FC6716"/>
    <w:rsid w:val="00FC6912"/>
    <w:rsid w:val="00FC6B8D"/>
    <w:rsid w:val="00FC79CD"/>
    <w:rsid w:val="00FC7BB2"/>
    <w:rsid w:val="00FC7CAE"/>
    <w:rsid w:val="00FC7D90"/>
    <w:rsid w:val="00FD05C2"/>
    <w:rsid w:val="00FD074C"/>
    <w:rsid w:val="00FD0AB4"/>
    <w:rsid w:val="00FD0E2B"/>
    <w:rsid w:val="00FD0E65"/>
    <w:rsid w:val="00FD0F47"/>
    <w:rsid w:val="00FD1245"/>
    <w:rsid w:val="00FD14B0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1A7"/>
    <w:rsid w:val="00FD520C"/>
    <w:rsid w:val="00FD52E4"/>
    <w:rsid w:val="00FD549C"/>
    <w:rsid w:val="00FD5B31"/>
    <w:rsid w:val="00FD5B91"/>
    <w:rsid w:val="00FD5BB9"/>
    <w:rsid w:val="00FD5BF7"/>
    <w:rsid w:val="00FD5E64"/>
    <w:rsid w:val="00FD6027"/>
    <w:rsid w:val="00FD608B"/>
    <w:rsid w:val="00FD61ED"/>
    <w:rsid w:val="00FD67B1"/>
    <w:rsid w:val="00FD6B58"/>
    <w:rsid w:val="00FD6C68"/>
    <w:rsid w:val="00FD7C83"/>
    <w:rsid w:val="00FD7D4A"/>
    <w:rsid w:val="00FD7EEF"/>
    <w:rsid w:val="00FE01AB"/>
    <w:rsid w:val="00FE031F"/>
    <w:rsid w:val="00FE0574"/>
    <w:rsid w:val="00FE0682"/>
    <w:rsid w:val="00FE06B7"/>
    <w:rsid w:val="00FE0AEE"/>
    <w:rsid w:val="00FE0F7C"/>
    <w:rsid w:val="00FE1817"/>
    <w:rsid w:val="00FE1E65"/>
    <w:rsid w:val="00FE2139"/>
    <w:rsid w:val="00FE21FA"/>
    <w:rsid w:val="00FE2231"/>
    <w:rsid w:val="00FE2235"/>
    <w:rsid w:val="00FE2D81"/>
    <w:rsid w:val="00FE3775"/>
    <w:rsid w:val="00FE388A"/>
    <w:rsid w:val="00FE3992"/>
    <w:rsid w:val="00FE39E1"/>
    <w:rsid w:val="00FE3F8D"/>
    <w:rsid w:val="00FE45C2"/>
    <w:rsid w:val="00FE45D8"/>
    <w:rsid w:val="00FE4765"/>
    <w:rsid w:val="00FE4A23"/>
    <w:rsid w:val="00FE5242"/>
    <w:rsid w:val="00FE5534"/>
    <w:rsid w:val="00FE6055"/>
    <w:rsid w:val="00FE6120"/>
    <w:rsid w:val="00FE613D"/>
    <w:rsid w:val="00FE67C0"/>
    <w:rsid w:val="00FE67DA"/>
    <w:rsid w:val="00FE6D81"/>
    <w:rsid w:val="00FE6DFA"/>
    <w:rsid w:val="00FE7338"/>
    <w:rsid w:val="00FE7352"/>
    <w:rsid w:val="00FE7610"/>
    <w:rsid w:val="00FE7D9C"/>
    <w:rsid w:val="00FE7EC7"/>
    <w:rsid w:val="00FF0171"/>
    <w:rsid w:val="00FF03FB"/>
    <w:rsid w:val="00FF059F"/>
    <w:rsid w:val="00FF085D"/>
    <w:rsid w:val="00FF0B23"/>
    <w:rsid w:val="00FF1BD9"/>
    <w:rsid w:val="00FF215D"/>
    <w:rsid w:val="00FF28F8"/>
    <w:rsid w:val="00FF2DB6"/>
    <w:rsid w:val="00FF3044"/>
    <w:rsid w:val="00FF323D"/>
    <w:rsid w:val="00FF32BF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080"/>
    <w:rsid w:val="00FF56F1"/>
    <w:rsid w:val="00FF5846"/>
    <w:rsid w:val="00FF59E6"/>
    <w:rsid w:val="00FF5A63"/>
    <w:rsid w:val="00FF5AEB"/>
    <w:rsid w:val="00FF62F3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41776D"/>
  <w15:chartTrackingRefBased/>
  <w15:docId w15:val="{CEA7C516-00ED-45F0-B548-2BAB58B56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GridLight">
    <w:name w:val="Grid Table Light"/>
    <w:basedOn w:val="TableNormal"/>
    <w:uiPriority w:val="40"/>
    <w:rsid w:val="00332B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332BE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77CD0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77CD0"/>
    <w:rPr>
      <w:rFonts w:ascii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3ADEC9-15B7-4F72-A614-6407165F0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37</Pages>
  <Words>6190</Words>
  <Characters>35285</Characters>
  <Application>Microsoft Office Word</Application>
  <DocSecurity>0</DocSecurity>
  <Lines>294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41393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Chutsorn, Likitpipattanakul</dc:creator>
  <cp:keywords/>
  <cp:lastModifiedBy>Wasita, Jirapatwarakul</cp:lastModifiedBy>
  <cp:revision>2</cp:revision>
  <cp:lastPrinted>2021-05-04T14:39:00Z</cp:lastPrinted>
  <dcterms:created xsi:type="dcterms:W3CDTF">2021-05-14T10:13:00Z</dcterms:created>
  <dcterms:modified xsi:type="dcterms:W3CDTF">2021-05-14T10:13:00Z</dcterms:modified>
</cp:coreProperties>
</file>